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4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5.xml" ContentType="application/vnd.openxmlformats-officedocument.wordprocessingml.footer+xml"/>
  <Override PartName="/word/header17.xml" ContentType="application/vnd.openxmlformats-officedocument.wordprocessingml.header+xml"/>
  <Override PartName="/word/footer6.xml" ContentType="application/vnd.openxmlformats-officedocument.wordprocessingml.footer+xml"/>
  <Override PartName="/word/header18.xml" ContentType="application/vnd.openxmlformats-officedocument.wordprocessingml.header+xml"/>
  <Override PartName="/word/footer7.xml" ContentType="application/vnd.openxmlformats-officedocument.wordprocessingml.footer+xml"/>
  <Override PartName="/word/header19.xml" ContentType="application/vnd.openxmlformats-officedocument.wordprocessingml.header+xml"/>
  <Override PartName="/word/footer8.xml" ContentType="application/vnd.openxmlformats-officedocument.wordprocessingml.foot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9.xml" ContentType="application/vnd.openxmlformats-officedocument.wordprocessingml.footer+xml"/>
  <Override PartName="/word/header2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CA76C3" w:rsidRPr="00F53FCF" w14:paraId="75FE8518" w14:textId="77777777" w:rsidTr="00A37BB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36421" w14:textId="77777777" w:rsidR="00CA76C3" w:rsidRPr="00F53FCF" w:rsidRDefault="00CA76C3" w:rsidP="00E94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F53FCF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50800" w14:textId="77777777" w:rsidR="00CA76C3" w:rsidRPr="00F53FCF" w:rsidRDefault="00CA76C3" w:rsidP="00E94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0C2D0" w14:textId="77777777" w:rsidR="00CA76C3" w:rsidRPr="00F53FCF" w:rsidRDefault="00CA76C3" w:rsidP="00E94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rPr>
                <w:rFonts w:ascii="Angsana New" w:hAnsi="Angsana New" w:cs="Angsana New"/>
                <w:sz w:val="30"/>
                <w:szCs w:val="30"/>
              </w:rPr>
            </w:pPr>
            <w:r w:rsidRPr="00F53FCF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CA76C3" w:rsidRPr="00F53FCF" w14:paraId="7709869C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4044DA43" w14:textId="77777777" w:rsidR="00CA76C3" w:rsidRPr="00F53FCF" w:rsidRDefault="00CA76C3" w:rsidP="00E94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760F96" w14:textId="77777777" w:rsidR="00CA76C3" w:rsidRPr="00F53FCF" w:rsidRDefault="00CA76C3" w:rsidP="00E94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840BFC3" w14:textId="77777777" w:rsidR="00CA76C3" w:rsidRPr="00F53FCF" w:rsidRDefault="00CA76C3" w:rsidP="00E94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CA76C3" w:rsidRPr="00F53FCF" w14:paraId="54248525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437E08A8" w14:textId="77777777" w:rsidR="00CA76C3" w:rsidRPr="00F53FCF" w:rsidRDefault="004361DA" w:rsidP="00E94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551EE3C8" w14:textId="77777777" w:rsidR="00CA76C3" w:rsidRPr="00F53FCF" w:rsidRDefault="00CA76C3" w:rsidP="00E94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D1545D4" w14:textId="77777777" w:rsidR="00CA76C3" w:rsidRPr="00F53FCF" w:rsidRDefault="00CA76C3" w:rsidP="00E94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53FC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CA76C3" w:rsidRPr="00F53FCF" w14:paraId="43C97550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814BFF3" w14:textId="77777777" w:rsidR="00CA76C3" w:rsidRPr="00F53FCF" w:rsidRDefault="00CC5A41" w:rsidP="00E94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C5A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6F148924" w14:textId="77777777" w:rsidR="00CA76C3" w:rsidRPr="00F53FCF" w:rsidRDefault="00CA76C3" w:rsidP="00E94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01DE2F4E" w14:textId="77777777" w:rsidR="00CA76C3" w:rsidRPr="00F53FCF" w:rsidRDefault="00CA76C3" w:rsidP="00E947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53FC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D07EBD" w:rsidRPr="00F53FCF" w14:paraId="027C2791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2A65DD3" w14:textId="77777777" w:rsidR="00D07EBD" w:rsidRPr="00F53FCF" w:rsidRDefault="00CC5A41" w:rsidP="00D07E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C5A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636A3760" w14:textId="77777777" w:rsidR="00D07EBD" w:rsidRPr="00F53FCF" w:rsidRDefault="00D07EBD" w:rsidP="00D07E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7CDB41E7" w14:textId="77777777" w:rsidR="00D07EBD" w:rsidRPr="00F53FCF" w:rsidRDefault="00D07EBD" w:rsidP="00D07E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7EB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D07EBD" w:rsidRPr="00F53FCF" w14:paraId="46FC7146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006A7D6" w14:textId="77777777" w:rsidR="00D07EBD" w:rsidRPr="00F53FCF" w:rsidRDefault="00CC5A41" w:rsidP="00D07E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C5A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4A61A57E" w14:textId="77777777" w:rsidR="00D07EBD" w:rsidRPr="00F53FCF" w:rsidRDefault="00D07EBD" w:rsidP="00D07E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F16C125" w14:textId="77777777" w:rsidR="00D07EBD" w:rsidRPr="00F53FCF" w:rsidRDefault="00D07EBD" w:rsidP="00D07E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53FC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D07EBD" w:rsidRPr="00F53FCF" w14:paraId="7946AAB7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5D92532F" w14:textId="77777777" w:rsidR="00D07EBD" w:rsidRPr="00F53FCF" w:rsidRDefault="00CC5A41" w:rsidP="00D07E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C5A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518E1A39" w14:textId="77777777" w:rsidR="00D07EBD" w:rsidRPr="00F53FCF" w:rsidRDefault="00D07EBD" w:rsidP="00D07E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390E8FA" w14:textId="77777777" w:rsidR="00D07EBD" w:rsidRPr="00F53FCF" w:rsidRDefault="00D07EBD" w:rsidP="00D07E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7E2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การซื้อและจำหน่ายบริษัทย่อยและส่วนได้เสียที่ไม่มีอำนาจควบคุม</w:t>
            </w:r>
          </w:p>
        </w:tc>
      </w:tr>
      <w:tr w:rsidR="00D07EBD" w:rsidRPr="00F53FCF" w14:paraId="77B4197C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7101DE7" w14:textId="77777777" w:rsidR="00D07EBD" w:rsidRPr="00F53FCF" w:rsidRDefault="00CC5A41" w:rsidP="00D07E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C5A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3057DE4B" w14:textId="77777777" w:rsidR="00D07EBD" w:rsidRPr="00F53FCF" w:rsidRDefault="00D07EBD" w:rsidP="00D07E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5F79FA4" w14:textId="77777777" w:rsidR="00D07EBD" w:rsidRPr="00F53FCF" w:rsidRDefault="00D07EBD" w:rsidP="00D07E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53FC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07EBD" w:rsidRPr="00F53FCF" w14:paraId="38897424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5342B21E" w14:textId="77777777" w:rsidR="00D07EBD" w:rsidRPr="00F53FCF" w:rsidRDefault="00CC5A41" w:rsidP="00D07E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C5A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40B7FD58" w14:textId="77777777" w:rsidR="00D07EBD" w:rsidRPr="00F53FCF" w:rsidRDefault="00D07EBD" w:rsidP="00D07E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D7EE7A4" w14:textId="77777777" w:rsidR="00D07EBD" w:rsidRPr="00F53FCF" w:rsidRDefault="00D07EBD" w:rsidP="00D07E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53FC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F303F0" w:rsidRPr="00787DA8" w14:paraId="6DAC21C8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0C3962C5" w14:textId="77777777" w:rsidR="00F303F0" w:rsidRPr="00787DA8" w:rsidRDefault="00E82DAF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82DA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108EE34E" w14:textId="77777777" w:rsidR="00F303F0" w:rsidRPr="00787DA8" w:rsidRDefault="00F303F0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4B2E29A" w14:textId="77777777" w:rsidR="00F303F0" w:rsidRPr="00787DA8" w:rsidRDefault="00F303F0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87DA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ลูกหนี้อื่น</w:t>
            </w:r>
          </w:p>
        </w:tc>
      </w:tr>
      <w:tr w:rsidR="00F303F0" w:rsidRPr="00F53FCF" w14:paraId="00D5BF9A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F98EED0" w14:textId="77777777" w:rsidR="00F303F0" w:rsidRPr="00AD35F6" w:rsidRDefault="00E82DAF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82DA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290E96D4" w14:textId="77777777" w:rsidR="00F303F0" w:rsidRPr="00F53FCF" w:rsidRDefault="00F303F0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2FBD00D5" w14:textId="77777777" w:rsidR="00F303F0" w:rsidRPr="00F53FCF" w:rsidRDefault="00F303F0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ลูกหนี้ตามสัญญาปรับโครงสร้างหนี้</w:t>
            </w:r>
          </w:p>
        </w:tc>
      </w:tr>
      <w:tr w:rsidR="00F303F0" w:rsidRPr="00E030A9" w14:paraId="64CDFCED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32430B8" w14:textId="77777777" w:rsidR="00F303F0" w:rsidRPr="00F53FCF" w:rsidRDefault="004361DA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vAlign w:val="bottom"/>
          </w:tcPr>
          <w:p w14:paraId="3E6DB80B" w14:textId="77777777" w:rsidR="00F303F0" w:rsidRPr="00AD35F6" w:rsidRDefault="00F303F0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23A61FE" w14:textId="77777777" w:rsidR="00F303F0" w:rsidRPr="00F53FCF" w:rsidRDefault="00F303F0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53FC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F303F0" w:rsidRPr="00F53FCF" w14:paraId="74C543A0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4D6CFE04" w14:textId="77777777" w:rsidR="00F303F0" w:rsidRPr="00F53FCF" w:rsidRDefault="004361DA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vAlign w:val="bottom"/>
          </w:tcPr>
          <w:p w14:paraId="6959CB33" w14:textId="77777777" w:rsidR="00F303F0" w:rsidRPr="00F53FCF" w:rsidRDefault="00F303F0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4D54503" w14:textId="77777777" w:rsidR="00F303F0" w:rsidRPr="00F53FCF" w:rsidRDefault="00F303F0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53FC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และการร่วมค้า</w:t>
            </w:r>
          </w:p>
        </w:tc>
      </w:tr>
      <w:tr w:rsidR="00F303F0" w:rsidRPr="00F53FCF" w14:paraId="3ABFDF60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4EC05287" w14:textId="77777777" w:rsidR="00F303F0" w:rsidRPr="00F53FCF" w:rsidRDefault="004361DA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C5A41" w:rsidRPr="00CC5A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432AD331" w14:textId="77777777" w:rsidR="00F303F0" w:rsidRPr="00F53FCF" w:rsidRDefault="00F303F0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CF4E9F2" w14:textId="77777777" w:rsidR="00F303F0" w:rsidRPr="00F53FCF" w:rsidRDefault="00F303F0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53FC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เงินลงทุนในบริษัทย่อย </w:t>
            </w:r>
          </w:p>
        </w:tc>
      </w:tr>
      <w:tr w:rsidR="00F303F0" w:rsidRPr="00F53FCF" w14:paraId="72E23417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DE94661" w14:textId="77777777" w:rsidR="00F303F0" w:rsidRPr="00F53FCF" w:rsidRDefault="004361DA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C5A41" w:rsidRPr="00CC5A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293DF5A5" w14:textId="77777777" w:rsidR="00F303F0" w:rsidRPr="00F53FCF" w:rsidRDefault="00F303F0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9057EE7" w14:textId="77777777" w:rsidR="00F303F0" w:rsidRPr="00F53FCF" w:rsidRDefault="00F303F0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B581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</w:tr>
      <w:tr w:rsidR="00F303F0" w:rsidRPr="00F53FCF" w14:paraId="525E8B3E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AF53DD4" w14:textId="77777777" w:rsidR="00F303F0" w:rsidRPr="00F53FCF" w:rsidRDefault="004361DA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C5A41" w:rsidRPr="00CC5A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5D51E85F" w14:textId="77777777" w:rsidR="00F303F0" w:rsidRPr="00F53FCF" w:rsidRDefault="00F303F0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2A4C762E" w14:textId="77777777" w:rsidR="00F303F0" w:rsidRPr="00F53FCF" w:rsidRDefault="00F303F0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F31B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</w:p>
        </w:tc>
      </w:tr>
      <w:tr w:rsidR="00F303F0" w:rsidRPr="00F53FCF" w14:paraId="058C8294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0109CC6" w14:textId="77777777" w:rsidR="00F303F0" w:rsidRPr="00F53FCF" w:rsidRDefault="004361DA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C5A41" w:rsidRPr="00CC5A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685B03D6" w14:textId="77777777" w:rsidR="00F303F0" w:rsidRPr="00F53FCF" w:rsidRDefault="00F303F0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06AF1385" w14:textId="77777777" w:rsidR="00F303F0" w:rsidRPr="00F53FCF" w:rsidRDefault="00F303F0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53FC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  <w:r w:rsidRPr="00F53FC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F303F0" w:rsidRPr="00F53FCF" w14:paraId="13D9958C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A7A1026" w14:textId="77777777" w:rsidR="00F303F0" w:rsidRPr="00F53FCF" w:rsidRDefault="004361DA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C5A41" w:rsidRPr="00CC5A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37CA7E56" w14:textId="77777777" w:rsidR="00F303F0" w:rsidRPr="00F53FCF" w:rsidRDefault="00F303F0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E5D7EE2" w14:textId="77777777" w:rsidR="00F303F0" w:rsidRPr="00F53FCF" w:rsidRDefault="00F303F0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E188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F303F0" w:rsidRPr="00F53FCF" w14:paraId="53B1B917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D4ACFA3" w14:textId="77777777" w:rsidR="00F303F0" w:rsidRPr="00F53FCF" w:rsidRDefault="004361DA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C5A41" w:rsidRPr="00CC5A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5A0C6765" w14:textId="77777777" w:rsidR="00F303F0" w:rsidRPr="00F53FCF" w:rsidRDefault="00F303F0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28E77CF6" w14:textId="77777777" w:rsidR="00F303F0" w:rsidRPr="00F53FCF" w:rsidRDefault="00F303F0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53FC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F303F0" w:rsidRPr="00F53FCF" w14:paraId="744D6D26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4168B62" w14:textId="77777777" w:rsidR="00F303F0" w:rsidRPr="00F53FCF" w:rsidRDefault="004361DA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82DAF" w:rsidRPr="00E82DA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4FEE1B3F" w14:textId="77777777" w:rsidR="00F303F0" w:rsidRPr="00F53FCF" w:rsidRDefault="00F303F0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7C982842" w14:textId="77777777" w:rsidR="00F303F0" w:rsidRPr="00F53FCF" w:rsidRDefault="00F303F0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53FC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F303F0" w:rsidRPr="00787DA8" w14:paraId="6B417BF0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596150B3" w14:textId="77777777" w:rsidR="00F303F0" w:rsidRPr="00787DA8" w:rsidRDefault="004361DA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82DAF" w:rsidRPr="00E82DA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0561D3A6" w14:textId="77777777" w:rsidR="00F303F0" w:rsidRPr="00787DA8" w:rsidRDefault="00F303F0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5013B02" w14:textId="77777777" w:rsidR="00F303F0" w:rsidRPr="00787DA8" w:rsidRDefault="00F303F0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7DA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F303F0" w:rsidRPr="00787DA8" w14:paraId="4BCD08E1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4A3C9994" w14:textId="77777777" w:rsidR="00F303F0" w:rsidRPr="00787DA8" w:rsidRDefault="00CC5A41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C5A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4361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bottom"/>
          </w:tcPr>
          <w:p w14:paraId="11DC921E" w14:textId="77777777" w:rsidR="00F303F0" w:rsidRPr="00787DA8" w:rsidRDefault="00F303F0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5DE4A16" w14:textId="77777777" w:rsidR="00F303F0" w:rsidRPr="00787DA8" w:rsidRDefault="00F303F0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7DA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</w:tr>
      <w:tr w:rsidR="00F303F0" w:rsidRPr="006F31B0" w14:paraId="3ACA2DC2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3DA863E" w14:textId="77777777" w:rsidR="00F303F0" w:rsidRPr="00F53FCF" w:rsidRDefault="00CC5A41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C5A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4361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415CBE95" w14:textId="77777777" w:rsidR="00F303F0" w:rsidRPr="00F53FCF" w:rsidRDefault="00F303F0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E082D9A" w14:textId="77777777" w:rsidR="00F303F0" w:rsidRPr="00F53FCF" w:rsidRDefault="00F303F0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ประมาณการหนี้สินผลขาดทุนของงานโครงการ</w:t>
            </w:r>
          </w:p>
        </w:tc>
      </w:tr>
      <w:tr w:rsidR="00F303F0" w:rsidRPr="00F53FCF" w14:paraId="71BCDA6B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94A49E2" w14:textId="77777777" w:rsidR="00F303F0" w:rsidRPr="00F53FCF" w:rsidRDefault="00CC5A41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C5A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  <w:vAlign w:val="bottom"/>
          </w:tcPr>
          <w:p w14:paraId="32015E36" w14:textId="77777777" w:rsidR="00F303F0" w:rsidRPr="00F53FCF" w:rsidRDefault="00F303F0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798801E0" w14:textId="77777777" w:rsidR="00F303F0" w:rsidRPr="00F53FCF" w:rsidRDefault="00F303F0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D35F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ประมาณการหนี้สินสำหรับ</w:t>
            </w:r>
            <w:r w:rsidRPr="00AD35F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ผลประโยชน์พนักงาน</w:t>
            </w:r>
          </w:p>
        </w:tc>
      </w:tr>
      <w:tr w:rsidR="00F303F0" w:rsidRPr="00F53FCF" w14:paraId="79F03D6E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5143860" w14:textId="77777777" w:rsidR="00F303F0" w:rsidRPr="00F53FCF" w:rsidRDefault="00CC5A41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C5A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  <w:vAlign w:val="bottom"/>
          </w:tcPr>
          <w:p w14:paraId="23C39E4F" w14:textId="77777777" w:rsidR="00F303F0" w:rsidRPr="00F53FCF" w:rsidRDefault="00F303F0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229CF1AD" w14:textId="77777777" w:rsidR="00F303F0" w:rsidRPr="00F53FCF" w:rsidRDefault="00F303F0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53FC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F303F0" w:rsidRPr="00F53FCF" w14:paraId="6AE0FEAF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0719F06" w14:textId="77777777" w:rsidR="00F303F0" w:rsidRPr="00AD35F6" w:rsidRDefault="00CC5A41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C5A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  <w:vAlign w:val="bottom"/>
          </w:tcPr>
          <w:p w14:paraId="71EE589B" w14:textId="77777777" w:rsidR="00F303F0" w:rsidRPr="00F53FCF" w:rsidRDefault="00F303F0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FCA31AF" w14:textId="77777777" w:rsidR="00F303F0" w:rsidRPr="00F53FCF" w:rsidRDefault="00F303F0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53FC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F303F0" w:rsidRPr="00F53FCF" w14:paraId="60D6E017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54975FEE" w14:textId="77777777" w:rsidR="00F303F0" w:rsidRPr="00F53FCF" w:rsidRDefault="00CC5A41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C5A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70" w:type="dxa"/>
            <w:vAlign w:val="bottom"/>
          </w:tcPr>
          <w:p w14:paraId="4E481E14" w14:textId="77777777" w:rsidR="00F303F0" w:rsidRPr="00F53FCF" w:rsidRDefault="00F303F0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FB6BF54" w14:textId="77777777" w:rsidR="00F303F0" w:rsidRPr="00AD35F6" w:rsidRDefault="00F303F0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D39B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Pr="00D07EB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F303F0" w:rsidRPr="00F53FCF" w14:paraId="266F7DB9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E5FC5BF" w14:textId="77777777" w:rsidR="00F303F0" w:rsidRPr="00F53FCF" w:rsidRDefault="00CC5A41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C5A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70" w:type="dxa"/>
            <w:vAlign w:val="bottom"/>
          </w:tcPr>
          <w:p w14:paraId="2B31FFBD" w14:textId="77777777" w:rsidR="00F303F0" w:rsidRPr="00F53FCF" w:rsidRDefault="00F303F0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82CB6D9" w14:textId="77777777" w:rsidR="00F303F0" w:rsidRPr="00F53FCF" w:rsidRDefault="00F303F0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53FC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ค่าใช้จ่ายผลประโยชน์</w:t>
            </w:r>
            <w:r w:rsidRPr="00F53FC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ของ</w:t>
            </w:r>
            <w:r w:rsidRPr="00F53FC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พนักงาน</w:t>
            </w:r>
          </w:p>
        </w:tc>
      </w:tr>
      <w:tr w:rsidR="00F303F0" w:rsidRPr="00F53FCF" w14:paraId="44CE1249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E36E259" w14:textId="77777777" w:rsidR="00F303F0" w:rsidRPr="00F53FCF" w:rsidRDefault="00CC5A41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C5A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270" w:type="dxa"/>
            <w:vAlign w:val="bottom"/>
          </w:tcPr>
          <w:p w14:paraId="3A963664" w14:textId="77777777" w:rsidR="00F303F0" w:rsidRPr="00AD35F6" w:rsidRDefault="00F303F0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2FB16DCD" w14:textId="77777777" w:rsidR="00F303F0" w:rsidRPr="00F53FCF" w:rsidRDefault="00F303F0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53FC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F303F0" w:rsidRPr="00F53FCF" w14:paraId="2C39DDC4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0A058EE" w14:textId="77777777" w:rsidR="00F303F0" w:rsidRPr="00F53FCF" w:rsidRDefault="00CC5A41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C5A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E82DAF" w:rsidRPr="00E82DA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12807735" w14:textId="77777777" w:rsidR="00F303F0" w:rsidRPr="00F53FCF" w:rsidRDefault="00F303F0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569F070" w14:textId="77777777" w:rsidR="00F303F0" w:rsidRPr="00F53FCF" w:rsidRDefault="00F303F0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53FC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F303F0" w:rsidRPr="00F53FCF" w14:paraId="1DDBB144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42FD8351" w14:textId="77777777" w:rsidR="00F303F0" w:rsidRPr="00F53FCF" w:rsidRDefault="00CC5A41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C5A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E82DAF" w:rsidRPr="00E82DA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12A38F79" w14:textId="77777777" w:rsidR="00F303F0" w:rsidRPr="00F53FCF" w:rsidRDefault="00F303F0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27C3CEA7" w14:textId="77777777" w:rsidR="00F303F0" w:rsidRPr="00F53FCF" w:rsidRDefault="00F303F0" w:rsidP="00F303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53FC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(ขาดทุน) </w:t>
            </w:r>
            <w:r w:rsidRPr="00F53FC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ต่อหุ้น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</w:tr>
      <w:tr w:rsidR="00513983" w:rsidRPr="00F53FCF" w14:paraId="5867B900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02C33F4" w14:textId="77777777" w:rsidR="00513983" w:rsidRPr="00AD35F6" w:rsidRDefault="00CC5A41" w:rsidP="005139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C5A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4361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bottom"/>
          </w:tcPr>
          <w:p w14:paraId="0AD1DE9A" w14:textId="77777777" w:rsidR="00513983" w:rsidRPr="00F53FCF" w:rsidRDefault="00513983" w:rsidP="005139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0556DF2" w14:textId="77777777" w:rsidR="00513983" w:rsidRPr="00ED39BB" w:rsidRDefault="00513983" w:rsidP="005139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53FC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13983" w:rsidRPr="008F10FD" w14:paraId="1F016656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0"/>
        </w:trPr>
        <w:tc>
          <w:tcPr>
            <w:tcW w:w="1278" w:type="dxa"/>
            <w:vAlign w:val="bottom"/>
          </w:tcPr>
          <w:p w14:paraId="1E3117E8" w14:textId="77777777" w:rsidR="00513983" w:rsidRPr="00F53FCF" w:rsidRDefault="00CC5A41" w:rsidP="005139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C5A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4361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5C6EF021" w14:textId="77777777" w:rsidR="00513983" w:rsidRPr="00F53FCF" w:rsidRDefault="00513983" w:rsidP="005139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26FEFB74" w14:textId="77777777" w:rsidR="00513983" w:rsidRPr="00ED39BB" w:rsidRDefault="00513983" w:rsidP="005139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53FC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 </w:t>
            </w:r>
          </w:p>
        </w:tc>
      </w:tr>
      <w:tr w:rsidR="00513983" w:rsidRPr="00F53FCF" w14:paraId="4C7379BD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3BFB8E0" w14:textId="77777777" w:rsidR="00513983" w:rsidRPr="00F53FCF" w:rsidRDefault="00CC5A41" w:rsidP="005139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C5A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32</w:t>
            </w:r>
          </w:p>
        </w:tc>
        <w:tc>
          <w:tcPr>
            <w:tcW w:w="270" w:type="dxa"/>
            <w:vAlign w:val="bottom"/>
          </w:tcPr>
          <w:p w14:paraId="3D2435BA" w14:textId="77777777" w:rsidR="00513983" w:rsidRPr="00F53FCF" w:rsidRDefault="00513983" w:rsidP="005139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12DFDEF" w14:textId="77777777" w:rsidR="00513983" w:rsidRPr="00ED39BB" w:rsidRDefault="00513983" w:rsidP="005139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</w:tbl>
    <w:p w14:paraId="05121F2E" w14:textId="77777777" w:rsidR="001924CD" w:rsidRPr="00E216F2" w:rsidRDefault="00CA76C3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="Angsana New" w:hAnsi="Angsana New"/>
          <w:sz w:val="30"/>
          <w:szCs w:val="30"/>
        </w:rPr>
      </w:pPr>
      <w:r w:rsidRPr="00E216F2">
        <w:rPr>
          <w:rFonts w:ascii="Angsana New" w:hAnsi="Angsana New"/>
          <w:sz w:val="30"/>
          <w:szCs w:val="30"/>
          <w:cs/>
        </w:rPr>
        <w:br w:type="page"/>
      </w:r>
      <w:r w:rsidR="001924CD" w:rsidRPr="00E216F2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342E12F" w14:textId="77777777" w:rsidR="001924CD" w:rsidRPr="00067CA8" w:rsidRDefault="001924CD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p w14:paraId="57C587C3" w14:textId="77777777" w:rsidR="001924CD" w:rsidRPr="00E216F2" w:rsidRDefault="001924CD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="Angsana New" w:hAnsi="Angsana New"/>
          <w:sz w:val="30"/>
          <w:szCs w:val="30"/>
        </w:rPr>
      </w:pPr>
      <w:r w:rsidRPr="00F53FCF">
        <w:rPr>
          <w:rFonts w:ascii="Angsana New" w:hAnsi="Angsana New" w:hint="cs"/>
          <w:sz w:val="30"/>
          <w:szCs w:val="30"/>
          <w:cs/>
        </w:rPr>
        <w:t>งบการเงินนี้ได้รับอนุมัติให้ออกงบการเงินจากคณะกรรมการ</w:t>
      </w:r>
      <w:r w:rsidR="00D07EBD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เมื่อ</w:t>
      </w:r>
      <w:r w:rsidRPr="00EB2033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361DA">
        <w:rPr>
          <w:rFonts w:ascii="Angsana New" w:hAnsi="Angsana New"/>
          <w:sz w:val="30"/>
          <w:szCs w:val="30"/>
        </w:rPr>
        <w:t>1</w:t>
      </w:r>
      <w:r w:rsidR="004E1888">
        <w:rPr>
          <w:rFonts w:ascii="Angsana New" w:hAnsi="Angsana New"/>
          <w:sz w:val="30"/>
          <w:szCs w:val="30"/>
        </w:rPr>
        <w:t xml:space="preserve"> </w:t>
      </w:r>
      <w:r w:rsidR="004E1888">
        <w:rPr>
          <w:rFonts w:ascii="Angsana New" w:hAnsi="Angsana New" w:hint="cs"/>
          <w:sz w:val="30"/>
          <w:szCs w:val="30"/>
          <w:cs/>
        </w:rPr>
        <w:t>มีนาคม</w:t>
      </w:r>
      <w:r w:rsidR="00682ADF" w:rsidRPr="00EB2033">
        <w:rPr>
          <w:rFonts w:ascii="Angsana New" w:hAnsi="Angsana New" w:hint="cs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2564</w:t>
      </w:r>
    </w:p>
    <w:p w14:paraId="4FF62CD0" w14:textId="77777777" w:rsidR="001924CD" w:rsidRPr="00067CA8" w:rsidRDefault="001924CD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p w14:paraId="322213C3" w14:textId="77777777" w:rsidR="001924CD" w:rsidRPr="00AB366C" w:rsidRDefault="001924CD" w:rsidP="00AB366C">
      <w:pPr>
        <w:pStyle w:val="Style1"/>
        <w:rPr>
          <w:b/>
          <w:bCs/>
        </w:rPr>
      </w:pPr>
      <w:r w:rsidRPr="00AB366C">
        <w:rPr>
          <w:b/>
          <w:bCs/>
          <w:cs/>
        </w:rPr>
        <w:t>ข้อมูลทั่วไป</w:t>
      </w:r>
    </w:p>
    <w:p w14:paraId="605CDE67" w14:textId="77777777" w:rsidR="001924CD" w:rsidRPr="00067CA8" w:rsidRDefault="001924CD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  <w:cs/>
        </w:rPr>
      </w:pPr>
    </w:p>
    <w:p w14:paraId="65CD08F5" w14:textId="77777777" w:rsidR="001924CD" w:rsidRPr="00E216F2" w:rsidRDefault="001924CD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216F2">
        <w:rPr>
          <w:rFonts w:ascii="Angsana New" w:hAnsi="Angsana New"/>
          <w:sz w:val="30"/>
          <w:szCs w:val="30"/>
          <w:cs/>
        </w:rPr>
        <w:t xml:space="preserve">บริษัท ล็อกซเล่ย์ จำกัด </w:t>
      </w:r>
      <w:r w:rsidRPr="00E216F2">
        <w:rPr>
          <w:rFonts w:ascii="Angsana New" w:hAnsi="Angsana New"/>
          <w:sz w:val="30"/>
          <w:szCs w:val="30"/>
        </w:rPr>
        <w:t>(</w:t>
      </w:r>
      <w:r w:rsidRPr="00E216F2">
        <w:rPr>
          <w:rFonts w:ascii="Angsana New" w:hAnsi="Angsana New"/>
          <w:sz w:val="30"/>
          <w:szCs w:val="30"/>
          <w:cs/>
        </w:rPr>
        <w:t>มหาชน</w:t>
      </w:r>
      <w:r w:rsidRPr="00E216F2">
        <w:rPr>
          <w:rFonts w:ascii="Angsana New" w:hAnsi="Angsana New"/>
          <w:sz w:val="30"/>
          <w:szCs w:val="30"/>
        </w:rPr>
        <w:t>) “</w:t>
      </w:r>
      <w:r w:rsidRPr="00E216F2">
        <w:rPr>
          <w:rFonts w:ascii="Angsana New" w:hAnsi="Angsana New"/>
          <w:sz w:val="30"/>
          <w:szCs w:val="30"/>
          <w:cs/>
        </w:rPr>
        <w:t>บริษัท</w:t>
      </w:r>
      <w:r w:rsidRPr="00E216F2">
        <w:rPr>
          <w:rFonts w:ascii="Angsana New" w:hAnsi="Angsana New"/>
          <w:sz w:val="30"/>
          <w:szCs w:val="30"/>
        </w:rPr>
        <w:t xml:space="preserve">” </w:t>
      </w:r>
      <w:r w:rsidRPr="00E216F2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</w:t>
      </w:r>
      <w:r w:rsidR="00FB5823">
        <w:rPr>
          <w:rFonts w:ascii="Angsana New" w:hAnsi="Angsana New"/>
          <w:sz w:val="30"/>
          <w:szCs w:val="30"/>
        </w:rPr>
        <w:t xml:space="preserve"> </w:t>
      </w:r>
      <w:r w:rsidR="00FB5823">
        <w:rPr>
          <w:rFonts w:ascii="Angsana New" w:hAnsi="Angsana New" w:hint="cs"/>
          <w:sz w:val="30"/>
          <w:szCs w:val="30"/>
          <w:cs/>
        </w:rPr>
        <w:t>และ</w:t>
      </w:r>
      <w:r w:rsidR="00FB5823" w:rsidRPr="00E216F2">
        <w:rPr>
          <w:rFonts w:ascii="Angsana New" w:hAnsi="Angsana New"/>
          <w:sz w:val="30"/>
          <w:szCs w:val="30"/>
          <w:cs/>
        </w:rPr>
        <w:t>จดทะเบียนกับ</w:t>
      </w:r>
      <w:r w:rsidR="00FB5823">
        <w:rPr>
          <w:rFonts w:ascii="Angsana New" w:hAnsi="Angsana New"/>
          <w:sz w:val="30"/>
          <w:szCs w:val="30"/>
          <w:cs/>
        </w:rPr>
        <w:br/>
      </w:r>
      <w:r w:rsidR="00FB5823" w:rsidRPr="00E216F2">
        <w:rPr>
          <w:rFonts w:ascii="Angsana New" w:hAnsi="Angsana New"/>
          <w:sz w:val="30"/>
          <w:szCs w:val="30"/>
          <w:cs/>
        </w:rPr>
        <w:t>ตลาดหลักทรัพย์แห่งประเทศ</w:t>
      </w:r>
      <w:r w:rsidR="00FB5823" w:rsidRPr="00FB5823">
        <w:rPr>
          <w:rFonts w:ascii="Angsana New" w:hAnsi="Angsana New"/>
          <w:sz w:val="30"/>
          <w:szCs w:val="30"/>
          <w:cs/>
        </w:rPr>
        <w:t>ไทย</w:t>
      </w:r>
      <w:r w:rsidR="00FB5823" w:rsidRPr="009067BD">
        <w:rPr>
          <w:rFonts w:ascii="Angsana New" w:hAnsi="Angsana New"/>
          <w:sz w:val="30"/>
          <w:szCs w:val="30"/>
          <w:cs/>
        </w:rPr>
        <w:t>เมื่อ</w:t>
      </w:r>
      <w:r w:rsidR="009067BD" w:rsidRPr="009067BD">
        <w:rPr>
          <w:rFonts w:ascii="Angsana New" w:hAnsi="Angsana New" w:hint="cs"/>
          <w:sz w:val="30"/>
          <w:szCs w:val="30"/>
          <w:cs/>
        </w:rPr>
        <w:t>เดือนมกราคม</w:t>
      </w:r>
      <w:r w:rsidR="009067BD">
        <w:rPr>
          <w:rFonts w:ascii="Angsana New" w:hAnsi="Angsana New" w:hint="cs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2537</w:t>
      </w:r>
      <w:r w:rsidRPr="00E216F2">
        <w:rPr>
          <w:rFonts w:ascii="Angsana New" w:hAnsi="Angsana New"/>
          <w:sz w:val="30"/>
          <w:szCs w:val="30"/>
          <w:cs/>
        </w:rPr>
        <w:t xml:space="preserve"> </w:t>
      </w:r>
      <w:r w:rsidR="00FB5823">
        <w:rPr>
          <w:rFonts w:ascii="Angsana New" w:hAnsi="Angsana New" w:hint="cs"/>
          <w:sz w:val="30"/>
          <w:szCs w:val="30"/>
          <w:cs/>
        </w:rPr>
        <w:t>โดย</w:t>
      </w:r>
      <w:r w:rsidRPr="00E216F2">
        <w:rPr>
          <w:rFonts w:ascii="Angsana New" w:hAnsi="Angsana New" w:hint="cs"/>
          <w:sz w:val="30"/>
          <w:szCs w:val="30"/>
          <w:cs/>
        </w:rPr>
        <w:t>มี</w:t>
      </w:r>
      <w:r w:rsidRPr="00E216F2">
        <w:rPr>
          <w:rFonts w:ascii="Angsana New" w:hAnsi="Angsana New"/>
          <w:sz w:val="30"/>
          <w:szCs w:val="30"/>
          <w:cs/>
        </w:rPr>
        <w:t>ที่อยู่จดทะเบียน</w:t>
      </w:r>
      <w:r w:rsidR="00FB5823">
        <w:rPr>
          <w:rFonts w:ascii="Angsana New" w:hAnsi="Angsana New" w:hint="cs"/>
          <w:sz w:val="30"/>
          <w:szCs w:val="30"/>
          <w:cs/>
        </w:rPr>
        <w:t>ของบริษัท</w:t>
      </w:r>
      <w:r w:rsidRPr="00E216F2">
        <w:rPr>
          <w:rFonts w:ascii="Angsana New" w:hAnsi="Angsana New"/>
          <w:sz w:val="30"/>
          <w:szCs w:val="30"/>
          <w:cs/>
        </w:rPr>
        <w:t xml:space="preserve">ตั้งอยู่เลขที่ </w:t>
      </w:r>
      <w:r w:rsidR="004361DA">
        <w:rPr>
          <w:rFonts w:ascii="Angsana New" w:hAnsi="Angsana New"/>
          <w:sz w:val="30"/>
          <w:szCs w:val="30"/>
        </w:rPr>
        <w:t>10</w:t>
      </w:r>
      <w:r w:rsidR="00CC5A41" w:rsidRPr="00CC5A41">
        <w:rPr>
          <w:rFonts w:ascii="Angsana New" w:hAnsi="Angsana New"/>
          <w:sz w:val="30"/>
          <w:szCs w:val="30"/>
        </w:rPr>
        <w:t>2</w:t>
      </w:r>
      <w:r w:rsidRPr="00E216F2">
        <w:rPr>
          <w:rFonts w:ascii="Angsana New" w:hAnsi="Angsana New"/>
          <w:sz w:val="30"/>
          <w:szCs w:val="30"/>
          <w:cs/>
        </w:rPr>
        <w:t xml:space="preserve"> </w:t>
      </w:r>
      <w:r w:rsidR="009067BD">
        <w:rPr>
          <w:rFonts w:ascii="Angsana New" w:hAnsi="Angsana New"/>
          <w:sz w:val="30"/>
          <w:szCs w:val="30"/>
          <w:cs/>
        </w:rPr>
        <w:br/>
      </w:r>
      <w:r w:rsidRPr="00E216F2">
        <w:rPr>
          <w:rFonts w:ascii="Angsana New" w:hAnsi="Angsana New"/>
          <w:sz w:val="30"/>
          <w:szCs w:val="30"/>
          <w:cs/>
        </w:rPr>
        <w:t xml:space="preserve">ถนน ณ ระนอง แขวงคลองเตย เขตคลองเตย จังหวัดกรุงเทพมหานคร </w:t>
      </w:r>
      <w:r w:rsidR="004361DA">
        <w:rPr>
          <w:rFonts w:ascii="Angsana New" w:hAnsi="Angsana New"/>
          <w:sz w:val="30"/>
          <w:szCs w:val="30"/>
        </w:rPr>
        <w:t>10110</w:t>
      </w:r>
      <w:r w:rsidRPr="00E216F2">
        <w:rPr>
          <w:rFonts w:ascii="Angsana New" w:hAnsi="Angsana New"/>
          <w:sz w:val="30"/>
          <w:szCs w:val="30"/>
        </w:rPr>
        <w:t xml:space="preserve"> </w:t>
      </w:r>
      <w:r w:rsidRPr="00E216F2">
        <w:rPr>
          <w:rFonts w:ascii="Angsana New" w:hAnsi="Angsana New"/>
          <w:sz w:val="30"/>
          <w:szCs w:val="30"/>
          <w:cs/>
        </w:rPr>
        <w:t>ประเทศไทย</w:t>
      </w:r>
    </w:p>
    <w:p w14:paraId="05DD7C4B" w14:textId="77777777" w:rsidR="001924CD" w:rsidRPr="00067CA8" w:rsidRDefault="001924CD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p w14:paraId="1CF60232" w14:textId="77777777" w:rsidR="001924CD" w:rsidRPr="00EB2033" w:rsidRDefault="001924CD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EB2033">
        <w:rPr>
          <w:rFonts w:ascii="Angsana New" w:hAnsi="Angsana New"/>
          <w:spacing w:val="-6"/>
          <w:sz w:val="30"/>
          <w:szCs w:val="30"/>
          <w:cs/>
        </w:rPr>
        <w:t>ผู้ถือหุ้นรายใหญ่ในระหว่าง</w:t>
      </w:r>
      <w:r w:rsidRPr="00EB2033">
        <w:rPr>
          <w:rFonts w:ascii="Angsana New" w:hAnsi="Angsana New" w:hint="cs"/>
          <w:spacing w:val="-6"/>
          <w:sz w:val="30"/>
          <w:szCs w:val="30"/>
          <w:cs/>
        </w:rPr>
        <w:t>ปี</w:t>
      </w:r>
      <w:r w:rsidR="0079525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EB2033">
        <w:rPr>
          <w:rFonts w:ascii="Angsana New" w:hAnsi="Angsana New"/>
          <w:spacing w:val="-6"/>
          <w:sz w:val="30"/>
          <w:szCs w:val="30"/>
          <w:cs/>
        </w:rPr>
        <w:t>ได้แก่ บริษัท เอกภาวี</w:t>
      </w:r>
      <w:r w:rsidRPr="00EB2033">
        <w:rPr>
          <w:rFonts w:ascii="Angsana New" w:hAnsi="Angsana New"/>
          <w:spacing w:val="-6"/>
          <w:sz w:val="30"/>
          <w:szCs w:val="30"/>
        </w:rPr>
        <w:t xml:space="preserve"> </w:t>
      </w:r>
      <w:r w:rsidRPr="00EB2033">
        <w:rPr>
          <w:rFonts w:ascii="Angsana New" w:hAnsi="Angsana New"/>
          <w:spacing w:val="-6"/>
          <w:sz w:val="30"/>
          <w:szCs w:val="30"/>
          <w:cs/>
        </w:rPr>
        <w:t xml:space="preserve">จำกัด (ถือหุ้นร้อยละ </w:t>
      </w:r>
      <w:r w:rsidR="00CC5A41" w:rsidRPr="00CC5A41">
        <w:rPr>
          <w:rFonts w:ascii="Angsana New" w:hAnsi="Angsana New"/>
          <w:spacing w:val="-6"/>
          <w:sz w:val="30"/>
          <w:szCs w:val="30"/>
        </w:rPr>
        <w:t>26</w:t>
      </w:r>
      <w:r w:rsidRPr="00EB2033">
        <w:rPr>
          <w:rFonts w:ascii="Angsana New" w:hAnsi="Angsana New"/>
          <w:spacing w:val="-6"/>
          <w:sz w:val="30"/>
          <w:szCs w:val="30"/>
          <w:cs/>
        </w:rPr>
        <w:t>) ซึ่งเป็นนิติบุคคลที่จัดตั้งขึ้นในประเทศไทย</w:t>
      </w:r>
    </w:p>
    <w:p w14:paraId="24BEED71" w14:textId="77777777" w:rsidR="001924CD" w:rsidRPr="00067CA8" w:rsidRDefault="001924CD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  <w:cs/>
        </w:rPr>
      </w:pPr>
    </w:p>
    <w:p w14:paraId="4BA7C125" w14:textId="77777777" w:rsidR="001924CD" w:rsidRPr="00E216F2" w:rsidRDefault="001924CD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216F2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บริษัทดำเนินธุรกิจหลักเกี่ยวกับการซื้อมาขายไป รวมทั้ง</w:t>
      </w:r>
      <w:r w:rsidR="002D56C8" w:rsidRPr="002D56C8">
        <w:rPr>
          <w:rFonts w:ascii="Angsana New" w:hAnsi="Angsana New" w:hint="cs"/>
          <w:sz w:val="30"/>
          <w:szCs w:val="30"/>
          <w:cs/>
        </w:rPr>
        <w:t xml:space="preserve">งานขายอุปกรณ์ระบบสื่อสารโทรคมนาคม งานวิศวกรรมระบบขนส่งทางราง </w:t>
      </w:r>
      <w:r w:rsidRPr="002D56C8">
        <w:rPr>
          <w:rFonts w:ascii="Angsana New" w:hAnsi="Angsana New"/>
          <w:sz w:val="30"/>
          <w:szCs w:val="30"/>
          <w:cs/>
        </w:rPr>
        <w:t>และระบบอื่นๆ พร้อมติดตั้ง</w:t>
      </w:r>
      <w:r w:rsidR="00A3198D" w:rsidRPr="002D56C8">
        <w:rPr>
          <w:rFonts w:ascii="Angsana New" w:hAnsi="Angsana New" w:hint="cs"/>
          <w:sz w:val="30"/>
          <w:szCs w:val="30"/>
          <w:cs/>
        </w:rPr>
        <w:t xml:space="preserve"> </w:t>
      </w:r>
      <w:r w:rsidRPr="002D56C8">
        <w:rPr>
          <w:rFonts w:ascii="Angsana New" w:hAnsi="Angsana New"/>
          <w:sz w:val="30"/>
          <w:szCs w:val="30"/>
          <w:cs/>
        </w:rPr>
        <w:t>บริษัทย่อยดำเนินธุรกิจหลักในด้านการซื้อมาขายไป</w:t>
      </w:r>
      <w:r w:rsidRPr="002D56C8">
        <w:rPr>
          <w:rFonts w:ascii="Angsana New" w:hAnsi="Angsana New" w:hint="cs"/>
          <w:sz w:val="30"/>
          <w:szCs w:val="30"/>
          <w:cs/>
        </w:rPr>
        <w:t xml:space="preserve"> </w:t>
      </w:r>
      <w:r w:rsidRPr="002D56C8">
        <w:rPr>
          <w:rFonts w:ascii="Angsana New" w:hAnsi="Angsana New"/>
          <w:sz w:val="30"/>
          <w:szCs w:val="30"/>
          <w:cs/>
        </w:rPr>
        <w:t>การขายและให้บริการ</w:t>
      </w:r>
      <w:r w:rsidR="002D56C8" w:rsidRPr="002D56C8">
        <w:rPr>
          <w:rFonts w:ascii="Angsana New" w:hAnsi="Angsana New" w:hint="cs"/>
          <w:sz w:val="30"/>
          <w:szCs w:val="30"/>
          <w:cs/>
        </w:rPr>
        <w:t>ด้านระบบเทคโนโลยีสารสนเทศและระบบเครื่องให้บริการลูกค้าอัตโนมัติในการทำธุรกรรมทางการเงิน</w:t>
      </w:r>
      <w:r w:rsidRPr="002D56C8">
        <w:rPr>
          <w:rFonts w:ascii="Angsana New" w:hAnsi="Angsana New" w:hint="cs"/>
          <w:sz w:val="30"/>
          <w:szCs w:val="30"/>
          <w:cs/>
        </w:rPr>
        <w:t xml:space="preserve"> การจำหน่ายสินค้าอุปโภคบริโภค </w:t>
      </w:r>
      <w:r w:rsidR="00A3198D" w:rsidRPr="002D56C8">
        <w:rPr>
          <w:rFonts w:ascii="Angsana New" w:hAnsi="Angsana New" w:hint="cs"/>
          <w:sz w:val="30"/>
          <w:szCs w:val="30"/>
          <w:cs/>
        </w:rPr>
        <w:t>ธุรกิจบริการด้านอาหาร</w:t>
      </w:r>
      <w:r w:rsidR="00A3198D" w:rsidRPr="002D56C8">
        <w:rPr>
          <w:rFonts w:ascii="Angsana New" w:hAnsi="Angsana New"/>
          <w:sz w:val="30"/>
          <w:szCs w:val="30"/>
          <w:cs/>
        </w:rPr>
        <w:t xml:space="preserve"> </w:t>
      </w:r>
      <w:r w:rsidRPr="002D56C8">
        <w:rPr>
          <w:rFonts w:ascii="Angsana New" w:hAnsi="Angsana New" w:hint="cs"/>
          <w:sz w:val="30"/>
          <w:szCs w:val="30"/>
          <w:cs/>
        </w:rPr>
        <w:t>และการให้บริการอื่นๆ</w:t>
      </w:r>
      <w:r w:rsidRPr="002D56C8">
        <w:rPr>
          <w:rFonts w:ascii="Angsana New" w:hAnsi="Angsana New"/>
          <w:sz w:val="30"/>
          <w:szCs w:val="30"/>
          <w:cs/>
        </w:rPr>
        <w:t xml:space="preserve"> </w:t>
      </w:r>
      <w:r w:rsidR="00FB5823" w:rsidRPr="002D56C8">
        <w:rPr>
          <w:rFonts w:ascii="Angsana New" w:hAnsi="Angsana New" w:hint="cs"/>
          <w:sz w:val="30"/>
          <w:szCs w:val="30"/>
          <w:cs/>
        </w:rPr>
        <w:t>โดย</w:t>
      </w:r>
      <w:r w:rsidRPr="002D56C8">
        <w:rPr>
          <w:rFonts w:ascii="Angsana New" w:hAnsi="Angsana New"/>
          <w:sz w:val="30"/>
          <w:szCs w:val="30"/>
          <w:cs/>
        </w:rPr>
        <w:t xml:space="preserve">รายละเอียดของบริษัทย่อย </w:t>
      </w:r>
      <w:r w:rsidR="002D56C8" w:rsidRPr="002D56C8">
        <w:rPr>
          <w:rFonts w:ascii="Angsana New" w:hAnsi="Angsana New"/>
          <w:sz w:val="30"/>
          <w:szCs w:val="30"/>
          <w:cs/>
        </w:rPr>
        <w:br/>
      </w:r>
      <w:r w:rsidRPr="002D56C8">
        <w:rPr>
          <w:rFonts w:ascii="Angsana New" w:hAnsi="Angsana New"/>
          <w:sz w:val="30"/>
          <w:szCs w:val="30"/>
          <w:cs/>
        </w:rPr>
        <w:t>ณ</w:t>
      </w:r>
      <w:r w:rsidR="002D56C8" w:rsidRPr="002D56C8">
        <w:rPr>
          <w:rFonts w:ascii="Angsana New" w:hAnsi="Angsana New" w:hint="cs"/>
          <w:sz w:val="30"/>
          <w:szCs w:val="30"/>
          <w:cs/>
        </w:rPr>
        <w:t xml:space="preserve"> </w:t>
      </w:r>
      <w:r w:rsidRPr="002D56C8">
        <w:rPr>
          <w:rFonts w:ascii="Angsana New" w:hAnsi="Angsana New"/>
          <w:sz w:val="30"/>
          <w:szCs w:val="30"/>
          <w:cs/>
        </w:rPr>
        <w:t xml:space="preserve">วันที่ </w:t>
      </w:r>
      <w:r w:rsidR="00CC5A41" w:rsidRPr="00CC5A41">
        <w:rPr>
          <w:rFonts w:ascii="Angsana New" w:hAnsi="Angsana New"/>
          <w:sz w:val="30"/>
          <w:szCs w:val="30"/>
        </w:rPr>
        <w:t>3</w:t>
      </w:r>
      <w:r w:rsidR="004361DA">
        <w:rPr>
          <w:rFonts w:ascii="Angsana New" w:hAnsi="Angsana New"/>
          <w:sz w:val="30"/>
          <w:szCs w:val="30"/>
        </w:rPr>
        <w:t>1</w:t>
      </w:r>
      <w:r w:rsidRPr="002D56C8">
        <w:rPr>
          <w:rFonts w:ascii="Angsana New" w:hAnsi="Angsana New"/>
          <w:sz w:val="30"/>
          <w:szCs w:val="30"/>
        </w:rPr>
        <w:t xml:space="preserve"> </w:t>
      </w:r>
      <w:r w:rsidRPr="002D56C8">
        <w:rPr>
          <w:rFonts w:ascii="Angsana New" w:hAnsi="Angsana New"/>
          <w:sz w:val="30"/>
          <w:szCs w:val="30"/>
          <w:cs/>
        </w:rPr>
        <w:t xml:space="preserve">ธันวาคม </w:t>
      </w:r>
      <w:r w:rsidR="00CC5A41" w:rsidRPr="00CC5A41">
        <w:rPr>
          <w:rFonts w:ascii="Angsana New" w:hAnsi="Angsana New"/>
          <w:sz w:val="30"/>
          <w:szCs w:val="30"/>
        </w:rPr>
        <w:t>2563</w:t>
      </w:r>
      <w:r w:rsidR="008E5708" w:rsidRPr="002D56C8">
        <w:rPr>
          <w:rFonts w:ascii="Angsana New" w:hAnsi="Angsana New"/>
          <w:sz w:val="30"/>
          <w:szCs w:val="30"/>
        </w:rPr>
        <w:t xml:space="preserve"> </w:t>
      </w:r>
      <w:r w:rsidRPr="002D56C8">
        <w:rPr>
          <w:rFonts w:ascii="Angsana New" w:hAnsi="Angsana New"/>
          <w:sz w:val="30"/>
          <w:szCs w:val="30"/>
          <w:cs/>
        </w:rPr>
        <w:t xml:space="preserve">และ </w:t>
      </w:r>
      <w:r w:rsidR="00CC5A41" w:rsidRPr="00CC5A41">
        <w:rPr>
          <w:rFonts w:ascii="Angsana New" w:hAnsi="Angsana New"/>
          <w:sz w:val="30"/>
          <w:szCs w:val="30"/>
        </w:rPr>
        <w:t>2562</w:t>
      </w:r>
      <w:r w:rsidRPr="002D56C8">
        <w:rPr>
          <w:rFonts w:ascii="Angsana New" w:hAnsi="Angsana New"/>
          <w:sz w:val="30"/>
          <w:szCs w:val="30"/>
        </w:rPr>
        <w:t xml:space="preserve"> </w:t>
      </w:r>
      <w:r w:rsidR="00FB5823" w:rsidRPr="002D56C8">
        <w:rPr>
          <w:rFonts w:ascii="Angsana New" w:hAnsi="Angsana New" w:hint="cs"/>
          <w:sz w:val="30"/>
          <w:szCs w:val="30"/>
          <w:cs/>
        </w:rPr>
        <w:t>ได้เปิดเผยไว้ในหมายเหตุข้อ</w:t>
      </w:r>
      <w:r w:rsidR="00FB5823" w:rsidRPr="002D56C8">
        <w:rPr>
          <w:rFonts w:ascii="Angsana New" w:hAnsi="Angsana New"/>
          <w:sz w:val="30"/>
          <w:szCs w:val="30"/>
          <w:cs/>
        </w:rPr>
        <w:t xml:space="preserve"> </w:t>
      </w:r>
      <w:r w:rsidR="004361DA">
        <w:rPr>
          <w:rFonts w:ascii="Angsana New" w:hAnsi="Angsana New"/>
          <w:sz w:val="30"/>
          <w:szCs w:val="30"/>
        </w:rPr>
        <w:t>1</w:t>
      </w:r>
      <w:r w:rsidR="00CC5A41" w:rsidRPr="00CC5A41">
        <w:rPr>
          <w:rFonts w:ascii="Angsana New" w:hAnsi="Angsana New"/>
          <w:sz w:val="30"/>
          <w:szCs w:val="30"/>
        </w:rPr>
        <w:t>2</w:t>
      </w:r>
    </w:p>
    <w:p w14:paraId="7DA99203" w14:textId="77777777" w:rsidR="001924CD" w:rsidRPr="00067CA8" w:rsidRDefault="001924CD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p w14:paraId="6D537AAB" w14:textId="77777777" w:rsidR="001924CD" w:rsidRPr="00D50043" w:rsidRDefault="001924CD" w:rsidP="00AB366C">
      <w:pPr>
        <w:pStyle w:val="Style1"/>
        <w:ind w:left="540" w:hanging="540"/>
        <w:rPr>
          <w:b/>
          <w:bCs/>
        </w:rPr>
      </w:pPr>
      <w:r w:rsidRPr="00D50043">
        <w:rPr>
          <w:b/>
          <w:bCs/>
          <w:cs/>
        </w:rPr>
        <w:t>เกณฑ์การจัดทำงบการเงิน</w:t>
      </w:r>
    </w:p>
    <w:p w14:paraId="3695DC72" w14:textId="77777777" w:rsidR="001924CD" w:rsidRPr="00067CA8" w:rsidRDefault="001924CD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p w14:paraId="2E36D1AA" w14:textId="77777777" w:rsidR="001924CD" w:rsidRPr="00CE4BE0" w:rsidRDefault="001924CD" w:rsidP="002F292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eastAsia="MS Mincho" w:hAnsi="Angsana New"/>
          <w:b/>
          <w:bCs/>
          <w:i/>
          <w:iCs/>
          <w:sz w:val="30"/>
          <w:szCs w:val="30"/>
          <w:lang w:val="en-GB"/>
        </w:rPr>
      </w:pPr>
      <w:r w:rsidRPr="00CE4BE0"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en-GB"/>
        </w:rPr>
        <w:t>เกณฑ์การถือปฏิบัติ</w:t>
      </w:r>
    </w:p>
    <w:p w14:paraId="08162ED8" w14:textId="77777777" w:rsidR="001924CD" w:rsidRPr="00067CA8" w:rsidRDefault="001924CD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p w14:paraId="560FBDE7" w14:textId="77777777" w:rsidR="001924CD" w:rsidRDefault="001924CD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CE4BE0">
        <w:rPr>
          <w:rFonts w:ascii="Angsana New" w:eastAsia="MS Mincho" w:hAnsi="Angsana New"/>
          <w:sz w:val="30"/>
          <w:szCs w:val="30"/>
          <w:cs/>
          <w:lang w:val="en-GB"/>
        </w:rPr>
        <w:t>งบการเงิน</w:t>
      </w:r>
      <w:r w:rsidRPr="00CE4BE0">
        <w:rPr>
          <w:rFonts w:ascii="Angsana New" w:eastAsia="MS Mincho" w:hAnsi="Angsana New" w:hint="cs"/>
          <w:sz w:val="30"/>
          <w:szCs w:val="30"/>
          <w:cs/>
          <w:lang w:val="en-GB"/>
        </w:rPr>
        <w:t>นี้</w:t>
      </w:r>
      <w:r w:rsidRPr="00CE4BE0">
        <w:rPr>
          <w:rFonts w:ascii="Angsana New" w:eastAsia="MS Mincho" w:hAnsi="Angsana New"/>
          <w:sz w:val="30"/>
          <w:szCs w:val="30"/>
          <w:cs/>
          <w:lang w:val="en-GB"/>
        </w:rPr>
        <w:t>จัดทำขึ้นตาม</w:t>
      </w:r>
      <w:r w:rsidRPr="00CE4BE0">
        <w:rPr>
          <w:rFonts w:ascii="Angsana New" w:eastAsia="MS Mincho" w:hAnsi="Angsana New" w:hint="cs"/>
          <w:sz w:val="30"/>
          <w:szCs w:val="30"/>
          <w:cs/>
          <w:lang w:val="en-GB"/>
        </w:rPr>
        <w:t>มาตรฐานการรายงานทางการเงิน</w:t>
      </w:r>
      <w:r w:rsidRPr="00CE4BE0">
        <w:rPr>
          <w:rFonts w:ascii="Angsana New" w:eastAsia="MS Mincho" w:hAnsi="Angsana New"/>
          <w:sz w:val="30"/>
          <w:szCs w:val="30"/>
          <w:cs/>
          <w:lang w:val="en-GB"/>
        </w:rPr>
        <w:t xml:space="preserve"> รวมถึงแนวปฏิบัติทางการบัญชีที่ประกาศใช้โดย</w:t>
      </w:r>
      <w:r w:rsidR="00D72C37">
        <w:rPr>
          <w:rFonts w:ascii="Angsana New" w:eastAsia="MS Mincho" w:hAnsi="Angsana New"/>
          <w:sz w:val="30"/>
          <w:szCs w:val="30"/>
          <w:cs/>
          <w:lang w:val="en-GB"/>
        </w:rPr>
        <w:br/>
      </w:r>
      <w:r w:rsidRPr="00CE4BE0">
        <w:rPr>
          <w:rFonts w:ascii="Angsana New" w:eastAsia="MS Mincho" w:hAnsi="Angsana New"/>
          <w:sz w:val="30"/>
          <w:szCs w:val="30"/>
          <w:cs/>
          <w:lang w:val="en-GB"/>
        </w:rPr>
        <w:t>สภาวิชาชีพบัญชี</w:t>
      </w:r>
      <w:r w:rsidRPr="00CE4BE0">
        <w:rPr>
          <w:rFonts w:ascii="Angsana New" w:eastAsia="MS Mincho" w:hAnsi="Angsana New" w:hint="cs"/>
          <w:sz w:val="30"/>
          <w:szCs w:val="30"/>
          <w:cs/>
          <w:lang w:val="en-GB"/>
        </w:rPr>
        <w:t>ฯ กฎระเบียบและประกาศคณะกรรมการกำกับหลักทรัพย์และตลาดหลักทรัพย์ที่เกี่ยวข้อง</w:t>
      </w:r>
    </w:p>
    <w:p w14:paraId="34F531EB" w14:textId="77777777" w:rsidR="00533085" w:rsidRPr="00F303F0" w:rsidRDefault="00533085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24"/>
          <w:szCs w:val="24"/>
          <w:lang w:val="en-GB"/>
        </w:rPr>
      </w:pPr>
    </w:p>
    <w:p w14:paraId="3D88C689" w14:textId="77777777" w:rsidR="00533085" w:rsidRDefault="00533085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33085">
        <w:rPr>
          <w:rFonts w:ascii="Angsana New" w:eastAsia="MS Mincho" w:hAnsi="Angsana New"/>
          <w:sz w:val="30"/>
          <w:szCs w:val="30"/>
          <w:cs/>
          <w:lang w:val="en-GB"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="004E1888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</w:t>
      </w:r>
      <w:r w:rsidR="004361DA">
        <w:rPr>
          <w:rFonts w:ascii="Angsana New" w:eastAsia="MS Mincho" w:hAnsi="Angsana New"/>
          <w:sz w:val="30"/>
          <w:szCs w:val="30"/>
        </w:rPr>
        <w:t>1</w:t>
      </w:r>
      <w:r w:rsidRPr="00533085">
        <w:rPr>
          <w:rFonts w:ascii="Angsana New" w:eastAsia="MS Mincho" w:hAnsi="Angsana New"/>
          <w:sz w:val="30"/>
          <w:szCs w:val="30"/>
          <w:rtl/>
          <w:cs/>
          <w:lang w:val="en-GB"/>
        </w:rPr>
        <w:t xml:space="preserve"> </w:t>
      </w:r>
      <w:r w:rsidRPr="00533085">
        <w:rPr>
          <w:rFonts w:ascii="Angsana New" w:eastAsia="MS Mincho" w:hAnsi="Angsana New"/>
          <w:sz w:val="30"/>
          <w:szCs w:val="30"/>
          <w:cs/>
          <w:lang w:val="en-GB"/>
        </w:rPr>
        <w:t xml:space="preserve">มกราคม </w:t>
      </w:r>
      <w:r w:rsidR="00CC5A41" w:rsidRPr="00CC5A41">
        <w:rPr>
          <w:rFonts w:ascii="Angsana New" w:eastAsia="MS Mincho" w:hAnsi="Angsana New"/>
          <w:sz w:val="30"/>
          <w:szCs w:val="30"/>
        </w:rPr>
        <w:t>2563</w:t>
      </w:r>
      <w:r w:rsidRPr="00533085">
        <w:rPr>
          <w:rFonts w:ascii="Angsana New" w:eastAsia="MS Mincho" w:hAnsi="Angsana New"/>
          <w:sz w:val="30"/>
          <w:szCs w:val="30"/>
          <w:cs/>
          <w:lang w:val="en-GB"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  <w:r w:rsidRPr="00533085">
        <w:rPr>
          <w:rFonts w:ascii="Angsana New" w:eastAsia="MS Mincho" w:hAnsi="Angsana New"/>
          <w:sz w:val="30"/>
          <w:szCs w:val="30"/>
          <w:lang w:val="en-GB"/>
        </w:rPr>
        <w:t>/</w:t>
      </w:r>
      <w:r w:rsidRPr="00533085">
        <w:rPr>
          <w:rFonts w:ascii="Angsana New" w:eastAsia="MS Mincho" w:hAnsi="Angsana New"/>
          <w:sz w:val="30"/>
          <w:szCs w:val="30"/>
          <w:cs/>
          <w:lang w:val="en-GB"/>
        </w:rPr>
        <w:t>บริษัท</w:t>
      </w:r>
    </w:p>
    <w:p w14:paraId="43353828" w14:textId="77777777" w:rsidR="00E70A00" w:rsidRPr="00F303F0" w:rsidRDefault="00E70A00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BB82DD2" w14:textId="77777777" w:rsidR="00AC5702" w:rsidRDefault="00E70A00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E70A00">
        <w:rPr>
          <w:rFonts w:ascii="Angsana New" w:eastAsia="MS Mincho" w:hAnsi="Angsana New" w:hint="cs"/>
          <w:sz w:val="30"/>
          <w:szCs w:val="30"/>
          <w:cs/>
          <w:lang w:val="en-GB"/>
        </w:rPr>
        <w:t>กลุ่มบริษัท</w:t>
      </w:r>
      <w:r w:rsidRPr="00E70A00">
        <w:rPr>
          <w:rFonts w:ascii="Angsana New" w:eastAsia="MS Mincho" w:hAnsi="Angsana New"/>
          <w:sz w:val="30"/>
          <w:szCs w:val="30"/>
          <w:cs/>
          <w:lang w:val="en-GB"/>
        </w:rPr>
        <w:t>/</w:t>
      </w:r>
      <w:r w:rsidRPr="00E70A00">
        <w:rPr>
          <w:rFonts w:ascii="Angsana New" w:eastAsia="MS Mincho" w:hAnsi="Angsana New" w:hint="cs"/>
          <w:sz w:val="30"/>
          <w:szCs w:val="30"/>
          <w:cs/>
          <w:lang w:val="en-GB"/>
        </w:rPr>
        <w:t>บริษัทถือปฏิบัติตามมาตรฐานการรายงานทางการเงินกลุ่มเครื่องมือทางการเงิน</w:t>
      </w:r>
      <w:r w:rsidRPr="00E70A00">
        <w:rPr>
          <w:rFonts w:ascii="Angsana New" w:eastAsia="MS Mincho" w:hAnsi="Angsana New"/>
          <w:sz w:val="30"/>
          <w:szCs w:val="30"/>
          <w:cs/>
          <w:lang w:val="en-GB"/>
        </w:rPr>
        <w:t xml:space="preserve"> </w:t>
      </w:r>
      <w:r w:rsidRPr="00E70A00">
        <w:rPr>
          <w:rFonts w:ascii="Angsana New" w:eastAsia="MS Mincho" w:hAnsi="Angsana New" w:hint="cs"/>
          <w:sz w:val="30"/>
          <w:szCs w:val="30"/>
          <w:cs/>
          <w:lang w:val="en-GB"/>
        </w:rPr>
        <w:t>ซึ่งประกอบด้วยมาตรฐานการรายงานทางการเงิน</w:t>
      </w:r>
      <w:r w:rsidRPr="00E70A00">
        <w:rPr>
          <w:rFonts w:ascii="Angsana New" w:eastAsia="MS Mincho" w:hAnsi="Angsana New"/>
          <w:sz w:val="30"/>
          <w:szCs w:val="30"/>
          <w:cs/>
          <w:lang w:val="en-GB"/>
        </w:rPr>
        <w:t xml:space="preserve"> </w:t>
      </w:r>
      <w:r w:rsidRPr="00E70A00">
        <w:rPr>
          <w:rFonts w:ascii="Angsana New" w:eastAsia="MS Mincho" w:hAnsi="Angsana New" w:hint="cs"/>
          <w:sz w:val="30"/>
          <w:szCs w:val="30"/>
          <w:cs/>
          <w:lang w:val="en-GB"/>
        </w:rPr>
        <w:t>ฉบับที่</w:t>
      </w:r>
      <w:r w:rsidRPr="00E70A00">
        <w:rPr>
          <w:rFonts w:ascii="Angsana New" w:eastAsia="MS Mincho" w:hAnsi="Angsana New"/>
          <w:sz w:val="30"/>
          <w:szCs w:val="30"/>
          <w:cs/>
          <w:lang w:val="en-GB"/>
        </w:rPr>
        <w:t xml:space="preserve"> </w:t>
      </w:r>
      <w:r w:rsidR="00E82DAF" w:rsidRPr="00E82DAF">
        <w:rPr>
          <w:rFonts w:ascii="Angsana New" w:eastAsia="MS Mincho" w:hAnsi="Angsana New"/>
          <w:sz w:val="30"/>
          <w:szCs w:val="30"/>
        </w:rPr>
        <w:t>9</w:t>
      </w:r>
      <w:r w:rsidRPr="00E70A00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Pr="00E70A00">
        <w:rPr>
          <w:rFonts w:ascii="Angsana New" w:eastAsia="MS Mincho" w:hAnsi="Angsana New" w:hint="cs"/>
          <w:sz w:val="30"/>
          <w:szCs w:val="30"/>
          <w:cs/>
          <w:lang w:val="en-GB"/>
        </w:rPr>
        <w:t>เรื่อง</w:t>
      </w:r>
      <w:r w:rsidRPr="00E70A00">
        <w:rPr>
          <w:rFonts w:ascii="Angsana New" w:eastAsia="MS Mincho" w:hAnsi="Angsana New"/>
          <w:sz w:val="30"/>
          <w:szCs w:val="30"/>
          <w:cs/>
          <w:lang w:val="en-GB"/>
        </w:rPr>
        <w:t xml:space="preserve"> </w:t>
      </w:r>
      <w:r w:rsidRPr="00E70A00">
        <w:rPr>
          <w:rFonts w:ascii="Angsana New" w:eastAsia="MS Mincho" w:hAnsi="Angsana New" w:hint="cs"/>
          <w:i/>
          <w:iCs/>
          <w:sz w:val="30"/>
          <w:szCs w:val="30"/>
          <w:cs/>
          <w:lang w:val="en-GB"/>
        </w:rPr>
        <w:t>เครื่องมือทางการเงิน</w:t>
      </w:r>
      <w:r w:rsidRPr="00E70A00">
        <w:rPr>
          <w:rFonts w:ascii="Angsana New" w:eastAsia="MS Mincho" w:hAnsi="Angsana New"/>
          <w:sz w:val="30"/>
          <w:szCs w:val="30"/>
          <w:cs/>
          <w:lang w:val="en-GB"/>
        </w:rPr>
        <w:t xml:space="preserve"> (</w:t>
      </w:r>
      <w:r w:rsidRPr="00E70A00">
        <w:rPr>
          <w:rFonts w:ascii="Angsana New" w:eastAsia="MS Mincho" w:hAnsi="Angsana New"/>
          <w:sz w:val="30"/>
          <w:szCs w:val="30"/>
          <w:lang w:val="en-GB"/>
        </w:rPr>
        <w:t xml:space="preserve">TFRS </w:t>
      </w:r>
      <w:r w:rsidR="00E82DAF" w:rsidRPr="00E82DAF">
        <w:rPr>
          <w:rFonts w:ascii="Angsana New" w:eastAsia="MS Mincho" w:hAnsi="Angsana New"/>
          <w:sz w:val="30"/>
          <w:szCs w:val="30"/>
        </w:rPr>
        <w:t>9</w:t>
      </w:r>
      <w:r w:rsidRPr="00E70A00">
        <w:rPr>
          <w:rFonts w:ascii="Angsana New" w:eastAsia="MS Mincho" w:hAnsi="Angsana New"/>
          <w:sz w:val="30"/>
          <w:szCs w:val="30"/>
          <w:lang w:val="en-GB"/>
        </w:rPr>
        <w:t xml:space="preserve">) </w:t>
      </w:r>
      <w:r w:rsidRPr="00E70A00">
        <w:rPr>
          <w:rFonts w:ascii="Angsana New" w:eastAsia="MS Mincho" w:hAnsi="Angsana New" w:hint="cs"/>
          <w:sz w:val="30"/>
          <w:szCs w:val="30"/>
          <w:cs/>
          <w:lang w:val="en-GB"/>
        </w:rPr>
        <w:t>รวมถึงมาตรฐานและการตีความมาตรฐานที่เกี่ยวข้อง</w:t>
      </w:r>
      <w:r w:rsidRPr="00E70A00">
        <w:rPr>
          <w:rFonts w:ascii="Angsana New" w:eastAsia="MS Mincho" w:hAnsi="Angsana New"/>
          <w:sz w:val="30"/>
          <w:szCs w:val="30"/>
          <w:cs/>
          <w:lang w:val="en-GB"/>
        </w:rPr>
        <w:t xml:space="preserve"> </w:t>
      </w:r>
      <w:r w:rsidRPr="00E70A00">
        <w:rPr>
          <w:rFonts w:ascii="Angsana New" w:eastAsia="MS Mincho" w:hAnsi="Angsana New" w:hint="cs"/>
          <w:sz w:val="30"/>
          <w:szCs w:val="30"/>
          <w:cs/>
          <w:lang w:val="en-GB"/>
        </w:rPr>
        <w:t>และมาตรฐานการรายงานทางการเงิน</w:t>
      </w:r>
      <w:r w:rsidRPr="00E70A00">
        <w:rPr>
          <w:rFonts w:ascii="Angsana New" w:eastAsia="MS Mincho" w:hAnsi="Angsana New"/>
          <w:sz w:val="30"/>
          <w:szCs w:val="30"/>
          <w:cs/>
          <w:lang w:val="en-GB"/>
        </w:rPr>
        <w:t xml:space="preserve"> </w:t>
      </w:r>
      <w:r w:rsidRPr="00E70A00">
        <w:rPr>
          <w:rFonts w:ascii="Angsana New" w:eastAsia="MS Mincho" w:hAnsi="Angsana New" w:hint="cs"/>
          <w:sz w:val="30"/>
          <w:szCs w:val="30"/>
          <w:cs/>
          <w:lang w:val="en-GB"/>
        </w:rPr>
        <w:t>ฉบับที่</w:t>
      </w:r>
      <w:r w:rsidRPr="00E70A00">
        <w:rPr>
          <w:rFonts w:ascii="Angsana New" w:eastAsia="MS Mincho" w:hAnsi="Angsana New"/>
          <w:sz w:val="30"/>
          <w:szCs w:val="30"/>
          <w:cs/>
          <w:lang w:val="en-GB"/>
        </w:rPr>
        <w:t xml:space="preserve"> </w:t>
      </w:r>
      <w:r w:rsidR="004361DA">
        <w:rPr>
          <w:rFonts w:ascii="Angsana New" w:eastAsia="MS Mincho" w:hAnsi="Angsana New"/>
          <w:sz w:val="30"/>
          <w:szCs w:val="30"/>
        </w:rPr>
        <w:t>1</w:t>
      </w:r>
      <w:r w:rsidR="00CC5A41" w:rsidRPr="00CC5A41">
        <w:rPr>
          <w:rFonts w:ascii="Angsana New" w:eastAsia="MS Mincho" w:hAnsi="Angsana New"/>
          <w:sz w:val="30"/>
          <w:szCs w:val="30"/>
        </w:rPr>
        <w:t>6</w:t>
      </w:r>
      <w:r w:rsidRPr="00E70A00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Pr="00E70A00">
        <w:rPr>
          <w:rFonts w:ascii="Angsana New" w:eastAsia="MS Mincho" w:hAnsi="Angsana New" w:hint="cs"/>
          <w:sz w:val="30"/>
          <w:szCs w:val="30"/>
          <w:cs/>
          <w:lang w:val="en-GB"/>
        </w:rPr>
        <w:t>เรื่อง</w:t>
      </w:r>
      <w:r w:rsidRPr="00E70A00">
        <w:rPr>
          <w:rFonts w:ascii="Angsana New" w:eastAsia="MS Mincho" w:hAnsi="Angsana New"/>
          <w:sz w:val="30"/>
          <w:szCs w:val="30"/>
          <w:cs/>
          <w:lang w:val="en-GB"/>
        </w:rPr>
        <w:t xml:space="preserve"> </w:t>
      </w:r>
      <w:r w:rsidRPr="00E70A00">
        <w:rPr>
          <w:rFonts w:ascii="Angsana New" w:eastAsia="MS Mincho" w:hAnsi="Angsana New" w:hint="cs"/>
          <w:i/>
          <w:iCs/>
          <w:sz w:val="30"/>
          <w:szCs w:val="30"/>
          <w:cs/>
          <w:lang w:val="en-GB"/>
        </w:rPr>
        <w:t>สัญญาเช่า</w:t>
      </w:r>
      <w:r w:rsidRPr="00E70A00">
        <w:rPr>
          <w:rFonts w:ascii="Angsana New" w:eastAsia="MS Mincho" w:hAnsi="Angsana New"/>
          <w:sz w:val="30"/>
          <w:szCs w:val="30"/>
          <w:cs/>
          <w:lang w:val="en-GB"/>
        </w:rPr>
        <w:t xml:space="preserve"> (</w:t>
      </w:r>
      <w:r w:rsidRPr="00E70A00">
        <w:rPr>
          <w:rFonts w:ascii="Angsana New" w:eastAsia="MS Mincho" w:hAnsi="Angsana New"/>
          <w:sz w:val="30"/>
          <w:szCs w:val="30"/>
          <w:lang w:val="en-GB"/>
        </w:rPr>
        <w:t xml:space="preserve">TFRS </w:t>
      </w:r>
      <w:r w:rsidR="004361DA">
        <w:rPr>
          <w:rFonts w:ascii="Angsana New" w:eastAsia="MS Mincho" w:hAnsi="Angsana New"/>
          <w:sz w:val="30"/>
          <w:szCs w:val="30"/>
        </w:rPr>
        <w:t>1</w:t>
      </w:r>
      <w:r w:rsidR="00CC5A41" w:rsidRPr="00CC5A41">
        <w:rPr>
          <w:rFonts w:ascii="Angsana New" w:eastAsia="MS Mincho" w:hAnsi="Angsana New"/>
          <w:sz w:val="30"/>
          <w:szCs w:val="30"/>
        </w:rPr>
        <w:t>6</w:t>
      </w:r>
      <w:r w:rsidRPr="00E70A00">
        <w:rPr>
          <w:rFonts w:ascii="Angsana New" w:eastAsia="MS Mincho" w:hAnsi="Angsana New"/>
          <w:sz w:val="30"/>
          <w:szCs w:val="30"/>
          <w:lang w:val="en-GB"/>
        </w:rPr>
        <w:t xml:space="preserve">) </w:t>
      </w:r>
      <w:r w:rsidRPr="00E70A00">
        <w:rPr>
          <w:rFonts w:ascii="Angsana New" w:eastAsia="MS Mincho" w:hAnsi="Angsana New" w:hint="cs"/>
          <w:sz w:val="30"/>
          <w:szCs w:val="30"/>
          <w:cs/>
          <w:lang w:val="en-GB"/>
        </w:rPr>
        <w:t>เป็นครั้งแรกซึ่งได้เปิดเผยผลกระทบจากการเปลี่ยนแปลงนโยบายการบัญชีไว้ในหมายเหตุข้อ</w:t>
      </w:r>
      <w:r w:rsidRPr="00E70A00">
        <w:rPr>
          <w:rFonts w:ascii="Angsana New" w:eastAsia="MS Mincho" w:hAnsi="Angsana New"/>
          <w:sz w:val="30"/>
          <w:szCs w:val="30"/>
          <w:cs/>
          <w:lang w:val="en-GB"/>
        </w:rPr>
        <w:t xml:space="preserve"> </w:t>
      </w:r>
      <w:r w:rsidR="00CC5A41" w:rsidRPr="00CC5A41">
        <w:rPr>
          <w:rFonts w:ascii="Angsana New" w:eastAsia="MS Mincho" w:hAnsi="Angsana New"/>
          <w:sz w:val="30"/>
          <w:szCs w:val="30"/>
        </w:rPr>
        <w:t>3</w:t>
      </w:r>
    </w:p>
    <w:p w14:paraId="13C2C295" w14:textId="77777777" w:rsidR="00E70A00" w:rsidRPr="00F303F0" w:rsidRDefault="00E70A00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24"/>
          <w:szCs w:val="24"/>
          <w:lang w:val="en-GB"/>
        </w:rPr>
      </w:pPr>
    </w:p>
    <w:p w14:paraId="31AF9A2F" w14:textId="77777777" w:rsidR="00067CA8" w:rsidRDefault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8BABE90" w14:textId="4DF5467F" w:rsidR="00B13B1B" w:rsidRPr="00B13B1B" w:rsidRDefault="00E70A00" w:rsidP="00B13B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70A00">
        <w:rPr>
          <w:rFonts w:ascii="Angsana New" w:hAnsi="Angsana New" w:hint="cs"/>
          <w:sz w:val="30"/>
          <w:szCs w:val="30"/>
          <w:cs/>
        </w:rPr>
        <w:lastRenderedPageBreak/>
        <w:t>นอกจากนี้</w:t>
      </w:r>
      <w:r w:rsidRPr="00E70A00">
        <w:rPr>
          <w:rFonts w:ascii="Angsana New" w:hAnsi="Angsana New"/>
          <w:sz w:val="30"/>
          <w:szCs w:val="30"/>
          <w:cs/>
        </w:rPr>
        <w:t xml:space="preserve"> </w:t>
      </w:r>
      <w:r w:rsidRPr="00E70A0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70A00">
        <w:rPr>
          <w:rFonts w:ascii="Angsana New" w:hAnsi="Angsana New"/>
          <w:sz w:val="30"/>
          <w:szCs w:val="30"/>
          <w:cs/>
        </w:rPr>
        <w:t>/</w:t>
      </w:r>
      <w:r w:rsidRPr="00E70A00">
        <w:rPr>
          <w:rFonts w:ascii="Angsana New" w:hAnsi="Angsana New" w:hint="cs"/>
          <w:sz w:val="30"/>
          <w:szCs w:val="30"/>
          <w:cs/>
        </w:rPr>
        <w:t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E70A00">
        <w:rPr>
          <w:rFonts w:ascii="Angsana New" w:hAnsi="Angsana New"/>
          <w:sz w:val="30"/>
          <w:szCs w:val="30"/>
          <w:cs/>
        </w:rPr>
        <w:t xml:space="preserve"> </w:t>
      </w:r>
      <w:r w:rsidRPr="00E70A0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70A00">
        <w:rPr>
          <w:rFonts w:ascii="Angsana New" w:hAnsi="Angsana New"/>
          <w:sz w:val="30"/>
          <w:szCs w:val="30"/>
          <w:cs/>
        </w:rPr>
        <w:t>/</w:t>
      </w:r>
      <w:r w:rsidRPr="00E70A00">
        <w:rPr>
          <w:rFonts w:ascii="Angsana New" w:hAnsi="Angsana New" w:hint="cs"/>
          <w:sz w:val="30"/>
          <w:szCs w:val="30"/>
          <w:cs/>
        </w:rPr>
        <w:t>บริษัทได้ประเมิน</w:t>
      </w:r>
      <w:r w:rsidR="009F5B50">
        <w:rPr>
          <w:rFonts w:ascii="Angsana New" w:hAnsi="Angsana New"/>
          <w:sz w:val="30"/>
          <w:szCs w:val="30"/>
        </w:rPr>
        <w:br/>
      </w:r>
      <w:r w:rsidRPr="00E70A00">
        <w:rPr>
          <w:rFonts w:ascii="Angsana New" w:hAnsi="Angsana New" w:hint="cs"/>
          <w:sz w:val="30"/>
          <w:szCs w:val="30"/>
          <w:cs/>
        </w:rPr>
        <w:t>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</w:t>
      </w:r>
      <w:r w:rsidRPr="00E70A00">
        <w:rPr>
          <w:rFonts w:ascii="Angsana New" w:hAnsi="Angsana New"/>
          <w:sz w:val="30"/>
          <w:szCs w:val="30"/>
          <w:cs/>
        </w:rPr>
        <w:t xml:space="preserve"> </w:t>
      </w:r>
      <w:r w:rsidRPr="00E70A00">
        <w:rPr>
          <w:rFonts w:ascii="Angsana New" w:hAnsi="Angsana New" w:hint="cs"/>
          <w:sz w:val="30"/>
          <w:szCs w:val="30"/>
          <w:cs/>
        </w:rPr>
        <w:t>ซึ่งคาดว่าไม่มีผลกระทบที่มีสาระสำคัญต่องบการเงินในงวดที่ถือปฏิบัติ</w:t>
      </w:r>
    </w:p>
    <w:p w14:paraId="6F2D6AB5" w14:textId="77777777" w:rsidR="00C97D3C" w:rsidRPr="00067CA8" w:rsidRDefault="00C97D3C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C639E23" w14:textId="77777777" w:rsidR="001924CD" w:rsidRPr="00F53FCF" w:rsidRDefault="001924CD" w:rsidP="002F2927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F53FCF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</w:t>
      </w:r>
      <w:r w:rsidRPr="00F53FCF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F53FCF">
        <w:rPr>
          <w:rFonts w:ascii="Angsana New" w:hAnsi="Angsana New"/>
          <w:b/>
          <w:bCs/>
          <w:i/>
          <w:iCs/>
          <w:sz w:val="30"/>
          <w:szCs w:val="30"/>
          <w:cs/>
        </w:rPr>
        <w:t>นำเสนองบการเงิน</w:t>
      </w:r>
    </w:p>
    <w:p w14:paraId="54B66C45" w14:textId="77777777" w:rsidR="001924CD" w:rsidRPr="00067CA8" w:rsidRDefault="001924CD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5647ECF" w14:textId="77777777" w:rsidR="001924CD" w:rsidRPr="00E216F2" w:rsidRDefault="001924CD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53FCF">
        <w:rPr>
          <w:rFonts w:ascii="Angsana New" w:hAnsi="Angsana New"/>
          <w:sz w:val="30"/>
          <w:szCs w:val="30"/>
          <w:cs/>
        </w:rPr>
        <w:t>งบการเงินนี้</w:t>
      </w:r>
      <w:r w:rsidR="00E70A00">
        <w:rPr>
          <w:rFonts w:ascii="Angsana New" w:hAnsi="Angsana New" w:hint="cs"/>
          <w:sz w:val="30"/>
          <w:szCs w:val="30"/>
          <w:cs/>
        </w:rPr>
        <w:t>นำเสนอ</w:t>
      </w:r>
      <w:r w:rsidRPr="00F53FCF">
        <w:rPr>
          <w:rFonts w:ascii="Angsana New" w:hAnsi="Angsana New"/>
          <w:sz w:val="30"/>
          <w:szCs w:val="30"/>
          <w:cs/>
        </w:rPr>
        <w:t>เป็นเงิ</w:t>
      </w:r>
      <w:r w:rsidRPr="005D089E">
        <w:rPr>
          <w:rFonts w:ascii="Angsana New" w:hAnsi="Angsana New"/>
          <w:sz w:val="30"/>
          <w:szCs w:val="30"/>
          <w:cs/>
        </w:rPr>
        <w:t>นบาท</w:t>
      </w:r>
      <w:r w:rsidRPr="005D089E">
        <w:rPr>
          <w:rFonts w:ascii="Angsana New" w:hAnsi="Angsana New" w:hint="cs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5D089E">
        <w:rPr>
          <w:rFonts w:ascii="Angsana New" w:hAnsi="Angsana New"/>
          <w:sz w:val="30"/>
          <w:szCs w:val="30"/>
          <w:cs/>
        </w:rPr>
        <w:t xml:space="preserve"> ข้อมูลทางการเงินทั้งหมดมีการ</w:t>
      </w:r>
      <w:r w:rsidR="0079525B">
        <w:rPr>
          <w:rFonts w:ascii="Angsana New" w:hAnsi="Angsana New"/>
          <w:sz w:val="30"/>
          <w:szCs w:val="30"/>
          <w:cs/>
        </w:rPr>
        <w:br/>
      </w:r>
      <w:r w:rsidRPr="005D089E">
        <w:rPr>
          <w:rFonts w:ascii="Angsana New" w:hAnsi="Angsana New"/>
          <w:sz w:val="30"/>
          <w:szCs w:val="30"/>
          <w:cs/>
        </w:rPr>
        <w:t>ปัดเศษในหมายเหตุประกอบงบการเงินเพื่อให้แสดงเป็นหลักล้านบาท</w:t>
      </w:r>
      <w:r w:rsidRPr="005D089E">
        <w:rPr>
          <w:rFonts w:ascii="Angsana New" w:hAnsi="Angsana New" w:hint="cs"/>
          <w:sz w:val="30"/>
          <w:szCs w:val="30"/>
          <w:cs/>
        </w:rPr>
        <w:t xml:space="preserve"> ยกเว้นที่ระบุไว้เป็นอย่างอื่น</w:t>
      </w:r>
    </w:p>
    <w:p w14:paraId="2B61D30C" w14:textId="77777777" w:rsidR="001924CD" w:rsidRPr="00067CA8" w:rsidRDefault="001924CD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62EA32F9" w14:textId="77777777" w:rsidR="001924CD" w:rsidRPr="00A37BB8" w:rsidRDefault="00A127D2" w:rsidP="002F2927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37BB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  <w:r w:rsidR="001924CD" w:rsidRPr="00A37BB8">
        <w:rPr>
          <w:rFonts w:ascii="Angsana New" w:hAnsi="Angsana New"/>
          <w:b/>
          <w:bCs/>
          <w:i/>
          <w:iCs/>
          <w:sz w:val="30"/>
          <w:szCs w:val="30"/>
          <w:cs/>
        </w:rPr>
        <w:t>ใช้วิจารณญาณ</w:t>
      </w:r>
      <w:r w:rsidRPr="00A37BB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Pr="00A37BB8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การประมาณการ</w:t>
      </w:r>
    </w:p>
    <w:p w14:paraId="4DB25C76" w14:textId="77777777" w:rsidR="001924CD" w:rsidRPr="00067CA8" w:rsidRDefault="001924CD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E920B2F" w14:textId="77777777" w:rsidR="00F91B5F" w:rsidRDefault="00F91B5F" w:rsidP="00296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9525B">
        <w:rPr>
          <w:rFonts w:ascii="Angsana New" w:hAnsi="Angsana New"/>
          <w:spacing w:val="-2"/>
          <w:sz w:val="30"/>
          <w:szCs w:val="30"/>
          <w:cs/>
        </w:rPr>
        <w:t>ในการจัดทำงบการเงิน</w:t>
      </w:r>
      <w:r w:rsidRPr="0079525B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79525B">
        <w:rPr>
          <w:rFonts w:ascii="Angsana New" w:hAnsi="Angsana New"/>
          <w:spacing w:val="-2"/>
          <w:sz w:val="30"/>
          <w:szCs w:val="30"/>
          <w:cs/>
        </w:rPr>
        <w:t>เป็นไปตามมาตรฐานการรายงานทางการเงิน ผู้บริหารต้องใช้วิจารณญาณ การประมาณ</w:t>
      </w:r>
      <w:r w:rsidR="00282CFA" w:rsidRPr="0079525B">
        <w:rPr>
          <w:rFonts w:ascii="Angsana New" w:hAnsi="Angsana New" w:hint="cs"/>
          <w:spacing w:val="-2"/>
          <w:sz w:val="30"/>
          <w:szCs w:val="30"/>
          <w:cs/>
        </w:rPr>
        <w:t>การ</w:t>
      </w:r>
      <w:r w:rsidRPr="00334E5B">
        <w:rPr>
          <w:rFonts w:ascii="Angsana New" w:hAnsi="Angsana New"/>
          <w:sz w:val="30"/>
          <w:szCs w:val="30"/>
          <w:cs/>
        </w:rPr>
        <w:t>และ</w:t>
      </w:r>
      <w:r w:rsidR="00B85FCB" w:rsidRPr="00334E5B">
        <w:rPr>
          <w:rFonts w:ascii="Angsana New" w:hAnsi="Angsana New"/>
          <w:sz w:val="30"/>
          <w:szCs w:val="30"/>
          <w:cs/>
        </w:rPr>
        <w:t>ข้อสมมติ</w:t>
      </w:r>
      <w:r w:rsidRPr="00334E5B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</w:t>
      </w:r>
      <w:r w:rsidR="009067BD" w:rsidRPr="009067BD">
        <w:rPr>
          <w:rFonts w:ascii="Angsana New" w:hAnsi="Angsana New"/>
          <w:sz w:val="30"/>
          <w:szCs w:val="30"/>
          <w:cs/>
        </w:rPr>
        <w:t>ปฏิบัติตาม</w:t>
      </w:r>
      <w:r w:rsidRPr="00334E5B">
        <w:rPr>
          <w:rFonts w:ascii="Angsana New" w:hAnsi="Angsana New"/>
          <w:sz w:val="30"/>
          <w:szCs w:val="30"/>
          <w:cs/>
        </w:rPr>
        <w:t>นโยบายการบัญชี</w:t>
      </w:r>
      <w:r w:rsidR="00282CFA">
        <w:rPr>
          <w:rFonts w:ascii="Angsana New" w:hAnsi="Angsana New" w:hint="cs"/>
          <w:sz w:val="30"/>
          <w:szCs w:val="30"/>
          <w:cs/>
        </w:rPr>
        <w:t xml:space="preserve">ของกลุ่มบริษัท/บริษัท </w:t>
      </w:r>
      <w:r w:rsidR="00282CFA" w:rsidRPr="00282CFA">
        <w:rPr>
          <w:rFonts w:ascii="Angsana New" w:hAnsi="Angsana New" w:hint="cs"/>
          <w:sz w:val="30"/>
          <w:szCs w:val="30"/>
          <w:cs/>
        </w:rPr>
        <w:t>ทั้งนี้</w:t>
      </w:r>
      <w:r w:rsidR="00282CFA" w:rsidRPr="00282CFA">
        <w:rPr>
          <w:rFonts w:ascii="Angsana New" w:hAnsi="Angsana New"/>
          <w:sz w:val="30"/>
          <w:szCs w:val="30"/>
          <w:cs/>
        </w:rPr>
        <w:t xml:space="preserve"> </w:t>
      </w:r>
      <w:r w:rsidR="0079525B">
        <w:rPr>
          <w:rFonts w:ascii="Angsana New" w:hAnsi="Angsana New"/>
          <w:sz w:val="30"/>
          <w:szCs w:val="30"/>
          <w:cs/>
        </w:rPr>
        <w:br/>
      </w:r>
      <w:r w:rsidR="00282CFA" w:rsidRPr="00282CFA">
        <w:rPr>
          <w:rFonts w:ascii="Angsana New" w:hAnsi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="00282CFA">
        <w:rPr>
          <w:rFonts w:ascii="Angsana New" w:hAnsi="Angsana New" w:hint="cs"/>
          <w:sz w:val="30"/>
          <w:szCs w:val="30"/>
          <w:cs/>
        </w:rPr>
        <w:t xml:space="preserve"> </w:t>
      </w:r>
      <w:r w:rsidR="00282CFA" w:rsidRPr="00282CFA">
        <w:rPr>
          <w:rFonts w:ascii="Angsana New" w:hAnsi="Angsana New" w:hint="cs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="00282CFA" w:rsidRPr="00282CFA">
        <w:rPr>
          <w:rFonts w:ascii="Angsana New" w:hAnsi="Angsana New"/>
          <w:sz w:val="30"/>
          <w:szCs w:val="30"/>
          <w:cs/>
        </w:rPr>
        <w:t xml:space="preserve">  </w:t>
      </w:r>
      <w:r w:rsidR="00282CFA" w:rsidRPr="00282CFA">
        <w:rPr>
          <w:rFonts w:ascii="Angsana New" w:hAnsi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53C3EEA1" w14:textId="77777777" w:rsidR="0029618F" w:rsidRPr="00067CA8" w:rsidRDefault="0029618F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1EA66730" w14:textId="77777777" w:rsidR="0029618F" w:rsidRDefault="0029618F" w:rsidP="002F2927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29618F">
        <w:rPr>
          <w:rFonts w:ascii="Angsana New" w:hAnsi="Angsana New"/>
          <w:sz w:val="30"/>
          <w:szCs w:val="30"/>
          <w:cs/>
        </w:rPr>
        <w:t>การใช้วิจารณญาณ</w:t>
      </w:r>
    </w:p>
    <w:p w14:paraId="70D167F6" w14:textId="77777777" w:rsidR="0029618F" w:rsidRPr="00067CA8" w:rsidRDefault="0029618F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2C8E4C2B" w14:textId="77777777" w:rsidR="0029618F" w:rsidRDefault="0029618F" w:rsidP="004F6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29618F">
        <w:rPr>
          <w:rFonts w:ascii="Angsana New" w:hAnsi="Angsana New" w:hint="cs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29618F">
        <w:rPr>
          <w:rFonts w:ascii="Angsana New" w:hAnsi="Angsana New"/>
          <w:sz w:val="30"/>
          <w:szCs w:val="30"/>
          <w:cs/>
        </w:rPr>
        <w:t xml:space="preserve"> </w:t>
      </w:r>
      <w:r w:rsidRPr="0029618F">
        <w:rPr>
          <w:rFonts w:ascii="Angsana New" w:hAnsi="Angsana New" w:hint="cs"/>
          <w:sz w:val="30"/>
          <w:szCs w:val="30"/>
          <w:cs/>
        </w:rPr>
        <w:t>ประกอบด้วยหมายเหตุข้อต่อไปนี้</w:t>
      </w:r>
    </w:p>
    <w:p w14:paraId="6A0CD493" w14:textId="77777777" w:rsidR="0029618F" w:rsidRPr="00067CA8" w:rsidRDefault="0029618F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88" w:type="dxa"/>
        <w:tblInd w:w="540" w:type="dxa"/>
        <w:tblLook w:val="04A0" w:firstRow="1" w:lastRow="0" w:firstColumn="1" w:lastColumn="0" w:noHBand="0" w:noVBand="1"/>
      </w:tblPr>
      <w:tblGrid>
        <w:gridCol w:w="2178"/>
        <w:gridCol w:w="7110"/>
      </w:tblGrid>
      <w:tr w:rsidR="00E70A00" w:rsidRPr="00623946" w14:paraId="45FE5B77" w14:textId="77777777" w:rsidTr="007968B8">
        <w:tc>
          <w:tcPr>
            <w:tcW w:w="2178" w:type="dxa"/>
            <w:shd w:val="clear" w:color="auto" w:fill="auto"/>
          </w:tcPr>
          <w:p w14:paraId="09440C22" w14:textId="77777777" w:rsidR="00E70A00" w:rsidRPr="00E70A00" w:rsidRDefault="00CC5A41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4</w:t>
            </w:r>
            <w:r w:rsidR="00E70A00" w:rsidRPr="00AF1C2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787DA8" w:rsidRPr="00AF1C2A">
              <w:rPr>
                <w:rFonts w:ascii="Angsana New" w:hAnsi="Angsana New" w:hint="cs"/>
                <w:sz w:val="30"/>
                <w:szCs w:val="30"/>
                <w:cs/>
              </w:rPr>
              <w:t>ฏ</w:t>
            </w:r>
            <w:r w:rsidR="00E70A00" w:rsidRPr="00AF1C2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E70A00" w:rsidRPr="00AF1C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70A00" w:rsidRPr="00AF1C2A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E70A00" w:rsidRPr="00AF1C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Pr="00CC5A41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7110" w:type="dxa"/>
            <w:shd w:val="clear" w:color="auto" w:fill="auto"/>
          </w:tcPr>
          <w:p w14:paraId="12922A14" w14:textId="77777777" w:rsidR="00E70A00" w:rsidRPr="00E70A00" w:rsidRDefault="00E70A00" w:rsidP="00E7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70A00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  <w:p w14:paraId="0C64FDD0" w14:textId="77777777" w:rsidR="00E70A00" w:rsidRPr="00E70A00" w:rsidRDefault="00E70A00" w:rsidP="002F2927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2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70A0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  <w:p w14:paraId="1969BF0D" w14:textId="77777777" w:rsidR="00E70A00" w:rsidRPr="00E70A00" w:rsidRDefault="00E70A00" w:rsidP="002F2927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2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70A00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</w:t>
            </w:r>
            <w:r w:rsidRPr="00E70A0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E70A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E70A00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พิจารณาถึง</w:t>
            </w:r>
            <w:r w:rsidRPr="00E70A00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ความแน่นอนอย่างสมเหตุสมผลที่จะใช้สิทธิ</w:t>
            </w:r>
            <w:r w:rsidRPr="00E70A0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</w:t>
            </w:r>
            <w:r w:rsidRPr="00E70A00">
              <w:rPr>
                <w:rFonts w:asciiTheme="majorBidi" w:hAnsiTheme="majorBidi" w:cstheme="majorBidi"/>
                <w:sz w:val="30"/>
                <w:szCs w:val="30"/>
                <w:cs/>
              </w:rPr>
              <w:t>อายุสัญญาเช่า</w:t>
            </w:r>
            <w:r w:rsidRPr="00E70A0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หรือไม่</w:t>
            </w:r>
          </w:p>
          <w:p w14:paraId="08D308D4" w14:textId="77777777" w:rsidR="00E70A00" w:rsidRPr="00E70A00" w:rsidRDefault="00E70A00" w:rsidP="002F2927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2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70A00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</w:t>
            </w:r>
            <w:r w:rsidRPr="00E70A0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E70A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บริษัทจะใช้สิทธิยกเลิกสัญญา</w:t>
            </w:r>
            <w:r w:rsidRPr="00E70A0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เช่าหรือไม่</w:t>
            </w:r>
          </w:p>
          <w:p w14:paraId="23065BD9" w14:textId="77777777" w:rsidR="00E70A00" w:rsidRPr="00EE4CE0" w:rsidRDefault="00E70A00" w:rsidP="002F2927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2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70A00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</w:t>
            </w:r>
            <w:r w:rsidRPr="00E70A0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E70A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AF1C2A">
              <w:rPr>
                <w:rFonts w:asciiTheme="majorBidi" w:hAnsiTheme="majorBidi" w:cstheme="majorBidi"/>
                <w:sz w:val="30"/>
                <w:szCs w:val="30"/>
                <w:cs/>
              </w:rPr>
              <w:t>ได้โอนความเสี่ยงและผลตอบแทนเกือบทั้งหมดของสินทรัพย์ที่</w:t>
            </w:r>
            <w:r w:rsidR="0079525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AF1C2A">
              <w:rPr>
                <w:rFonts w:asciiTheme="majorBidi" w:hAnsiTheme="majorBidi" w:cstheme="majorBidi"/>
                <w:sz w:val="30"/>
                <w:szCs w:val="30"/>
                <w:cs/>
              </w:rPr>
              <w:t>ผู้เป็นเจ้าของพึงได้รับ</w:t>
            </w:r>
            <w:r w:rsidRPr="00AF1C2A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ให้กับ</w:t>
            </w:r>
            <w:r w:rsidRPr="00AF1C2A">
              <w:rPr>
                <w:rFonts w:asciiTheme="majorBidi" w:hAnsiTheme="majorBidi" w:cstheme="majorBidi"/>
                <w:sz w:val="30"/>
                <w:szCs w:val="30"/>
                <w:cs/>
              </w:rPr>
              <w:t>ผู้เช่า</w:t>
            </w:r>
            <w:r w:rsidRPr="00AF1C2A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AF1C2A">
              <w:rPr>
                <w:rFonts w:asciiTheme="majorBidi" w:hAnsiTheme="majorBidi" w:cstheme="majorBidi"/>
                <w:sz w:val="30"/>
                <w:szCs w:val="30"/>
                <w:cs/>
              </w:rPr>
              <w:t>ผู้เช่าช่วง</w:t>
            </w:r>
            <w:r w:rsidRPr="00AF1C2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หรือไม่</w:t>
            </w:r>
          </w:p>
        </w:tc>
      </w:tr>
      <w:tr w:rsidR="0029618F" w:rsidRPr="00623946" w14:paraId="00484AFA" w14:textId="77777777" w:rsidTr="007968B8">
        <w:tc>
          <w:tcPr>
            <w:tcW w:w="2178" w:type="dxa"/>
            <w:shd w:val="clear" w:color="auto" w:fill="auto"/>
          </w:tcPr>
          <w:p w14:paraId="4A07B095" w14:textId="77777777" w:rsidR="0029618F" w:rsidRPr="00E70A00" w:rsidRDefault="00CC5A41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4</w:t>
            </w:r>
            <w:r w:rsidR="00574EFC" w:rsidRPr="00AF1C2A">
              <w:rPr>
                <w:rFonts w:ascii="Angsana New" w:hAnsi="Angsana New" w:hint="cs"/>
                <w:sz w:val="30"/>
                <w:szCs w:val="30"/>
                <w:cs/>
              </w:rPr>
              <w:t>(ถ)</w:t>
            </w:r>
            <w:r w:rsidR="00574EFC" w:rsidRPr="00AF1C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9618F" w:rsidRPr="00AF1C2A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29618F" w:rsidRPr="00AF1C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C5A41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7110" w:type="dxa"/>
            <w:shd w:val="clear" w:color="auto" w:fill="auto"/>
          </w:tcPr>
          <w:p w14:paraId="240E217E" w14:textId="77777777" w:rsidR="0029618F" w:rsidRPr="00EE4CE0" w:rsidRDefault="0029618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4CE0">
              <w:rPr>
                <w:rFonts w:ascii="Angsana New" w:hAnsi="Angsana New"/>
                <w:sz w:val="30"/>
                <w:szCs w:val="30"/>
                <w:cs/>
              </w:rPr>
              <w:t>การพิจารณาเกี่ยวกับการรับรู้รายได้</w:t>
            </w:r>
            <w:r w:rsidRPr="00EE4CE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4D279EB0" w14:textId="77777777" w:rsidR="0029618F" w:rsidRPr="00E70A00" w:rsidRDefault="0029618F" w:rsidP="002F2927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2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70A00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การขายสินค้าและบริการหลายประเภทเข้าด้วยกันจะสามารถบันทึกรายการแยกจากกันได้หรือไม่</w:t>
            </w:r>
          </w:p>
          <w:p w14:paraId="03FF9D75" w14:textId="77777777" w:rsidR="00A37BB8" w:rsidRPr="00EE4CE0" w:rsidRDefault="00A37BB8" w:rsidP="002F2927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2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70A0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การขายสินค้าหรือบริการควรจะรับรู้รายได้ตลอดช่วงเวลาหนึ่ง</w:t>
            </w:r>
            <w:r w:rsidRPr="00E70A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70A0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หรือควรจะรับรู้</w:t>
            </w:r>
            <w:r w:rsidRPr="00E70A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70A00">
              <w:rPr>
                <w:rFonts w:asciiTheme="majorBidi" w:hAnsiTheme="majorBidi" w:cstheme="majorBidi" w:hint="cs"/>
                <w:sz w:val="30"/>
                <w:szCs w:val="30"/>
                <w:cs/>
              </w:rPr>
              <w:t>ณ</w:t>
            </w:r>
            <w:r w:rsidRPr="00E70A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70A0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เวลาใดเวลาหนึ่ง</w:t>
            </w:r>
            <w:r w:rsidR="00CC57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</w:p>
        </w:tc>
      </w:tr>
      <w:tr w:rsidR="0029618F" w:rsidRPr="00623946" w14:paraId="7434CB2F" w14:textId="77777777" w:rsidTr="007968B8">
        <w:tc>
          <w:tcPr>
            <w:tcW w:w="2178" w:type="dxa"/>
            <w:shd w:val="clear" w:color="auto" w:fill="auto"/>
          </w:tcPr>
          <w:p w14:paraId="70711882" w14:textId="77777777" w:rsidR="0029618F" w:rsidRPr="00EE4CE0" w:rsidRDefault="004361D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t>1</w:t>
            </w:r>
            <w:r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7110" w:type="dxa"/>
            <w:shd w:val="clear" w:color="auto" w:fill="auto"/>
          </w:tcPr>
          <w:p w14:paraId="3DC61C34" w14:textId="77777777" w:rsidR="0029618F" w:rsidRPr="00EE4CE0" w:rsidRDefault="0029618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sz w:val="30"/>
                <w:szCs w:val="30"/>
                <w:cs/>
              </w:rPr>
              <w:t>การพิจารณาว่าเงินลงทุนตามวิธีส่วนได้เสีย กลุ่มบริษัทมีอิทธิพลอย่างมีนัยสำคัญในกิจการที่กลุ่มบริษัทลงทุนหรือไม่</w:t>
            </w:r>
          </w:p>
        </w:tc>
      </w:tr>
    </w:tbl>
    <w:p w14:paraId="2863B12D" w14:textId="77777777" w:rsidR="0029618F" w:rsidRPr="004F6266" w:rsidRDefault="0029618F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1390E2CB" w14:textId="77777777" w:rsidR="00AE3F22" w:rsidRDefault="00AE3F22" w:rsidP="002F2927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AE3F22">
        <w:rPr>
          <w:rFonts w:ascii="Angsana New" w:hAnsi="Angsana New" w:hint="cs"/>
          <w:sz w:val="30"/>
          <w:szCs w:val="30"/>
          <w:cs/>
        </w:rPr>
        <w:t>ข้อสมมติและความไม่แน่นอนของการประมาณการ</w:t>
      </w:r>
    </w:p>
    <w:p w14:paraId="38593840" w14:textId="77777777" w:rsidR="00B85FCB" w:rsidRPr="004F6266" w:rsidRDefault="00B85FCB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51CFB30F" w14:textId="77777777" w:rsidR="00B85FCB" w:rsidRDefault="00B85FCB" w:rsidP="004F62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B85FCB">
        <w:rPr>
          <w:rFonts w:ascii="Angsana New" w:hAnsi="Angsana New" w:hint="cs"/>
          <w:sz w:val="30"/>
          <w:szCs w:val="30"/>
          <w:cs/>
        </w:rPr>
        <w:t>ข้อมูลเกี่ยวกับ</w:t>
      </w:r>
      <w:r w:rsidRPr="00B85FCB">
        <w:rPr>
          <w:rFonts w:ascii="Angsana New" w:hAnsi="Angsana New"/>
          <w:sz w:val="30"/>
          <w:szCs w:val="30"/>
          <w:cs/>
        </w:rPr>
        <w:t>ข้อสมมติและ</w:t>
      </w:r>
      <w:r w:rsidRPr="00B85FCB">
        <w:rPr>
          <w:rFonts w:ascii="Angsana New" w:hAnsi="Angsana New" w:hint="cs"/>
          <w:sz w:val="30"/>
          <w:szCs w:val="30"/>
          <w:cs/>
        </w:rPr>
        <w:t>ความไม่แน่นอนของ</w:t>
      </w:r>
      <w:r w:rsidR="00282CFA" w:rsidRPr="00282CFA">
        <w:rPr>
          <w:rFonts w:ascii="Angsana New" w:hAnsi="Angsana New" w:hint="cs"/>
          <w:sz w:val="30"/>
          <w:szCs w:val="30"/>
          <w:cs/>
        </w:rPr>
        <w:t>การประมาณการ</w:t>
      </w:r>
      <w:r w:rsidR="00282CFA" w:rsidRPr="00282CFA">
        <w:rPr>
          <w:rFonts w:ascii="Angsana New" w:hAnsi="Angsana New"/>
          <w:sz w:val="30"/>
          <w:szCs w:val="30"/>
          <w:cs/>
        </w:rPr>
        <w:t xml:space="preserve"> </w:t>
      </w:r>
      <w:r w:rsidR="00282CFA" w:rsidRPr="00282CFA">
        <w:rPr>
          <w:rFonts w:ascii="Angsana New" w:hAnsi="Angsana New" w:hint="cs"/>
          <w:sz w:val="30"/>
          <w:szCs w:val="30"/>
          <w:cs/>
        </w:rPr>
        <w:t>ณ</w:t>
      </w:r>
      <w:r w:rsidR="00282CFA" w:rsidRPr="00282CFA">
        <w:rPr>
          <w:rFonts w:ascii="Angsana New" w:hAnsi="Angsana New"/>
          <w:sz w:val="30"/>
          <w:szCs w:val="30"/>
          <w:cs/>
        </w:rPr>
        <w:t xml:space="preserve"> </w:t>
      </w:r>
      <w:r w:rsidR="00282CFA" w:rsidRPr="00282CFA">
        <w:rPr>
          <w:rFonts w:ascii="Angsana New" w:hAnsi="Angsana New" w:hint="cs"/>
          <w:sz w:val="30"/>
          <w:szCs w:val="30"/>
          <w:cs/>
        </w:rPr>
        <w:t>วันที่</w:t>
      </w:r>
      <w:r w:rsidR="00282CFA" w:rsidRPr="00282CFA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3</w:t>
      </w:r>
      <w:r w:rsidR="004361DA">
        <w:rPr>
          <w:rFonts w:ascii="Angsana New" w:hAnsi="Angsana New"/>
          <w:sz w:val="30"/>
          <w:szCs w:val="30"/>
        </w:rPr>
        <w:t>1</w:t>
      </w:r>
      <w:r w:rsidR="00282CFA" w:rsidRPr="00282CFA">
        <w:rPr>
          <w:rFonts w:ascii="Angsana New" w:hAnsi="Angsana New"/>
          <w:sz w:val="30"/>
          <w:szCs w:val="30"/>
          <w:cs/>
        </w:rPr>
        <w:t xml:space="preserve"> </w:t>
      </w:r>
      <w:r w:rsidR="00282CFA" w:rsidRPr="00282CFA">
        <w:rPr>
          <w:rFonts w:ascii="Angsana New" w:hAnsi="Angsana New" w:hint="cs"/>
          <w:sz w:val="30"/>
          <w:szCs w:val="30"/>
          <w:cs/>
        </w:rPr>
        <w:t>ธันวาคม</w:t>
      </w:r>
      <w:r w:rsidR="00282CFA" w:rsidRPr="00282CFA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2563</w:t>
      </w:r>
      <w:r w:rsidR="00282CFA">
        <w:rPr>
          <w:rFonts w:ascii="Angsana New" w:hAnsi="Angsana New" w:hint="cs"/>
          <w:sz w:val="30"/>
          <w:szCs w:val="30"/>
          <w:cs/>
        </w:rPr>
        <w:t xml:space="preserve"> </w:t>
      </w:r>
      <w:r w:rsidRPr="00B85FCB">
        <w:rPr>
          <w:rFonts w:ascii="Angsana New" w:hAnsi="Angsana New" w:hint="cs"/>
          <w:sz w:val="30"/>
          <w:szCs w:val="30"/>
          <w:cs/>
        </w:rPr>
        <w:t>ซึ่งมีความเสี่ยงอย่างมีนัยสำคัญที่</w:t>
      </w:r>
      <w:r w:rsidR="00282CFA">
        <w:rPr>
          <w:rFonts w:ascii="Angsana New" w:hAnsi="Angsana New" w:hint="cs"/>
          <w:sz w:val="30"/>
          <w:szCs w:val="30"/>
          <w:cs/>
        </w:rPr>
        <w:t>จะส่งผล</w:t>
      </w:r>
      <w:r w:rsidRPr="00B85FCB">
        <w:rPr>
          <w:rFonts w:ascii="Angsana New" w:hAnsi="Angsana New" w:hint="cs"/>
          <w:sz w:val="30"/>
          <w:szCs w:val="30"/>
          <w:cs/>
        </w:rPr>
        <w:t>ให้ต้องมีการปรับปรุง</w:t>
      </w:r>
      <w:r w:rsidR="00282CFA" w:rsidRPr="00282CFA">
        <w:rPr>
          <w:rFonts w:ascii="Angsana New" w:hAnsi="Angsana New" w:hint="cs"/>
          <w:sz w:val="30"/>
          <w:szCs w:val="30"/>
          <w:cs/>
        </w:rPr>
        <w:t>ที่มีสาระสำคัญในมูลค่าตามบัญชีของสินทรัพย์และหนี้สิน</w:t>
      </w:r>
      <w:r w:rsidR="0079525B">
        <w:rPr>
          <w:rFonts w:ascii="Angsana New" w:hAnsi="Angsana New"/>
          <w:sz w:val="30"/>
          <w:szCs w:val="30"/>
          <w:cs/>
        </w:rPr>
        <w:br/>
      </w:r>
      <w:r w:rsidR="00282CFA" w:rsidRPr="00282CFA">
        <w:rPr>
          <w:rFonts w:ascii="Angsana New" w:hAnsi="Angsana New" w:hint="cs"/>
          <w:sz w:val="30"/>
          <w:szCs w:val="30"/>
          <w:cs/>
        </w:rPr>
        <w:t>ในปีบัญชีถัดไป</w:t>
      </w:r>
      <w:r w:rsidR="00282CFA" w:rsidRPr="00282CFA">
        <w:rPr>
          <w:rFonts w:ascii="Angsana New" w:hAnsi="Angsana New"/>
          <w:sz w:val="30"/>
          <w:szCs w:val="30"/>
          <w:cs/>
        </w:rPr>
        <w:t xml:space="preserve"> </w:t>
      </w:r>
      <w:r w:rsidR="00282CFA" w:rsidRPr="00282CFA">
        <w:rPr>
          <w:rFonts w:ascii="Angsana New" w:hAnsi="Angsana New" w:hint="cs"/>
          <w:sz w:val="30"/>
          <w:szCs w:val="30"/>
          <w:cs/>
        </w:rPr>
        <w:t>ได้เปิดเผยในหมายเหตุ</w:t>
      </w:r>
      <w:r w:rsidR="00AE3F22">
        <w:rPr>
          <w:rFonts w:ascii="Angsana New" w:hAnsi="Angsana New" w:hint="cs"/>
          <w:sz w:val="30"/>
          <w:szCs w:val="30"/>
          <w:cs/>
        </w:rPr>
        <w:t>ข้อ</w:t>
      </w:r>
      <w:r w:rsidR="00282CFA" w:rsidRPr="00282CFA">
        <w:rPr>
          <w:rFonts w:ascii="Angsana New" w:hAnsi="Angsana New" w:hint="cs"/>
          <w:sz w:val="30"/>
          <w:szCs w:val="30"/>
          <w:cs/>
        </w:rPr>
        <w:t>ต่อไปนี้</w:t>
      </w:r>
    </w:p>
    <w:p w14:paraId="28152F0D" w14:textId="77777777" w:rsidR="000265A9" w:rsidRPr="000265A9" w:rsidRDefault="000265A9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98" w:type="dxa"/>
        <w:tblInd w:w="540" w:type="dxa"/>
        <w:tblLook w:val="04A0" w:firstRow="1" w:lastRow="0" w:firstColumn="1" w:lastColumn="0" w:noHBand="0" w:noVBand="1"/>
      </w:tblPr>
      <w:tblGrid>
        <w:gridCol w:w="2718"/>
        <w:gridCol w:w="6480"/>
      </w:tblGrid>
      <w:tr w:rsidR="000265A9" w:rsidRPr="007F26D3" w14:paraId="3E8864FE" w14:textId="77777777" w:rsidTr="00B34C46">
        <w:tc>
          <w:tcPr>
            <w:tcW w:w="2718" w:type="dxa"/>
          </w:tcPr>
          <w:p w14:paraId="4FBACF14" w14:textId="77777777" w:rsidR="000265A9" w:rsidRPr="00D7704F" w:rsidRDefault="00CC5A41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4</w:t>
            </w:r>
            <w:r w:rsidR="000265A9" w:rsidRPr="00AF1C2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787DA8" w:rsidRPr="00AF1C2A">
              <w:rPr>
                <w:rFonts w:ascii="Angsana New" w:hAnsi="Angsana New" w:hint="cs"/>
                <w:sz w:val="30"/>
                <w:szCs w:val="30"/>
                <w:cs/>
              </w:rPr>
              <w:t>ฏ</w:t>
            </w:r>
            <w:r w:rsidR="000265A9" w:rsidRPr="00AF1C2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2850CD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Pr="00CC5A4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480" w:type="dxa"/>
          </w:tcPr>
          <w:p w14:paraId="4CA70570" w14:textId="77777777" w:rsidR="000265A9" w:rsidRPr="007F26D3" w:rsidRDefault="000265A9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65A9">
              <w:rPr>
                <w:rFonts w:ascii="Angsana New" w:hAnsi="Angsana New" w:hint="cs"/>
                <w:sz w:val="30"/>
                <w:szCs w:val="30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BD73D5" w:rsidRPr="007F26D3" w14:paraId="35892DE7" w14:textId="77777777" w:rsidTr="00B34C46">
        <w:tc>
          <w:tcPr>
            <w:tcW w:w="2718" w:type="dxa"/>
          </w:tcPr>
          <w:p w14:paraId="11972CCF" w14:textId="77777777" w:rsidR="00BD73D5" w:rsidRPr="00D7704F" w:rsidRDefault="00CC5A41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C5A41">
              <w:rPr>
                <w:rFonts w:ascii="Angsana New" w:hAnsi="Angsana New" w:hint="cs"/>
                <w:sz w:val="30"/>
                <w:szCs w:val="30"/>
              </w:rPr>
              <w:t>4</w:t>
            </w:r>
            <w:r w:rsidR="00761F23" w:rsidRPr="00BE4DA7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761F23">
              <w:rPr>
                <w:rFonts w:ascii="Angsana New" w:hAnsi="Angsana New" w:hint="cs"/>
                <w:sz w:val="30"/>
                <w:szCs w:val="30"/>
                <w:cs/>
              </w:rPr>
              <w:t>ฉ</w:t>
            </w:r>
            <w:r w:rsidR="00761F23" w:rsidRPr="00BE4DA7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CC5A41">
              <w:rPr>
                <w:rFonts w:ascii="Angsana New" w:hAnsi="Angsana New" w:hint="cs"/>
                <w:sz w:val="30"/>
                <w:szCs w:val="30"/>
              </w:rPr>
              <w:t>4</w:t>
            </w:r>
            <w:r w:rsidR="00761F23" w:rsidRPr="00BE4DA7">
              <w:rPr>
                <w:rFonts w:ascii="Angsana New" w:hAnsi="Angsana New" w:hint="cs"/>
                <w:sz w:val="30"/>
                <w:szCs w:val="30"/>
                <w:cs/>
              </w:rPr>
              <w:t xml:space="preserve">(ญ) </w:t>
            </w:r>
            <w:r w:rsidRPr="00CC5A41">
              <w:rPr>
                <w:rFonts w:ascii="Angsana New" w:hAnsi="Angsana New" w:hint="cs"/>
                <w:sz w:val="30"/>
                <w:szCs w:val="30"/>
              </w:rPr>
              <w:t>4</w:t>
            </w:r>
            <w:r w:rsidR="00761F23" w:rsidRPr="00BE4DA7">
              <w:rPr>
                <w:rFonts w:ascii="Angsana New" w:hAnsi="Angsana New" w:hint="cs"/>
                <w:sz w:val="30"/>
                <w:szCs w:val="30"/>
                <w:cs/>
              </w:rPr>
              <w:t>(ฒ)</w:t>
            </w:r>
            <w:r w:rsidR="00761F23" w:rsidRPr="00BE4DA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C5A41">
              <w:rPr>
                <w:rFonts w:ascii="Angsana New" w:hAnsi="Angsana New"/>
                <w:sz w:val="30"/>
                <w:szCs w:val="30"/>
              </w:rPr>
              <w:t>4</w:t>
            </w:r>
            <w:r w:rsidR="002850CD">
              <w:rPr>
                <w:rFonts w:ascii="Angsana New" w:hAnsi="Angsana New" w:hint="cs"/>
                <w:sz w:val="30"/>
                <w:szCs w:val="30"/>
                <w:cs/>
              </w:rPr>
              <w:t xml:space="preserve">(ด) </w:t>
            </w:r>
            <w:r w:rsidRPr="00CC5A41">
              <w:rPr>
                <w:rFonts w:ascii="Angsana New" w:hAnsi="Angsana New" w:hint="cs"/>
                <w:sz w:val="30"/>
                <w:szCs w:val="30"/>
              </w:rPr>
              <w:t>4</w:t>
            </w:r>
            <w:r w:rsidR="00761F23" w:rsidRPr="00BE4DA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761F23" w:rsidRPr="00BE4DA7">
              <w:rPr>
                <w:rFonts w:ascii="Angsana New" w:hAnsi="Angsana New" w:hint="cs"/>
                <w:sz w:val="30"/>
                <w:szCs w:val="30"/>
                <w:cs/>
              </w:rPr>
              <w:t>ถ</w:t>
            </w:r>
            <w:r w:rsidR="00761F23" w:rsidRPr="00BE4DA7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761F23" w:rsidRPr="00BE4DA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C5A41">
              <w:rPr>
                <w:rFonts w:ascii="Angsana New" w:hAnsi="Angsana New"/>
                <w:sz w:val="30"/>
                <w:szCs w:val="30"/>
              </w:rPr>
              <w:t>2</w:t>
            </w:r>
            <w:r w:rsidR="004361DA">
              <w:rPr>
                <w:rFonts w:ascii="Angsana New" w:hAnsi="Angsana New" w:hint="cs"/>
                <w:sz w:val="30"/>
                <w:szCs w:val="30"/>
              </w:rPr>
              <w:t>1</w:t>
            </w:r>
            <w:r w:rsidR="00761F2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61F23" w:rsidRPr="00BE4DA7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CC5A41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6480" w:type="dxa"/>
          </w:tcPr>
          <w:p w14:paraId="6F9EAE14" w14:textId="77777777" w:rsidR="00BD73D5" w:rsidRPr="007F26D3" w:rsidRDefault="00BD73D5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F26D3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7F26D3">
              <w:rPr>
                <w:rFonts w:ascii="Angsana New" w:hAnsi="Angsana New" w:hint="cs"/>
                <w:sz w:val="30"/>
                <w:szCs w:val="30"/>
                <w:cs/>
              </w:rPr>
              <w:t>รับรู้รายได้ตามสัญญา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งานโครงการ</w:t>
            </w:r>
            <w:r w:rsidR="00D70995">
              <w:rPr>
                <w:rFonts w:ascii="Angsana New" w:hAnsi="Angsana New" w:hint="cs"/>
                <w:sz w:val="30"/>
                <w:szCs w:val="30"/>
                <w:cs/>
              </w:rPr>
              <w:t>เกี่ยวกับการประมาณการต้นทุนทั้งสิ้นของสัญญาซึ่งรวมถึงผลขาดทุนที่อาจเกิดขึ้น</w:t>
            </w:r>
          </w:p>
        </w:tc>
      </w:tr>
      <w:tr w:rsidR="00BD73D5" w:rsidRPr="007F26D3" w14:paraId="54FA363F" w14:textId="77777777" w:rsidTr="00B34C46">
        <w:tc>
          <w:tcPr>
            <w:tcW w:w="2718" w:type="dxa"/>
          </w:tcPr>
          <w:p w14:paraId="6AB2BB7A" w14:textId="77777777" w:rsidR="00BD73D5" w:rsidRPr="00D7704F" w:rsidRDefault="00CC5A41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4</w:t>
            </w:r>
            <w:r w:rsidR="00CC57BF">
              <w:rPr>
                <w:rFonts w:ascii="Angsana New" w:hAnsi="Angsana New"/>
                <w:sz w:val="30"/>
                <w:szCs w:val="30"/>
              </w:rPr>
              <w:t>(</w:t>
            </w:r>
            <w:r w:rsidR="00761F23">
              <w:rPr>
                <w:rFonts w:ascii="Angsana New" w:hAnsi="Angsana New" w:hint="cs"/>
                <w:sz w:val="30"/>
                <w:szCs w:val="30"/>
                <w:cs/>
              </w:rPr>
              <w:t>ฉ</w:t>
            </w:r>
            <w:r w:rsidR="00CC57BF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CC5A41">
              <w:rPr>
                <w:rFonts w:ascii="Angsana New" w:hAnsi="Angsana New"/>
                <w:sz w:val="30"/>
                <w:szCs w:val="30"/>
              </w:rPr>
              <w:t>4</w:t>
            </w:r>
            <w:r w:rsidR="00761F23">
              <w:rPr>
                <w:rFonts w:ascii="Angsana New" w:hAnsi="Angsana New"/>
                <w:sz w:val="30"/>
                <w:szCs w:val="30"/>
              </w:rPr>
              <w:t>(</w:t>
            </w:r>
            <w:r w:rsidR="00761F23">
              <w:rPr>
                <w:rFonts w:ascii="Angsana New" w:hAnsi="Angsana New" w:hint="cs"/>
                <w:sz w:val="30"/>
                <w:szCs w:val="30"/>
                <w:cs/>
              </w:rPr>
              <w:t>ฐ</w:t>
            </w:r>
            <w:r w:rsidR="00761F23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8</w:t>
            </w:r>
            <w:r w:rsidR="00BD73D5" w:rsidRPr="00AF1C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9</w:t>
            </w:r>
            <w:r w:rsidR="00BD73D5" w:rsidRPr="00AF1C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D73D5" w:rsidRPr="00AF1C2A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6480" w:type="dxa"/>
          </w:tcPr>
          <w:p w14:paraId="65CF18E0" w14:textId="77777777" w:rsidR="00BD73D5" w:rsidRPr="007F26D3" w:rsidRDefault="000265A9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65A9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ค่าเผื่อผลขาดทุนจากการด้อยค่าของลูกหนี้และสินทรัพย์ที่เกิดจากสัญญาเกี่ยวกับข้อสมมติที่สำคัญที่ใช้ในการกำหนดอัตราสูญเสียถัวเฉลี่ย</w:t>
            </w:r>
            <w:r w:rsidR="002D56C8">
              <w:rPr>
                <w:rFonts w:ascii="Angsana New" w:hAnsi="Angsana New"/>
                <w:sz w:val="30"/>
                <w:szCs w:val="30"/>
              </w:rPr>
              <w:br/>
            </w:r>
            <w:r w:rsidRPr="000265A9">
              <w:rPr>
                <w:rFonts w:ascii="Angsana New" w:hAnsi="Angsana New" w:hint="cs"/>
                <w:sz w:val="30"/>
                <w:szCs w:val="30"/>
                <w:cs/>
              </w:rPr>
              <w:t>ถ่วงน้ำหนัก</w:t>
            </w:r>
            <w:r w:rsidRPr="000265A9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0265A9">
              <w:rPr>
                <w:rFonts w:ascii="Angsana New" w:hAnsi="Angsana New"/>
                <w:sz w:val="30"/>
                <w:szCs w:val="30"/>
              </w:rPr>
              <w:t>Weighted-average loss rate)</w:t>
            </w:r>
          </w:p>
        </w:tc>
      </w:tr>
      <w:tr w:rsidR="00AD353B" w:rsidRPr="008B379C" w14:paraId="4A9F772D" w14:textId="77777777" w:rsidTr="00B34C46">
        <w:tc>
          <w:tcPr>
            <w:tcW w:w="2718" w:type="dxa"/>
          </w:tcPr>
          <w:p w14:paraId="1DFFE5CE" w14:textId="77777777" w:rsidR="00AD353B" w:rsidRPr="00D7704F" w:rsidRDefault="00CC5A41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C5A41">
              <w:rPr>
                <w:rFonts w:ascii="Angsana New" w:hAnsi="Angsana New" w:hint="cs"/>
                <w:sz w:val="30"/>
                <w:szCs w:val="30"/>
              </w:rPr>
              <w:t>4</w:t>
            </w:r>
            <w:r w:rsidR="00AD353B" w:rsidRPr="00AF1C2A">
              <w:rPr>
                <w:rFonts w:ascii="Angsana New" w:hAnsi="Angsana New"/>
                <w:sz w:val="30"/>
                <w:szCs w:val="30"/>
              </w:rPr>
              <w:t>(</w:t>
            </w:r>
            <w:r w:rsidR="00AD353B" w:rsidRPr="00AF1C2A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="00AD353B" w:rsidRPr="00AF1C2A">
              <w:rPr>
                <w:rFonts w:ascii="Angsana New" w:hAnsi="Angsana New"/>
                <w:sz w:val="30"/>
                <w:szCs w:val="30"/>
              </w:rPr>
              <w:t>)</w:t>
            </w:r>
            <w:r w:rsidR="00AD353B" w:rsidRPr="00AF1C2A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CC5A41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6480" w:type="dxa"/>
          </w:tcPr>
          <w:p w14:paraId="7D1FDE48" w14:textId="77777777" w:rsidR="00AD353B" w:rsidRPr="00210892" w:rsidRDefault="00AD353B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F26D3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</w:t>
            </w:r>
            <w:r w:rsidRPr="007F26D3">
              <w:rPr>
                <w:rFonts w:ascii="Angsana New" w:hAnsi="Angsana New"/>
                <w:sz w:val="30"/>
                <w:szCs w:val="30"/>
              </w:rPr>
              <w:br/>
            </w:r>
            <w:r w:rsidRPr="007F26D3">
              <w:rPr>
                <w:rFonts w:ascii="Angsana New" w:hAnsi="Angsana New" w:hint="cs"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</w:tr>
      <w:tr w:rsidR="00AD353B" w:rsidRPr="008B379C" w14:paraId="4F93A3A1" w14:textId="77777777" w:rsidTr="00B34C46">
        <w:tc>
          <w:tcPr>
            <w:tcW w:w="2718" w:type="dxa"/>
          </w:tcPr>
          <w:p w14:paraId="62ABDF79" w14:textId="77777777" w:rsidR="00AD353B" w:rsidRPr="00D7704F" w:rsidRDefault="00AF1C2A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4</w:t>
            </w:r>
            <w:r w:rsidR="00AD353B" w:rsidRPr="00AF1C2A">
              <w:rPr>
                <w:rFonts w:ascii="Angsana New" w:hAnsi="Angsana New" w:hint="cs"/>
                <w:sz w:val="30"/>
                <w:szCs w:val="30"/>
                <w:cs/>
              </w:rPr>
              <w:t xml:space="preserve">(ด) 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2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="00AD353B" w:rsidRPr="00AF1C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D353B" w:rsidRPr="00AF1C2A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6480" w:type="dxa"/>
          </w:tcPr>
          <w:p w14:paraId="76A914E6" w14:textId="77777777" w:rsidR="00AD353B" w:rsidRPr="007F26D3" w:rsidRDefault="00AD353B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D353B">
              <w:rPr>
                <w:rFonts w:ascii="Angsana New" w:hAnsi="Angsana New" w:hint="cs"/>
                <w:sz w:val="30"/>
                <w:szCs w:val="30"/>
                <w:cs/>
              </w:rPr>
              <w:t>การรับรู้รายการและการวัดมูลค่าประมาณการหนี้สิน</w:t>
            </w:r>
            <w:r w:rsidRPr="00AD353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D353B">
              <w:rPr>
                <w:rFonts w:ascii="Angsana New" w:hAnsi="Angsana New" w:hint="cs"/>
                <w:sz w:val="30"/>
                <w:szCs w:val="30"/>
                <w:cs/>
              </w:rPr>
              <w:t>และหนี้สินที่อาจเกิดขึ้น</w:t>
            </w:r>
            <w:r w:rsidRPr="00AD353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D353B">
              <w:rPr>
                <w:rFonts w:ascii="Angsana New" w:hAnsi="Angsana New" w:hint="cs"/>
                <w:sz w:val="30"/>
                <w:szCs w:val="30"/>
                <w:cs/>
              </w:rPr>
              <w:t>เกี่ยวกับข้อสมมติสำคัญของความเป็นไปได้ที่จะสูญเสียทรัพยากรและ</w:t>
            </w:r>
            <w:r w:rsidR="0079525B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AD353B">
              <w:rPr>
                <w:rFonts w:ascii="Angsana New" w:hAnsi="Angsana New" w:hint="cs"/>
                <w:sz w:val="30"/>
                <w:szCs w:val="30"/>
                <w:cs/>
              </w:rPr>
              <w:t>ความน่าจะเป็นของมูลค่าความเสียหาย</w:t>
            </w:r>
          </w:p>
        </w:tc>
      </w:tr>
      <w:tr w:rsidR="009F035C" w:rsidRPr="007F26D3" w14:paraId="6FEEFEFD" w14:textId="77777777" w:rsidTr="009F035C">
        <w:tc>
          <w:tcPr>
            <w:tcW w:w="2718" w:type="dxa"/>
          </w:tcPr>
          <w:p w14:paraId="6DF93CDD" w14:textId="77777777" w:rsidR="009F035C" w:rsidRPr="0044271C" w:rsidRDefault="00CC5A41" w:rsidP="009F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sz w:val="30"/>
                <w:szCs w:val="30"/>
              </w:rPr>
              <w:t>4</w:t>
            </w:r>
            <w:r w:rsidR="009F035C" w:rsidRPr="0044271C">
              <w:rPr>
                <w:rFonts w:ascii="Angsana New" w:hAnsi="Angsana New"/>
                <w:sz w:val="30"/>
                <w:szCs w:val="30"/>
              </w:rPr>
              <w:t>(</w:t>
            </w:r>
            <w:r w:rsidR="0044271C" w:rsidRPr="0044271C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="009F035C" w:rsidRPr="0044271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9F035C" w:rsidRPr="004427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F035C" w:rsidRPr="0044271C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CC5A41">
              <w:rPr>
                <w:rFonts w:ascii="Angsana New" w:hAnsi="Angsana New"/>
                <w:sz w:val="30"/>
                <w:szCs w:val="30"/>
              </w:rPr>
              <w:t>2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6480" w:type="dxa"/>
          </w:tcPr>
          <w:p w14:paraId="0DA0E146" w14:textId="77777777" w:rsidR="009F035C" w:rsidRPr="007F26D3" w:rsidRDefault="009F035C" w:rsidP="009F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26D3">
              <w:rPr>
                <w:rFonts w:ascii="Angsana New" w:hAnsi="Angsana New" w:hint="cs"/>
                <w:sz w:val="30"/>
                <w:szCs w:val="30"/>
                <w:cs/>
              </w:rPr>
              <w:t>การรับรู้สินทรัพย์ภาษีเงินได้</w:t>
            </w:r>
            <w:r w:rsidRPr="007F26D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F26D3">
              <w:rPr>
                <w:rFonts w:ascii="Angsana New" w:hAnsi="Angsana New" w:hint="cs"/>
                <w:sz w:val="30"/>
                <w:szCs w:val="30"/>
                <w:cs/>
              </w:rPr>
              <w:t>การคาดการณ์กำไรทางภาษีในอนาคตที่จะนำ</w:t>
            </w:r>
            <w:r w:rsidRPr="007F26D3">
              <w:rPr>
                <w:rFonts w:ascii="Angsana New" w:hAnsi="Angsana New"/>
                <w:sz w:val="30"/>
                <w:szCs w:val="30"/>
              </w:rPr>
              <w:br/>
            </w:r>
            <w:r w:rsidRPr="007F26D3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ผลแตกต่างชั่วคราวที่ใช้หักภาษีและขาดทุนทางภาษีไปใช้ประโยชน์</w:t>
            </w:r>
          </w:p>
        </w:tc>
      </w:tr>
      <w:tr w:rsidR="009F035C" w:rsidRPr="007F26D3" w14:paraId="15EA4F1B" w14:textId="77777777" w:rsidTr="009F035C">
        <w:tc>
          <w:tcPr>
            <w:tcW w:w="2718" w:type="dxa"/>
          </w:tcPr>
          <w:p w14:paraId="3EB91178" w14:textId="77777777" w:rsidR="009F035C" w:rsidRPr="0044271C" w:rsidRDefault="00CC5A41" w:rsidP="009F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5A41">
              <w:rPr>
                <w:rFonts w:ascii="Angsana New" w:hAnsi="Angsana New" w:hint="cs"/>
                <w:sz w:val="30"/>
                <w:szCs w:val="30"/>
              </w:rPr>
              <w:t>4</w:t>
            </w:r>
            <w:r w:rsidR="009F035C" w:rsidRPr="0044271C">
              <w:rPr>
                <w:rFonts w:ascii="Angsana New" w:hAnsi="Angsana New"/>
                <w:sz w:val="30"/>
                <w:szCs w:val="30"/>
              </w:rPr>
              <w:t>(</w:t>
            </w:r>
            <w:r w:rsidR="00CC57BF">
              <w:rPr>
                <w:rFonts w:ascii="Angsana New" w:hAnsi="Angsana New" w:hint="cs"/>
                <w:sz w:val="30"/>
                <w:szCs w:val="30"/>
                <w:cs/>
              </w:rPr>
              <w:t>ข</w:t>
            </w:r>
            <w:r w:rsidR="009F035C" w:rsidRPr="0044271C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CC5A41">
              <w:rPr>
                <w:rFonts w:ascii="Angsana New" w:hAnsi="Angsana New" w:hint="cs"/>
                <w:sz w:val="30"/>
                <w:szCs w:val="30"/>
              </w:rPr>
              <w:t>4</w:t>
            </w:r>
            <w:r w:rsidR="009F035C" w:rsidRPr="0044271C">
              <w:rPr>
                <w:rFonts w:ascii="Angsana New" w:hAnsi="Angsana New"/>
                <w:sz w:val="30"/>
                <w:szCs w:val="30"/>
              </w:rPr>
              <w:t>(</w:t>
            </w:r>
            <w:r w:rsidR="0044271C" w:rsidRPr="0044271C">
              <w:rPr>
                <w:rFonts w:ascii="Angsana New" w:hAnsi="Angsana New" w:hint="cs"/>
                <w:sz w:val="30"/>
                <w:szCs w:val="30"/>
                <w:cs/>
              </w:rPr>
              <w:t>ฑ</w:t>
            </w:r>
            <w:r w:rsidR="009F035C" w:rsidRPr="0044271C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4361DA">
              <w:rPr>
                <w:rFonts w:ascii="Angsana New" w:hAnsi="Angsana New"/>
                <w:sz w:val="30"/>
                <w:szCs w:val="30"/>
              </w:rPr>
              <w:t>11</w:t>
            </w:r>
            <w:r w:rsidR="009F035C" w:rsidRPr="004427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F035C" w:rsidRPr="0044271C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Pr="00CC5A4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480" w:type="dxa"/>
          </w:tcPr>
          <w:p w14:paraId="5CDFEF40" w14:textId="77777777" w:rsidR="009F035C" w:rsidRPr="007F26D3" w:rsidRDefault="009F035C" w:rsidP="00F7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F26D3">
              <w:rPr>
                <w:rFonts w:ascii="Angsana New" w:hAnsi="Angsana New"/>
                <w:sz w:val="30"/>
                <w:szCs w:val="30"/>
                <w:cs/>
              </w:rPr>
              <w:t>การทดสอบการด้อยค่า</w:t>
            </w:r>
            <w:r w:rsidRPr="007F26D3">
              <w:rPr>
                <w:rFonts w:ascii="Angsana New" w:hAnsi="Angsana New" w:hint="cs"/>
                <w:sz w:val="30"/>
                <w:szCs w:val="30"/>
                <w:cs/>
              </w:rPr>
              <w:t>เกี่ยวกับการใช้</w:t>
            </w:r>
            <w:r w:rsidRPr="007F26D3">
              <w:rPr>
                <w:rFonts w:ascii="Angsana New" w:hAnsi="Angsana New"/>
                <w:sz w:val="30"/>
                <w:szCs w:val="30"/>
                <w:cs/>
              </w:rPr>
              <w:t>ข้อสมมติที่สำคัญในการประมาณ</w:t>
            </w:r>
            <w:r w:rsidRPr="007F26D3">
              <w:rPr>
                <w:rFonts w:ascii="Angsana New" w:hAnsi="Angsana New"/>
                <w:sz w:val="30"/>
                <w:szCs w:val="30"/>
              </w:rPr>
              <w:br/>
            </w:r>
            <w:r w:rsidRPr="007F26D3">
              <w:rPr>
                <w:rFonts w:ascii="Angsana New" w:hAnsi="Angsana New"/>
                <w:sz w:val="30"/>
                <w:szCs w:val="30"/>
                <w:cs/>
              </w:rPr>
              <w:t>มูลค่าที่คาดว่าจะได้รับคืน</w:t>
            </w:r>
          </w:p>
        </w:tc>
      </w:tr>
      <w:tr w:rsidR="009F035C" w:rsidRPr="007F26D3" w14:paraId="60B995DB" w14:textId="77777777" w:rsidTr="009F035C">
        <w:tc>
          <w:tcPr>
            <w:tcW w:w="2718" w:type="dxa"/>
          </w:tcPr>
          <w:p w14:paraId="58E98504" w14:textId="77777777" w:rsidR="009F035C" w:rsidRPr="00D7704F" w:rsidRDefault="00CC5A41" w:rsidP="009F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C5A41">
              <w:rPr>
                <w:rFonts w:ascii="Angsana New" w:hAnsi="Angsana New" w:hint="cs"/>
                <w:sz w:val="30"/>
                <w:szCs w:val="30"/>
              </w:rPr>
              <w:t>4</w:t>
            </w:r>
            <w:r w:rsidR="009F035C" w:rsidRPr="00AF1C2A">
              <w:rPr>
                <w:rFonts w:ascii="Angsana New" w:hAnsi="Angsana New"/>
                <w:sz w:val="30"/>
                <w:szCs w:val="30"/>
              </w:rPr>
              <w:t>(</w:t>
            </w:r>
            <w:r w:rsidR="009F035C" w:rsidRPr="00AF1C2A">
              <w:rPr>
                <w:rFonts w:ascii="Angsana New" w:hAnsi="Angsana New" w:hint="cs"/>
                <w:sz w:val="30"/>
                <w:szCs w:val="30"/>
                <w:cs/>
              </w:rPr>
              <w:t>ซ</w:t>
            </w:r>
            <w:r w:rsidR="009F035C" w:rsidRPr="00AF1C2A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9F035C" w:rsidRPr="00AF1C2A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Pr="00CC5A4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6480" w:type="dxa"/>
          </w:tcPr>
          <w:p w14:paraId="11A0CBDD" w14:textId="77777777" w:rsidR="009F035C" w:rsidRPr="007F26D3" w:rsidRDefault="009F035C" w:rsidP="00F7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F26D3">
              <w:rPr>
                <w:rFonts w:ascii="Angsana New" w:hAnsi="Angsana New" w:hint="cs"/>
                <w:sz w:val="30"/>
                <w:szCs w:val="30"/>
                <w:cs/>
              </w:rPr>
              <w:t>การตีมูลค่าของอสังหาริมทรัพย์เพื่อการลงทุน</w:t>
            </w:r>
          </w:p>
        </w:tc>
      </w:tr>
      <w:tr w:rsidR="009F035C" w:rsidRPr="007F26D3" w14:paraId="07E3B533" w14:textId="77777777" w:rsidTr="009F035C">
        <w:tc>
          <w:tcPr>
            <w:tcW w:w="2718" w:type="dxa"/>
          </w:tcPr>
          <w:p w14:paraId="4AB6D1B8" w14:textId="77777777" w:rsidR="009F035C" w:rsidRPr="00D7704F" w:rsidRDefault="00CC5A41" w:rsidP="009F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C5A41">
              <w:rPr>
                <w:rFonts w:ascii="Angsana New" w:hAnsi="Angsana New" w:hint="cs"/>
                <w:sz w:val="30"/>
                <w:szCs w:val="30"/>
              </w:rPr>
              <w:t>4</w:t>
            </w:r>
            <w:r w:rsidR="009F035C" w:rsidRPr="00AF1C2A">
              <w:rPr>
                <w:rFonts w:ascii="Angsana New" w:hAnsi="Angsana New"/>
                <w:sz w:val="30"/>
                <w:szCs w:val="30"/>
              </w:rPr>
              <w:t>(</w:t>
            </w:r>
            <w:r w:rsidR="009F035C" w:rsidRPr="00AF1C2A">
              <w:rPr>
                <w:rFonts w:ascii="Angsana New" w:hAnsi="Angsana New" w:hint="cs"/>
                <w:sz w:val="30"/>
                <w:szCs w:val="30"/>
                <w:cs/>
              </w:rPr>
              <w:t>ฌ</w:t>
            </w:r>
            <w:r w:rsidR="009F035C" w:rsidRPr="00AF1C2A">
              <w:rPr>
                <w:rFonts w:ascii="Angsana New" w:hAnsi="Angsana New"/>
                <w:sz w:val="30"/>
                <w:szCs w:val="30"/>
              </w:rPr>
              <w:t>)</w:t>
            </w:r>
            <w:r w:rsidR="009F035C" w:rsidRPr="00AF1C2A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Pr="00CC5A4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480" w:type="dxa"/>
          </w:tcPr>
          <w:p w14:paraId="62984D8B" w14:textId="77777777" w:rsidR="009F035C" w:rsidRPr="007F26D3" w:rsidRDefault="009F035C" w:rsidP="00F7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26D3">
              <w:rPr>
                <w:rFonts w:ascii="Angsana New" w:hAnsi="Angsana New" w:hint="cs"/>
                <w:sz w:val="30"/>
                <w:szCs w:val="30"/>
                <w:cs/>
              </w:rPr>
              <w:t>การตีมูลค่าของที่ดิน</w:t>
            </w:r>
            <w:r w:rsidR="00787DA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87DA8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</w:tr>
      <w:tr w:rsidR="00787DA8" w:rsidRPr="007F26D3" w14:paraId="2E62A5CB" w14:textId="77777777" w:rsidTr="009F035C">
        <w:tc>
          <w:tcPr>
            <w:tcW w:w="2718" w:type="dxa"/>
          </w:tcPr>
          <w:p w14:paraId="45AB27FD" w14:textId="77777777" w:rsidR="00787DA8" w:rsidRPr="00D7704F" w:rsidRDefault="00CC5A41" w:rsidP="009F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C5A41">
              <w:rPr>
                <w:rFonts w:ascii="Angsana New" w:hAnsi="Angsana New" w:hint="cs"/>
                <w:sz w:val="30"/>
                <w:szCs w:val="30"/>
              </w:rPr>
              <w:t>3</w:t>
            </w:r>
            <w:r w:rsidR="004361DA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6480" w:type="dxa"/>
          </w:tcPr>
          <w:p w14:paraId="5229F32B" w14:textId="77777777" w:rsidR="00787DA8" w:rsidRPr="007F26D3" w:rsidRDefault="00787DA8" w:rsidP="00F7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การวัดมูลค่าของเครื่องมือทางการเงินที่นำข้อมูลที่ไม่สามารถสังเกตได้มาใช้</w:t>
            </w:r>
          </w:p>
        </w:tc>
      </w:tr>
    </w:tbl>
    <w:p w14:paraId="197F292D" w14:textId="77777777" w:rsidR="00ED44A0" w:rsidRPr="009773B7" w:rsidRDefault="00ED44A0" w:rsidP="009773B7">
      <w:pPr>
        <w:pStyle w:val="BodyText"/>
        <w:tabs>
          <w:tab w:val="clear" w:pos="454"/>
        </w:tabs>
        <w:spacing w:after="0"/>
        <w:ind w:left="540"/>
        <w:jc w:val="thaiDistribute"/>
        <w:rPr>
          <w:b/>
          <w:bCs/>
          <w:sz w:val="30"/>
          <w:szCs w:val="30"/>
        </w:rPr>
      </w:pPr>
    </w:p>
    <w:p w14:paraId="3E5B6150" w14:textId="77777777" w:rsidR="00787DA8" w:rsidRDefault="00787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b/>
          <w:bCs/>
          <w:cs/>
        </w:rPr>
        <w:br w:type="page"/>
      </w:r>
    </w:p>
    <w:p w14:paraId="52B11C38" w14:textId="77777777" w:rsidR="00571F7B" w:rsidRDefault="00571F7B" w:rsidP="00B73B55">
      <w:pPr>
        <w:pStyle w:val="Style1"/>
        <w:rPr>
          <w:b/>
          <w:bCs/>
        </w:rPr>
      </w:pPr>
      <w:r w:rsidRPr="00571F7B">
        <w:rPr>
          <w:rFonts w:hint="cs"/>
          <w:b/>
          <w:bCs/>
          <w:cs/>
        </w:rPr>
        <w:lastRenderedPageBreak/>
        <w:t>การเปลี่ยนแปลงนโยบายการบัญชี</w:t>
      </w:r>
    </w:p>
    <w:p w14:paraId="6F94683B" w14:textId="77777777" w:rsidR="00571F7B" w:rsidRPr="00067CA8" w:rsidRDefault="00571F7B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2B6FA21C" w14:textId="77777777" w:rsidR="00571F7B" w:rsidRDefault="00D7704F" w:rsidP="00571F7B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7704F">
        <w:rPr>
          <w:rFonts w:ascii="Angsana New" w:hAnsi="Angsana New" w:hint="cs"/>
          <w:sz w:val="30"/>
          <w:szCs w:val="30"/>
          <w:cs/>
        </w:rPr>
        <w:t>ตั้งแต่วันที่</w:t>
      </w:r>
      <w:r w:rsidRPr="00D7704F">
        <w:rPr>
          <w:rFonts w:ascii="Angsana New" w:hAnsi="Angsana New"/>
          <w:sz w:val="30"/>
          <w:szCs w:val="30"/>
          <w:cs/>
        </w:rPr>
        <w:t xml:space="preserve"> </w:t>
      </w:r>
      <w:r w:rsidR="004361DA">
        <w:rPr>
          <w:rFonts w:ascii="Angsana New" w:hAnsi="Angsana New"/>
          <w:sz w:val="30"/>
          <w:szCs w:val="30"/>
        </w:rPr>
        <w:t>1</w:t>
      </w:r>
      <w:r w:rsidRPr="00D7704F">
        <w:rPr>
          <w:rFonts w:ascii="Angsana New" w:hAnsi="Angsana New"/>
          <w:sz w:val="30"/>
          <w:szCs w:val="30"/>
          <w:cs/>
        </w:rPr>
        <w:t xml:space="preserve"> </w:t>
      </w:r>
      <w:r w:rsidRPr="00D7704F">
        <w:rPr>
          <w:rFonts w:ascii="Angsana New" w:hAnsi="Angsana New" w:hint="cs"/>
          <w:sz w:val="30"/>
          <w:szCs w:val="30"/>
          <w:cs/>
        </w:rPr>
        <w:t>มกราคม</w:t>
      </w:r>
      <w:r w:rsidRPr="00D7704F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2563</w:t>
      </w:r>
      <w:r w:rsidRPr="00D7704F">
        <w:rPr>
          <w:rFonts w:ascii="Angsana New" w:hAnsi="Angsana New"/>
          <w:sz w:val="30"/>
          <w:szCs w:val="30"/>
          <w:cs/>
        </w:rPr>
        <w:t xml:space="preserve"> </w:t>
      </w:r>
      <w:r w:rsidRPr="00D7704F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7704F">
        <w:rPr>
          <w:rFonts w:ascii="Angsana New" w:hAnsi="Angsana New"/>
          <w:sz w:val="30"/>
          <w:szCs w:val="30"/>
          <w:cs/>
        </w:rPr>
        <w:t>/</w:t>
      </w:r>
      <w:r w:rsidRPr="00D7704F">
        <w:rPr>
          <w:rFonts w:ascii="Angsana New" w:hAnsi="Angsana New" w:hint="cs"/>
          <w:sz w:val="30"/>
          <w:szCs w:val="30"/>
          <w:cs/>
        </w:rPr>
        <w:t>บริษัทได้ถือปฏิบัติตามมาตรฐานการรายงานทางการเงินกลุ่มเครื่องมือ</w:t>
      </w:r>
      <w:r w:rsidR="0079525B">
        <w:rPr>
          <w:rFonts w:ascii="Angsana New" w:hAnsi="Angsana New"/>
          <w:sz w:val="30"/>
          <w:szCs w:val="30"/>
          <w:cs/>
        </w:rPr>
        <w:br/>
      </w:r>
      <w:r w:rsidRPr="00D7704F">
        <w:rPr>
          <w:rFonts w:ascii="Angsana New" w:hAnsi="Angsana New" w:hint="cs"/>
          <w:sz w:val="30"/>
          <w:szCs w:val="30"/>
          <w:cs/>
        </w:rPr>
        <w:t>ทางการเงิน</w:t>
      </w:r>
      <w:r w:rsidRPr="00D7704F">
        <w:rPr>
          <w:rFonts w:ascii="Angsana New" w:hAnsi="Angsana New"/>
          <w:sz w:val="30"/>
          <w:szCs w:val="30"/>
          <w:cs/>
        </w:rPr>
        <w:t xml:space="preserve"> </w:t>
      </w:r>
      <w:r w:rsidRPr="00D7704F">
        <w:rPr>
          <w:rFonts w:ascii="Angsana New" w:hAnsi="Angsana New" w:hint="cs"/>
          <w:sz w:val="30"/>
          <w:szCs w:val="30"/>
          <w:cs/>
        </w:rPr>
        <w:t>และ</w:t>
      </w:r>
      <w:r w:rsidRPr="00D7704F">
        <w:rPr>
          <w:rFonts w:ascii="Angsana New" w:hAnsi="Angsana New"/>
          <w:sz w:val="30"/>
          <w:szCs w:val="30"/>
          <w:cs/>
        </w:rPr>
        <w:t xml:space="preserve"> </w:t>
      </w:r>
      <w:r w:rsidRPr="00D7704F">
        <w:rPr>
          <w:rFonts w:ascii="Angsana New" w:hAnsi="Angsana New"/>
          <w:sz w:val="30"/>
          <w:szCs w:val="30"/>
        </w:rPr>
        <w:t xml:space="preserve">TFRS </w:t>
      </w:r>
      <w:r w:rsidR="004361DA">
        <w:rPr>
          <w:rFonts w:ascii="Angsana New" w:hAnsi="Angsana New"/>
          <w:sz w:val="30"/>
          <w:szCs w:val="30"/>
        </w:rPr>
        <w:t>1</w:t>
      </w:r>
      <w:r w:rsidR="00CC5A41" w:rsidRPr="00CC5A41">
        <w:rPr>
          <w:rFonts w:ascii="Angsana New" w:hAnsi="Angsana New"/>
          <w:sz w:val="30"/>
          <w:szCs w:val="30"/>
        </w:rPr>
        <w:t>6</w:t>
      </w:r>
      <w:r w:rsidRPr="00D7704F">
        <w:rPr>
          <w:rFonts w:ascii="Angsana New" w:hAnsi="Angsana New"/>
          <w:sz w:val="30"/>
          <w:szCs w:val="30"/>
          <w:cs/>
        </w:rPr>
        <w:t xml:space="preserve"> </w:t>
      </w:r>
      <w:r w:rsidRPr="00D7704F">
        <w:rPr>
          <w:rFonts w:ascii="Angsana New" w:hAnsi="Angsana New" w:hint="cs"/>
          <w:sz w:val="30"/>
          <w:szCs w:val="30"/>
          <w:cs/>
        </w:rPr>
        <w:t>เป็นครั้งแรก</w:t>
      </w:r>
    </w:p>
    <w:p w14:paraId="74AADD9E" w14:textId="77777777" w:rsidR="00D7704F" w:rsidRPr="00067CA8" w:rsidRDefault="00D7704F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58" w:type="dxa"/>
        <w:tblInd w:w="45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88"/>
        <w:gridCol w:w="1170"/>
        <w:gridCol w:w="180"/>
        <w:gridCol w:w="1530"/>
        <w:gridCol w:w="180"/>
        <w:gridCol w:w="1710"/>
      </w:tblGrid>
      <w:tr w:rsidR="00573F26" w:rsidRPr="00BB21B1" w14:paraId="536274AA" w14:textId="77777777" w:rsidTr="00CC57BF">
        <w:trPr>
          <w:cantSplit/>
          <w:trHeight w:val="20"/>
          <w:tblHeader/>
        </w:trPr>
        <w:tc>
          <w:tcPr>
            <w:tcW w:w="4588" w:type="dxa"/>
            <w:vAlign w:val="bottom"/>
          </w:tcPr>
          <w:p w14:paraId="5A04E13F" w14:textId="77777777" w:rsidR="00573F26" w:rsidRPr="00BB21B1" w:rsidRDefault="00573F26" w:rsidP="0027630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084208A1" w14:textId="77777777" w:rsidR="00573F26" w:rsidRPr="00BB21B1" w:rsidRDefault="00573F26" w:rsidP="0027630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851BAB0" w14:textId="77777777" w:rsidR="00573F26" w:rsidRPr="00BB21B1" w:rsidRDefault="00573F26" w:rsidP="002763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2273E69A" w14:textId="77777777" w:rsidR="00573F26" w:rsidRPr="007B6C96" w:rsidRDefault="00573F26" w:rsidP="00276307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6C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กำไรสะสม</w:t>
            </w:r>
          </w:p>
        </w:tc>
      </w:tr>
      <w:tr w:rsidR="00573F26" w:rsidRPr="00BB21B1" w14:paraId="446A5E73" w14:textId="77777777" w:rsidTr="00CC57BF">
        <w:trPr>
          <w:cantSplit/>
          <w:trHeight w:val="20"/>
          <w:tblHeader/>
        </w:trPr>
        <w:tc>
          <w:tcPr>
            <w:tcW w:w="4588" w:type="dxa"/>
            <w:vAlign w:val="bottom"/>
          </w:tcPr>
          <w:p w14:paraId="03228BFB" w14:textId="77777777" w:rsidR="00573F26" w:rsidRPr="00787DA8" w:rsidRDefault="00787DA8" w:rsidP="0027630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7DA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ผลกระทบการเปลี่ยนแปลงนโยบายบัญชี</w:t>
            </w:r>
          </w:p>
        </w:tc>
        <w:tc>
          <w:tcPr>
            <w:tcW w:w="1170" w:type="dxa"/>
            <w:vAlign w:val="bottom"/>
          </w:tcPr>
          <w:p w14:paraId="5F60D713" w14:textId="77777777" w:rsidR="00573F26" w:rsidRPr="00BB21B1" w:rsidRDefault="00573F26" w:rsidP="0027630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89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BB21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0" w:type="dxa"/>
          </w:tcPr>
          <w:p w14:paraId="2127EB45" w14:textId="77777777" w:rsidR="00573F26" w:rsidRPr="00BB21B1" w:rsidRDefault="00573F26" w:rsidP="002763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37967BF" w14:textId="77777777" w:rsidR="00573F26" w:rsidRPr="00BB21B1" w:rsidRDefault="00573F26" w:rsidP="00276307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B21B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38DCE46" w14:textId="77777777" w:rsidR="00573F26" w:rsidRPr="00BB21B1" w:rsidRDefault="00573F26" w:rsidP="0027630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22F1CA2" w14:textId="77777777" w:rsidR="00573F26" w:rsidRPr="007B6C96" w:rsidRDefault="00573F26" w:rsidP="00276307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21B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br/>
            </w:r>
            <w:r w:rsidRPr="00BB21B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73F26" w:rsidRPr="00BB21B1" w14:paraId="697F84A7" w14:textId="77777777" w:rsidTr="00CC57BF">
        <w:trPr>
          <w:cantSplit/>
          <w:trHeight w:val="20"/>
          <w:tblHeader/>
        </w:trPr>
        <w:tc>
          <w:tcPr>
            <w:tcW w:w="4588" w:type="dxa"/>
          </w:tcPr>
          <w:p w14:paraId="3FB63553" w14:textId="77777777" w:rsidR="00573F26" w:rsidRPr="00BB21B1" w:rsidRDefault="00573F26" w:rsidP="00276307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70" w:type="dxa"/>
            <w:vAlign w:val="bottom"/>
          </w:tcPr>
          <w:p w14:paraId="4C2878EF" w14:textId="77777777" w:rsidR="00573F26" w:rsidRPr="00BB21B1" w:rsidRDefault="00573F26" w:rsidP="00276307">
            <w:pPr>
              <w:pStyle w:val="acctfourfigures"/>
              <w:tabs>
                <w:tab w:val="clear" w:pos="765"/>
              </w:tabs>
              <w:spacing w:line="240" w:lineRule="auto"/>
              <w:ind w:left="-81" w:right="-8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47B4431D" w14:textId="77777777" w:rsidR="00573F26" w:rsidRPr="00BB21B1" w:rsidRDefault="00573F26" w:rsidP="00276307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B21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573F26" w:rsidRPr="00BB21B1" w14:paraId="73EF841F" w14:textId="77777777" w:rsidTr="00CC57BF">
        <w:trPr>
          <w:cantSplit/>
          <w:trHeight w:val="20"/>
        </w:trPr>
        <w:tc>
          <w:tcPr>
            <w:tcW w:w="4588" w:type="dxa"/>
          </w:tcPr>
          <w:p w14:paraId="5C10E1B1" w14:textId="77777777" w:rsidR="00573F26" w:rsidRPr="00EE5B17" w:rsidRDefault="00573F26" w:rsidP="00276307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EE5B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C5A41" w:rsidRPr="00CC5A4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361D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E5B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E5B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CC5A41" w:rsidRPr="00CC5A4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EE5B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E5B1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E5B17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170" w:type="dxa"/>
            <w:vAlign w:val="bottom"/>
          </w:tcPr>
          <w:p w14:paraId="0EAF3A24" w14:textId="77777777" w:rsidR="00573F26" w:rsidRPr="00BB21B1" w:rsidRDefault="00573F26" w:rsidP="0027630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562DB3" w14:textId="77777777" w:rsidR="00573F26" w:rsidRPr="00BB21B1" w:rsidRDefault="00573F26" w:rsidP="002763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C2415D3" w14:textId="77777777" w:rsidR="00573F26" w:rsidRPr="00BB21B1" w:rsidRDefault="00CC5A41" w:rsidP="0027630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C5A4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  <w:r w:rsidR="004361D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 w:rsidR="00E82DAF" w:rsidRPr="00E82DA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1F662BC7" w14:textId="77777777" w:rsidR="00573F26" w:rsidRPr="00BB21B1" w:rsidRDefault="00573F26" w:rsidP="002763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DAA28E4" w14:textId="77777777" w:rsidR="00573F26" w:rsidRPr="00BB21B1" w:rsidRDefault="00CC5A41" w:rsidP="0027630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C5A4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  <w:r w:rsidR="004361D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 w:rsidRPr="00CC5A4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</w:p>
        </w:tc>
      </w:tr>
      <w:tr w:rsidR="00573F26" w:rsidRPr="00BB21B1" w14:paraId="14847B34" w14:textId="77777777" w:rsidTr="00CC57BF">
        <w:trPr>
          <w:cantSplit/>
          <w:trHeight w:val="254"/>
        </w:trPr>
        <w:tc>
          <w:tcPr>
            <w:tcW w:w="4588" w:type="dxa"/>
          </w:tcPr>
          <w:p w14:paraId="46AC9C89" w14:textId="77777777" w:rsidR="00573F26" w:rsidRPr="007B6C96" w:rsidRDefault="00573F26" w:rsidP="0027630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6C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1170" w:type="dxa"/>
            <w:vAlign w:val="bottom"/>
          </w:tcPr>
          <w:p w14:paraId="66FE1699" w14:textId="77777777" w:rsidR="00573F26" w:rsidRPr="00BB21B1" w:rsidRDefault="00573F26" w:rsidP="0027630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CB5DBD3" w14:textId="77777777" w:rsidR="00573F26" w:rsidRPr="00BB21B1" w:rsidRDefault="00573F26" w:rsidP="002763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7BF0B3D" w14:textId="77777777" w:rsidR="00573F26" w:rsidRPr="00BB21B1" w:rsidRDefault="00573F26" w:rsidP="0027630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71EF7FA" w14:textId="77777777" w:rsidR="00573F26" w:rsidRPr="00BB21B1" w:rsidRDefault="00573F26" w:rsidP="002763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A1C2357" w14:textId="77777777" w:rsidR="00573F26" w:rsidRPr="00BB21B1" w:rsidRDefault="00573F26" w:rsidP="0027630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3F26" w:rsidRPr="00BB21B1" w14:paraId="2AF159D3" w14:textId="77777777" w:rsidTr="00CC57BF">
        <w:trPr>
          <w:cantSplit/>
          <w:trHeight w:val="254"/>
        </w:trPr>
        <w:tc>
          <w:tcPr>
            <w:tcW w:w="4588" w:type="dxa"/>
          </w:tcPr>
          <w:p w14:paraId="39772F04" w14:textId="77777777" w:rsidR="00573F26" w:rsidRPr="007B6C96" w:rsidRDefault="00573F26" w:rsidP="00276307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30"/>
                <w:szCs w:val="30"/>
              </w:rPr>
            </w:pPr>
            <w:r w:rsidRPr="007B6C96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7B6C96">
              <w:rPr>
                <w:rFonts w:asciiTheme="majorBidi" w:hAnsiTheme="majorBidi"/>
                <w:sz w:val="30"/>
                <w:szCs w:val="30"/>
                <w:cs/>
              </w:rPr>
              <w:t>มาตรฐานการรายงานทางการเงินกลุ่มเครื่องมือทางการเงิน</w:t>
            </w:r>
          </w:p>
        </w:tc>
        <w:tc>
          <w:tcPr>
            <w:tcW w:w="1170" w:type="dxa"/>
            <w:vAlign w:val="bottom"/>
          </w:tcPr>
          <w:p w14:paraId="2C537DFA" w14:textId="77777777" w:rsidR="00573F26" w:rsidRPr="00BB21B1" w:rsidRDefault="00573F26" w:rsidP="0027630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A14AB47" w14:textId="77777777" w:rsidR="00573F26" w:rsidRPr="00BB21B1" w:rsidRDefault="00573F26" w:rsidP="002763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5FB72E6" w14:textId="77777777" w:rsidR="00573F26" w:rsidRPr="00BB21B1" w:rsidRDefault="00573F26" w:rsidP="0027630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A73AC8F" w14:textId="77777777" w:rsidR="00573F26" w:rsidRPr="00BB21B1" w:rsidRDefault="00573F26" w:rsidP="002763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2AFBCF9" w14:textId="77777777" w:rsidR="00573F26" w:rsidRPr="00BB21B1" w:rsidRDefault="00573F26" w:rsidP="0027630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73F26" w:rsidRPr="007B6C96" w14:paraId="1EC5CA4F" w14:textId="77777777" w:rsidTr="00CC57BF">
        <w:trPr>
          <w:cantSplit/>
          <w:trHeight w:val="20"/>
        </w:trPr>
        <w:tc>
          <w:tcPr>
            <w:tcW w:w="4588" w:type="dxa"/>
          </w:tcPr>
          <w:p w14:paraId="080FC46E" w14:textId="77777777" w:rsidR="00573F26" w:rsidRPr="007B6C96" w:rsidRDefault="00573F26" w:rsidP="00276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6C96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7B6C9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และการวัดมูลค่า</w:t>
            </w:r>
            <w:r w:rsidRPr="007B6C9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</w:t>
            </w:r>
            <w:r w:rsidRPr="007B6C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ทางการเงิน </w:t>
            </w:r>
          </w:p>
        </w:tc>
        <w:tc>
          <w:tcPr>
            <w:tcW w:w="1170" w:type="dxa"/>
            <w:vAlign w:val="bottom"/>
          </w:tcPr>
          <w:p w14:paraId="5FEF7318" w14:textId="77777777" w:rsidR="00573F26" w:rsidRPr="00CC57BF" w:rsidRDefault="0079525B" w:rsidP="0027630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573F26" w:rsidRPr="007B6C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.</w:t>
            </w:r>
            <w:r w:rsidR="004361D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="00573F26" w:rsidRPr="007B6C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  <w:r w:rsidR="00CC57B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,</w:t>
            </w:r>
            <w:r w:rsidR="00CC57B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CC57B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CC57BF" w:rsidRPr="007B6C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CC57B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.</w:t>
            </w:r>
            <w:r w:rsidR="00CC5A41" w:rsidRPr="00CC5A4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</w:t>
            </w:r>
            <w:r w:rsidR="00CC57BF" w:rsidRPr="007B6C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01F5656" w14:textId="77777777" w:rsidR="00573F26" w:rsidRPr="007B6C96" w:rsidRDefault="00573F26" w:rsidP="0027630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D3FC2F6" w14:textId="77777777" w:rsidR="00573F26" w:rsidRPr="007B6C96" w:rsidRDefault="00E82DAF" w:rsidP="0027630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2D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CC5A41" w:rsidRPr="00CC5A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227272B" w14:textId="77777777" w:rsidR="00573F26" w:rsidRPr="007B6C96" w:rsidRDefault="00573F26" w:rsidP="0027630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3166FA4" w14:textId="77777777" w:rsidR="00573F26" w:rsidRPr="007B6C96" w:rsidRDefault="00573F26" w:rsidP="0027630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C5A41" w:rsidRPr="00CC5A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573F26" w:rsidRPr="00BB21B1" w14:paraId="5B346E4E" w14:textId="77777777" w:rsidTr="00CC57BF">
        <w:trPr>
          <w:cantSplit/>
          <w:trHeight w:val="20"/>
        </w:trPr>
        <w:tc>
          <w:tcPr>
            <w:tcW w:w="4588" w:type="dxa"/>
          </w:tcPr>
          <w:p w14:paraId="24EF0979" w14:textId="77777777" w:rsidR="00573F26" w:rsidRPr="007B6C96" w:rsidRDefault="00573F26" w:rsidP="00276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-77" w:hanging="180"/>
              <w:rPr>
                <w:sz w:val="30"/>
                <w:szCs w:val="30"/>
              </w:rPr>
            </w:pPr>
            <w:r w:rsidRPr="007B6C96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014B3975" w14:textId="77777777" w:rsidR="00573F26" w:rsidRPr="007B6C96" w:rsidRDefault="0079525B" w:rsidP="0027630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573F26" w:rsidRPr="007B6C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.</w:t>
            </w:r>
            <w:r w:rsidR="00CC5A41" w:rsidRPr="00CC5A4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  <w:r w:rsidR="00573F26" w:rsidRPr="007B6C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DE7F075" w14:textId="77777777" w:rsidR="00573F26" w:rsidRPr="00BB21B1" w:rsidRDefault="00573F26" w:rsidP="00276307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6007FC4" w14:textId="77777777" w:rsidR="00573F26" w:rsidRPr="00BB21B1" w:rsidRDefault="00573F26" w:rsidP="0027630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4361D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E82DAF" w:rsidRPr="00E82DA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C32372D" w14:textId="77777777" w:rsidR="00573F26" w:rsidRPr="00BB21B1" w:rsidRDefault="00573F26" w:rsidP="00276307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D7BA34D" w14:textId="77777777" w:rsidR="00573F26" w:rsidRPr="00BB21B1" w:rsidRDefault="00573F26" w:rsidP="0027630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4361D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73F26" w:rsidRPr="007B6C96" w14:paraId="254074A1" w14:textId="77777777" w:rsidTr="00CC57BF">
        <w:trPr>
          <w:cantSplit/>
          <w:trHeight w:val="20"/>
        </w:trPr>
        <w:tc>
          <w:tcPr>
            <w:tcW w:w="4588" w:type="dxa"/>
          </w:tcPr>
          <w:p w14:paraId="05787C0F" w14:textId="77777777" w:rsidR="00573F26" w:rsidRPr="007B6C96" w:rsidRDefault="00573F26" w:rsidP="00276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30"/>
                <w:szCs w:val="30"/>
              </w:rPr>
            </w:pPr>
            <w:r w:rsidRPr="007B6C9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170" w:type="dxa"/>
            <w:vAlign w:val="bottom"/>
          </w:tcPr>
          <w:p w14:paraId="7A3BF721" w14:textId="77777777" w:rsidR="00573F26" w:rsidRPr="007B6C96" w:rsidRDefault="00573F26" w:rsidP="0027630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984A938" w14:textId="77777777" w:rsidR="00573F26" w:rsidRPr="007B6C96" w:rsidRDefault="00573F26" w:rsidP="00276307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15CA97B" w14:textId="77777777" w:rsidR="00573F26" w:rsidRPr="007B6C96" w:rsidRDefault="00573F26" w:rsidP="0027630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CC5A41" w:rsidRPr="00CC5A4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ADE88E1" w14:textId="77777777" w:rsidR="00573F26" w:rsidRPr="007B6C96" w:rsidRDefault="00573F26" w:rsidP="00276307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6361E98" w14:textId="77777777" w:rsidR="00573F26" w:rsidRPr="007B6C96" w:rsidRDefault="00573F26" w:rsidP="0027630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E82DAF" w:rsidRPr="00E82D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73F26" w:rsidRPr="007B6C96" w14:paraId="1F58B78E" w14:textId="77777777" w:rsidTr="00CC57BF">
        <w:trPr>
          <w:cantSplit/>
          <w:trHeight w:val="20"/>
        </w:trPr>
        <w:tc>
          <w:tcPr>
            <w:tcW w:w="4588" w:type="dxa"/>
          </w:tcPr>
          <w:p w14:paraId="34C6FBF0" w14:textId="77777777" w:rsidR="00573F26" w:rsidRPr="007B6C96" w:rsidRDefault="00573F26" w:rsidP="00276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170" w:type="dxa"/>
            <w:vAlign w:val="bottom"/>
          </w:tcPr>
          <w:p w14:paraId="50BBE98C" w14:textId="77777777" w:rsidR="00573F26" w:rsidRPr="007B6C96" w:rsidRDefault="00573F26" w:rsidP="0027630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3FB8503" w14:textId="77777777" w:rsidR="00573F26" w:rsidRPr="007B6C96" w:rsidRDefault="00573F26" w:rsidP="00276307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32AA62B" w14:textId="77777777" w:rsidR="00573F26" w:rsidRDefault="00573F26" w:rsidP="0027630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CC5A41" w:rsidRPr="00CC5A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E82DAF" w:rsidRPr="00E82D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635B6E8" w14:textId="77777777" w:rsidR="00573F26" w:rsidRPr="007B6C96" w:rsidRDefault="00573F26" w:rsidP="00276307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5B6C2B8" w14:textId="77777777" w:rsidR="00573F26" w:rsidRDefault="00573F26" w:rsidP="0027630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573F26" w:rsidRPr="00BB21B1" w14:paraId="4C673A22" w14:textId="77777777" w:rsidTr="00CC57BF">
        <w:trPr>
          <w:cantSplit/>
          <w:trHeight w:val="20"/>
        </w:trPr>
        <w:tc>
          <w:tcPr>
            <w:tcW w:w="4588" w:type="dxa"/>
          </w:tcPr>
          <w:p w14:paraId="29868A98" w14:textId="77777777" w:rsidR="00573F26" w:rsidRPr="007B6C96" w:rsidRDefault="00573F26" w:rsidP="00276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B6C96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7B6C96">
              <w:rPr>
                <w:rFonts w:asciiTheme="majorBidi" w:hAnsiTheme="majorBidi"/>
                <w:sz w:val="30"/>
                <w:szCs w:val="30"/>
              </w:rPr>
              <w:t xml:space="preserve"> TFRS </w:t>
            </w:r>
            <w:r w:rsidR="004361DA">
              <w:rPr>
                <w:rFonts w:asciiTheme="majorBidi" w:hAnsiTheme="majorBidi"/>
                <w:sz w:val="30"/>
                <w:szCs w:val="30"/>
              </w:rPr>
              <w:t>1</w:t>
            </w:r>
            <w:r w:rsidR="00CC5A41" w:rsidRPr="00CC5A41">
              <w:rPr>
                <w:rFonts w:asciiTheme="majorBidi" w:hAnsiTheme="majorBidi"/>
                <w:sz w:val="30"/>
                <w:szCs w:val="30"/>
              </w:rPr>
              <w:t>6</w:t>
            </w:r>
            <w:r w:rsidRPr="007B6C96">
              <w:rPr>
                <w:rFonts w:asciiTheme="majorBidi" w:hAnsiTheme="majorBidi"/>
                <w:sz w:val="30"/>
                <w:szCs w:val="30"/>
                <w:cs/>
              </w:rPr>
              <w:t xml:space="preserve"> - สุทธิภาษีเงินได้</w:t>
            </w:r>
          </w:p>
        </w:tc>
        <w:tc>
          <w:tcPr>
            <w:tcW w:w="1170" w:type="dxa"/>
            <w:vAlign w:val="bottom"/>
          </w:tcPr>
          <w:p w14:paraId="297FB20D" w14:textId="77777777" w:rsidR="00573F26" w:rsidRPr="007B6C96" w:rsidRDefault="0079525B" w:rsidP="0027630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573F26" w:rsidRPr="007B6C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2DE657B" w14:textId="77777777" w:rsidR="00573F26" w:rsidRPr="00BB21B1" w:rsidRDefault="00573F26" w:rsidP="00276307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8E7E178" w14:textId="77777777" w:rsidR="00573F26" w:rsidRPr="00BB21B1" w:rsidRDefault="00573F26" w:rsidP="00276307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2C1A4DF" w14:textId="77777777" w:rsidR="00573F26" w:rsidRPr="00BB21B1" w:rsidRDefault="00573F26" w:rsidP="00276307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9DE9E2E" w14:textId="77777777" w:rsidR="00573F26" w:rsidRPr="00BB21B1" w:rsidRDefault="00573F26" w:rsidP="0027630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573F26" w:rsidRPr="00BB21B1" w14:paraId="59B5891D" w14:textId="77777777" w:rsidTr="00CC57BF">
        <w:trPr>
          <w:cantSplit/>
          <w:trHeight w:val="20"/>
        </w:trPr>
        <w:tc>
          <w:tcPr>
            <w:tcW w:w="4588" w:type="dxa"/>
          </w:tcPr>
          <w:p w14:paraId="2F2DF8A7" w14:textId="77777777" w:rsidR="00573F26" w:rsidRPr="007B3643" w:rsidRDefault="00573F26" w:rsidP="00276307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361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B36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B36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CC5A41" w:rsidRPr="00CC5A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7B36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7B36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170" w:type="dxa"/>
            <w:vAlign w:val="bottom"/>
          </w:tcPr>
          <w:p w14:paraId="11A8F164" w14:textId="77777777" w:rsidR="00573F26" w:rsidRPr="007B3643" w:rsidRDefault="00573F26" w:rsidP="0027630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9415130" w14:textId="77777777" w:rsidR="00573F26" w:rsidRPr="007B3643" w:rsidRDefault="00573F26" w:rsidP="00276307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D45954" w14:textId="77777777" w:rsidR="00573F26" w:rsidRPr="007B3643" w:rsidRDefault="00CC5A41" w:rsidP="0027630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C5A41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="004361D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Pr="00CC5A41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6273E2E0" w14:textId="77777777" w:rsidR="00573F26" w:rsidRPr="007B3643" w:rsidRDefault="00573F26" w:rsidP="00276307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392DB" w14:textId="77777777" w:rsidR="00573F26" w:rsidRPr="00BF57BC" w:rsidRDefault="00CC5A41" w:rsidP="0027630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C5A41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375</w:t>
            </w:r>
          </w:p>
        </w:tc>
      </w:tr>
    </w:tbl>
    <w:p w14:paraId="245A0829" w14:textId="77777777" w:rsidR="00573F26" w:rsidRPr="00067CA8" w:rsidRDefault="00573F26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2CF7D294" w14:textId="77777777" w:rsidR="00573F26" w:rsidRPr="00EE5B17" w:rsidRDefault="00573F26" w:rsidP="002F2927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E5B1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EE5B1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EE5B1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3A564EC2" w14:textId="77777777" w:rsidR="00573F26" w:rsidRPr="00067CA8" w:rsidRDefault="00573F26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1C183DE6" w14:textId="77777777" w:rsidR="00573F26" w:rsidRDefault="00573F26" w:rsidP="00573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 w:rsidRPr="00573F26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73F26">
        <w:rPr>
          <w:rFonts w:ascii="Angsana New" w:hAnsi="Angsana New"/>
          <w:sz w:val="30"/>
          <w:szCs w:val="30"/>
          <w:cs/>
        </w:rPr>
        <w:t>/</w:t>
      </w:r>
      <w:r w:rsidRPr="00573F26">
        <w:rPr>
          <w:rFonts w:ascii="Angsana New" w:hAnsi="Angsana New" w:hint="cs"/>
          <w:sz w:val="30"/>
          <w:szCs w:val="30"/>
          <w:cs/>
        </w:rPr>
        <w:t>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Pr="00573F26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573F26">
        <w:rPr>
          <w:rFonts w:ascii="Angsana New" w:hAnsi="Angsana New" w:hint="cs"/>
          <w:sz w:val="30"/>
          <w:szCs w:val="30"/>
          <w:cs/>
        </w:rPr>
        <w:t>ณ</w:t>
      </w:r>
      <w:r w:rsidRPr="00573F26">
        <w:rPr>
          <w:rFonts w:ascii="Angsana New" w:hAnsi="Angsana New"/>
          <w:sz w:val="30"/>
          <w:szCs w:val="30"/>
          <w:cs/>
        </w:rPr>
        <w:t xml:space="preserve"> </w:t>
      </w:r>
      <w:r w:rsidRPr="00573F26">
        <w:rPr>
          <w:rFonts w:ascii="Angsana New" w:hAnsi="Angsana New" w:hint="cs"/>
          <w:sz w:val="30"/>
          <w:szCs w:val="30"/>
          <w:cs/>
        </w:rPr>
        <w:t>วันที่</w:t>
      </w:r>
      <w:r w:rsidRPr="00573F26">
        <w:rPr>
          <w:rFonts w:ascii="Angsana New" w:hAnsi="Angsana New"/>
          <w:sz w:val="30"/>
          <w:szCs w:val="30"/>
          <w:cs/>
        </w:rPr>
        <w:t xml:space="preserve"> </w:t>
      </w:r>
      <w:r w:rsidR="004361DA">
        <w:rPr>
          <w:rFonts w:ascii="Angsana New" w:hAnsi="Angsana New"/>
          <w:sz w:val="30"/>
          <w:szCs w:val="30"/>
        </w:rPr>
        <w:t>1</w:t>
      </w:r>
      <w:r w:rsidRPr="00573F26">
        <w:rPr>
          <w:rFonts w:ascii="Angsana New" w:hAnsi="Angsana New"/>
          <w:sz w:val="30"/>
          <w:szCs w:val="30"/>
          <w:cs/>
        </w:rPr>
        <w:t xml:space="preserve"> </w:t>
      </w:r>
      <w:r w:rsidRPr="00573F26">
        <w:rPr>
          <w:rFonts w:ascii="Angsana New" w:hAnsi="Angsana New" w:hint="cs"/>
          <w:sz w:val="30"/>
          <w:szCs w:val="30"/>
          <w:cs/>
        </w:rPr>
        <w:t>มกราคม</w:t>
      </w:r>
      <w:r w:rsidRPr="00573F26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2563</w:t>
      </w:r>
      <w:r w:rsidRPr="00573F26">
        <w:rPr>
          <w:rFonts w:ascii="Angsana New" w:hAnsi="Angsana New"/>
          <w:sz w:val="30"/>
          <w:szCs w:val="30"/>
          <w:cs/>
        </w:rPr>
        <w:t xml:space="preserve"> </w:t>
      </w:r>
      <w:r w:rsidRPr="00573F26">
        <w:rPr>
          <w:rFonts w:ascii="Angsana New" w:hAnsi="Angsana New" w:hint="cs"/>
          <w:sz w:val="30"/>
          <w:szCs w:val="30"/>
          <w:cs/>
        </w:rPr>
        <w:t>ดังนั้น</w:t>
      </w:r>
      <w:r w:rsidRPr="00573F26">
        <w:rPr>
          <w:rFonts w:ascii="Angsana New" w:hAnsi="Angsana New"/>
          <w:sz w:val="30"/>
          <w:szCs w:val="30"/>
          <w:cs/>
        </w:rPr>
        <w:t xml:space="preserve"> </w:t>
      </w:r>
      <w:r w:rsidRPr="00573F26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73F26">
        <w:rPr>
          <w:rFonts w:ascii="Angsana New" w:hAnsi="Angsana New"/>
          <w:sz w:val="30"/>
          <w:szCs w:val="30"/>
          <w:cs/>
        </w:rPr>
        <w:t>/</w:t>
      </w:r>
      <w:r w:rsidRPr="00573F26">
        <w:rPr>
          <w:rFonts w:ascii="Angsana New" w:hAnsi="Angsana New" w:hint="cs"/>
          <w:sz w:val="30"/>
          <w:szCs w:val="30"/>
          <w:cs/>
        </w:rPr>
        <w:t>บริษัทจึงไม่ปรับปรุงข้อมูล</w:t>
      </w:r>
      <w:r w:rsidR="0079525B">
        <w:rPr>
          <w:rFonts w:ascii="Angsana New" w:hAnsi="Angsana New"/>
          <w:sz w:val="30"/>
          <w:szCs w:val="30"/>
          <w:cs/>
        </w:rPr>
        <w:br/>
      </w:r>
      <w:r w:rsidRPr="00573F26">
        <w:rPr>
          <w:rFonts w:ascii="Angsana New" w:hAnsi="Angsana New" w:hint="cs"/>
          <w:sz w:val="30"/>
          <w:szCs w:val="30"/>
          <w:cs/>
        </w:rPr>
        <w:t>ที่นำเสนอในปี</w:t>
      </w:r>
      <w:r>
        <w:rPr>
          <w:rFonts w:ascii="Angsana New" w:hAnsi="Angsana New"/>
          <w:sz w:val="30"/>
          <w:szCs w:val="30"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/>
          <w:sz w:val="30"/>
          <w:szCs w:val="30"/>
        </w:rPr>
        <w:t xml:space="preserve"> </w:t>
      </w:r>
      <w:r w:rsidRPr="00573F26">
        <w:rPr>
          <w:rFonts w:ascii="Angsana New" w:hAnsi="Angsana New" w:hint="cs"/>
          <w:sz w:val="30"/>
          <w:szCs w:val="30"/>
          <w:cs/>
        </w:rPr>
        <w:t>และไม่นำข้อกำหนดเกี่ยวกับการเปิดเผยข้อมูลตามมาตรฐานการรายงานทางการเงิน</w:t>
      </w:r>
      <w:r w:rsidR="0079525B">
        <w:rPr>
          <w:rFonts w:ascii="Angsana New" w:hAnsi="Angsana New"/>
          <w:sz w:val="30"/>
          <w:szCs w:val="30"/>
          <w:cs/>
        </w:rPr>
        <w:br/>
      </w:r>
      <w:r w:rsidRPr="00573F26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ที่เกี่ยวข้องกับเครื่องมือทางการเงินมาถือปฏิบัติกับข้อมูลเปรียบเทียบ</w:t>
      </w:r>
    </w:p>
    <w:p w14:paraId="690B56BA" w14:textId="77777777" w:rsidR="00573F26" w:rsidRPr="00573F26" w:rsidRDefault="00573F26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30B03EB" w14:textId="77777777" w:rsidR="00573F26" w:rsidRDefault="00573F26" w:rsidP="00573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 w:rsidRPr="009D2EE8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9D2EE8">
        <w:rPr>
          <w:rFonts w:ascii="Angsana New" w:hAnsi="Angsana New" w:hint="cs"/>
          <w:sz w:val="30"/>
          <w:szCs w:val="30"/>
          <w:cs/>
        </w:rPr>
        <w:t>กลุ่ม</w:t>
      </w:r>
      <w:r w:rsidRPr="009D2EE8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9D2EE8">
        <w:rPr>
          <w:rFonts w:ascii="Angsana New" w:hAnsi="Angsana New"/>
          <w:sz w:val="30"/>
          <w:szCs w:val="30"/>
        </w:rPr>
        <w:t xml:space="preserve"> </w:t>
      </w:r>
      <w:r w:rsidRPr="00573F26">
        <w:rPr>
          <w:rFonts w:ascii="Angsana New" w:hAnsi="Angsana New" w:hint="cs"/>
          <w:sz w:val="30"/>
          <w:szCs w:val="30"/>
          <w:cs/>
        </w:rPr>
        <w:t>โดยรายละเอียดของนโยบายการบัญชีเปิดเผยในหมายเหตุข้อ</w:t>
      </w:r>
      <w:r w:rsidRPr="00573F26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4</w:t>
      </w:r>
      <w:r w:rsidRPr="007042B8">
        <w:rPr>
          <w:rFonts w:ascii="Angsana New" w:hAnsi="Angsana New"/>
          <w:sz w:val="30"/>
          <w:szCs w:val="30"/>
          <w:cs/>
        </w:rPr>
        <w:t>(</w:t>
      </w:r>
      <w:r w:rsidRPr="007042B8">
        <w:rPr>
          <w:rFonts w:ascii="Angsana New" w:hAnsi="Angsana New" w:hint="cs"/>
          <w:sz w:val="30"/>
          <w:szCs w:val="30"/>
          <w:cs/>
        </w:rPr>
        <w:t>ง</w:t>
      </w:r>
      <w:r w:rsidRPr="007042B8">
        <w:rPr>
          <w:rFonts w:ascii="Angsana New" w:hAnsi="Angsana New"/>
          <w:sz w:val="30"/>
          <w:szCs w:val="30"/>
          <w:cs/>
        </w:rPr>
        <w:t xml:space="preserve">) </w:t>
      </w:r>
      <w:r w:rsidRPr="007042B8">
        <w:rPr>
          <w:rFonts w:ascii="Angsana New" w:hAnsi="Angsana New" w:hint="cs"/>
          <w:sz w:val="30"/>
          <w:szCs w:val="30"/>
          <w:cs/>
        </w:rPr>
        <w:t>และข้อ</w:t>
      </w:r>
      <w:r w:rsidRPr="007042B8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4</w:t>
      </w:r>
      <w:r w:rsidRPr="007042B8">
        <w:rPr>
          <w:rFonts w:ascii="Angsana New" w:hAnsi="Angsana New"/>
          <w:sz w:val="30"/>
          <w:szCs w:val="30"/>
          <w:cs/>
        </w:rPr>
        <w:t>(</w:t>
      </w:r>
      <w:r w:rsidR="002D56C8">
        <w:rPr>
          <w:rFonts w:ascii="Angsana New" w:hAnsi="Angsana New" w:hint="cs"/>
          <w:sz w:val="30"/>
          <w:szCs w:val="30"/>
          <w:cs/>
        </w:rPr>
        <w:t>ฐ</w:t>
      </w:r>
      <w:r w:rsidRPr="007042B8">
        <w:rPr>
          <w:rFonts w:ascii="Angsana New" w:hAnsi="Angsana New"/>
          <w:sz w:val="30"/>
          <w:szCs w:val="30"/>
          <w:cs/>
        </w:rPr>
        <w:t xml:space="preserve">) </w:t>
      </w:r>
      <w:r w:rsidRPr="007042B8">
        <w:rPr>
          <w:rFonts w:ascii="Angsana New" w:hAnsi="Angsana New" w:hint="cs"/>
          <w:sz w:val="30"/>
          <w:szCs w:val="30"/>
          <w:cs/>
        </w:rPr>
        <w:t>ผลกระทบจากการถือปฏิบัติตามมาตรฐานการรายงานทางการเงินกลุ่มเครื่องมือทางการเงิน</w:t>
      </w:r>
      <w:r w:rsidRPr="007042B8">
        <w:rPr>
          <w:rFonts w:ascii="Angsana New" w:hAnsi="Angsana New"/>
          <w:sz w:val="30"/>
          <w:szCs w:val="30"/>
          <w:cs/>
        </w:rPr>
        <w:t xml:space="preserve"> </w:t>
      </w:r>
      <w:r w:rsidRPr="007042B8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8A25339" w14:textId="77777777" w:rsidR="00276307" w:rsidRDefault="00276307" w:rsidP="00573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</w:p>
    <w:p w14:paraId="565F6721" w14:textId="77777777" w:rsidR="00787DA8" w:rsidRDefault="00787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5044A63" w14:textId="77777777" w:rsidR="00276307" w:rsidRPr="009D2EE8" w:rsidRDefault="00276307" w:rsidP="002F2927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D2EE8">
        <w:rPr>
          <w:rFonts w:ascii="Angsana New" w:hAnsi="Angsana New" w:hint="cs"/>
          <w:sz w:val="30"/>
          <w:szCs w:val="30"/>
          <w:cs/>
        </w:rPr>
        <w:lastRenderedPageBreak/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30A672EF" w14:textId="77777777" w:rsidR="00276307" w:rsidRPr="0044271C" w:rsidRDefault="00276307" w:rsidP="00276307">
      <w:pPr>
        <w:pStyle w:val="BodyText2"/>
        <w:tabs>
          <w:tab w:val="left" w:pos="540"/>
        </w:tabs>
        <w:ind w:left="1260" w:hanging="360"/>
        <w:jc w:val="thaiDistribute"/>
        <w:rPr>
          <w:sz w:val="12"/>
          <w:szCs w:val="12"/>
        </w:rPr>
      </w:pPr>
    </w:p>
    <w:p w14:paraId="7C9412C9" w14:textId="77777777" w:rsidR="00276307" w:rsidRPr="009D2EE8" w:rsidRDefault="00276307" w:rsidP="00787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/>
        <w:jc w:val="thaiDistribute"/>
        <w:rPr>
          <w:rFonts w:ascii="Angsana New" w:hAnsi="Angsana New"/>
          <w:sz w:val="30"/>
          <w:szCs w:val="30"/>
        </w:rPr>
      </w:pPr>
      <w:r w:rsidRPr="00276307">
        <w:rPr>
          <w:rFonts w:ascii="Angsana New" w:hAnsi="Angsana New"/>
          <w:sz w:val="30"/>
          <w:szCs w:val="30"/>
        </w:rPr>
        <w:t xml:space="preserve">TFRS </w:t>
      </w:r>
      <w:r w:rsidR="00E82DAF" w:rsidRPr="00E82DAF">
        <w:rPr>
          <w:rFonts w:ascii="Angsana New" w:hAnsi="Angsana New"/>
          <w:sz w:val="30"/>
          <w:szCs w:val="30"/>
        </w:rPr>
        <w:t>9</w:t>
      </w:r>
      <w:r w:rsidRPr="00276307">
        <w:rPr>
          <w:rFonts w:ascii="Angsana New" w:hAnsi="Angsana New"/>
          <w:sz w:val="30"/>
          <w:szCs w:val="30"/>
          <w:cs/>
        </w:rPr>
        <w:t xml:space="preserve"> </w:t>
      </w:r>
      <w:r w:rsidRPr="00276307">
        <w:rPr>
          <w:rFonts w:ascii="Angsana New" w:hAnsi="Angsana New" w:hint="cs"/>
          <w:sz w:val="30"/>
          <w:szCs w:val="30"/>
          <w:cs/>
        </w:rPr>
        <w:t>กำหนดการจัดประเภทสินทรัพย์ทางการเงินเป็น</w:t>
      </w:r>
      <w:r w:rsidRPr="00276307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3</w:t>
      </w:r>
      <w:r w:rsidRPr="00276307">
        <w:rPr>
          <w:rFonts w:ascii="Angsana New" w:hAnsi="Angsana New"/>
          <w:sz w:val="30"/>
          <w:szCs w:val="30"/>
          <w:cs/>
        </w:rPr>
        <w:t xml:space="preserve"> </w:t>
      </w:r>
      <w:r w:rsidRPr="00276307">
        <w:rPr>
          <w:rFonts w:ascii="Angsana New" w:hAnsi="Angsana New" w:hint="cs"/>
          <w:sz w:val="30"/>
          <w:szCs w:val="30"/>
          <w:cs/>
        </w:rPr>
        <w:t>ประเภท</w:t>
      </w:r>
      <w:r w:rsidRPr="00276307">
        <w:rPr>
          <w:rFonts w:ascii="Angsana New" w:hAnsi="Angsana New"/>
          <w:sz w:val="30"/>
          <w:szCs w:val="30"/>
          <w:cs/>
        </w:rPr>
        <w:t xml:space="preserve"> </w:t>
      </w:r>
      <w:r w:rsidRPr="00276307">
        <w:rPr>
          <w:rFonts w:ascii="Angsana New" w:hAnsi="Angsana New" w:hint="cs"/>
          <w:sz w:val="30"/>
          <w:szCs w:val="30"/>
          <w:cs/>
        </w:rPr>
        <w:t>ได้แก่</w:t>
      </w:r>
      <w:r w:rsidRPr="00276307">
        <w:rPr>
          <w:rFonts w:ascii="Angsana New" w:hAnsi="Angsana New"/>
          <w:sz w:val="30"/>
          <w:szCs w:val="30"/>
          <w:cs/>
        </w:rPr>
        <w:t xml:space="preserve"> </w:t>
      </w:r>
      <w:r w:rsidRPr="00276307">
        <w:rPr>
          <w:rFonts w:ascii="Angsana New" w:hAnsi="Angsana New" w:hint="cs"/>
          <w:sz w:val="30"/>
          <w:szCs w:val="30"/>
          <w:cs/>
        </w:rPr>
        <w:t>ราคาทุนตัดจำหน่าย</w:t>
      </w:r>
      <w:r w:rsidRPr="00276307">
        <w:rPr>
          <w:rFonts w:ascii="Angsana New" w:hAnsi="Angsana New"/>
          <w:sz w:val="30"/>
          <w:szCs w:val="30"/>
          <w:cs/>
        </w:rPr>
        <w:t xml:space="preserve"> </w:t>
      </w:r>
      <w:r w:rsidRPr="00276307">
        <w:rPr>
          <w:rFonts w:ascii="Angsana New" w:hAnsi="Angsana New" w:hint="cs"/>
          <w:sz w:val="30"/>
          <w:szCs w:val="30"/>
          <w:cs/>
        </w:rPr>
        <w:t>มูลค่ายุติธรรมผ่านกำไรขาดทุนเบ็ดเสร็จอื่น</w:t>
      </w:r>
      <w:r w:rsidRPr="00276307">
        <w:rPr>
          <w:rFonts w:ascii="Angsana New" w:hAnsi="Angsana New"/>
          <w:sz w:val="30"/>
          <w:szCs w:val="30"/>
          <w:cs/>
        </w:rPr>
        <w:t xml:space="preserve"> (</w:t>
      </w:r>
      <w:r w:rsidRPr="00276307">
        <w:rPr>
          <w:rFonts w:ascii="Angsana New" w:hAnsi="Angsana New"/>
          <w:sz w:val="30"/>
          <w:szCs w:val="30"/>
        </w:rPr>
        <w:t xml:space="preserve">FVOCI) </w:t>
      </w:r>
      <w:r w:rsidRPr="00276307">
        <w:rPr>
          <w:rFonts w:ascii="Angsana New" w:hAnsi="Angsana New" w:hint="cs"/>
          <w:sz w:val="30"/>
          <w:szCs w:val="30"/>
          <w:cs/>
        </w:rPr>
        <w:t>และมูลค่ายุติธรรมผ่านกำไรหรือขาดทุน</w:t>
      </w:r>
      <w:r w:rsidRPr="00276307">
        <w:rPr>
          <w:rFonts w:ascii="Angsana New" w:hAnsi="Angsana New"/>
          <w:sz w:val="30"/>
          <w:szCs w:val="30"/>
          <w:cs/>
        </w:rPr>
        <w:t xml:space="preserve"> (</w:t>
      </w:r>
      <w:r w:rsidRPr="00276307">
        <w:rPr>
          <w:rFonts w:ascii="Angsana New" w:hAnsi="Angsana New"/>
          <w:sz w:val="30"/>
          <w:szCs w:val="30"/>
        </w:rPr>
        <w:t xml:space="preserve">FVTPL) </w:t>
      </w:r>
      <w:r w:rsidRPr="00276307">
        <w:rPr>
          <w:rFonts w:ascii="Angsana New" w:hAnsi="Angsana New" w:hint="cs"/>
          <w:sz w:val="30"/>
          <w:szCs w:val="30"/>
          <w:cs/>
        </w:rPr>
        <w:t>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</w:t>
      </w:r>
      <w:r w:rsidRPr="00276307">
        <w:rPr>
          <w:rFonts w:ascii="Angsana New" w:hAnsi="Angsana New"/>
          <w:sz w:val="30"/>
          <w:szCs w:val="30"/>
          <w:cs/>
        </w:rPr>
        <w:t xml:space="preserve"> </w:t>
      </w:r>
      <w:r w:rsidRPr="00276307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276307">
        <w:rPr>
          <w:rFonts w:ascii="Angsana New" w:hAnsi="Angsana New"/>
          <w:sz w:val="30"/>
          <w:szCs w:val="30"/>
          <w:cs/>
        </w:rPr>
        <w:t xml:space="preserve"> </w:t>
      </w:r>
      <w:r w:rsidRPr="0027630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76307">
        <w:rPr>
          <w:rFonts w:ascii="Angsana New" w:hAnsi="Angsana New"/>
          <w:sz w:val="30"/>
          <w:szCs w:val="30"/>
          <w:cs/>
        </w:rPr>
        <w:t>/</w:t>
      </w:r>
      <w:r w:rsidRPr="00276307">
        <w:rPr>
          <w:rFonts w:ascii="Angsana New" w:hAnsi="Angsana New" w:hint="cs"/>
          <w:sz w:val="30"/>
          <w:szCs w:val="30"/>
          <w:cs/>
        </w:rPr>
        <w:t>บริษัทอาจเลือกกำหนดให้วัดมูลค่าเมื่อเริ่มแรกด้วยมูลค่ายุติธรรมผ่านกำไรหรือขาดทุนทั้งนี้เมื่อกำหนดแล้วไม่สามารถยกเลิกได้</w:t>
      </w:r>
      <w:r w:rsidRPr="00276307">
        <w:rPr>
          <w:rFonts w:ascii="Angsana New" w:hAnsi="Angsana New"/>
          <w:sz w:val="30"/>
          <w:szCs w:val="30"/>
          <w:cs/>
        </w:rPr>
        <w:t xml:space="preserve">  </w:t>
      </w:r>
      <w:r w:rsidRPr="00276307">
        <w:rPr>
          <w:rFonts w:ascii="Angsana New" w:hAnsi="Angsana New"/>
          <w:sz w:val="30"/>
          <w:szCs w:val="30"/>
        </w:rPr>
        <w:t xml:space="preserve">TFRS </w:t>
      </w:r>
      <w:r w:rsidR="00E82DAF" w:rsidRPr="00E82DAF">
        <w:rPr>
          <w:rFonts w:ascii="Angsana New" w:hAnsi="Angsana New"/>
          <w:sz w:val="30"/>
          <w:szCs w:val="30"/>
        </w:rPr>
        <w:t>9</w:t>
      </w:r>
      <w:r w:rsidRPr="00276307">
        <w:rPr>
          <w:rFonts w:ascii="Angsana New" w:hAnsi="Angsana New"/>
          <w:sz w:val="30"/>
          <w:szCs w:val="30"/>
          <w:cs/>
        </w:rPr>
        <w:t xml:space="preserve"> </w:t>
      </w:r>
      <w:r w:rsidRPr="00276307">
        <w:rPr>
          <w:rFonts w:ascii="Angsana New" w:hAnsi="Angsana New" w:hint="cs"/>
          <w:sz w:val="30"/>
          <w:szCs w:val="30"/>
          <w:cs/>
        </w:rPr>
        <w:t>ยกเลิกการจัดประเภทตราสารหนี้ที่จะถือจนครบกำหนด</w:t>
      </w:r>
      <w:r w:rsidRPr="00276307">
        <w:rPr>
          <w:rFonts w:ascii="Angsana New" w:hAnsi="Angsana New"/>
          <w:sz w:val="30"/>
          <w:szCs w:val="30"/>
          <w:cs/>
        </w:rPr>
        <w:t xml:space="preserve"> </w:t>
      </w:r>
      <w:r w:rsidRPr="00276307">
        <w:rPr>
          <w:rFonts w:ascii="Angsana New" w:hAnsi="Angsana New" w:hint="cs"/>
          <w:sz w:val="30"/>
          <w:szCs w:val="30"/>
          <w:cs/>
        </w:rPr>
        <w:t>หลักทรัพย์เผื่อขาย</w:t>
      </w:r>
      <w:r w:rsidRPr="00276307">
        <w:rPr>
          <w:rFonts w:ascii="Angsana New" w:hAnsi="Angsana New"/>
          <w:sz w:val="30"/>
          <w:szCs w:val="30"/>
          <w:cs/>
        </w:rPr>
        <w:t xml:space="preserve"> </w:t>
      </w:r>
      <w:r w:rsidRPr="00276307">
        <w:rPr>
          <w:rFonts w:ascii="Angsana New" w:hAnsi="Angsana New" w:hint="cs"/>
          <w:sz w:val="30"/>
          <w:szCs w:val="30"/>
          <w:cs/>
        </w:rPr>
        <w:t>หลักทรัพย์เพื่อค้า</w:t>
      </w:r>
      <w:r w:rsidRPr="00276307">
        <w:rPr>
          <w:rFonts w:ascii="Angsana New" w:hAnsi="Angsana New"/>
          <w:sz w:val="30"/>
          <w:szCs w:val="30"/>
          <w:cs/>
        </w:rPr>
        <w:t xml:space="preserve"> </w:t>
      </w:r>
      <w:r w:rsidRPr="00276307">
        <w:rPr>
          <w:rFonts w:ascii="Angsana New" w:hAnsi="Angsana New" w:hint="cs"/>
          <w:sz w:val="30"/>
          <w:szCs w:val="30"/>
          <w:cs/>
        </w:rPr>
        <w:t>และเงินลงทุนทั่วไปตามที่กำหนดโดยมาตรฐานการบัญชี</w:t>
      </w:r>
      <w:r w:rsidRPr="00276307">
        <w:rPr>
          <w:rFonts w:ascii="Angsana New" w:hAnsi="Angsana New"/>
          <w:sz w:val="30"/>
          <w:szCs w:val="30"/>
          <w:cs/>
        </w:rPr>
        <w:t xml:space="preserve"> </w:t>
      </w:r>
      <w:r w:rsidRPr="00276307">
        <w:rPr>
          <w:rFonts w:ascii="Angsana New" w:hAnsi="Angsana New" w:hint="cs"/>
          <w:sz w:val="30"/>
          <w:szCs w:val="30"/>
          <w:cs/>
        </w:rPr>
        <w:t>ฉบับที่</w:t>
      </w:r>
      <w:r w:rsidRPr="00276307">
        <w:rPr>
          <w:rFonts w:ascii="Angsana New" w:hAnsi="Angsana New"/>
          <w:sz w:val="30"/>
          <w:szCs w:val="30"/>
          <w:cs/>
        </w:rPr>
        <w:t xml:space="preserve"> </w:t>
      </w:r>
      <w:r w:rsidR="004361DA">
        <w:rPr>
          <w:rFonts w:ascii="Angsana New" w:hAnsi="Angsana New"/>
          <w:sz w:val="30"/>
          <w:szCs w:val="30"/>
        </w:rPr>
        <w:t>10</w:t>
      </w:r>
      <w:r w:rsidR="00CC5A41" w:rsidRPr="00CC5A41">
        <w:rPr>
          <w:rFonts w:ascii="Angsana New" w:hAnsi="Angsana New"/>
          <w:sz w:val="30"/>
          <w:szCs w:val="30"/>
        </w:rPr>
        <w:t>5</w:t>
      </w:r>
      <w:r w:rsidRPr="00276307">
        <w:rPr>
          <w:rFonts w:ascii="Angsana New" w:hAnsi="Angsana New"/>
          <w:sz w:val="30"/>
          <w:szCs w:val="30"/>
          <w:cs/>
        </w:rPr>
        <w:t xml:space="preserve"> (</w:t>
      </w:r>
      <w:r w:rsidRPr="00276307">
        <w:rPr>
          <w:rFonts w:ascii="Angsana New" w:hAnsi="Angsana New"/>
          <w:sz w:val="30"/>
          <w:szCs w:val="30"/>
        </w:rPr>
        <w:t xml:space="preserve">TAS </w:t>
      </w:r>
      <w:r w:rsidR="004361DA">
        <w:rPr>
          <w:rFonts w:ascii="Angsana New" w:hAnsi="Angsana New"/>
          <w:sz w:val="30"/>
          <w:szCs w:val="30"/>
        </w:rPr>
        <w:t>10</w:t>
      </w:r>
      <w:r w:rsidR="00CC5A41" w:rsidRPr="00CC5A41">
        <w:rPr>
          <w:rFonts w:ascii="Angsana New" w:hAnsi="Angsana New"/>
          <w:sz w:val="30"/>
          <w:szCs w:val="30"/>
        </w:rPr>
        <w:t>5</w:t>
      </w:r>
      <w:r w:rsidRPr="00276307">
        <w:rPr>
          <w:rFonts w:ascii="Angsana New" w:hAnsi="Angsana New"/>
          <w:sz w:val="30"/>
          <w:szCs w:val="30"/>
          <w:cs/>
        </w:rPr>
        <w:t>)</w:t>
      </w:r>
    </w:p>
    <w:p w14:paraId="57A1B2A9" w14:textId="77777777" w:rsidR="00276307" w:rsidRPr="0044271C" w:rsidRDefault="00276307" w:rsidP="00276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hanging="360"/>
        <w:jc w:val="thaiDistribute"/>
        <w:rPr>
          <w:rFonts w:ascii="Angsana New" w:hAnsi="Angsana New"/>
          <w:sz w:val="12"/>
          <w:szCs w:val="12"/>
        </w:rPr>
      </w:pPr>
    </w:p>
    <w:p w14:paraId="714FF128" w14:textId="77777777" w:rsidR="00276307" w:rsidRDefault="00276307" w:rsidP="00787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/>
        <w:jc w:val="thaiDistribute"/>
        <w:rPr>
          <w:rFonts w:ascii="Angsana New" w:hAnsi="Angsana New"/>
          <w:sz w:val="30"/>
          <w:szCs w:val="30"/>
        </w:rPr>
      </w:pPr>
      <w:r w:rsidRPr="009D2EE8">
        <w:rPr>
          <w:rFonts w:ascii="Angsana New" w:hAnsi="Angsana New" w:hint="cs"/>
          <w:sz w:val="30"/>
          <w:szCs w:val="30"/>
          <w:cs/>
        </w:rPr>
        <w:t>ตาม</w:t>
      </w:r>
      <w:r w:rsidRPr="009D2EE8">
        <w:rPr>
          <w:rFonts w:ascii="Angsana New" w:hAnsi="Angsana New" w:hint="cs"/>
          <w:sz w:val="30"/>
          <w:szCs w:val="30"/>
        </w:rPr>
        <w:t xml:space="preserve"> TFRS </w:t>
      </w:r>
      <w:r w:rsidR="00E82DAF" w:rsidRPr="00E82DAF">
        <w:rPr>
          <w:rFonts w:ascii="Angsana New" w:hAnsi="Angsana New" w:hint="cs"/>
          <w:sz w:val="30"/>
          <w:szCs w:val="30"/>
        </w:rPr>
        <w:t>9</w:t>
      </w:r>
      <w:r w:rsidRPr="009D2EE8">
        <w:rPr>
          <w:rFonts w:ascii="Angsana New" w:hAnsi="Angsana New" w:hint="cs"/>
          <w:sz w:val="30"/>
          <w:szCs w:val="30"/>
        </w:rPr>
        <w:t xml:space="preserve"> </w:t>
      </w:r>
      <w:r w:rsidRPr="009D2EE8">
        <w:rPr>
          <w:rFonts w:ascii="Angsana New" w:hAnsi="Angsana New" w:hint="cs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Pr="009D2EE8">
        <w:rPr>
          <w:rFonts w:ascii="Angsana New" w:hAnsi="Angsana New"/>
          <w:sz w:val="30"/>
          <w:szCs w:val="30"/>
          <w:cs/>
        </w:rPr>
        <w:t>กลุ่มบริษัท/บริษัทรับรู้ดอกเบี้ยรับและดอกเบี้ยจ่ายด้วยอัตราดอกเบี้ยตามสัญญา</w:t>
      </w:r>
    </w:p>
    <w:p w14:paraId="22E37DB9" w14:textId="77777777" w:rsidR="00573F26" w:rsidRPr="0044271C" w:rsidRDefault="00573F26" w:rsidP="003F4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hanging="360"/>
        <w:jc w:val="thaiDistribute"/>
        <w:rPr>
          <w:b/>
          <w:bCs/>
          <w:sz w:val="14"/>
          <w:szCs w:val="14"/>
        </w:rPr>
      </w:pPr>
    </w:p>
    <w:p w14:paraId="0C5AF528" w14:textId="77777777" w:rsidR="00276307" w:rsidRDefault="00276307" w:rsidP="00276307">
      <w:pPr>
        <w:tabs>
          <w:tab w:val="clear" w:pos="454"/>
          <w:tab w:val="clear" w:pos="907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276307">
        <w:rPr>
          <w:rFonts w:ascii="Angsana New" w:hAnsi="Angsana New" w:hint="cs"/>
          <w:sz w:val="30"/>
          <w:szCs w:val="30"/>
          <w:cs/>
        </w:rPr>
        <w:t>ตารางดังต่อไปนี้แสดงเปรียบเทียบการจัดประเภทและการวัดมูลค่าของเงินลงทุนตาม</w:t>
      </w:r>
      <w:r w:rsidRPr="00276307">
        <w:rPr>
          <w:rFonts w:ascii="Angsana New" w:hAnsi="Angsana New"/>
          <w:sz w:val="30"/>
          <w:szCs w:val="30"/>
          <w:cs/>
        </w:rPr>
        <w:t xml:space="preserve"> </w:t>
      </w:r>
      <w:r w:rsidRPr="00276307">
        <w:rPr>
          <w:rFonts w:ascii="Angsana New" w:hAnsi="Angsana New"/>
          <w:sz w:val="30"/>
          <w:szCs w:val="30"/>
        </w:rPr>
        <w:t xml:space="preserve">TAS </w:t>
      </w:r>
      <w:r w:rsidR="004361DA">
        <w:rPr>
          <w:rFonts w:ascii="Angsana New" w:hAnsi="Angsana New"/>
          <w:sz w:val="30"/>
          <w:szCs w:val="30"/>
        </w:rPr>
        <w:t>10</w:t>
      </w:r>
      <w:r w:rsidR="00CC5A41" w:rsidRPr="00CC5A41">
        <w:rPr>
          <w:rFonts w:ascii="Angsana New" w:hAnsi="Angsana New"/>
          <w:sz w:val="30"/>
          <w:szCs w:val="30"/>
        </w:rPr>
        <w:t>5</w:t>
      </w:r>
      <w:r w:rsidRPr="00276307">
        <w:rPr>
          <w:rFonts w:ascii="Angsana New" w:hAnsi="Angsana New"/>
          <w:sz w:val="30"/>
          <w:szCs w:val="30"/>
          <w:cs/>
        </w:rPr>
        <w:t xml:space="preserve"> </w:t>
      </w:r>
      <w:r w:rsidRPr="00276307">
        <w:rPr>
          <w:rFonts w:ascii="Angsana New" w:hAnsi="Angsana New" w:hint="cs"/>
          <w:sz w:val="30"/>
          <w:szCs w:val="30"/>
          <w:cs/>
        </w:rPr>
        <w:t>และ</w:t>
      </w:r>
      <w:r w:rsidRPr="00276307">
        <w:rPr>
          <w:rFonts w:ascii="Angsana New" w:hAnsi="Angsana New"/>
          <w:sz w:val="30"/>
          <w:szCs w:val="30"/>
          <w:cs/>
        </w:rPr>
        <w:t xml:space="preserve"> </w:t>
      </w:r>
      <w:r w:rsidRPr="00276307">
        <w:rPr>
          <w:rFonts w:ascii="Angsana New" w:hAnsi="Angsana New"/>
          <w:sz w:val="30"/>
          <w:szCs w:val="30"/>
        </w:rPr>
        <w:t xml:space="preserve">TFRS </w:t>
      </w:r>
      <w:r w:rsidR="00E82DAF" w:rsidRPr="00E82DAF">
        <w:rPr>
          <w:rFonts w:ascii="Angsana New" w:hAnsi="Angsana New"/>
          <w:sz w:val="30"/>
          <w:szCs w:val="30"/>
        </w:rPr>
        <w:t>9</w:t>
      </w:r>
    </w:p>
    <w:p w14:paraId="187BB5EF" w14:textId="77777777" w:rsidR="00276307" w:rsidRPr="003F4F00" w:rsidRDefault="00276307" w:rsidP="004447FC">
      <w:pPr>
        <w:pStyle w:val="BodyText"/>
        <w:tabs>
          <w:tab w:val="clear" w:pos="454"/>
        </w:tabs>
        <w:spacing w:after="0"/>
        <w:jc w:val="thaiDistribute"/>
        <w:rPr>
          <w:b/>
          <w:bCs/>
          <w:sz w:val="12"/>
          <w:szCs w:val="12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170"/>
        <w:gridCol w:w="260"/>
        <w:gridCol w:w="1270"/>
        <w:gridCol w:w="240"/>
        <w:gridCol w:w="1380"/>
        <w:gridCol w:w="236"/>
        <w:gridCol w:w="1294"/>
      </w:tblGrid>
      <w:tr w:rsidR="00276307" w:rsidRPr="00BB21B1" w14:paraId="4754B52E" w14:textId="77777777" w:rsidTr="0044271C">
        <w:trPr>
          <w:cantSplit/>
        </w:trPr>
        <w:tc>
          <w:tcPr>
            <w:tcW w:w="9180" w:type="dxa"/>
            <w:gridSpan w:val="8"/>
            <w:vAlign w:val="bottom"/>
          </w:tcPr>
          <w:p w14:paraId="5CFF405A" w14:textId="77777777" w:rsidR="00276307" w:rsidRPr="00BB21B1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B21B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276307" w:rsidRPr="00BB21B1" w14:paraId="698C698A" w14:textId="77777777" w:rsidTr="0044271C">
        <w:trPr>
          <w:cantSplit/>
        </w:trPr>
        <w:tc>
          <w:tcPr>
            <w:tcW w:w="4500" w:type="dxa"/>
            <w:gridSpan w:val="2"/>
            <w:tcBorders>
              <w:bottom w:val="single" w:sz="4" w:space="0" w:color="auto"/>
            </w:tcBorders>
            <w:vAlign w:val="bottom"/>
          </w:tcPr>
          <w:p w14:paraId="17B7828D" w14:textId="77777777" w:rsidR="00276307" w:rsidRPr="00BB21B1" w:rsidRDefault="00787E04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87E04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การจัดประเภทตาม</w:t>
            </w:r>
            <w:r w:rsidRPr="00787E0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787E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TAS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4361D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="00CC5A41" w:rsidRPr="00CC5A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787E0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276307"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CC5A41" w:rsidRPr="00CC5A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4361D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276307" w:rsidRPr="00BB21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76307"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CC5A41" w:rsidRPr="00CC5A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60" w:type="dxa"/>
          </w:tcPr>
          <w:p w14:paraId="761810B8" w14:textId="77777777" w:rsidR="00276307" w:rsidRPr="00BB21B1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420" w:type="dxa"/>
            <w:gridSpan w:val="5"/>
            <w:tcBorders>
              <w:bottom w:val="single" w:sz="4" w:space="0" w:color="auto"/>
            </w:tcBorders>
            <w:vAlign w:val="bottom"/>
          </w:tcPr>
          <w:p w14:paraId="14465736" w14:textId="77777777" w:rsidR="00276307" w:rsidRPr="00BB21B1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TFRS </w:t>
            </w:r>
            <w:r w:rsidR="00E82DAF" w:rsidRPr="00E82D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4361D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CC5A41" w:rsidRPr="00CC5A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276307" w:rsidRPr="00BB21B1" w14:paraId="3A699FB7" w14:textId="77777777" w:rsidTr="0044271C">
        <w:trPr>
          <w:cantSplit/>
        </w:trPr>
        <w:tc>
          <w:tcPr>
            <w:tcW w:w="3330" w:type="dxa"/>
            <w:tcBorders>
              <w:top w:val="single" w:sz="4" w:space="0" w:color="auto"/>
            </w:tcBorders>
            <w:vAlign w:val="bottom"/>
          </w:tcPr>
          <w:p w14:paraId="4AB9B271" w14:textId="77777777" w:rsidR="00276307" w:rsidRPr="00BB21B1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50FF74B0" w14:textId="77777777" w:rsidR="00276307" w:rsidRPr="00BB21B1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732C6365" w14:textId="77777777" w:rsidR="00276307" w:rsidRPr="00BB21B1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8EE0345" w14:textId="77777777" w:rsidR="00276307" w:rsidRPr="00BB21B1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2E001EFF" w14:textId="77777777" w:rsidR="00276307" w:rsidRPr="00BB21B1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55B1E790" w14:textId="77777777" w:rsidR="00276307" w:rsidRPr="00BB21B1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มูลค่ายุติธรรมผ่านกำไรหรื</w:t>
            </w:r>
            <w:r w:rsidRPr="00BB21B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</w:p>
        </w:tc>
        <w:tc>
          <w:tcPr>
            <w:tcW w:w="240" w:type="dxa"/>
            <w:vAlign w:val="bottom"/>
          </w:tcPr>
          <w:p w14:paraId="250D71BB" w14:textId="77777777" w:rsidR="00276307" w:rsidRPr="00BB21B1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0FD0D46D" w14:textId="77777777" w:rsidR="00276307" w:rsidRPr="00BB21B1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</w:t>
            </w:r>
          </w:p>
          <w:p w14:paraId="597203A2" w14:textId="77777777" w:rsidR="00276307" w:rsidRPr="00BB21B1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060233E0" w14:textId="77777777" w:rsidR="00276307" w:rsidRPr="00BB21B1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D8CB992" w14:textId="77777777" w:rsidR="00276307" w:rsidRPr="00BB21B1" w:rsidRDefault="00276307" w:rsidP="00787E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1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</w:t>
            </w:r>
          </w:p>
          <w:p w14:paraId="3AB7DB6C" w14:textId="77777777" w:rsidR="00276307" w:rsidRPr="00BB21B1" w:rsidRDefault="00276307" w:rsidP="00787E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1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ตัดจำหน่าย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276307" w:rsidRPr="00BB21B1" w14:paraId="051D00A9" w14:textId="77777777" w:rsidTr="0044271C">
        <w:trPr>
          <w:cantSplit/>
        </w:trPr>
        <w:tc>
          <w:tcPr>
            <w:tcW w:w="3330" w:type="dxa"/>
          </w:tcPr>
          <w:p w14:paraId="01211563" w14:textId="77777777" w:rsidR="00276307" w:rsidRPr="00BB21B1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50" w:type="dxa"/>
            <w:gridSpan w:val="7"/>
          </w:tcPr>
          <w:p w14:paraId="6D3E2BA3" w14:textId="77777777" w:rsidR="00276307" w:rsidRPr="00BB21B1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BB21B1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3B5D63" w:rsidRPr="00EE5B17" w14:paraId="429BC326" w14:textId="77777777" w:rsidTr="00276307">
        <w:tc>
          <w:tcPr>
            <w:tcW w:w="3330" w:type="dxa"/>
          </w:tcPr>
          <w:p w14:paraId="44AEF663" w14:textId="77777777" w:rsidR="003B5D63" w:rsidRPr="003B5D63" w:rsidRDefault="003B5D63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B5D63"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072F0724" w14:textId="77777777" w:rsidR="003B5D63" w:rsidRPr="00977826" w:rsidRDefault="003B5D63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0" w:type="dxa"/>
          </w:tcPr>
          <w:p w14:paraId="32319505" w14:textId="77777777" w:rsidR="003B5D63" w:rsidRPr="00EE5B17" w:rsidRDefault="003B5D63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332EA959" w14:textId="77777777" w:rsidR="003B5D63" w:rsidRPr="00EE5B17" w:rsidRDefault="003B5D63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14:paraId="20238E94" w14:textId="77777777" w:rsidR="003B5D63" w:rsidRPr="00EE5B17" w:rsidRDefault="003B5D63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0F21960A" w14:textId="77777777" w:rsidR="003B5D63" w:rsidRPr="00EE5B17" w:rsidRDefault="003B5D63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85C20C" w14:textId="77777777" w:rsidR="003B5D63" w:rsidRPr="00EE5B17" w:rsidRDefault="003B5D63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471F39E" w14:textId="77777777" w:rsidR="003B5D63" w:rsidRPr="00977826" w:rsidRDefault="003B5D63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B5D63" w:rsidRPr="00EE5B17" w14:paraId="5E6E0D3C" w14:textId="77777777" w:rsidTr="00276307">
        <w:tc>
          <w:tcPr>
            <w:tcW w:w="3330" w:type="dxa"/>
          </w:tcPr>
          <w:p w14:paraId="6C9A5EF8" w14:textId="77777777" w:rsidR="003B5D63" w:rsidRPr="003B5D63" w:rsidRDefault="003B5D63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3B5D63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170" w:type="dxa"/>
            <w:vAlign w:val="bottom"/>
          </w:tcPr>
          <w:p w14:paraId="793A4BF2" w14:textId="77777777" w:rsidR="003B5D63" w:rsidRPr="00977826" w:rsidRDefault="003B5D63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0" w:type="dxa"/>
          </w:tcPr>
          <w:p w14:paraId="4C808CDB" w14:textId="77777777" w:rsidR="003B5D63" w:rsidRPr="00EE5B17" w:rsidRDefault="003B5D63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7AA896D4" w14:textId="77777777" w:rsidR="003B5D63" w:rsidRPr="00EE5B17" w:rsidRDefault="003B5D63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14:paraId="30AF4B16" w14:textId="77777777" w:rsidR="003B5D63" w:rsidRPr="00EE5B17" w:rsidRDefault="003B5D63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4FE05F70" w14:textId="77777777" w:rsidR="003B5D63" w:rsidRPr="00EE5B17" w:rsidRDefault="003B5D63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BA1A5C" w14:textId="77777777" w:rsidR="003B5D63" w:rsidRPr="00EE5B17" w:rsidRDefault="003B5D63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79230FD" w14:textId="77777777" w:rsidR="003B5D63" w:rsidRPr="00977826" w:rsidRDefault="003B5D63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76307" w:rsidRPr="00BB21B1" w14:paraId="02970D12" w14:textId="77777777" w:rsidTr="00276307">
        <w:tc>
          <w:tcPr>
            <w:tcW w:w="3330" w:type="dxa"/>
          </w:tcPr>
          <w:p w14:paraId="3EFEA0E5" w14:textId="77777777" w:rsidR="00276307" w:rsidRPr="00110C7F" w:rsidRDefault="00276307" w:rsidP="001F54E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เงินฝาก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ประจำ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กับสถาบันการเงิน</w:t>
            </w:r>
          </w:p>
        </w:tc>
        <w:tc>
          <w:tcPr>
            <w:tcW w:w="1170" w:type="dxa"/>
            <w:vAlign w:val="bottom"/>
          </w:tcPr>
          <w:p w14:paraId="496F52D3" w14:textId="77777777" w:rsidR="00276307" w:rsidRPr="00110C7F" w:rsidRDefault="00CC5A41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5A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60" w:type="dxa"/>
          </w:tcPr>
          <w:p w14:paraId="4EC93621" w14:textId="77777777" w:rsidR="00276307" w:rsidRPr="00BB21B1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70" w:type="dxa"/>
            <w:vAlign w:val="bottom"/>
          </w:tcPr>
          <w:p w14:paraId="182E62C9" w14:textId="77777777" w:rsidR="00276307" w:rsidRPr="00110C7F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69087D8" w14:textId="77777777" w:rsidR="00276307" w:rsidRPr="00110C7F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31B8469B" w14:textId="77777777" w:rsidR="00276307" w:rsidRPr="00110C7F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57979AF" w14:textId="77777777" w:rsidR="00276307" w:rsidRPr="00110C7F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03DEC18" w14:textId="77777777" w:rsidR="00276307" w:rsidRPr="00110C7F" w:rsidRDefault="00CC5A41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5A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</w:tr>
      <w:tr w:rsidR="00276307" w:rsidRPr="00BB21B1" w14:paraId="26D3CC5D" w14:textId="77777777" w:rsidTr="00276307">
        <w:tc>
          <w:tcPr>
            <w:tcW w:w="3330" w:type="dxa"/>
          </w:tcPr>
          <w:p w14:paraId="77DD0F6D" w14:textId="77777777" w:rsidR="00276307" w:rsidRPr="00110C7F" w:rsidRDefault="00276307" w:rsidP="001F54E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เงินลงทุนในหลักทรัพย์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170" w:type="dxa"/>
            <w:vAlign w:val="bottom"/>
          </w:tcPr>
          <w:p w14:paraId="76A5C906" w14:textId="77777777" w:rsidR="00276307" w:rsidRPr="00110C7F" w:rsidRDefault="00CC5A41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5A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4361D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0" w:type="dxa"/>
          </w:tcPr>
          <w:p w14:paraId="511DE8D5" w14:textId="77777777" w:rsidR="00276307" w:rsidRPr="00BB21B1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70" w:type="dxa"/>
            <w:vAlign w:val="bottom"/>
          </w:tcPr>
          <w:p w14:paraId="037A24C0" w14:textId="77777777" w:rsidR="00276307" w:rsidRPr="00110C7F" w:rsidRDefault="00CC5A41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5A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4361D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40" w:type="dxa"/>
          </w:tcPr>
          <w:p w14:paraId="7FE08667" w14:textId="77777777" w:rsidR="00276307" w:rsidRPr="00110C7F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63912782" w14:textId="77777777" w:rsidR="00276307" w:rsidRPr="00110C7F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2A59D70" w14:textId="77777777" w:rsidR="00276307" w:rsidRPr="00110C7F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695AB27" w14:textId="77777777" w:rsidR="00276307" w:rsidRPr="00110C7F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87DA8" w:rsidRPr="00BB21B1" w14:paraId="77CB92FD" w14:textId="77777777" w:rsidTr="00787DA8">
        <w:tc>
          <w:tcPr>
            <w:tcW w:w="3330" w:type="dxa"/>
          </w:tcPr>
          <w:p w14:paraId="2653D36B" w14:textId="77777777" w:rsidR="00787DA8" w:rsidRPr="003F4F00" w:rsidRDefault="00BC36EC" w:rsidP="00787D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  <w:r w:rsidRPr="00BC36EC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170" w:type="dxa"/>
            <w:vAlign w:val="bottom"/>
          </w:tcPr>
          <w:p w14:paraId="78E27C38" w14:textId="77777777" w:rsidR="00787DA8" w:rsidRPr="00110C7F" w:rsidRDefault="00CC5A41" w:rsidP="00787D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5A41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260" w:type="dxa"/>
          </w:tcPr>
          <w:p w14:paraId="23C47412" w14:textId="77777777" w:rsidR="00787DA8" w:rsidRPr="00BB21B1" w:rsidRDefault="00787DA8" w:rsidP="00787D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70" w:type="dxa"/>
            <w:vAlign w:val="bottom"/>
          </w:tcPr>
          <w:p w14:paraId="42A5969A" w14:textId="77777777" w:rsidR="00787DA8" w:rsidRPr="00110C7F" w:rsidRDefault="00787DA8" w:rsidP="00787D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58F7765" w14:textId="77777777" w:rsidR="00787DA8" w:rsidRPr="00BB21B1" w:rsidRDefault="00787DA8" w:rsidP="00787D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  <w:vAlign w:val="bottom"/>
          </w:tcPr>
          <w:p w14:paraId="4BE45BA5" w14:textId="77777777" w:rsidR="00787DA8" w:rsidRPr="00110C7F" w:rsidRDefault="00787DA8" w:rsidP="00787D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9CAFBF" w14:textId="77777777" w:rsidR="00787DA8" w:rsidRPr="00BB21B1" w:rsidRDefault="00787DA8" w:rsidP="00787D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vAlign w:val="bottom"/>
          </w:tcPr>
          <w:p w14:paraId="200EEDF5" w14:textId="77777777" w:rsidR="00787DA8" w:rsidRPr="00BB21B1" w:rsidRDefault="00CC5A41" w:rsidP="00787D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  <w:r w:rsidRPr="00CC5A41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5</w:t>
            </w:r>
          </w:p>
        </w:tc>
      </w:tr>
      <w:tr w:rsidR="001F54E8" w:rsidRPr="00BB21B1" w14:paraId="78826A6F" w14:textId="77777777" w:rsidTr="00276307">
        <w:tc>
          <w:tcPr>
            <w:tcW w:w="3330" w:type="dxa"/>
          </w:tcPr>
          <w:p w14:paraId="57D2DC95" w14:textId="77777777" w:rsidR="001F54E8" w:rsidRPr="0044271C" w:rsidRDefault="001F54E8" w:rsidP="001F54E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eastAsia="Calibri" w:hAnsi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F6536E4" w14:textId="77777777" w:rsidR="001F54E8" w:rsidRPr="0044271C" w:rsidRDefault="001F54E8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</w:tcPr>
          <w:p w14:paraId="78F79ED8" w14:textId="77777777" w:rsidR="001F54E8" w:rsidRPr="0044271C" w:rsidRDefault="001F54E8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16"/>
                <w:szCs w:val="16"/>
                <w:highlight w:val="cyan"/>
              </w:rPr>
            </w:pPr>
          </w:p>
        </w:tc>
        <w:tc>
          <w:tcPr>
            <w:tcW w:w="1270" w:type="dxa"/>
            <w:vAlign w:val="bottom"/>
          </w:tcPr>
          <w:p w14:paraId="4E95B263" w14:textId="77777777" w:rsidR="001F54E8" w:rsidRPr="0044271C" w:rsidRDefault="001F54E8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40" w:type="dxa"/>
          </w:tcPr>
          <w:p w14:paraId="5FE96BC9" w14:textId="77777777" w:rsidR="001F54E8" w:rsidRPr="0044271C" w:rsidRDefault="001F54E8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vAlign w:val="bottom"/>
          </w:tcPr>
          <w:p w14:paraId="18D8E679" w14:textId="77777777" w:rsidR="001F54E8" w:rsidRPr="0044271C" w:rsidRDefault="001F54E8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</w:tcPr>
          <w:p w14:paraId="540E6B60" w14:textId="77777777" w:rsidR="001F54E8" w:rsidRPr="0044271C" w:rsidRDefault="001F54E8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94" w:type="dxa"/>
            <w:vAlign w:val="bottom"/>
          </w:tcPr>
          <w:p w14:paraId="483A1D4A" w14:textId="77777777" w:rsidR="001F54E8" w:rsidRPr="0044271C" w:rsidRDefault="001F54E8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64" w:right="-115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1F54E8" w:rsidRPr="00BB21B1" w14:paraId="7CD6D8AB" w14:textId="77777777" w:rsidTr="00276307">
        <w:tc>
          <w:tcPr>
            <w:tcW w:w="3330" w:type="dxa"/>
          </w:tcPr>
          <w:p w14:paraId="3E3A1A43" w14:textId="77777777" w:rsidR="001F54E8" w:rsidRPr="003B11F0" w:rsidRDefault="001F54E8" w:rsidP="001F54E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eastAsia="Calibri" w:hAnsiTheme="majorBidi"/>
                <w:sz w:val="28"/>
                <w:szCs w:val="28"/>
                <w:cs/>
                <w:lang w:val="en-GB"/>
              </w:rPr>
            </w:pPr>
            <w:r w:rsidRPr="001F54E8"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170" w:type="dxa"/>
            <w:vAlign w:val="bottom"/>
          </w:tcPr>
          <w:p w14:paraId="560E5295" w14:textId="77777777" w:rsidR="001F54E8" w:rsidRPr="00977826" w:rsidRDefault="001F54E8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0" w:type="dxa"/>
          </w:tcPr>
          <w:p w14:paraId="7E82FA96" w14:textId="77777777" w:rsidR="001F54E8" w:rsidRPr="00BB21B1" w:rsidRDefault="001F54E8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70" w:type="dxa"/>
            <w:vAlign w:val="bottom"/>
          </w:tcPr>
          <w:p w14:paraId="01D4523E" w14:textId="77777777" w:rsidR="001F54E8" w:rsidRPr="00110C7F" w:rsidRDefault="001F54E8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14:paraId="4963D0D7" w14:textId="77777777" w:rsidR="001F54E8" w:rsidRPr="00110C7F" w:rsidRDefault="001F54E8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154FAA6B" w14:textId="77777777" w:rsidR="001F54E8" w:rsidRPr="00977826" w:rsidRDefault="001F54E8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497AFA" w14:textId="77777777" w:rsidR="001F54E8" w:rsidRPr="00110C7F" w:rsidRDefault="001F54E8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9FF93D4" w14:textId="77777777" w:rsidR="001F54E8" w:rsidRPr="00110C7F" w:rsidRDefault="001F54E8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87DA8" w:rsidRPr="00BB21B1" w14:paraId="1B60C8C0" w14:textId="77777777" w:rsidTr="00787DA8">
        <w:tc>
          <w:tcPr>
            <w:tcW w:w="3330" w:type="dxa"/>
          </w:tcPr>
          <w:p w14:paraId="59432236" w14:textId="77777777" w:rsidR="00787DA8" w:rsidRPr="00110C7F" w:rsidRDefault="00787DA8" w:rsidP="00787D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เงินฝาก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ประจำ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กับสถาบันการเงิน</w:t>
            </w:r>
          </w:p>
        </w:tc>
        <w:tc>
          <w:tcPr>
            <w:tcW w:w="1170" w:type="dxa"/>
            <w:vAlign w:val="bottom"/>
          </w:tcPr>
          <w:p w14:paraId="7F8468D3" w14:textId="77777777" w:rsidR="00787DA8" w:rsidRPr="00110C7F" w:rsidRDefault="00CC5A41" w:rsidP="00787D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5A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60" w:type="dxa"/>
          </w:tcPr>
          <w:p w14:paraId="15B6667C" w14:textId="77777777" w:rsidR="00787DA8" w:rsidRPr="00BB21B1" w:rsidRDefault="00787DA8" w:rsidP="00787D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70" w:type="dxa"/>
            <w:vAlign w:val="bottom"/>
          </w:tcPr>
          <w:p w14:paraId="11865208" w14:textId="77777777" w:rsidR="00787DA8" w:rsidRPr="00110C7F" w:rsidRDefault="00787DA8" w:rsidP="00787D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905AC1C" w14:textId="77777777" w:rsidR="00787DA8" w:rsidRPr="00110C7F" w:rsidRDefault="00787DA8" w:rsidP="00787D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19A898A6" w14:textId="77777777" w:rsidR="00787DA8" w:rsidRPr="00110C7F" w:rsidRDefault="00787DA8" w:rsidP="00787D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3F4D00C" w14:textId="77777777" w:rsidR="00787DA8" w:rsidRPr="00110C7F" w:rsidRDefault="00787DA8" w:rsidP="00787D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1DE61F6" w14:textId="77777777" w:rsidR="00787DA8" w:rsidRPr="00110C7F" w:rsidRDefault="00CC5A41" w:rsidP="00787D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5A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</w:p>
        </w:tc>
      </w:tr>
      <w:tr w:rsidR="0079525B" w:rsidRPr="00BB21B1" w14:paraId="4D9586F8" w14:textId="77777777" w:rsidTr="0079525B">
        <w:tc>
          <w:tcPr>
            <w:tcW w:w="3330" w:type="dxa"/>
          </w:tcPr>
          <w:p w14:paraId="6B0231EF" w14:textId="77777777" w:rsidR="0079525B" w:rsidRPr="00110C7F" w:rsidRDefault="0079525B" w:rsidP="007952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B11F0">
              <w:rPr>
                <w:rFonts w:asciiTheme="majorBidi" w:eastAsia="Calibri" w:hAnsiTheme="majorBidi" w:hint="cs"/>
                <w:sz w:val="28"/>
                <w:szCs w:val="28"/>
                <w:cs/>
                <w:lang w:val="en-GB"/>
              </w:rPr>
              <w:t>เงินลงทุนในหลักทรัพย์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เผื่อขาย</w:t>
            </w:r>
          </w:p>
        </w:tc>
        <w:tc>
          <w:tcPr>
            <w:tcW w:w="1170" w:type="dxa"/>
            <w:vAlign w:val="bottom"/>
          </w:tcPr>
          <w:p w14:paraId="4E4282E7" w14:textId="77777777" w:rsidR="0079525B" w:rsidRPr="00110C7F" w:rsidRDefault="00E82DAF" w:rsidP="007952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82D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CC5A41" w:rsidRPr="00CC5A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60" w:type="dxa"/>
          </w:tcPr>
          <w:p w14:paraId="68A4B31B" w14:textId="77777777" w:rsidR="0079525B" w:rsidRPr="00BB21B1" w:rsidRDefault="0079525B" w:rsidP="007952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70" w:type="dxa"/>
            <w:vAlign w:val="bottom"/>
          </w:tcPr>
          <w:p w14:paraId="1177EED3" w14:textId="77777777" w:rsidR="0079525B" w:rsidRPr="00110C7F" w:rsidRDefault="0079525B" w:rsidP="007952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111CA3A" w14:textId="77777777" w:rsidR="0079525B" w:rsidRPr="00110C7F" w:rsidRDefault="0079525B" w:rsidP="007952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6287E80A" w14:textId="77777777" w:rsidR="0079525B" w:rsidRPr="00110C7F" w:rsidRDefault="00E82DAF" w:rsidP="007952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82DAF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8</w:t>
            </w:r>
            <w:r w:rsidR="00CC5A41" w:rsidRPr="00CC5A41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12DDA0BA" w14:textId="77777777" w:rsidR="0079525B" w:rsidRPr="00110C7F" w:rsidRDefault="0079525B" w:rsidP="007952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B6BB1EC" w14:textId="77777777" w:rsidR="0079525B" w:rsidRPr="00110C7F" w:rsidRDefault="0079525B" w:rsidP="007952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76307" w:rsidRPr="00BB21B1" w14:paraId="19910140" w14:textId="77777777" w:rsidTr="00276307">
        <w:tc>
          <w:tcPr>
            <w:tcW w:w="3330" w:type="dxa"/>
          </w:tcPr>
          <w:p w14:paraId="7C67C8EF" w14:textId="77777777" w:rsidR="00276307" w:rsidRPr="00110C7F" w:rsidRDefault="00276307" w:rsidP="001F54E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ตราสารทุนอื่นที่ไม่อยู่ในความต้องการ</w:t>
            </w:r>
          </w:p>
          <w:p w14:paraId="349467CB" w14:textId="77777777" w:rsidR="00276307" w:rsidRPr="00110C7F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1170" w:type="dxa"/>
            <w:vAlign w:val="bottom"/>
          </w:tcPr>
          <w:p w14:paraId="3C5EB109" w14:textId="77777777" w:rsidR="00276307" w:rsidRPr="00110C7F" w:rsidRDefault="00CC5A41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5A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CC5A41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260" w:type="dxa"/>
          </w:tcPr>
          <w:p w14:paraId="17BA7B64" w14:textId="77777777" w:rsidR="00276307" w:rsidRPr="00110C7F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681C6BFD" w14:textId="77777777" w:rsidR="00276307" w:rsidRPr="00110C7F" w:rsidRDefault="004361DA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E82DAF" w:rsidRPr="00E82DAF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0</w:t>
            </w:r>
          </w:p>
        </w:tc>
        <w:tc>
          <w:tcPr>
            <w:tcW w:w="240" w:type="dxa"/>
          </w:tcPr>
          <w:p w14:paraId="2567BFC0" w14:textId="77777777" w:rsidR="00276307" w:rsidRPr="00110C7F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1833DF60" w14:textId="77777777" w:rsidR="00276307" w:rsidRPr="00110C7F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0D2950" w14:textId="77777777" w:rsidR="00276307" w:rsidRPr="00110C7F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8F6A7D3" w14:textId="77777777" w:rsidR="00276307" w:rsidRPr="00110C7F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76307" w:rsidRPr="00BB21B1" w14:paraId="7067F674" w14:textId="77777777" w:rsidTr="003F4F00">
        <w:tc>
          <w:tcPr>
            <w:tcW w:w="3330" w:type="dxa"/>
          </w:tcPr>
          <w:p w14:paraId="6AE9C58B" w14:textId="77777777" w:rsidR="00276307" w:rsidRPr="00A94827" w:rsidRDefault="00276307" w:rsidP="001F54E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9482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4C68C6" w14:textId="77777777" w:rsidR="00276307" w:rsidRPr="00110C7F" w:rsidRDefault="004361DA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</w:t>
            </w:r>
            <w:r w:rsidR="00CC5A41" w:rsidRPr="00CC5A41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260" w:type="dxa"/>
          </w:tcPr>
          <w:p w14:paraId="7F5C3065" w14:textId="77777777" w:rsidR="00276307" w:rsidRPr="00BB21B1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0EB982F0" w14:textId="77777777" w:rsidR="00276307" w:rsidRPr="00110C7F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7DE0E88E" w14:textId="77777777" w:rsidR="00276307" w:rsidRPr="00BB21B1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vAlign w:val="bottom"/>
          </w:tcPr>
          <w:p w14:paraId="384698B5" w14:textId="77777777" w:rsidR="00276307" w:rsidRPr="00110C7F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5D1AD2" w14:textId="77777777" w:rsidR="00276307" w:rsidRPr="00BB21B1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19DA8D35" w14:textId="77777777" w:rsidR="00276307" w:rsidRPr="00BB21B1" w:rsidRDefault="004361DA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</w:t>
            </w:r>
            <w:r w:rsidR="00CC5A41" w:rsidRPr="00CC5A41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5</w:t>
            </w:r>
          </w:p>
        </w:tc>
      </w:tr>
      <w:tr w:rsidR="00276307" w:rsidRPr="00BB21B1" w14:paraId="5F005C18" w14:textId="77777777" w:rsidTr="003F4F00">
        <w:tc>
          <w:tcPr>
            <w:tcW w:w="3330" w:type="dxa"/>
          </w:tcPr>
          <w:p w14:paraId="5F66B5ED" w14:textId="77777777" w:rsidR="00276307" w:rsidRPr="00C64E9A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5E339F" w14:textId="77777777" w:rsidR="00276307" w:rsidRPr="00C64E9A" w:rsidRDefault="00CC5A41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C5A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E82DAF" w:rsidRPr="00E82DA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  <w:r w:rsidRPr="00CC5A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60" w:type="dxa"/>
          </w:tcPr>
          <w:p w14:paraId="72EF0B2A" w14:textId="77777777" w:rsidR="00276307" w:rsidRPr="00C64E9A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C3123" w14:textId="77777777" w:rsidR="00276307" w:rsidRPr="00C64E9A" w:rsidRDefault="00CC5A41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C5A4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3</w:t>
            </w:r>
            <w:r w:rsidR="00E82DAF" w:rsidRPr="00E82DA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9</w:t>
            </w:r>
            <w:r w:rsidR="004361D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240" w:type="dxa"/>
          </w:tcPr>
          <w:p w14:paraId="3845E541" w14:textId="77777777" w:rsidR="00276307" w:rsidRPr="00C64E9A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78CAC6" w14:textId="77777777" w:rsidR="00276307" w:rsidRPr="00C64E9A" w:rsidRDefault="00E82DAF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82DA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8</w:t>
            </w:r>
            <w:r w:rsidR="00CC5A41" w:rsidRPr="00CC5A4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7107F7CD" w14:textId="77777777" w:rsidR="00276307" w:rsidRPr="00C64E9A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BA66A3" w14:textId="77777777" w:rsidR="00276307" w:rsidRPr="00C64E9A" w:rsidRDefault="00CC5A41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C5A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52</w:t>
            </w:r>
          </w:p>
        </w:tc>
      </w:tr>
      <w:tr w:rsidR="003F4F00" w:rsidRPr="003F4F00" w14:paraId="08AA90DF" w14:textId="77777777" w:rsidTr="003F4F00">
        <w:tc>
          <w:tcPr>
            <w:tcW w:w="3330" w:type="dxa"/>
          </w:tcPr>
          <w:p w14:paraId="2BD9FF9A" w14:textId="77777777" w:rsidR="003F4F00" w:rsidRPr="0044271C" w:rsidRDefault="003F4F00" w:rsidP="003F4F0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52F8C96" w14:textId="77777777" w:rsidR="003F4F00" w:rsidRPr="0044271C" w:rsidRDefault="003F4F00" w:rsidP="003F4F0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14"/>
                <w:szCs w:val="14"/>
                <w:cs/>
              </w:rPr>
            </w:pPr>
          </w:p>
        </w:tc>
        <w:tc>
          <w:tcPr>
            <w:tcW w:w="260" w:type="dxa"/>
          </w:tcPr>
          <w:p w14:paraId="6C3147EE" w14:textId="77777777" w:rsidR="003F4F00" w:rsidRPr="0044271C" w:rsidRDefault="003F4F00" w:rsidP="003F4F0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  <w:vAlign w:val="bottom"/>
          </w:tcPr>
          <w:p w14:paraId="39A175D0" w14:textId="77777777" w:rsidR="003F4F00" w:rsidRPr="0044271C" w:rsidRDefault="003F4F00" w:rsidP="003F4F0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0" w:type="dxa"/>
          </w:tcPr>
          <w:p w14:paraId="02318C40" w14:textId="77777777" w:rsidR="003F4F00" w:rsidRPr="0044271C" w:rsidRDefault="003F4F00" w:rsidP="003F4F0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1380" w:type="dxa"/>
            <w:tcBorders>
              <w:top w:val="double" w:sz="4" w:space="0" w:color="auto"/>
            </w:tcBorders>
            <w:vAlign w:val="bottom"/>
          </w:tcPr>
          <w:p w14:paraId="41DE2501" w14:textId="77777777" w:rsidR="003F4F00" w:rsidRPr="0044271C" w:rsidRDefault="003F4F00" w:rsidP="003F4F0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14"/>
                <w:szCs w:val="14"/>
                <w:cs/>
              </w:rPr>
            </w:pPr>
          </w:p>
        </w:tc>
        <w:tc>
          <w:tcPr>
            <w:tcW w:w="236" w:type="dxa"/>
          </w:tcPr>
          <w:p w14:paraId="023E6239" w14:textId="77777777" w:rsidR="003F4F00" w:rsidRPr="0044271C" w:rsidRDefault="003F4F00" w:rsidP="003F4F0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2E4ADA6F" w14:textId="77777777" w:rsidR="003F4F00" w:rsidRPr="0044271C" w:rsidRDefault="003F4F00" w:rsidP="003F4F0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14"/>
                <w:szCs w:val="14"/>
                <w:cs/>
              </w:rPr>
            </w:pPr>
          </w:p>
        </w:tc>
      </w:tr>
      <w:tr w:rsidR="003F4F00" w:rsidRPr="00BB21B1" w14:paraId="2F7CF574" w14:textId="77777777" w:rsidTr="003F4F00">
        <w:tc>
          <w:tcPr>
            <w:tcW w:w="3330" w:type="dxa"/>
          </w:tcPr>
          <w:p w14:paraId="12847C81" w14:textId="77777777" w:rsidR="003F4F00" w:rsidRPr="003F4F00" w:rsidRDefault="003F4F00" w:rsidP="003F4F0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4F0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170" w:type="dxa"/>
            <w:vAlign w:val="bottom"/>
          </w:tcPr>
          <w:p w14:paraId="7FA90AE5" w14:textId="77777777" w:rsidR="003F4F00" w:rsidRPr="00110C7F" w:rsidRDefault="003F4F00" w:rsidP="003F4F0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1313EF93" w14:textId="77777777" w:rsidR="003F4F00" w:rsidRPr="003F4F00" w:rsidRDefault="003F4F00" w:rsidP="003F4F0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7EDAA1F5" w14:textId="77777777" w:rsidR="003F4F00" w:rsidRPr="003F4F00" w:rsidRDefault="003F4F00" w:rsidP="003F4F0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CC5A41" w:rsidRPr="00CC5A41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4</w:t>
            </w:r>
            <w:r w:rsidR="004361DA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24841FC1" w14:textId="77777777" w:rsidR="003F4F00" w:rsidRPr="003F4F00" w:rsidRDefault="003F4F00" w:rsidP="003F4F0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7BC2EA61" w14:textId="77777777" w:rsidR="003F4F00" w:rsidRPr="00110C7F" w:rsidRDefault="003F4F00" w:rsidP="003F4F0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FA67F13" w14:textId="77777777" w:rsidR="003F4F00" w:rsidRPr="003F4F00" w:rsidRDefault="003F4F00" w:rsidP="003F4F0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165F536" w14:textId="77777777" w:rsidR="003F4F00" w:rsidRPr="00110C7F" w:rsidRDefault="003F4F00" w:rsidP="003F4F0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76307" w:rsidRPr="009D2EE8" w14:paraId="473AD75D" w14:textId="77777777" w:rsidTr="00276307">
        <w:trPr>
          <w:tblHeader/>
        </w:trPr>
        <w:tc>
          <w:tcPr>
            <w:tcW w:w="9180" w:type="dxa"/>
            <w:gridSpan w:val="8"/>
            <w:vAlign w:val="bottom"/>
          </w:tcPr>
          <w:p w14:paraId="67E13F00" w14:textId="77777777" w:rsidR="00276307" w:rsidRPr="009D2EE8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  <w:cs/>
              </w:rPr>
            </w:pPr>
            <w:r w:rsidRPr="00CC4116"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</w:rPr>
              <w:lastRenderedPageBreak/>
              <w:t>งบการเงินเฉพาะกิจการ</w:t>
            </w:r>
          </w:p>
        </w:tc>
      </w:tr>
      <w:tr w:rsidR="00276307" w:rsidRPr="009D2EE8" w14:paraId="420CCBDA" w14:textId="77777777" w:rsidTr="00276307">
        <w:trPr>
          <w:tblHeader/>
        </w:trPr>
        <w:tc>
          <w:tcPr>
            <w:tcW w:w="4500" w:type="dxa"/>
            <w:gridSpan w:val="2"/>
            <w:tcBorders>
              <w:bottom w:val="single" w:sz="4" w:space="0" w:color="auto"/>
            </w:tcBorders>
            <w:vAlign w:val="bottom"/>
          </w:tcPr>
          <w:p w14:paraId="3764E7FF" w14:textId="77777777" w:rsidR="00276307" w:rsidRPr="00BB21B1" w:rsidRDefault="001F54E8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87E04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การจัดประเภทตาม</w:t>
            </w:r>
            <w:r w:rsidRPr="00787E0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787E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TAS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4361D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="00CC5A41" w:rsidRPr="00CC5A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787E0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276307"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CC5A41" w:rsidRPr="00CC5A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4361D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276307" w:rsidRPr="00BB21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76307"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CC5A41" w:rsidRPr="00CC5A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60" w:type="dxa"/>
          </w:tcPr>
          <w:p w14:paraId="3524F9FA" w14:textId="77777777" w:rsidR="00276307" w:rsidRPr="00BB21B1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420" w:type="dxa"/>
            <w:gridSpan w:val="5"/>
            <w:tcBorders>
              <w:bottom w:val="single" w:sz="4" w:space="0" w:color="auto"/>
            </w:tcBorders>
            <w:vAlign w:val="bottom"/>
          </w:tcPr>
          <w:p w14:paraId="6696CB94" w14:textId="77777777" w:rsidR="00276307" w:rsidRPr="00BB21B1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TFRS </w:t>
            </w:r>
            <w:r w:rsidR="00E82DAF" w:rsidRPr="00E82D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4361D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CC5A41" w:rsidRPr="00CC5A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276307" w:rsidRPr="009D2EE8" w14:paraId="5C5A2EC5" w14:textId="77777777" w:rsidTr="00276307">
        <w:trPr>
          <w:tblHeader/>
        </w:trPr>
        <w:tc>
          <w:tcPr>
            <w:tcW w:w="3330" w:type="dxa"/>
            <w:tcBorders>
              <w:top w:val="single" w:sz="4" w:space="0" w:color="auto"/>
            </w:tcBorders>
            <w:vAlign w:val="bottom"/>
          </w:tcPr>
          <w:p w14:paraId="7FF530ED" w14:textId="77777777" w:rsidR="00276307" w:rsidRPr="009D2EE8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7C62DFEB" w14:textId="77777777" w:rsidR="00276307" w:rsidRPr="009D2EE8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783522E5" w14:textId="77777777" w:rsidR="00276307" w:rsidRPr="009D2EE8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9889405" w14:textId="77777777" w:rsidR="00276307" w:rsidRPr="00BB21B1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77A33BC9" w14:textId="77777777" w:rsidR="00276307" w:rsidRPr="009D2EE8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70" w:type="dxa"/>
            <w:vAlign w:val="bottom"/>
          </w:tcPr>
          <w:p w14:paraId="4C398228" w14:textId="77777777" w:rsidR="00276307" w:rsidRPr="00BB21B1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มูลค่ายุติธรรมผ่านกำไรหรื</w:t>
            </w:r>
            <w:r w:rsidRPr="00BB21B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</w:p>
        </w:tc>
        <w:tc>
          <w:tcPr>
            <w:tcW w:w="240" w:type="dxa"/>
            <w:vAlign w:val="bottom"/>
          </w:tcPr>
          <w:p w14:paraId="55432759" w14:textId="77777777" w:rsidR="00276307" w:rsidRPr="00BB21B1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0C4973FA" w14:textId="77777777" w:rsidR="00276307" w:rsidRPr="00BB21B1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</w:t>
            </w:r>
          </w:p>
          <w:p w14:paraId="78F2EDD9" w14:textId="77777777" w:rsidR="00276307" w:rsidRPr="00BB21B1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1A9B883C" w14:textId="77777777" w:rsidR="00276307" w:rsidRPr="00BB21B1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BC61693" w14:textId="77777777" w:rsidR="00276307" w:rsidRPr="00BB21B1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</w:t>
            </w:r>
          </w:p>
          <w:p w14:paraId="595CE8C2" w14:textId="77777777" w:rsidR="00276307" w:rsidRPr="00BB21B1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ตัดจำหน่าย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276307" w:rsidRPr="009D2EE8" w14:paraId="13835A2E" w14:textId="77777777" w:rsidTr="00276307">
        <w:trPr>
          <w:tblHeader/>
        </w:trPr>
        <w:tc>
          <w:tcPr>
            <w:tcW w:w="3330" w:type="dxa"/>
          </w:tcPr>
          <w:p w14:paraId="0AC122AC" w14:textId="77777777" w:rsidR="00276307" w:rsidRPr="00BB21B1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50" w:type="dxa"/>
            <w:gridSpan w:val="7"/>
          </w:tcPr>
          <w:p w14:paraId="2E5BD190" w14:textId="77777777" w:rsidR="00276307" w:rsidRPr="00BB21B1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BB21B1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1F54E8" w:rsidRPr="009D2EE8" w14:paraId="58277C7C" w14:textId="77777777" w:rsidTr="00276307">
        <w:tc>
          <w:tcPr>
            <w:tcW w:w="3330" w:type="dxa"/>
          </w:tcPr>
          <w:p w14:paraId="31275A86" w14:textId="77777777" w:rsidR="001F54E8" w:rsidRPr="001536AF" w:rsidRDefault="001F54E8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B5D63"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4DC888EA" w14:textId="77777777" w:rsidR="001F54E8" w:rsidRPr="001536AF" w:rsidRDefault="001F54E8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0" w:type="dxa"/>
          </w:tcPr>
          <w:p w14:paraId="213968BA" w14:textId="77777777" w:rsidR="001F54E8" w:rsidRPr="001536AF" w:rsidRDefault="001F54E8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32737ABE" w14:textId="77777777" w:rsidR="001F54E8" w:rsidRPr="001536AF" w:rsidRDefault="001F54E8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13389654" w14:textId="77777777" w:rsidR="001F54E8" w:rsidRPr="001536AF" w:rsidRDefault="001F54E8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7CEBDD0B" w14:textId="77777777" w:rsidR="001F54E8" w:rsidRPr="001536AF" w:rsidRDefault="001F54E8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F8BE89A" w14:textId="77777777" w:rsidR="001F54E8" w:rsidRPr="001536AF" w:rsidRDefault="001F54E8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56754A8" w14:textId="77777777" w:rsidR="001F54E8" w:rsidRPr="001536AF" w:rsidRDefault="001F54E8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276307" w:rsidRPr="009D2EE8" w14:paraId="061867A4" w14:textId="77777777" w:rsidTr="00276307">
        <w:tc>
          <w:tcPr>
            <w:tcW w:w="3330" w:type="dxa"/>
          </w:tcPr>
          <w:p w14:paraId="7DDF7783" w14:textId="77777777" w:rsidR="00276307" w:rsidRPr="001536AF" w:rsidRDefault="001F54E8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B5D63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170" w:type="dxa"/>
            <w:vAlign w:val="bottom"/>
          </w:tcPr>
          <w:p w14:paraId="00F8CDF6" w14:textId="77777777" w:rsidR="00276307" w:rsidRPr="001536AF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0" w:type="dxa"/>
          </w:tcPr>
          <w:p w14:paraId="64020319" w14:textId="77777777" w:rsidR="00276307" w:rsidRPr="001536AF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3C3DC0C8" w14:textId="77777777" w:rsidR="00276307" w:rsidRPr="001536AF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281990C6" w14:textId="77777777" w:rsidR="00276307" w:rsidRPr="001536AF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77D3C6C8" w14:textId="77777777" w:rsidR="00276307" w:rsidRPr="001536AF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27DD21B" w14:textId="77777777" w:rsidR="00276307" w:rsidRPr="001536AF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FF21B90" w14:textId="77777777" w:rsidR="00276307" w:rsidRPr="001536AF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276307" w:rsidRPr="009D2EE8" w14:paraId="4F31E1D9" w14:textId="77777777" w:rsidTr="00276307">
        <w:tc>
          <w:tcPr>
            <w:tcW w:w="3330" w:type="dxa"/>
          </w:tcPr>
          <w:p w14:paraId="714CA9A9" w14:textId="77777777" w:rsidR="00276307" w:rsidRPr="00A763A0" w:rsidRDefault="00276307" w:rsidP="001F54E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เงินลงทุนในหลักทรัพย์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170" w:type="dxa"/>
            <w:vAlign w:val="bottom"/>
          </w:tcPr>
          <w:p w14:paraId="2515A33F" w14:textId="77777777" w:rsidR="00276307" w:rsidRPr="001536AF" w:rsidRDefault="00CC5A41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5A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60" w:type="dxa"/>
          </w:tcPr>
          <w:p w14:paraId="4A245C43" w14:textId="77777777" w:rsidR="00276307" w:rsidRPr="001536AF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6FF44EE7" w14:textId="77777777" w:rsidR="00276307" w:rsidRPr="002E5994" w:rsidRDefault="00CC5A41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5A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40" w:type="dxa"/>
          </w:tcPr>
          <w:p w14:paraId="0A83E896" w14:textId="77777777" w:rsidR="00276307" w:rsidRPr="001536AF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017E6EEE" w14:textId="77777777" w:rsidR="00276307" w:rsidRPr="001536AF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A7248EC" w14:textId="77777777" w:rsidR="00276307" w:rsidRPr="001536AF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D6462DF" w14:textId="77777777" w:rsidR="00276307" w:rsidRPr="001536AF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E59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3F4F00" w:rsidRPr="009D2EE8" w14:paraId="3F45F207" w14:textId="77777777" w:rsidTr="009558B2">
        <w:tc>
          <w:tcPr>
            <w:tcW w:w="3330" w:type="dxa"/>
          </w:tcPr>
          <w:p w14:paraId="47B21DB2" w14:textId="77777777" w:rsidR="003F4F00" w:rsidRPr="003F4F00" w:rsidRDefault="001E21F3" w:rsidP="00955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  <w:r w:rsidRPr="00BC36EC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170" w:type="dxa"/>
            <w:vAlign w:val="bottom"/>
          </w:tcPr>
          <w:p w14:paraId="172A03AB" w14:textId="77777777" w:rsidR="003F4F00" w:rsidRPr="001536AF" w:rsidRDefault="00CC5A41" w:rsidP="00955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5A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60" w:type="dxa"/>
          </w:tcPr>
          <w:p w14:paraId="41DB6DF8" w14:textId="77777777" w:rsidR="003F4F00" w:rsidRPr="001536AF" w:rsidRDefault="003F4F00" w:rsidP="00955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1A169B70" w14:textId="77777777" w:rsidR="003F4F00" w:rsidRPr="001536AF" w:rsidRDefault="003F4F00" w:rsidP="00955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7055D114" w14:textId="77777777" w:rsidR="003F4F00" w:rsidRPr="001536AF" w:rsidRDefault="003F4F00" w:rsidP="00955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2742F1B7" w14:textId="77777777" w:rsidR="003F4F00" w:rsidRPr="001536AF" w:rsidRDefault="003F4F00" w:rsidP="00955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E3FC04A" w14:textId="77777777" w:rsidR="003F4F00" w:rsidRPr="001536AF" w:rsidRDefault="003F4F00" w:rsidP="00955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EC0A34E" w14:textId="77777777" w:rsidR="003F4F00" w:rsidRPr="001536AF" w:rsidRDefault="00CC5A41" w:rsidP="00955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5A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</w:tr>
      <w:tr w:rsidR="001F54E8" w:rsidRPr="009D2EE8" w14:paraId="13E28BBA" w14:textId="77777777" w:rsidTr="00276307">
        <w:tc>
          <w:tcPr>
            <w:tcW w:w="3330" w:type="dxa"/>
          </w:tcPr>
          <w:p w14:paraId="7962D8C5" w14:textId="77777777" w:rsidR="001F54E8" w:rsidRPr="003B11F0" w:rsidRDefault="001F54E8" w:rsidP="001F54E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eastAsia="Calibri" w:hAnsi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02302CA" w14:textId="77777777" w:rsidR="001F54E8" w:rsidRPr="00977826" w:rsidRDefault="001F54E8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0" w:type="dxa"/>
          </w:tcPr>
          <w:p w14:paraId="3A2ED7B9" w14:textId="77777777" w:rsidR="001F54E8" w:rsidRPr="002E5994" w:rsidRDefault="001F54E8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3216B3F7" w14:textId="77777777" w:rsidR="001F54E8" w:rsidRPr="002E5994" w:rsidRDefault="001F54E8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14:paraId="2C02E9D1" w14:textId="77777777" w:rsidR="001F54E8" w:rsidRPr="002E5994" w:rsidRDefault="001F54E8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06D0BDA9" w14:textId="77777777" w:rsidR="001F54E8" w:rsidRPr="00977826" w:rsidRDefault="001F54E8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08C1DB" w14:textId="77777777" w:rsidR="001F54E8" w:rsidRPr="002E5994" w:rsidRDefault="001F54E8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801B0A6" w14:textId="77777777" w:rsidR="001F54E8" w:rsidRPr="002E5994" w:rsidRDefault="001F54E8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F54E8" w:rsidRPr="009D2EE8" w14:paraId="3DA9B7C0" w14:textId="77777777" w:rsidTr="00276307">
        <w:tc>
          <w:tcPr>
            <w:tcW w:w="3330" w:type="dxa"/>
          </w:tcPr>
          <w:p w14:paraId="7517139E" w14:textId="77777777" w:rsidR="001F54E8" w:rsidRPr="003B11F0" w:rsidRDefault="00DE22F1" w:rsidP="001F54E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eastAsia="Calibri" w:hAnsiTheme="majorBidi"/>
                <w:sz w:val="28"/>
                <w:szCs w:val="28"/>
                <w:cs/>
                <w:lang w:val="en-GB"/>
              </w:rPr>
            </w:pPr>
            <w:r w:rsidRPr="001F54E8"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170" w:type="dxa"/>
            <w:vAlign w:val="bottom"/>
          </w:tcPr>
          <w:p w14:paraId="11588552" w14:textId="77777777" w:rsidR="001F54E8" w:rsidRPr="00977826" w:rsidRDefault="001F54E8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0" w:type="dxa"/>
          </w:tcPr>
          <w:p w14:paraId="0BFF4414" w14:textId="77777777" w:rsidR="001F54E8" w:rsidRPr="002E5994" w:rsidRDefault="001F54E8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5AE369F6" w14:textId="77777777" w:rsidR="001F54E8" w:rsidRPr="002E5994" w:rsidRDefault="001F54E8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14:paraId="6164F322" w14:textId="77777777" w:rsidR="001F54E8" w:rsidRPr="002E5994" w:rsidRDefault="001F54E8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78D04759" w14:textId="77777777" w:rsidR="001F54E8" w:rsidRPr="00977826" w:rsidRDefault="001F54E8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4E2607" w14:textId="77777777" w:rsidR="001F54E8" w:rsidRPr="002E5994" w:rsidRDefault="001F54E8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615CEC1" w14:textId="77777777" w:rsidR="001F54E8" w:rsidRPr="002E5994" w:rsidRDefault="001F54E8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76307" w:rsidRPr="009D2EE8" w14:paraId="01D44E93" w14:textId="77777777" w:rsidTr="00276307">
        <w:tc>
          <w:tcPr>
            <w:tcW w:w="3330" w:type="dxa"/>
          </w:tcPr>
          <w:p w14:paraId="32FB217C" w14:textId="77777777" w:rsidR="00276307" w:rsidRPr="002E5994" w:rsidRDefault="00276307" w:rsidP="001F54E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B11F0">
              <w:rPr>
                <w:rFonts w:asciiTheme="majorBidi" w:eastAsia="Calibri" w:hAnsiTheme="majorBidi" w:hint="cs"/>
                <w:sz w:val="28"/>
                <w:szCs w:val="28"/>
                <w:cs/>
                <w:lang w:val="en-GB"/>
              </w:rPr>
              <w:t>เงินลงทุนในหลักทรัพย์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เผื่อขาย</w:t>
            </w:r>
          </w:p>
        </w:tc>
        <w:tc>
          <w:tcPr>
            <w:tcW w:w="1170" w:type="dxa"/>
            <w:vAlign w:val="bottom"/>
          </w:tcPr>
          <w:p w14:paraId="674058A1" w14:textId="77777777" w:rsidR="00276307" w:rsidRPr="002E5994" w:rsidRDefault="00CC5A41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5A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4361D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0" w:type="dxa"/>
          </w:tcPr>
          <w:p w14:paraId="2A94F660" w14:textId="77777777" w:rsidR="00276307" w:rsidRPr="002E5994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2FBC8B35" w14:textId="77777777" w:rsidR="00276307" w:rsidRPr="002E5994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E59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F352AEC" w14:textId="77777777" w:rsidR="00276307" w:rsidRPr="002E5994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65BC8230" w14:textId="77777777" w:rsidR="00276307" w:rsidRPr="002E5994" w:rsidRDefault="00CC5A41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5A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4361D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0BDB5F5B" w14:textId="77777777" w:rsidR="00276307" w:rsidRPr="002E5994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9E5D975" w14:textId="77777777" w:rsidR="00276307" w:rsidRPr="001536AF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E59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76307" w:rsidRPr="009D2EE8" w14:paraId="6775FA02" w14:textId="77777777" w:rsidTr="00276307">
        <w:tc>
          <w:tcPr>
            <w:tcW w:w="3330" w:type="dxa"/>
          </w:tcPr>
          <w:p w14:paraId="48D714A0" w14:textId="77777777" w:rsidR="00276307" w:rsidRPr="00110C7F" w:rsidRDefault="00276307" w:rsidP="001F54E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ตราสารทุนอื่นที่ไม่อยู่ในความต้องการ</w:t>
            </w:r>
          </w:p>
          <w:p w14:paraId="7E3F12F1" w14:textId="77777777" w:rsidR="00276307" w:rsidRPr="00110C7F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1170" w:type="dxa"/>
            <w:vAlign w:val="bottom"/>
          </w:tcPr>
          <w:p w14:paraId="54C6B012" w14:textId="77777777" w:rsidR="00276307" w:rsidRPr="002E5994" w:rsidRDefault="004361DA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CC5A41" w:rsidRPr="00CC5A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260" w:type="dxa"/>
          </w:tcPr>
          <w:p w14:paraId="655D7A94" w14:textId="77777777" w:rsidR="00276307" w:rsidRPr="002E5994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4E346A03" w14:textId="77777777" w:rsidR="00276307" w:rsidRPr="002E5994" w:rsidRDefault="00CC5A41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5A41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4</w:t>
            </w:r>
            <w:r w:rsidR="00E82DAF" w:rsidRPr="00E82DAF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9</w:t>
            </w:r>
          </w:p>
        </w:tc>
        <w:tc>
          <w:tcPr>
            <w:tcW w:w="240" w:type="dxa"/>
          </w:tcPr>
          <w:p w14:paraId="4BD3E4A8" w14:textId="77777777" w:rsidR="00276307" w:rsidRPr="00BB21B1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  <w:vAlign w:val="bottom"/>
          </w:tcPr>
          <w:p w14:paraId="1AF7ECA2" w14:textId="77777777" w:rsidR="00276307" w:rsidRPr="001536AF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3DB009" w14:textId="77777777" w:rsidR="00276307" w:rsidRPr="00BB21B1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vAlign w:val="bottom"/>
          </w:tcPr>
          <w:p w14:paraId="3D97110D" w14:textId="77777777" w:rsidR="00276307" w:rsidRPr="001536AF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76307" w:rsidRPr="009D2EE8" w14:paraId="0B433A96" w14:textId="77777777" w:rsidTr="00276307">
        <w:tc>
          <w:tcPr>
            <w:tcW w:w="3330" w:type="dxa"/>
          </w:tcPr>
          <w:p w14:paraId="34051A36" w14:textId="77777777" w:rsidR="00276307" w:rsidRPr="002E5994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CB4A48" w14:textId="77777777" w:rsidR="00276307" w:rsidRPr="002E5994" w:rsidRDefault="00E82DAF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82DA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9</w:t>
            </w:r>
            <w:r w:rsidR="00CC5A41" w:rsidRPr="00CC5A4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60" w:type="dxa"/>
          </w:tcPr>
          <w:p w14:paraId="0BED7CA2" w14:textId="77777777" w:rsidR="00276307" w:rsidRPr="002E5994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D3097A" w14:textId="77777777" w:rsidR="00276307" w:rsidRPr="002E5994" w:rsidRDefault="00CC5A41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C5A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52</w:t>
            </w:r>
          </w:p>
        </w:tc>
        <w:tc>
          <w:tcPr>
            <w:tcW w:w="240" w:type="dxa"/>
          </w:tcPr>
          <w:p w14:paraId="2B1F50C2" w14:textId="77777777" w:rsidR="00276307" w:rsidRPr="002E5994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9E83C" w14:textId="77777777" w:rsidR="00276307" w:rsidRPr="002E5994" w:rsidRDefault="00CC5A41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C5A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  <w:r w:rsidR="004361D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58FF23C1" w14:textId="77777777" w:rsidR="00276307" w:rsidRPr="002E5994" w:rsidRDefault="00276307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0B9AEC" w14:textId="77777777" w:rsidR="00276307" w:rsidRPr="002E5994" w:rsidRDefault="00CC5A41" w:rsidP="002763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C5A4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3F4F00" w:rsidRPr="00067CA8" w14:paraId="5C0F1CAF" w14:textId="77777777" w:rsidTr="009558B2">
        <w:tc>
          <w:tcPr>
            <w:tcW w:w="3330" w:type="dxa"/>
          </w:tcPr>
          <w:p w14:paraId="2D2B40B8" w14:textId="77777777" w:rsidR="003F4F00" w:rsidRPr="00067CA8" w:rsidRDefault="003F4F00" w:rsidP="00955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F5E9D78" w14:textId="77777777" w:rsidR="003F4F00" w:rsidRPr="00067CA8" w:rsidRDefault="003F4F00" w:rsidP="00955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0" w:type="dxa"/>
          </w:tcPr>
          <w:p w14:paraId="1BCC0180" w14:textId="77777777" w:rsidR="003F4F00" w:rsidRPr="00067CA8" w:rsidRDefault="003F4F00" w:rsidP="00955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  <w:vAlign w:val="bottom"/>
          </w:tcPr>
          <w:p w14:paraId="7C625D8B" w14:textId="77777777" w:rsidR="003F4F00" w:rsidRPr="00067CA8" w:rsidRDefault="003F4F00" w:rsidP="00955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64AB99BA" w14:textId="77777777" w:rsidR="003F4F00" w:rsidRPr="00067CA8" w:rsidRDefault="003F4F00" w:rsidP="00955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14:paraId="263554B5" w14:textId="77777777" w:rsidR="003F4F00" w:rsidRPr="00067CA8" w:rsidRDefault="003F4F00" w:rsidP="00955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6FF58F3" w14:textId="77777777" w:rsidR="003F4F00" w:rsidRPr="00067CA8" w:rsidRDefault="003F4F00" w:rsidP="00955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6D046121" w14:textId="77777777" w:rsidR="003F4F00" w:rsidRPr="00067CA8" w:rsidRDefault="003F4F00" w:rsidP="009558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3F4F00" w:rsidRPr="009D2EE8" w14:paraId="55DA5C6C" w14:textId="77777777" w:rsidTr="009558B2">
        <w:tc>
          <w:tcPr>
            <w:tcW w:w="3330" w:type="dxa"/>
          </w:tcPr>
          <w:p w14:paraId="4ACC3C6A" w14:textId="77777777" w:rsidR="003F4F00" w:rsidRPr="003F4F00" w:rsidRDefault="003F4F00" w:rsidP="003F4F0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4F0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170" w:type="dxa"/>
            <w:vAlign w:val="bottom"/>
          </w:tcPr>
          <w:p w14:paraId="18369C5B" w14:textId="77777777" w:rsidR="003F4F00" w:rsidRPr="00110C7F" w:rsidRDefault="003F4F00" w:rsidP="003F4F0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02190D7A" w14:textId="77777777" w:rsidR="003F4F00" w:rsidRPr="003F4F00" w:rsidRDefault="003F4F00" w:rsidP="003F4F0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1626C090" w14:textId="77777777" w:rsidR="003F4F00" w:rsidRPr="003F4F00" w:rsidRDefault="003F4F00" w:rsidP="003F4F0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CC5A41" w:rsidRPr="00CC5A41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4</w:t>
            </w:r>
            <w:r w:rsidR="004361DA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67B6137A" w14:textId="77777777" w:rsidR="003F4F00" w:rsidRPr="003F4F00" w:rsidRDefault="003F4F00" w:rsidP="003F4F0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4F1624E2" w14:textId="77777777" w:rsidR="003F4F00" w:rsidRPr="00110C7F" w:rsidRDefault="003F4F00" w:rsidP="003F4F0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91CBB8" w14:textId="77777777" w:rsidR="003F4F00" w:rsidRPr="003F4F00" w:rsidRDefault="003F4F00" w:rsidP="003F4F0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7410E9D" w14:textId="77777777" w:rsidR="003F4F00" w:rsidRPr="00110C7F" w:rsidRDefault="003F4F00" w:rsidP="003F4F0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</w:tbl>
    <w:p w14:paraId="35188EB3" w14:textId="77777777" w:rsidR="003F4F00" w:rsidRPr="00067CA8" w:rsidRDefault="003F4F00" w:rsidP="004447FC">
      <w:pPr>
        <w:pStyle w:val="BodyText"/>
        <w:tabs>
          <w:tab w:val="clear" w:pos="454"/>
        </w:tabs>
        <w:spacing w:after="0"/>
        <w:jc w:val="thaiDistribute"/>
        <w:rPr>
          <w:b/>
          <w:bCs/>
          <w:sz w:val="24"/>
          <w:szCs w:val="24"/>
        </w:rPr>
      </w:pPr>
    </w:p>
    <w:p w14:paraId="0A273F59" w14:textId="77777777" w:rsidR="00DE22F1" w:rsidRDefault="00DE22F1" w:rsidP="003F4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/>
        <w:jc w:val="thaiDistribute"/>
        <w:rPr>
          <w:rFonts w:ascii="Angsana New" w:hAnsi="Angsana New"/>
          <w:sz w:val="30"/>
          <w:szCs w:val="30"/>
        </w:rPr>
      </w:pPr>
      <w:r w:rsidRPr="00CC4116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Pr="00CC4116">
        <w:rPr>
          <w:rFonts w:ascii="Angsana New" w:hAnsi="Angsana New"/>
          <w:sz w:val="30"/>
          <w:szCs w:val="30"/>
          <w:cs/>
        </w:rPr>
        <w:t>ตั้งใจจะถือตราสารทุนที่</w:t>
      </w:r>
      <w:r>
        <w:rPr>
          <w:rFonts w:ascii="Angsana New" w:hAnsi="Angsana New" w:hint="cs"/>
          <w:sz w:val="30"/>
          <w:szCs w:val="30"/>
          <w:cs/>
        </w:rPr>
        <w:t>เป็น</w:t>
      </w:r>
      <w:r w:rsidRPr="002E5994">
        <w:rPr>
          <w:rFonts w:ascii="Angsana New" w:hAnsi="Angsana New" w:hint="cs"/>
          <w:sz w:val="30"/>
          <w:szCs w:val="30"/>
          <w:cs/>
        </w:rPr>
        <w:t>หลักทรัพย์เผื่อขาย</w:t>
      </w:r>
      <w:r w:rsidRPr="002E5994">
        <w:rPr>
          <w:rFonts w:ascii="Angsana New" w:hAnsi="Angsana New"/>
          <w:sz w:val="30"/>
          <w:szCs w:val="30"/>
          <w:cs/>
        </w:rPr>
        <w:t xml:space="preserve">จำนวน </w:t>
      </w:r>
      <w:r w:rsidR="00E82DAF" w:rsidRPr="00E82DAF">
        <w:rPr>
          <w:rFonts w:ascii="Angsana New" w:hAnsi="Angsana New"/>
          <w:sz w:val="30"/>
          <w:szCs w:val="30"/>
        </w:rPr>
        <w:t>8</w:t>
      </w:r>
      <w:r w:rsidR="00CC5A41" w:rsidRPr="00CC5A41">
        <w:rPr>
          <w:rFonts w:ascii="Angsana New" w:hAnsi="Angsana New"/>
          <w:sz w:val="30"/>
          <w:szCs w:val="30"/>
        </w:rPr>
        <w:t>7</w:t>
      </w:r>
      <w:r w:rsidR="0079525B">
        <w:rPr>
          <w:rFonts w:ascii="Angsana New" w:hAnsi="Angsana New"/>
          <w:sz w:val="30"/>
          <w:szCs w:val="30"/>
        </w:rPr>
        <w:t xml:space="preserve"> </w:t>
      </w:r>
      <w:r w:rsidR="0079525B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CC5A41" w:rsidRPr="00CC5A41">
        <w:rPr>
          <w:rFonts w:ascii="Angsana New" w:hAnsi="Angsana New" w:hint="cs"/>
          <w:sz w:val="30"/>
          <w:szCs w:val="30"/>
        </w:rPr>
        <w:t>7</w:t>
      </w:r>
      <w:r w:rsidR="004361DA">
        <w:rPr>
          <w:rFonts w:ascii="Angsana New" w:hAnsi="Angsana New" w:hint="cs"/>
          <w:sz w:val="30"/>
          <w:szCs w:val="30"/>
        </w:rPr>
        <w:t>1</w:t>
      </w:r>
      <w:r w:rsidRPr="002E5994">
        <w:rPr>
          <w:rFonts w:ascii="Angsana New" w:hAnsi="Angsana New"/>
          <w:sz w:val="30"/>
          <w:szCs w:val="30"/>
        </w:rPr>
        <w:t xml:space="preserve"> </w:t>
      </w:r>
      <w:r w:rsidR="0079525B">
        <w:rPr>
          <w:rFonts w:ascii="Angsana New" w:hAnsi="Angsana New"/>
          <w:sz w:val="30"/>
          <w:szCs w:val="30"/>
          <w:cs/>
        </w:rPr>
        <w:br/>
      </w:r>
      <w:r w:rsidRPr="002E5994">
        <w:rPr>
          <w:rFonts w:ascii="Angsana New" w:hAnsi="Angsana New"/>
          <w:sz w:val="30"/>
          <w:szCs w:val="30"/>
          <w:cs/>
        </w:rPr>
        <w:t>ล้านบาท</w:t>
      </w:r>
      <w:r w:rsidRPr="002E5994">
        <w:rPr>
          <w:rFonts w:ascii="Angsana New" w:hAnsi="Angsana New"/>
          <w:sz w:val="30"/>
          <w:szCs w:val="30"/>
        </w:rPr>
        <w:t xml:space="preserve"> </w:t>
      </w:r>
      <w:r w:rsidR="0079525B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2E5994">
        <w:rPr>
          <w:rFonts w:ascii="Angsana New" w:hAnsi="Angsana New"/>
          <w:sz w:val="30"/>
          <w:szCs w:val="30"/>
          <w:cs/>
        </w:rPr>
        <w:t>เพื่อวัตถุประสงค์ทางกลยุทธ์</w:t>
      </w:r>
      <w:r w:rsidRPr="002E5994">
        <w:rPr>
          <w:rFonts w:ascii="Angsana New" w:hAnsi="Angsana New" w:hint="cs"/>
          <w:sz w:val="30"/>
          <w:szCs w:val="30"/>
          <w:cs/>
        </w:rPr>
        <w:t>ในระยะยาว</w:t>
      </w:r>
      <w:r w:rsidRPr="002E5994">
        <w:rPr>
          <w:rFonts w:ascii="Angsana New" w:hAnsi="Angsana New"/>
          <w:sz w:val="30"/>
          <w:szCs w:val="30"/>
          <w:cs/>
        </w:rPr>
        <w:t xml:space="preserve"> กลุ่มบริษัท/บริษัทเลือกกำหนดให้</w:t>
      </w:r>
      <w:r w:rsidR="0079525B">
        <w:rPr>
          <w:rFonts w:ascii="Angsana New" w:hAnsi="Angsana New"/>
          <w:sz w:val="30"/>
          <w:szCs w:val="30"/>
          <w:cs/>
        </w:rPr>
        <w:br/>
      </w:r>
      <w:r w:rsidRPr="002E5994">
        <w:rPr>
          <w:rFonts w:ascii="Angsana New" w:hAnsi="Angsana New"/>
          <w:sz w:val="30"/>
          <w:szCs w:val="30"/>
          <w:cs/>
        </w:rPr>
        <w:t>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</w:t>
      </w:r>
      <w:r w:rsidRPr="00CC4116">
        <w:rPr>
          <w:rFonts w:ascii="Angsana New" w:hAnsi="Angsana New"/>
          <w:sz w:val="30"/>
          <w:szCs w:val="30"/>
          <w:cs/>
        </w:rPr>
        <w:t xml:space="preserve"> (ขาดทุน) </w:t>
      </w:r>
      <w:r w:rsidRPr="00CC4116">
        <w:rPr>
          <w:rFonts w:ascii="Angsana New" w:hAnsi="Angsana New" w:hint="cs"/>
          <w:sz w:val="30"/>
          <w:szCs w:val="30"/>
          <w:cs/>
        </w:rPr>
        <w:t>สะสม</w:t>
      </w:r>
      <w:r w:rsidRPr="00CC4116">
        <w:rPr>
          <w:rFonts w:ascii="Angsana New" w:hAnsi="Angsana New"/>
          <w:sz w:val="30"/>
          <w:szCs w:val="30"/>
          <w:cs/>
        </w:rPr>
        <w:t>จากการวัดมูลค่ายุติธรรมของเงินลงทุนดังกล่าว</w:t>
      </w:r>
      <w:r w:rsidRPr="00CC4116">
        <w:rPr>
          <w:rFonts w:ascii="Angsana New" w:hAnsi="Angsana New" w:hint="cs"/>
          <w:sz w:val="30"/>
          <w:szCs w:val="30"/>
          <w:cs/>
        </w:rPr>
        <w:t>จะไม่ถูกจัดประเภทไปยังกำไรหรือขาดทุนในภายหลัง</w:t>
      </w:r>
    </w:p>
    <w:p w14:paraId="1EB5F667" w14:textId="77777777" w:rsidR="00DE22F1" w:rsidRPr="00657100" w:rsidRDefault="00DE22F1" w:rsidP="00DE2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sz w:val="24"/>
          <w:szCs w:val="24"/>
        </w:rPr>
      </w:pPr>
    </w:p>
    <w:p w14:paraId="45BA8251" w14:textId="77777777" w:rsidR="00DE22F1" w:rsidRPr="00CC4116" w:rsidRDefault="00DE22F1" w:rsidP="002F2927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C4116">
        <w:rPr>
          <w:rFonts w:ascii="Angsana New" w:hAnsi="Angsana New"/>
          <w:sz w:val="30"/>
          <w:szCs w:val="30"/>
          <w:cs/>
        </w:rPr>
        <w:t>การด้อยค่าของสินทรัพย์ทางการเงินและสินทรัพย์ที่เกิดจากสัญญา</w:t>
      </w:r>
    </w:p>
    <w:p w14:paraId="1F264069" w14:textId="77777777" w:rsidR="00DE22F1" w:rsidRPr="00657100" w:rsidRDefault="00DE22F1" w:rsidP="0065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sz w:val="24"/>
          <w:szCs w:val="24"/>
        </w:rPr>
      </w:pPr>
    </w:p>
    <w:p w14:paraId="1981AD9A" w14:textId="77777777" w:rsidR="00DE22F1" w:rsidRPr="00044CF7" w:rsidRDefault="00DE22F1" w:rsidP="003F4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/>
        <w:jc w:val="thaiDistribute"/>
        <w:rPr>
          <w:rFonts w:ascii="Angsana New" w:hAnsi="Angsana New"/>
          <w:sz w:val="30"/>
          <w:szCs w:val="30"/>
        </w:rPr>
      </w:pPr>
      <w:r w:rsidRPr="00DE22F1">
        <w:rPr>
          <w:rFonts w:ascii="Angsana New" w:hAnsi="Angsana New"/>
          <w:sz w:val="30"/>
          <w:szCs w:val="30"/>
        </w:rPr>
        <w:t xml:space="preserve">TFRS </w:t>
      </w:r>
      <w:r w:rsidR="00E82DAF" w:rsidRPr="00E82DAF">
        <w:rPr>
          <w:rFonts w:ascii="Angsana New" w:hAnsi="Angsana New"/>
          <w:sz w:val="30"/>
          <w:szCs w:val="30"/>
        </w:rPr>
        <w:t>9</w:t>
      </w:r>
      <w:r w:rsidRPr="00DE22F1">
        <w:rPr>
          <w:rFonts w:ascii="Angsana New" w:hAnsi="Angsana New"/>
          <w:sz w:val="30"/>
          <w:szCs w:val="30"/>
        </w:rPr>
        <w:t xml:space="preserve"> </w:t>
      </w:r>
      <w:r w:rsidRPr="00DE22F1">
        <w:rPr>
          <w:rFonts w:ascii="Angsana New" w:hAnsi="Angsana New" w:hint="cs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</w:t>
      </w:r>
      <w:r w:rsidR="0079525B">
        <w:rPr>
          <w:rFonts w:ascii="Angsana New" w:hAnsi="Angsana New"/>
          <w:sz w:val="30"/>
          <w:szCs w:val="30"/>
          <w:cs/>
        </w:rPr>
        <w:br/>
      </w:r>
      <w:r w:rsidRPr="00DE22F1">
        <w:rPr>
          <w:rFonts w:ascii="Angsana New" w:hAnsi="Angsana New" w:hint="cs"/>
          <w:sz w:val="30"/>
          <w:szCs w:val="30"/>
          <w:cs/>
        </w:rPr>
        <w:t>ทางการเงิน</w:t>
      </w:r>
      <w:r w:rsidRPr="00DE22F1">
        <w:rPr>
          <w:rFonts w:ascii="Angsana New" w:hAnsi="Angsana New"/>
          <w:sz w:val="30"/>
          <w:szCs w:val="30"/>
          <w:cs/>
        </w:rPr>
        <w:t xml:space="preserve"> </w:t>
      </w:r>
      <w:r w:rsidRPr="00DE22F1">
        <w:rPr>
          <w:rFonts w:ascii="Angsana New" w:hAnsi="Angsana New" w:hint="cs"/>
          <w:sz w:val="30"/>
          <w:szCs w:val="30"/>
          <w:cs/>
        </w:rPr>
        <w:t>ในขณะที่</w:t>
      </w:r>
      <w:r w:rsidRPr="00DE22F1">
        <w:rPr>
          <w:rFonts w:ascii="Angsana New" w:hAnsi="Angsana New"/>
          <w:sz w:val="30"/>
          <w:szCs w:val="30"/>
          <w:cs/>
        </w:rPr>
        <w:t xml:space="preserve"> </w:t>
      </w:r>
      <w:r w:rsidRPr="00DE22F1">
        <w:rPr>
          <w:rFonts w:ascii="Angsana New" w:hAnsi="Angsana New" w:hint="cs"/>
          <w:sz w:val="30"/>
          <w:szCs w:val="30"/>
          <w:cs/>
        </w:rPr>
        <w:t>เดิมกลุ่มบริษัท</w:t>
      </w:r>
      <w:r w:rsidRPr="00DE22F1">
        <w:rPr>
          <w:rFonts w:ascii="Angsana New" w:hAnsi="Angsana New"/>
          <w:sz w:val="30"/>
          <w:szCs w:val="30"/>
          <w:cs/>
        </w:rPr>
        <w:t>/</w:t>
      </w:r>
      <w:r w:rsidRPr="00DE22F1">
        <w:rPr>
          <w:rFonts w:ascii="Angsana New" w:hAnsi="Angsana New" w:hint="cs"/>
          <w:sz w:val="30"/>
          <w:szCs w:val="30"/>
          <w:cs/>
        </w:rPr>
        <w:t>บริษัทประมาณการค่าเผื่อหนี้สงสัยจะสูญโดยการวิเคราะห์ประวัติการชำระหนี้</w:t>
      </w:r>
      <w:r w:rsidRPr="00DE22F1">
        <w:rPr>
          <w:rFonts w:ascii="Angsana New" w:hAnsi="Angsana New"/>
          <w:sz w:val="30"/>
          <w:szCs w:val="30"/>
          <w:cs/>
        </w:rPr>
        <w:t xml:space="preserve"> </w:t>
      </w:r>
      <w:r w:rsidRPr="00DE22F1">
        <w:rPr>
          <w:rFonts w:ascii="Angsana New" w:hAnsi="Angsana New" w:hint="cs"/>
          <w:sz w:val="30"/>
          <w:szCs w:val="30"/>
          <w:cs/>
        </w:rPr>
        <w:t>และการคาดการณ์เกี่ยวกับการชำระหนี้ในอนาคตของลูกค้า</w:t>
      </w:r>
      <w:r w:rsidRPr="00DE22F1">
        <w:rPr>
          <w:rFonts w:ascii="Angsana New" w:hAnsi="Angsana New"/>
          <w:sz w:val="30"/>
          <w:szCs w:val="30"/>
          <w:cs/>
        </w:rPr>
        <w:t xml:space="preserve"> </w:t>
      </w:r>
      <w:r w:rsidRPr="00DE22F1">
        <w:rPr>
          <w:rFonts w:ascii="Angsana New" w:hAnsi="Angsana New"/>
          <w:sz w:val="30"/>
          <w:szCs w:val="30"/>
        </w:rPr>
        <w:t xml:space="preserve">TFRS </w:t>
      </w:r>
      <w:r w:rsidR="00E82DAF" w:rsidRPr="00E82DAF">
        <w:rPr>
          <w:rFonts w:ascii="Angsana New" w:hAnsi="Angsana New"/>
          <w:sz w:val="30"/>
          <w:szCs w:val="30"/>
        </w:rPr>
        <w:t>9</w:t>
      </w:r>
      <w:r w:rsidRPr="00DE22F1">
        <w:rPr>
          <w:rFonts w:ascii="Angsana New" w:hAnsi="Angsana New"/>
          <w:sz w:val="30"/>
          <w:szCs w:val="30"/>
        </w:rPr>
        <w:t xml:space="preserve"> </w:t>
      </w:r>
      <w:r w:rsidRPr="00DE22F1">
        <w:rPr>
          <w:rFonts w:ascii="Angsana New" w:hAnsi="Angsana New" w:hint="cs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</w:t>
      </w:r>
      <w:r w:rsidR="0079525B">
        <w:rPr>
          <w:rFonts w:ascii="Angsana New" w:hAnsi="Angsana New"/>
          <w:sz w:val="30"/>
          <w:szCs w:val="30"/>
          <w:cs/>
        </w:rPr>
        <w:br/>
      </w:r>
      <w:r w:rsidRPr="00DE22F1">
        <w:rPr>
          <w:rFonts w:ascii="Angsana New" w:hAnsi="Angsana New" w:hint="cs"/>
          <w:sz w:val="30"/>
          <w:szCs w:val="30"/>
          <w:cs/>
        </w:rPr>
        <w:t>ด้านเครดิตที่คาดว่าจะเกิดขึ้นอย่างไร</w:t>
      </w:r>
      <w:r w:rsidRPr="00DE22F1">
        <w:rPr>
          <w:rFonts w:ascii="Angsana New" w:hAnsi="Angsana New"/>
          <w:sz w:val="30"/>
          <w:szCs w:val="30"/>
          <w:cs/>
        </w:rPr>
        <w:t xml:space="preserve"> </w:t>
      </w:r>
      <w:r w:rsidRPr="00DE22F1">
        <w:rPr>
          <w:rFonts w:ascii="Angsana New" w:hAnsi="Angsana New" w:hint="cs"/>
          <w:sz w:val="30"/>
          <w:szCs w:val="30"/>
          <w:cs/>
        </w:rPr>
        <w:t>และพิจารณาความน่าจะเป็นถ่วงน้ำหนัก</w:t>
      </w:r>
      <w:r w:rsidRPr="00DE22F1">
        <w:rPr>
          <w:rFonts w:ascii="Angsana New" w:hAnsi="Angsana New"/>
          <w:sz w:val="30"/>
          <w:szCs w:val="30"/>
          <w:cs/>
        </w:rPr>
        <w:t xml:space="preserve"> </w:t>
      </w:r>
      <w:r w:rsidRPr="00DE22F1">
        <w:rPr>
          <w:rFonts w:ascii="Angsana New" w:hAnsi="Angsana New" w:hint="cs"/>
          <w:sz w:val="30"/>
          <w:szCs w:val="30"/>
          <w:cs/>
        </w:rPr>
        <w:t>ทั้งนี้</w:t>
      </w:r>
      <w:r w:rsidRPr="00DE22F1">
        <w:rPr>
          <w:rFonts w:ascii="Angsana New" w:hAnsi="Angsana New"/>
          <w:sz w:val="30"/>
          <w:szCs w:val="30"/>
          <w:cs/>
        </w:rPr>
        <w:t xml:space="preserve"> </w:t>
      </w:r>
      <w:r w:rsidRPr="00DE22F1">
        <w:rPr>
          <w:rFonts w:ascii="Angsana New" w:hAnsi="Angsana New" w:hint="cs"/>
          <w:sz w:val="30"/>
          <w:szCs w:val="30"/>
          <w:cs/>
        </w:rPr>
        <w:t>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DE22F1">
        <w:rPr>
          <w:rFonts w:ascii="Angsana New" w:hAnsi="Angsana New"/>
          <w:sz w:val="30"/>
          <w:szCs w:val="30"/>
          <w:cs/>
        </w:rPr>
        <w:t xml:space="preserve"> </w:t>
      </w:r>
      <w:r w:rsidRPr="00DE22F1">
        <w:rPr>
          <w:rFonts w:ascii="Angsana New" w:hAnsi="Angsana New" w:hint="cs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</w:t>
      </w:r>
      <w:r w:rsidRPr="00DE22F1">
        <w:rPr>
          <w:rFonts w:ascii="Angsana New" w:hAnsi="Angsana New"/>
          <w:sz w:val="30"/>
          <w:szCs w:val="30"/>
          <w:cs/>
        </w:rPr>
        <w:t xml:space="preserve"> </w:t>
      </w:r>
      <w:r w:rsidRPr="00DE22F1">
        <w:rPr>
          <w:rFonts w:ascii="Angsana New" w:hAnsi="Angsana New" w:hint="cs"/>
          <w:sz w:val="30"/>
          <w:szCs w:val="30"/>
          <w:cs/>
        </w:rPr>
        <w:t>ลูกหนี้ตามสัญญาเช่า</w:t>
      </w:r>
      <w:r w:rsidRPr="00DE22F1">
        <w:rPr>
          <w:rFonts w:ascii="Angsana New" w:hAnsi="Angsana New"/>
          <w:sz w:val="30"/>
          <w:szCs w:val="30"/>
          <w:cs/>
        </w:rPr>
        <w:t xml:space="preserve"> </w:t>
      </w:r>
      <w:r w:rsidRPr="00DE22F1">
        <w:rPr>
          <w:rFonts w:ascii="Angsana New" w:hAnsi="Angsana New" w:hint="cs"/>
          <w:sz w:val="30"/>
          <w:szCs w:val="30"/>
          <w:cs/>
        </w:rPr>
        <w:t>ซึ่งไม่รวมเงินลงทุนในตราสารทุน</w:t>
      </w:r>
    </w:p>
    <w:p w14:paraId="1EED9BED" w14:textId="77777777" w:rsidR="00DE22F1" w:rsidRDefault="00DE22F1" w:rsidP="003F4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/>
        <w:jc w:val="thaiDistribute"/>
        <w:rPr>
          <w:rFonts w:ascii="Angsana New" w:hAnsi="Angsana New"/>
          <w:sz w:val="30"/>
          <w:szCs w:val="30"/>
        </w:rPr>
      </w:pPr>
      <w:r w:rsidRPr="00044CF7">
        <w:rPr>
          <w:rFonts w:ascii="Angsana New" w:hAnsi="Angsana New"/>
          <w:sz w:val="30"/>
          <w:szCs w:val="30"/>
          <w:cs/>
        </w:rPr>
        <w:lastRenderedPageBreak/>
        <w:t>กลุ่มบริษัท/บริษัท</w:t>
      </w:r>
      <w:r w:rsidRPr="00044CF7">
        <w:rPr>
          <w:rFonts w:ascii="Angsana New" w:hAnsi="Angsana New" w:hint="cs"/>
          <w:sz w:val="30"/>
          <w:szCs w:val="30"/>
          <w:cs/>
        </w:rPr>
        <w:t>ได้</w:t>
      </w:r>
      <w:r w:rsidRPr="00044CF7">
        <w:rPr>
          <w:rFonts w:ascii="Angsana New" w:hAnsi="Angsana New"/>
          <w:sz w:val="30"/>
          <w:szCs w:val="30"/>
          <w:cs/>
        </w:rPr>
        <w:t xml:space="preserve">ประเมินการด้อยค่าตาม </w:t>
      </w:r>
      <w:r w:rsidRPr="00044CF7">
        <w:rPr>
          <w:rFonts w:ascii="Angsana New" w:hAnsi="Angsana New"/>
          <w:sz w:val="30"/>
          <w:szCs w:val="30"/>
        </w:rPr>
        <w:t xml:space="preserve">TFRS </w:t>
      </w:r>
      <w:r w:rsidR="00E82DAF" w:rsidRPr="00E82DAF">
        <w:rPr>
          <w:rFonts w:ascii="Angsana New" w:hAnsi="Angsana New"/>
          <w:sz w:val="30"/>
          <w:szCs w:val="30"/>
        </w:rPr>
        <w:t>9</w:t>
      </w:r>
      <w:r w:rsidRPr="00044CF7">
        <w:rPr>
          <w:rFonts w:ascii="Angsana New" w:hAnsi="Angsana New"/>
          <w:sz w:val="30"/>
          <w:szCs w:val="30"/>
        </w:rPr>
        <w:t xml:space="preserve"> </w:t>
      </w:r>
      <w:r w:rsidRPr="00044CF7">
        <w:rPr>
          <w:rFonts w:ascii="Angsana New" w:hAnsi="Angsana New"/>
          <w:sz w:val="30"/>
          <w:szCs w:val="30"/>
          <w:cs/>
        </w:rPr>
        <w:t>ณ วันที่</w:t>
      </w:r>
      <w:r w:rsidRPr="00044CF7">
        <w:rPr>
          <w:rFonts w:ascii="Angsana New" w:hAnsi="Angsana New" w:hint="cs"/>
          <w:sz w:val="30"/>
          <w:szCs w:val="30"/>
          <w:cs/>
        </w:rPr>
        <w:t xml:space="preserve"> </w:t>
      </w:r>
      <w:r w:rsidR="004361DA">
        <w:rPr>
          <w:rFonts w:ascii="Angsana New" w:hAnsi="Angsana New"/>
          <w:sz w:val="30"/>
          <w:szCs w:val="30"/>
        </w:rPr>
        <w:t>1</w:t>
      </w:r>
      <w:r w:rsidRPr="00044CF7">
        <w:rPr>
          <w:rFonts w:ascii="Angsana New" w:hAnsi="Angsana New"/>
          <w:sz w:val="30"/>
          <w:szCs w:val="30"/>
        </w:rPr>
        <w:t xml:space="preserve"> </w:t>
      </w:r>
      <w:r w:rsidRPr="00044CF7">
        <w:rPr>
          <w:rFonts w:ascii="Angsana New" w:hAnsi="Angsana New"/>
          <w:sz w:val="30"/>
          <w:szCs w:val="30"/>
          <w:cs/>
        </w:rPr>
        <w:t xml:space="preserve">มกราคม </w:t>
      </w:r>
      <w:r w:rsidR="00CC5A41" w:rsidRPr="00CC5A41">
        <w:rPr>
          <w:rFonts w:ascii="Angsana New" w:hAnsi="Angsana New"/>
          <w:sz w:val="30"/>
          <w:szCs w:val="30"/>
        </w:rPr>
        <w:t>2563</w:t>
      </w:r>
      <w:r w:rsidRPr="00044CF7">
        <w:rPr>
          <w:rFonts w:ascii="Angsana New" w:hAnsi="Angsana New"/>
          <w:sz w:val="30"/>
          <w:szCs w:val="30"/>
        </w:rPr>
        <w:t xml:space="preserve"> </w:t>
      </w:r>
      <w:r w:rsidRPr="00044CF7">
        <w:rPr>
          <w:rFonts w:ascii="Angsana New" w:hAnsi="Angsana New"/>
          <w:sz w:val="30"/>
          <w:szCs w:val="30"/>
          <w:cs/>
        </w:rPr>
        <w:t>ส่งผลให้มีค่าเผื่อ</w:t>
      </w:r>
      <w:r w:rsidR="0079525B">
        <w:rPr>
          <w:rFonts w:ascii="Angsana New" w:hAnsi="Angsana New"/>
          <w:sz w:val="30"/>
          <w:szCs w:val="30"/>
          <w:cs/>
        </w:rPr>
        <w:br/>
      </w:r>
      <w:r w:rsidRPr="00044CF7">
        <w:rPr>
          <w:rFonts w:ascii="Angsana New" w:hAnsi="Angsana New" w:hint="cs"/>
          <w:sz w:val="30"/>
          <w:szCs w:val="30"/>
          <w:cs/>
        </w:rPr>
        <w:t>ผลขาดทุนจากการ</w:t>
      </w:r>
      <w:r w:rsidRPr="00044CF7">
        <w:rPr>
          <w:rFonts w:ascii="Angsana New" w:hAnsi="Angsana New"/>
          <w:sz w:val="30"/>
          <w:szCs w:val="30"/>
          <w:cs/>
        </w:rPr>
        <w:t>ด้อยค่าเพิ่ม</w:t>
      </w:r>
      <w:r w:rsidRPr="00044CF7">
        <w:rPr>
          <w:rFonts w:ascii="Angsana New" w:hAnsi="Angsana New" w:hint="cs"/>
          <w:sz w:val="30"/>
          <w:szCs w:val="30"/>
          <w:cs/>
        </w:rPr>
        <w:t>ขึ้น ดัง</w:t>
      </w:r>
      <w:r w:rsidRPr="00044CF7">
        <w:rPr>
          <w:rFonts w:ascii="Angsana New" w:hAnsi="Angsana New"/>
          <w:sz w:val="30"/>
          <w:szCs w:val="30"/>
          <w:cs/>
        </w:rPr>
        <w:t>นี้</w:t>
      </w:r>
    </w:p>
    <w:p w14:paraId="1C83A8AB" w14:textId="77777777" w:rsidR="00DE22F1" w:rsidRPr="00067CA8" w:rsidRDefault="00DE22F1" w:rsidP="00DE2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sz w:val="24"/>
          <w:szCs w:val="24"/>
        </w:rPr>
      </w:pPr>
    </w:p>
    <w:tbl>
      <w:tblPr>
        <w:tblW w:w="8190" w:type="dxa"/>
        <w:tblInd w:w="14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90"/>
        <w:gridCol w:w="1260"/>
        <w:gridCol w:w="180"/>
        <w:gridCol w:w="1260"/>
      </w:tblGrid>
      <w:tr w:rsidR="00DE22F1" w:rsidRPr="00044CF7" w14:paraId="79221AB9" w14:textId="77777777" w:rsidTr="0042161E">
        <w:trPr>
          <w:cantSplit/>
          <w:tblHeader/>
        </w:trPr>
        <w:tc>
          <w:tcPr>
            <w:tcW w:w="5490" w:type="dxa"/>
            <w:shd w:val="clear" w:color="auto" w:fill="auto"/>
            <w:vAlign w:val="bottom"/>
          </w:tcPr>
          <w:p w14:paraId="01EA6C3C" w14:textId="77777777" w:rsidR="00DE22F1" w:rsidRPr="00044CF7" w:rsidRDefault="00DE22F1" w:rsidP="00F353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46F18C" w14:textId="77777777" w:rsidR="00DE22F1" w:rsidRPr="00044CF7" w:rsidRDefault="00DE22F1" w:rsidP="00F35357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51AD40BB" w14:textId="77777777" w:rsidR="00DE22F1" w:rsidRPr="00044CF7" w:rsidRDefault="00DE22F1" w:rsidP="00F35357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44CF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7E99319A" w14:textId="77777777" w:rsidR="00DE22F1" w:rsidRPr="00044CF7" w:rsidRDefault="00DE22F1" w:rsidP="00F3535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10E1D2" w14:textId="77777777" w:rsidR="00DE22F1" w:rsidRPr="00044CF7" w:rsidRDefault="00DE22F1" w:rsidP="00F35357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44CF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60B41F50" w14:textId="77777777" w:rsidR="00DE22F1" w:rsidRPr="00044CF7" w:rsidRDefault="00DE22F1" w:rsidP="00F35357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044CF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044CF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DE22F1" w:rsidRPr="00044CF7" w14:paraId="29C38737" w14:textId="77777777" w:rsidTr="0042161E">
        <w:trPr>
          <w:cantSplit/>
          <w:tblHeader/>
        </w:trPr>
        <w:tc>
          <w:tcPr>
            <w:tcW w:w="5490" w:type="dxa"/>
          </w:tcPr>
          <w:p w14:paraId="2C68232B" w14:textId="77777777" w:rsidR="00DE22F1" w:rsidRPr="00044CF7" w:rsidRDefault="00DE22F1" w:rsidP="00F3535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219FB1E" w14:textId="77777777" w:rsidR="00DE22F1" w:rsidRPr="00044CF7" w:rsidRDefault="00DE22F1" w:rsidP="00F3535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44C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DE22F1" w:rsidRPr="00044CF7" w14:paraId="63BC7680" w14:textId="77777777" w:rsidTr="0042161E">
        <w:trPr>
          <w:cantSplit/>
          <w:trHeight w:val="191"/>
        </w:trPr>
        <w:tc>
          <w:tcPr>
            <w:tcW w:w="5490" w:type="dxa"/>
          </w:tcPr>
          <w:p w14:paraId="4D27103D" w14:textId="77777777" w:rsidR="00DE22F1" w:rsidRPr="00044CF7" w:rsidRDefault="00DE22F1" w:rsidP="00F35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9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CC5A41" w:rsidRPr="00CC5A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361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E59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E59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C5A41" w:rsidRPr="00CC5A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6EA6C408" w14:textId="77777777" w:rsidR="00DE22F1" w:rsidRPr="00044CF7" w:rsidRDefault="00DE22F1" w:rsidP="00F3535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BB58E0" w14:textId="77777777" w:rsidR="00DE22F1" w:rsidRPr="00044CF7" w:rsidRDefault="00DE22F1" w:rsidP="00F353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4D477E" w14:textId="77777777" w:rsidR="00DE22F1" w:rsidRPr="00044CF7" w:rsidRDefault="00DE22F1" w:rsidP="00F3535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22F1" w:rsidRPr="00044CF7" w14:paraId="3393AF78" w14:textId="77777777" w:rsidTr="0042161E">
        <w:trPr>
          <w:cantSplit/>
          <w:trHeight w:val="191"/>
        </w:trPr>
        <w:tc>
          <w:tcPr>
            <w:tcW w:w="5490" w:type="dxa"/>
          </w:tcPr>
          <w:p w14:paraId="501B0283" w14:textId="77777777" w:rsidR="00DE22F1" w:rsidRPr="005A789D" w:rsidRDefault="00DE22F1" w:rsidP="00F35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79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7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ค่าเผื่อหนี้สงสัยจะสูญ </w:t>
            </w:r>
            <w:r w:rsidRPr="005A789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A789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373C38A7" w14:textId="77777777" w:rsidR="00DE22F1" w:rsidRPr="00044CF7" w:rsidRDefault="00CC5A41" w:rsidP="00F3535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C5A4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44</w:t>
            </w:r>
            <w:r w:rsidR="004361D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1C562913" w14:textId="77777777" w:rsidR="00DE22F1" w:rsidRPr="00044CF7" w:rsidRDefault="00DE22F1" w:rsidP="00F353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727F8A" w14:textId="77777777" w:rsidR="00DE22F1" w:rsidRPr="00044CF7" w:rsidRDefault="00CC5A41" w:rsidP="00F3535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C5A4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24</w:t>
            </w:r>
            <w:r w:rsidR="004361D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</w:p>
        </w:tc>
      </w:tr>
      <w:tr w:rsidR="00DE22F1" w:rsidRPr="00044CF7" w14:paraId="74D5C7E8" w14:textId="77777777" w:rsidTr="0042161E">
        <w:trPr>
          <w:cantSplit/>
          <w:trHeight w:val="191"/>
        </w:trPr>
        <w:tc>
          <w:tcPr>
            <w:tcW w:w="5490" w:type="dxa"/>
          </w:tcPr>
          <w:p w14:paraId="43BF5C5F" w14:textId="77777777" w:rsidR="00DE22F1" w:rsidRPr="005A789D" w:rsidRDefault="00DE22F1" w:rsidP="00F35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79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7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ค่าเผื่อหนี้สงสัยจะสูญ </w:t>
            </w:r>
            <w:r w:rsidRPr="005A789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A789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5A789D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</w:tcPr>
          <w:p w14:paraId="1F4770D2" w14:textId="77777777" w:rsidR="00DE22F1" w:rsidRPr="00044CF7" w:rsidRDefault="00CC5A41" w:rsidP="00F3535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C5A4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275</w:t>
            </w:r>
          </w:p>
        </w:tc>
        <w:tc>
          <w:tcPr>
            <w:tcW w:w="180" w:type="dxa"/>
          </w:tcPr>
          <w:p w14:paraId="12BFE6A2" w14:textId="77777777" w:rsidR="00DE22F1" w:rsidRPr="00044CF7" w:rsidRDefault="00DE22F1" w:rsidP="00F353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FF8D1F" w14:textId="77777777" w:rsidR="00DE22F1" w:rsidRPr="00044CF7" w:rsidRDefault="00CC5A41" w:rsidP="00F3535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C5A4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277</w:t>
            </w:r>
          </w:p>
        </w:tc>
      </w:tr>
      <w:tr w:rsidR="00DE22F1" w:rsidRPr="00044CF7" w14:paraId="65ABF289" w14:textId="77777777" w:rsidTr="0042161E">
        <w:trPr>
          <w:cantSplit/>
          <w:trHeight w:val="191"/>
        </w:trPr>
        <w:tc>
          <w:tcPr>
            <w:tcW w:w="5490" w:type="dxa"/>
          </w:tcPr>
          <w:p w14:paraId="486313D4" w14:textId="77777777" w:rsidR="00DE22F1" w:rsidRPr="005A789D" w:rsidRDefault="00DE22F1" w:rsidP="00F35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79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7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ค่าเผื่อหนี้สงสัยจะสูญ </w:t>
            </w:r>
            <w:r w:rsidRPr="005A789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A789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260" w:type="dxa"/>
          </w:tcPr>
          <w:p w14:paraId="1BFC924C" w14:textId="77777777" w:rsidR="00DE22F1" w:rsidRDefault="00E82DAF" w:rsidP="00F3535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82DA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43851EC3" w14:textId="77777777" w:rsidR="00DE22F1" w:rsidRPr="00044CF7" w:rsidRDefault="00DE22F1" w:rsidP="00F353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F9FEAC" w14:textId="77777777" w:rsidR="00DE22F1" w:rsidRPr="00044CF7" w:rsidRDefault="00CC5A41" w:rsidP="00F3535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C5A4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</w:p>
        </w:tc>
      </w:tr>
      <w:tr w:rsidR="00DE22F1" w:rsidRPr="00044CF7" w14:paraId="732BBDBE" w14:textId="77777777" w:rsidTr="0042161E">
        <w:trPr>
          <w:cantSplit/>
          <w:trHeight w:val="191"/>
        </w:trPr>
        <w:tc>
          <w:tcPr>
            <w:tcW w:w="5490" w:type="dxa"/>
          </w:tcPr>
          <w:p w14:paraId="10845ABF" w14:textId="77777777" w:rsidR="00DE22F1" w:rsidRPr="0005610D" w:rsidRDefault="00DE22F1" w:rsidP="00F35357">
            <w:pPr>
              <w:spacing w:line="240" w:lineRule="auto"/>
              <w:ind w:left="173" w:right="14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10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ค่าเผื่อการด้อยค่า</w:t>
            </w:r>
            <w:r w:rsidRPr="0005610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5610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เงินให้กู้ยืมแก่บุคคลหรือกิจการที่เกี่ยวข้องกัน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09A1738" w14:textId="77777777" w:rsidR="00DE22F1" w:rsidRPr="0005610D" w:rsidRDefault="00CC5A41" w:rsidP="00F3535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5A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  <w:r w:rsidR="00E82DAF" w:rsidRPr="00E82D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7279A445" w14:textId="77777777" w:rsidR="00DE22F1" w:rsidRPr="0005610D" w:rsidRDefault="00DE22F1" w:rsidP="00F353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9FDE9B" w14:textId="77777777" w:rsidR="00DE22F1" w:rsidRPr="004614F5" w:rsidRDefault="00CC5A41" w:rsidP="00F3535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5A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  <w:r w:rsidR="004361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DE22F1" w:rsidRPr="00044CF7" w14:paraId="4D6AC7FD" w14:textId="77777777" w:rsidTr="0042161E">
        <w:trPr>
          <w:cantSplit/>
          <w:trHeight w:val="191"/>
        </w:trPr>
        <w:tc>
          <w:tcPr>
            <w:tcW w:w="5490" w:type="dxa"/>
          </w:tcPr>
          <w:p w14:paraId="701B0F44" w14:textId="77777777" w:rsidR="00DE22F1" w:rsidRPr="0005610D" w:rsidRDefault="00DE22F1" w:rsidP="00F35357">
            <w:pPr>
              <w:spacing w:line="240" w:lineRule="auto"/>
              <w:ind w:left="173" w:right="14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10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</w:t>
            </w:r>
            <w:r w:rsidRPr="0005610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5610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vAlign w:val="bottom"/>
          </w:tcPr>
          <w:p w14:paraId="59259D9C" w14:textId="77777777" w:rsidR="00DE22F1" w:rsidRPr="0005610D" w:rsidRDefault="00CC5A41" w:rsidP="00F3535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C5A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180" w:type="dxa"/>
            <w:vAlign w:val="bottom"/>
          </w:tcPr>
          <w:p w14:paraId="131C57E5" w14:textId="77777777" w:rsidR="00DE22F1" w:rsidRPr="0005610D" w:rsidRDefault="00DE22F1" w:rsidP="00F353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64A716" w14:textId="77777777" w:rsidR="00DE22F1" w:rsidRPr="00044CF7" w:rsidRDefault="00CC5A41" w:rsidP="00F3535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C5A4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Pr="00CC5A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DE22F1" w:rsidRPr="00044CF7" w14:paraId="213EDF3D" w14:textId="77777777" w:rsidTr="0042161E">
        <w:trPr>
          <w:cantSplit/>
          <w:trHeight w:val="191"/>
        </w:trPr>
        <w:tc>
          <w:tcPr>
            <w:tcW w:w="5490" w:type="dxa"/>
          </w:tcPr>
          <w:p w14:paraId="14871C50" w14:textId="77777777" w:rsidR="00DE22F1" w:rsidRPr="00044CF7" w:rsidRDefault="00DE22F1" w:rsidP="00F35357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4CF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E55F604" w14:textId="77777777" w:rsidR="00DE22F1" w:rsidRPr="00044CF7" w:rsidRDefault="004361DA" w:rsidP="00F3535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DE22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CC5A41" w:rsidRPr="00CC5A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2CBBFD5" w14:textId="77777777" w:rsidR="00DE22F1" w:rsidRPr="00044CF7" w:rsidRDefault="00DE22F1" w:rsidP="00F3535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8B3A0D" w14:textId="77777777" w:rsidR="00DE22F1" w:rsidRPr="00044CF7" w:rsidRDefault="004361DA" w:rsidP="00F3535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DE22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CC5A41" w:rsidRPr="00CC5A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DE22F1" w:rsidRPr="00E91AEB" w14:paraId="7653F386" w14:textId="77777777" w:rsidTr="0042161E">
        <w:trPr>
          <w:cantSplit/>
          <w:trHeight w:val="191"/>
        </w:trPr>
        <w:tc>
          <w:tcPr>
            <w:tcW w:w="5490" w:type="dxa"/>
          </w:tcPr>
          <w:p w14:paraId="0406EAD3" w14:textId="77777777" w:rsidR="00DE22F1" w:rsidRPr="00E91AEB" w:rsidRDefault="00DE22F1" w:rsidP="00F35357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E91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ผลขาดทุนจากการด้อยค่าที่รับรู้เพิ่มเติม ณ วันที่ </w:t>
            </w:r>
            <w:r w:rsidR="004361D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AE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CC5A41" w:rsidRPr="00CC5A4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E91AE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AE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สำหรับลูกหนี้การค้า</w:t>
            </w:r>
          </w:p>
        </w:tc>
        <w:tc>
          <w:tcPr>
            <w:tcW w:w="1260" w:type="dxa"/>
          </w:tcPr>
          <w:p w14:paraId="186B54F4" w14:textId="77777777" w:rsidR="00DE22F1" w:rsidRPr="00E91AEB" w:rsidRDefault="00DE22F1" w:rsidP="00F3535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8A6E63C" w14:textId="77777777" w:rsidR="00DE22F1" w:rsidRPr="00E91AEB" w:rsidRDefault="004361DA" w:rsidP="00F3535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E82DAF" w:rsidRPr="00E82DA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65DB8494" w14:textId="77777777" w:rsidR="00DE22F1" w:rsidRPr="00E91AEB" w:rsidRDefault="00DE22F1" w:rsidP="00F353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7A1A7A" w14:textId="77777777" w:rsidR="00DE22F1" w:rsidRPr="00E91AEB" w:rsidRDefault="00DE22F1" w:rsidP="00F3535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45685B3" w14:textId="77777777" w:rsidR="00DE22F1" w:rsidRPr="00E91AEB" w:rsidRDefault="004361DA" w:rsidP="00F3535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</w:p>
        </w:tc>
      </w:tr>
      <w:tr w:rsidR="00DE22F1" w:rsidRPr="00044CF7" w14:paraId="7B50F270" w14:textId="77777777" w:rsidTr="0042161E">
        <w:trPr>
          <w:cantSplit/>
        </w:trPr>
        <w:tc>
          <w:tcPr>
            <w:tcW w:w="5490" w:type="dxa"/>
            <w:vAlign w:val="bottom"/>
          </w:tcPr>
          <w:p w14:paraId="0DB2512C" w14:textId="77777777" w:rsidR="00DE22F1" w:rsidRPr="00E91AEB" w:rsidRDefault="00DE22F1" w:rsidP="00F35357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4361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91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91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CC5A41" w:rsidRPr="00CC5A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E0B145" w14:textId="77777777" w:rsidR="00DE22F1" w:rsidRPr="00E91AEB" w:rsidRDefault="004361DA" w:rsidP="00F3535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DE22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CC5A41" w:rsidRPr="00CC5A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435</w:t>
            </w:r>
          </w:p>
        </w:tc>
        <w:tc>
          <w:tcPr>
            <w:tcW w:w="180" w:type="dxa"/>
          </w:tcPr>
          <w:p w14:paraId="22FD64F5" w14:textId="77777777" w:rsidR="00DE22F1" w:rsidRPr="00E91AEB" w:rsidRDefault="00DE22F1" w:rsidP="00F353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6CA04" w14:textId="77777777" w:rsidR="00DE22F1" w:rsidRPr="00044CF7" w:rsidRDefault="004361DA" w:rsidP="00F3535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DE22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</w:t>
            </w:r>
          </w:p>
        </w:tc>
      </w:tr>
    </w:tbl>
    <w:p w14:paraId="6B719D9C" w14:textId="77777777" w:rsidR="00DE22F1" w:rsidRPr="00067CA8" w:rsidRDefault="00DE22F1" w:rsidP="004447FC">
      <w:pPr>
        <w:pStyle w:val="BodyText"/>
        <w:tabs>
          <w:tab w:val="clear" w:pos="454"/>
        </w:tabs>
        <w:spacing w:after="0"/>
        <w:jc w:val="thaiDistribute"/>
        <w:rPr>
          <w:b/>
          <w:bCs/>
          <w:sz w:val="24"/>
          <w:szCs w:val="24"/>
        </w:rPr>
      </w:pPr>
    </w:p>
    <w:p w14:paraId="00B84B4F" w14:textId="77777777" w:rsidR="00DE22F1" w:rsidRDefault="00DE22F1" w:rsidP="003F4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/>
        <w:jc w:val="thaiDistribute"/>
        <w:rPr>
          <w:rFonts w:ascii="Angsana New" w:hAnsi="Angsana New"/>
          <w:sz w:val="30"/>
          <w:szCs w:val="30"/>
        </w:rPr>
      </w:pPr>
      <w:r w:rsidRPr="00357C8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357C87">
        <w:rPr>
          <w:rFonts w:ascii="Angsana New" w:hAnsi="Angsana New"/>
          <w:sz w:val="30"/>
          <w:szCs w:val="30"/>
          <w:cs/>
        </w:rPr>
        <w:t>/</w:t>
      </w:r>
      <w:r w:rsidRPr="00357C87">
        <w:rPr>
          <w:rFonts w:ascii="Angsana New" w:hAnsi="Angsana New" w:hint="cs"/>
          <w:sz w:val="30"/>
          <w:szCs w:val="30"/>
          <w:cs/>
        </w:rPr>
        <w:t>บริษัทเลือกที่จะรับรู้การเพิ่มขึ้นของผลขาดทุนจากการด้อยค่าโดยปรับปรุงกับกำไรสะสม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357C87">
        <w:rPr>
          <w:rFonts w:ascii="Angsana New" w:hAnsi="Angsana New" w:hint="cs"/>
          <w:sz w:val="30"/>
          <w:szCs w:val="30"/>
          <w:cs/>
        </w:rPr>
        <w:t>ณ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Pr="00357C87">
        <w:rPr>
          <w:rFonts w:ascii="Angsana New" w:hAnsi="Angsana New" w:hint="cs"/>
          <w:sz w:val="30"/>
          <w:szCs w:val="30"/>
          <w:cs/>
        </w:rPr>
        <w:t>วันที่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="004361DA">
        <w:rPr>
          <w:rFonts w:ascii="Angsana New" w:hAnsi="Angsana New"/>
          <w:sz w:val="30"/>
          <w:szCs w:val="30"/>
        </w:rPr>
        <w:t>1</w:t>
      </w:r>
      <w:r w:rsidRPr="00357C87">
        <w:rPr>
          <w:rFonts w:ascii="Angsana New" w:hAnsi="Angsana New"/>
          <w:sz w:val="30"/>
          <w:szCs w:val="30"/>
        </w:rPr>
        <w:t xml:space="preserve"> </w:t>
      </w:r>
      <w:r w:rsidRPr="00357C87">
        <w:rPr>
          <w:rFonts w:ascii="Angsana New" w:hAnsi="Angsana New" w:hint="cs"/>
          <w:sz w:val="30"/>
          <w:szCs w:val="30"/>
          <w:cs/>
        </w:rPr>
        <w:t>มกราคม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2563</w:t>
      </w:r>
    </w:p>
    <w:p w14:paraId="392DBCE3" w14:textId="77777777" w:rsidR="003F4F00" w:rsidRDefault="003F4F00" w:rsidP="00DE2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</w:p>
    <w:p w14:paraId="2AB42A3B" w14:textId="77777777" w:rsidR="003F4F00" w:rsidRDefault="003F4F00" w:rsidP="002F2927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อนุพันธ์</w:t>
      </w:r>
    </w:p>
    <w:p w14:paraId="5CC4EF9A" w14:textId="77777777" w:rsidR="003F4F00" w:rsidRPr="00067CA8" w:rsidRDefault="003F4F00" w:rsidP="003F4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0A28BC71" w14:textId="77777777" w:rsidR="003F4F00" w:rsidRPr="003F4F00" w:rsidRDefault="003F4F00" w:rsidP="003F4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/>
        <w:jc w:val="thaiDistribute"/>
        <w:rPr>
          <w:rFonts w:ascii="Angsana New" w:hAnsi="Angsana New"/>
          <w:sz w:val="30"/>
          <w:szCs w:val="30"/>
        </w:rPr>
      </w:pPr>
      <w:r w:rsidRPr="003F4F00">
        <w:rPr>
          <w:rFonts w:ascii="Angsana New" w:hAnsi="Angsana New" w:hint="cs"/>
          <w:sz w:val="30"/>
          <w:szCs w:val="30"/>
          <w:cs/>
        </w:rPr>
        <w:t xml:space="preserve">ตาม </w:t>
      </w:r>
      <w:r w:rsidRPr="003F4F00">
        <w:rPr>
          <w:rFonts w:ascii="Angsana New" w:hAnsi="Angsana New"/>
          <w:sz w:val="30"/>
          <w:szCs w:val="30"/>
        </w:rPr>
        <w:t xml:space="preserve">TFRS </w:t>
      </w:r>
      <w:r w:rsidR="00E82DAF" w:rsidRPr="00E82DAF">
        <w:rPr>
          <w:rFonts w:ascii="Angsana New" w:hAnsi="Angsana New"/>
          <w:sz w:val="30"/>
          <w:szCs w:val="30"/>
        </w:rPr>
        <w:t>9</w:t>
      </w:r>
      <w:r w:rsidRPr="003F4F00">
        <w:rPr>
          <w:rFonts w:ascii="Angsana New" w:hAnsi="Angsana New"/>
          <w:sz w:val="30"/>
          <w:szCs w:val="30"/>
        </w:rPr>
        <w:t xml:space="preserve"> </w:t>
      </w:r>
      <w:r w:rsidRPr="003F4F00">
        <w:rPr>
          <w:rFonts w:ascii="Angsana New" w:hAnsi="Angsana New" w:hint="cs"/>
          <w:sz w:val="30"/>
          <w:szCs w:val="30"/>
          <w:cs/>
        </w:rPr>
        <w:t>อนุพันธ์ทั้งหมดวัดมูลค่าด้วยมูลค่ายุติธรรมในงบแสดงฐานะการเงิน</w:t>
      </w:r>
    </w:p>
    <w:p w14:paraId="57D1F831" w14:textId="77777777" w:rsidR="003F4F00" w:rsidRPr="00067CA8" w:rsidRDefault="003F4F00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2D2B5209" w14:textId="77777777" w:rsidR="003F4F00" w:rsidRPr="003F4F00" w:rsidRDefault="003F4F00" w:rsidP="003F4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/>
        <w:jc w:val="thaiDistribute"/>
        <w:rPr>
          <w:rFonts w:ascii="Angsana New" w:hAnsi="Angsana New"/>
          <w:sz w:val="30"/>
          <w:szCs w:val="30"/>
          <w:cs/>
        </w:rPr>
      </w:pPr>
      <w:r w:rsidRPr="003F4F00">
        <w:rPr>
          <w:rFonts w:ascii="Angsana New" w:hAnsi="Angsana New"/>
          <w:sz w:val="30"/>
          <w:szCs w:val="30"/>
          <w:cs/>
        </w:rPr>
        <w:t>มาตรฐานการรายงานทางการเงินเดิมไม่ได้กล่าวถึง</w:t>
      </w:r>
      <w:r w:rsidRPr="003F4F00">
        <w:rPr>
          <w:rFonts w:ascii="Angsana New" w:hAnsi="Angsana New" w:hint="cs"/>
          <w:sz w:val="30"/>
          <w:szCs w:val="30"/>
          <w:cs/>
        </w:rPr>
        <w:t xml:space="preserve">ข้อกำหนดของอนุพันธ์ที่ถือไว้เพื่อวัตถุประสงค์ในการบริหารความเสี่ยง ในปี </w:t>
      </w:r>
      <w:r w:rsidR="00CC5A41" w:rsidRPr="00CC5A41">
        <w:rPr>
          <w:rFonts w:ascii="Angsana New" w:hAnsi="Angsana New"/>
          <w:sz w:val="30"/>
          <w:szCs w:val="30"/>
        </w:rPr>
        <w:t>2562</w:t>
      </w:r>
      <w:r w:rsidRPr="003F4F00">
        <w:rPr>
          <w:rFonts w:ascii="Angsana New" w:hAnsi="Angsana New"/>
          <w:sz w:val="30"/>
          <w:szCs w:val="30"/>
        </w:rPr>
        <w:t xml:space="preserve"> </w:t>
      </w:r>
      <w:r w:rsidRPr="003F4F00">
        <w:rPr>
          <w:rFonts w:ascii="Angsana New" w:hAnsi="Angsana New"/>
          <w:sz w:val="30"/>
          <w:szCs w:val="30"/>
          <w:cs/>
        </w:rPr>
        <w:t xml:space="preserve">กลุ่มบริษัท/บริษัทรับรู้รายการดังกล่าวตามที่ได้อธิบายไว้ในนโยบายการบัญชีในหมายเหตุข้อ </w:t>
      </w:r>
      <w:r w:rsidR="00CC5A41" w:rsidRPr="00CC5A41">
        <w:rPr>
          <w:rFonts w:ascii="Angsana New" w:hAnsi="Angsana New"/>
          <w:sz w:val="30"/>
          <w:szCs w:val="30"/>
        </w:rPr>
        <w:t>4</w:t>
      </w:r>
      <w:r w:rsidRPr="003F4F00">
        <w:rPr>
          <w:rFonts w:ascii="Angsana New" w:hAnsi="Angsana New"/>
          <w:sz w:val="30"/>
          <w:szCs w:val="30"/>
        </w:rPr>
        <w:t>(</w:t>
      </w:r>
      <w:r w:rsidRPr="003F4F00">
        <w:rPr>
          <w:rFonts w:ascii="Angsana New" w:hAnsi="Angsana New" w:hint="cs"/>
          <w:sz w:val="30"/>
          <w:szCs w:val="30"/>
          <w:cs/>
        </w:rPr>
        <w:t>ง</w:t>
      </w:r>
      <w:r w:rsidRPr="003F4F00">
        <w:rPr>
          <w:rFonts w:ascii="Angsana New" w:hAnsi="Angsana New"/>
          <w:sz w:val="30"/>
          <w:szCs w:val="30"/>
        </w:rPr>
        <w:t>.</w:t>
      </w:r>
      <w:r w:rsidR="00CC5A41" w:rsidRPr="00CC5A41">
        <w:rPr>
          <w:rFonts w:ascii="Angsana New" w:hAnsi="Angsana New"/>
          <w:sz w:val="30"/>
          <w:szCs w:val="30"/>
        </w:rPr>
        <w:t>5</w:t>
      </w:r>
      <w:r w:rsidRPr="003F4F00">
        <w:rPr>
          <w:rFonts w:ascii="Angsana New" w:hAnsi="Angsana New"/>
          <w:sz w:val="30"/>
          <w:szCs w:val="30"/>
        </w:rPr>
        <w:t xml:space="preserve">) </w:t>
      </w:r>
    </w:p>
    <w:p w14:paraId="71F6DBC3" w14:textId="77777777" w:rsidR="003F4F00" w:rsidRPr="00067CA8" w:rsidRDefault="003F4F00" w:rsidP="003F4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659C665" w14:textId="77777777" w:rsidR="00657100" w:rsidRDefault="00657100">
      <w:r>
        <w:br w:type="page"/>
      </w:r>
    </w:p>
    <w:tbl>
      <w:tblPr>
        <w:tblW w:w="8280" w:type="dxa"/>
        <w:tblInd w:w="1350" w:type="dxa"/>
        <w:tblLayout w:type="fixed"/>
        <w:tblLook w:val="0000" w:firstRow="0" w:lastRow="0" w:firstColumn="0" w:lastColumn="0" w:noHBand="0" w:noVBand="0"/>
      </w:tblPr>
      <w:tblGrid>
        <w:gridCol w:w="5580"/>
        <w:gridCol w:w="1262"/>
        <w:gridCol w:w="267"/>
        <w:gridCol w:w="1171"/>
      </w:tblGrid>
      <w:tr w:rsidR="003F4F00" w:rsidRPr="003F4F00" w14:paraId="0444DF29" w14:textId="77777777" w:rsidTr="00067CA8">
        <w:trPr>
          <w:tblHeader/>
        </w:trPr>
        <w:tc>
          <w:tcPr>
            <w:tcW w:w="3370" w:type="pct"/>
            <w:vAlign w:val="bottom"/>
          </w:tcPr>
          <w:p w14:paraId="5D1CE296" w14:textId="77777777" w:rsidR="003F4F00" w:rsidRPr="003F4F00" w:rsidRDefault="003F4F00" w:rsidP="003F4F00">
            <w:pPr>
              <w:ind w:left="75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4F0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ผลกระทบของอนุพันธ์ ณ วันที่ </w:t>
            </w:r>
            <w:r w:rsidR="004361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3F4F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F4F0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CC5A41" w:rsidRPr="00CC5A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762" w:type="pct"/>
          </w:tcPr>
          <w:p w14:paraId="382D82CA" w14:textId="77777777" w:rsidR="003F4F00" w:rsidRPr="00044CF7" w:rsidRDefault="003F4F00" w:rsidP="003F4F00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44FF413F" w14:textId="77777777" w:rsidR="003F4F00" w:rsidRPr="00044CF7" w:rsidRDefault="003F4F00" w:rsidP="003F4F00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44CF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61" w:type="pct"/>
          </w:tcPr>
          <w:p w14:paraId="0F76DAC4" w14:textId="77777777" w:rsidR="003F4F00" w:rsidRPr="00044CF7" w:rsidRDefault="003F4F00" w:rsidP="003F4F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7" w:type="pct"/>
          </w:tcPr>
          <w:p w14:paraId="5DB3529D" w14:textId="77777777" w:rsidR="003F4F00" w:rsidRPr="00044CF7" w:rsidRDefault="003F4F00" w:rsidP="003F4F00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44CF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37540D4" w14:textId="77777777" w:rsidR="003F4F00" w:rsidRPr="00044CF7" w:rsidRDefault="003F4F00" w:rsidP="003F4F00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044CF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044CF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3F4F00" w:rsidRPr="003F4F00" w14:paraId="3952EEB0" w14:textId="77777777" w:rsidTr="00067CA8">
        <w:trPr>
          <w:tblHeader/>
        </w:trPr>
        <w:tc>
          <w:tcPr>
            <w:tcW w:w="3370" w:type="pct"/>
          </w:tcPr>
          <w:p w14:paraId="6131C8B6" w14:textId="77777777" w:rsidR="003F4F00" w:rsidRPr="003F4F00" w:rsidRDefault="003F4F00" w:rsidP="003F4F00">
            <w:pPr>
              <w:ind w:left="75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0" w:type="pct"/>
            <w:gridSpan w:val="3"/>
          </w:tcPr>
          <w:p w14:paraId="4DEDDD63" w14:textId="77777777" w:rsidR="003F4F00" w:rsidRPr="003F4F00" w:rsidRDefault="003F4F00" w:rsidP="003F4F00">
            <w:pPr>
              <w:ind w:left="-108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F4F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F4F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3F4F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F4F00" w:rsidRPr="003F4F00" w14:paraId="19FA4B59" w14:textId="77777777" w:rsidTr="00067CA8">
        <w:tc>
          <w:tcPr>
            <w:tcW w:w="3370" w:type="pct"/>
          </w:tcPr>
          <w:p w14:paraId="3D9BB9F8" w14:textId="77777777" w:rsidR="003F4F00" w:rsidRPr="003F4F00" w:rsidRDefault="003F4F00" w:rsidP="003F4F00">
            <w:pPr>
              <w:ind w:left="75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3F4F0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หนี้สินทางการเงินหมุนเวียนอื่นเพิ่มขึ้น</w:t>
            </w:r>
          </w:p>
        </w:tc>
        <w:tc>
          <w:tcPr>
            <w:tcW w:w="762" w:type="pct"/>
          </w:tcPr>
          <w:p w14:paraId="1A3A2561" w14:textId="77777777" w:rsidR="003F4F00" w:rsidRPr="003F4F00" w:rsidRDefault="00CC5A41" w:rsidP="003F4F00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5A41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4361DA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161" w:type="pct"/>
          </w:tcPr>
          <w:p w14:paraId="43B8BC40" w14:textId="77777777" w:rsidR="003F4F00" w:rsidRPr="003F4F00" w:rsidRDefault="003F4F00" w:rsidP="003F4F00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7" w:type="pct"/>
          </w:tcPr>
          <w:p w14:paraId="211ABE11" w14:textId="77777777" w:rsidR="003F4F00" w:rsidRPr="003F4F00" w:rsidRDefault="00CC5A41" w:rsidP="003F4F00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5A41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4361DA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</w:tr>
      <w:tr w:rsidR="003F4F00" w:rsidRPr="003F4F00" w14:paraId="7212F17F" w14:textId="77777777" w:rsidTr="00067CA8">
        <w:tc>
          <w:tcPr>
            <w:tcW w:w="3370" w:type="pct"/>
          </w:tcPr>
          <w:p w14:paraId="32295F83" w14:textId="77777777" w:rsidR="003F4F00" w:rsidRPr="003F4F00" w:rsidRDefault="003F4F00" w:rsidP="003F4F00">
            <w:pPr>
              <w:ind w:left="75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4F0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กำไรสะสมลดลง</w:t>
            </w:r>
          </w:p>
        </w:tc>
        <w:tc>
          <w:tcPr>
            <w:tcW w:w="762" w:type="pct"/>
          </w:tcPr>
          <w:p w14:paraId="7841F7AF" w14:textId="77777777" w:rsidR="003F4F00" w:rsidRPr="003F4F00" w:rsidRDefault="00CC5A41" w:rsidP="003F4F0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5A41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4361DA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161" w:type="pct"/>
          </w:tcPr>
          <w:p w14:paraId="15C7DF46" w14:textId="77777777" w:rsidR="003F4F00" w:rsidRPr="003F4F00" w:rsidRDefault="003F4F00" w:rsidP="003F4F0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7" w:type="pct"/>
          </w:tcPr>
          <w:p w14:paraId="2FCD4D15" w14:textId="77777777" w:rsidR="003F4F00" w:rsidRPr="003F4F00" w:rsidRDefault="00CC5A41" w:rsidP="003F4F0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5A41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4361DA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</w:tr>
    </w:tbl>
    <w:p w14:paraId="5BC7914B" w14:textId="77777777" w:rsidR="003F4F00" w:rsidRPr="00067CA8" w:rsidRDefault="003F4F00" w:rsidP="003F4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21DC357" w14:textId="77777777" w:rsidR="00DE22F1" w:rsidRPr="00E91AEB" w:rsidRDefault="00DE22F1" w:rsidP="002F2927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91AE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</w:t>
      </w:r>
      <w:r w:rsidR="004361DA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</w:t>
      </w:r>
      <w:r w:rsidR="00CC5A41" w:rsidRPr="00CC5A41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6</w:t>
      </w:r>
      <w:r w:rsidRPr="00E91AE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E91AEB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1ADB92F6" w14:textId="77777777" w:rsidR="00DE22F1" w:rsidRPr="00067CA8" w:rsidRDefault="00DE22F1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4A19D3D" w14:textId="77777777" w:rsidR="00DE22F1" w:rsidRDefault="00DE22F1" w:rsidP="00DE2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 w:rsidRPr="00357C87">
        <w:rPr>
          <w:rFonts w:ascii="Angsana New" w:hAnsi="Angsana New" w:hint="cs"/>
          <w:sz w:val="30"/>
          <w:szCs w:val="30"/>
          <w:cs/>
        </w:rPr>
        <w:t>ตั้งแต่วันที่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="004361DA">
        <w:rPr>
          <w:rFonts w:ascii="Angsana New" w:hAnsi="Angsana New"/>
          <w:sz w:val="30"/>
          <w:szCs w:val="30"/>
        </w:rPr>
        <w:t>1</w:t>
      </w:r>
      <w:r w:rsidRPr="00357C87">
        <w:rPr>
          <w:rFonts w:ascii="Angsana New" w:hAnsi="Angsana New"/>
          <w:sz w:val="30"/>
          <w:szCs w:val="30"/>
        </w:rPr>
        <w:t xml:space="preserve"> </w:t>
      </w:r>
      <w:r w:rsidRPr="00357C87">
        <w:rPr>
          <w:rFonts w:ascii="Angsana New" w:hAnsi="Angsana New" w:hint="cs"/>
          <w:sz w:val="30"/>
          <w:szCs w:val="30"/>
          <w:cs/>
        </w:rPr>
        <w:t>มกราคม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2563</w:t>
      </w:r>
      <w:r w:rsidRPr="00357C87">
        <w:rPr>
          <w:rFonts w:ascii="Angsana New" w:hAnsi="Angsana New"/>
          <w:sz w:val="30"/>
          <w:szCs w:val="30"/>
        </w:rPr>
        <w:t xml:space="preserve"> </w:t>
      </w:r>
      <w:r w:rsidRPr="00357C8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357C87">
        <w:rPr>
          <w:rFonts w:ascii="Angsana New" w:hAnsi="Angsana New"/>
          <w:sz w:val="30"/>
          <w:szCs w:val="30"/>
          <w:cs/>
        </w:rPr>
        <w:t>/</w:t>
      </w:r>
      <w:r w:rsidRPr="00357C87">
        <w:rPr>
          <w:rFonts w:ascii="Angsana New" w:hAnsi="Angsana New" w:hint="cs"/>
          <w:sz w:val="30"/>
          <w:szCs w:val="30"/>
          <w:cs/>
        </w:rPr>
        <w:t>บริษัทถือปฏิบัติตาม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Pr="00357C87">
        <w:rPr>
          <w:rFonts w:ascii="Angsana New" w:hAnsi="Angsana New"/>
          <w:sz w:val="30"/>
          <w:szCs w:val="30"/>
        </w:rPr>
        <w:t xml:space="preserve">TFRS </w:t>
      </w:r>
      <w:r w:rsidR="004361DA">
        <w:rPr>
          <w:rFonts w:ascii="Angsana New" w:hAnsi="Angsana New"/>
          <w:sz w:val="30"/>
          <w:szCs w:val="30"/>
        </w:rPr>
        <w:t>1</w:t>
      </w:r>
      <w:r w:rsidR="00CC5A41" w:rsidRPr="00CC5A41">
        <w:rPr>
          <w:rFonts w:ascii="Angsana New" w:hAnsi="Angsana New"/>
          <w:sz w:val="30"/>
          <w:szCs w:val="30"/>
        </w:rPr>
        <w:t>6</w:t>
      </w:r>
      <w:r w:rsidRPr="00357C87">
        <w:rPr>
          <w:rFonts w:ascii="Angsana New" w:hAnsi="Angsana New"/>
          <w:sz w:val="30"/>
          <w:szCs w:val="30"/>
        </w:rPr>
        <w:t xml:space="preserve"> </w:t>
      </w:r>
      <w:r w:rsidRPr="00357C87">
        <w:rPr>
          <w:rFonts w:ascii="Angsana New" w:hAnsi="Angsana New" w:hint="cs"/>
          <w:sz w:val="30"/>
          <w:szCs w:val="30"/>
          <w:cs/>
        </w:rPr>
        <w:t>เป็นครั้งแรกกับสัญญาที่เคยระบุว่าเป็นสัญญาเช่าตามมาตรฐานการบัญชี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Pr="00357C87">
        <w:rPr>
          <w:rFonts w:ascii="Angsana New" w:hAnsi="Angsana New" w:hint="cs"/>
          <w:sz w:val="30"/>
          <w:szCs w:val="30"/>
          <w:cs/>
        </w:rPr>
        <w:t>ฉบับที่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="004361DA">
        <w:rPr>
          <w:rFonts w:ascii="Angsana New" w:hAnsi="Angsana New"/>
          <w:sz w:val="30"/>
          <w:szCs w:val="30"/>
        </w:rPr>
        <w:t>1</w:t>
      </w:r>
      <w:r w:rsidR="00CC5A41" w:rsidRPr="00CC5A41">
        <w:rPr>
          <w:rFonts w:ascii="Angsana New" w:hAnsi="Angsana New"/>
          <w:sz w:val="30"/>
          <w:szCs w:val="30"/>
        </w:rPr>
        <w:t>7</w:t>
      </w:r>
      <w:r w:rsidRPr="00357C87">
        <w:rPr>
          <w:rFonts w:ascii="Angsana New" w:hAnsi="Angsana New"/>
          <w:sz w:val="30"/>
          <w:szCs w:val="30"/>
        </w:rPr>
        <w:t xml:space="preserve"> </w:t>
      </w:r>
      <w:r w:rsidRPr="00357C87">
        <w:rPr>
          <w:rFonts w:ascii="Angsana New" w:hAnsi="Angsana New" w:hint="cs"/>
          <w:sz w:val="30"/>
          <w:szCs w:val="30"/>
          <w:cs/>
        </w:rPr>
        <w:t>เรื่อง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Pr="009956B2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  <w:r w:rsidRPr="00357C87">
        <w:rPr>
          <w:rFonts w:ascii="Angsana New" w:hAnsi="Angsana New"/>
          <w:sz w:val="30"/>
          <w:szCs w:val="30"/>
          <w:cs/>
        </w:rPr>
        <w:t xml:space="preserve"> (</w:t>
      </w:r>
      <w:r w:rsidRPr="00357C87">
        <w:rPr>
          <w:rFonts w:ascii="Angsana New" w:hAnsi="Angsana New"/>
          <w:sz w:val="30"/>
          <w:szCs w:val="30"/>
        </w:rPr>
        <w:t xml:space="preserve">TAS </w:t>
      </w:r>
      <w:r w:rsidR="004361DA">
        <w:rPr>
          <w:rFonts w:ascii="Angsana New" w:hAnsi="Angsana New"/>
          <w:sz w:val="30"/>
          <w:szCs w:val="30"/>
        </w:rPr>
        <w:t>1</w:t>
      </w:r>
      <w:r w:rsidR="00CC5A41" w:rsidRPr="00CC5A41">
        <w:rPr>
          <w:rFonts w:ascii="Angsana New" w:hAnsi="Angsana New"/>
          <w:sz w:val="30"/>
          <w:szCs w:val="30"/>
        </w:rPr>
        <w:t>7</w:t>
      </w:r>
      <w:r w:rsidRPr="00357C87">
        <w:rPr>
          <w:rFonts w:ascii="Angsana New" w:hAnsi="Angsana New"/>
          <w:sz w:val="30"/>
          <w:szCs w:val="30"/>
        </w:rPr>
        <w:t xml:space="preserve">) </w:t>
      </w:r>
      <w:r w:rsidRPr="00357C87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Pr="00357C87">
        <w:rPr>
          <w:rFonts w:ascii="Angsana New" w:hAnsi="Angsana New" w:hint="cs"/>
          <w:sz w:val="30"/>
          <w:szCs w:val="30"/>
          <w:cs/>
        </w:rPr>
        <w:t>ฉบับที่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4</w:t>
      </w:r>
      <w:r w:rsidRPr="00357C87">
        <w:rPr>
          <w:rFonts w:ascii="Angsana New" w:hAnsi="Angsana New"/>
          <w:sz w:val="30"/>
          <w:szCs w:val="30"/>
        </w:rPr>
        <w:t xml:space="preserve"> </w:t>
      </w:r>
      <w:r w:rsidRPr="00357C87">
        <w:rPr>
          <w:rFonts w:ascii="Angsana New" w:hAnsi="Angsana New" w:hint="cs"/>
          <w:sz w:val="30"/>
          <w:szCs w:val="30"/>
          <w:cs/>
        </w:rPr>
        <w:t>เรื่อง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Pr="009956B2">
        <w:rPr>
          <w:rFonts w:ascii="Angsana New" w:hAnsi="Angsana New" w:hint="cs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357C87">
        <w:rPr>
          <w:rFonts w:ascii="Angsana New" w:hAnsi="Angsana New"/>
          <w:sz w:val="30"/>
          <w:szCs w:val="30"/>
          <w:cs/>
        </w:rPr>
        <w:t xml:space="preserve"> (</w:t>
      </w:r>
      <w:r w:rsidRPr="00357C87">
        <w:rPr>
          <w:rFonts w:ascii="Angsana New" w:hAnsi="Angsana New"/>
          <w:sz w:val="30"/>
          <w:szCs w:val="30"/>
        </w:rPr>
        <w:t xml:space="preserve">TFRIC </w:t>
      </w:r>
      <w:r w:rsidR="00CC5A41" w:rsidRPr="00CC5A41">
        <w:rPr>
          <w:rFonts w:ascii="Angsana New" w:hAnsi="Angsana New"/>
          <w:sz w:val="30"/>
          <w:szCs w:val="30"/>
        </w:rPr>
        <w:t>4</w:t>
      </w:r>
      <w:r w:rsidRPr="00357C87">
        <w:rPr>
          <w:rFonts w:ascii="Angsana New" w:hAnsi="Angsana New"/>
          <w:sz w:val="30"/>
          <w:szCs w:val="30"/>
        </w:rPr>
        <w:t xml:space="preserve">) </w:t>
      </w:r>
      <w:r w:rsidRPr="00357C87">
        <w:rPr>
          <w:rFonts w:ascii="Angsana New" w:hAnsi="Angsana New" w:hint="cs"/>
          <w:sz w:val="30"/>
          <w:szCs w:val="30"/>
          <w:cs/>
        </w:rPr>
        <w:t>ด้วยวิธีปรับปรุงย้อนหลังโดยรับรู้ผลกระทบสะสม</w:t>
      </w:r>
      <w:r w:rsidRPr="00357C87">
        <w:rPr>
          <w:rFonts w:ascii="Angsana New" w:hAnsi="Angsana New"/>
          <w:sz w:val="30"/>
          <w:szCs w:val="30"/>
          <w:cs/>
        </w:rPr>
        <w:t xml:space="preserve"> (</w:t>
      </w:r>
      <w:r w:rsidRPr="00357C87">
        <w:rPr>
          <w:rFonts w:ascii="Angsana New" w:hAnsi="Angsana New"/>
          <w:sz w:val="30"/>
          <w:szCs w:val="30"/>
        </w:rPr>
        <w:t>Modified retrospective approach)</w:t>
      </w:r>
    </w:p>
    <w:p w14:paraId="771A1E00" w14:textId="77777777" w:rsidR="00DE22F1" w:rsidRPr="00067CA8" w:rsidRDefault="00DE22F1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FFDD51E" w14:textId="77777777" w:rsidR="00DE22F1" w:rsidRDefault="00DE22F1" w:rsidP="00DE2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 w:rsidRPr="00357C87">
        <w:rPr>
          <w:rFonts w:ascii="Angsana New" w:hAnsi="Angsana New"/>
          <w:sz w:val="30"/>
          <w:szCs w:val="30"/>
          <w:cs/>
        </w:rPr>
        <w:t>เดิมกลุ่มบริษัท/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ตาม</w:t>
      </w:r>
      <w:r w:rsidRPr="00357C87">
        <w:rPr>
          <w:rFonts w:ascii="Angsana New" w:hAnsi="Angsana New"/>
          <w:sz w:val="30"/>
          <w:szCs w:val="30"/>
        </w:rPr>
        <w:t xml:space="preserve"> TFRS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="004361DA">
        <w:rPr>
          <w:rFonts w:ascii="Angsana New" w:hAnsi="Angsana New"/>
          <w:sz w:val="30"/>
          <w:szCs w:val="30"/>
        </w:rPr>
        <w:t>1</w:t>
      </w:r>
      <w:r w:rsidR="00CC5A41" w:rsidRPr="00CC5A41">
        <w:rPr>
          <w:rFonts w:ascii="Angsana New" w:hAnsi="Angsana New"/>
          <w:sz w:val="30"/>
          <w:szCs w:val="30"/>
        </w:rPr>
        <w:t>6</w:t>
      </w:r>
      <w:r w:rsidRPr="00357C87">
        <w:rPr>
          <w:rFonts w:ascii="Angsana New" w:hAnsi="Angsana New"/>
          <w:sz w:val="30"/>
          <w:szCs w:val="30"/>
        </w:rPr>
        <w:t xml:space="preserve"> </w:t>
      </w:r>
      <w:r w:rsidRPr="00357C87">
        <w:rPr>
          <w:rFonts w:ascii="Angsana New" w:hAnsi="Angsana New"/>
          <w:sz w:val="30"/>
          <w:szCs w:val="30"/>
          <w:cs/>
        </w:rPr>
        <w:t>กลุ่มบริษัท/บริษัทได้ประเมินว่าสัญญาเป็นสัญญาเช่าหรือประกอบด้วยสัญญาเช่าหรือไม่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กลุ่มบริษัท/บริษัทจะปันส่วนสิ่งตอบแทนที่ต้องจ่าย</w:t>
      </w:r>
      <w:r w:rsidRPr="00357C87">
        <w:rPr>
          <w:rFonts w:ascii="Angsana New" w:hAnsi="Angsana New" w:hint="cs"/>
          <w:sz w:val="30"/>
          <w:szCs w:val="30"/>
          <w:cs/>
        </w:rPr>
        <w:t xml:space="preserve">ตามราคาขายที่เป็นเอกเทศ </w:t>
      </w:r>
      <w:r w:rsidRPr="00357C87">
        <w:rPr>
          <w:rFonts w:ascii="Angsana New" w:hAnsi="Angsana New"/>
          <w:sz w:val="30"/>
          <w:szCs w:val="30"/>
        </w:rPr>
        <w:t xml:space="preserve">(Transaction price) </w:t>
      </w:r>
      <w:r w:rsidRPr="00357C87">
        <w:rPr>
          <w:rFonts w:ascii="Angsana New" w:hAnsi="Angsana New" w:hint="cs"/>
          <w:sz w:val="30"/>
          <w:szCs w:val="30"/>
          <w:cs/>
        </w:rPr>
        <w:t xml:space="preserve">ณ </w:t>
      </w:r>
      <w:r w:rsidRPr="00357C87">
        <w:rPr>
          <w:rFonts w:ascii="Angsana New" w:hAnsi="Angsana New"/>
          <w:sz w:val="30"/>
          <w:szCs w:val="30"/>
          <w:cs/>
        </w:rPr>
        <w:t>วันที่</w:t>
      </w:r>
      <w:r w:rsidRPr="00357C87">
        <w:rPr>
          <w:rFonts w:ascii="Angsana New" w:hAnsi="Angsana New"/>
          <w:sz w:val="30"/>
          <w:szCs w:val="30"/>
        </w:rPr>
        <w:t xml:space="preserve"> </w:t>
      </w:r>
      <w:r w:rsidR="004361DA">
        <w:rPr>
          <w:rFonts w:ascii="Angsana New" w:hAnsi="Angsana New"/>
          <w:sz w:val="30"/>
          <w:szCs w:val="30"/>
        </w:rPr>
        <w:t>1</w:t>
      </w:r>
      <w:r w:rsidRPr="00357C87">
        <w:rPr>
          <w:rFonts w:ascii="Angsana New" w:hAnsi="Angsana New"/>
          <w:sz w:val="30"/>
          <w:szCs w:val="30"/>
        </w:rPr>
        <w:t xml:space="preserve"> </w:t>
      </w:r>
      <w:r w:rsidRPr="00357C87">
        <w:rPr>
          <w:rFonts w:ascii="Angsana New" w:hAnsi="Angsana New"/>
          <w:sz w:val="30"/>
          <w:szCs w:val="30"/>
          <w:cs/>
        </w:rPr>
        <w:t xml:space="preserve">มกราคม </w:t>
      </w:r>
      <w:r w:rsidR="00CC5A41" w:rsidRPr="00CC5A41">
        <w:rPr>
          <w:rFonts w:ascii="Angsana New" w:hAnsi="Angsana New"/>
          <w:sz w:val="30"/>
          <w:szCs w:val="30"/>
        </w:rPr>
        <w:t>2563</w:t>
      </w:r>
      <w:r w:rsidRPr="00357C87">
        <w:rPr>
          <w:rFonts w:ascii="Angsana New" w:hAnsi="Angsana New"/>
          <w:sz w:val="30"/>
          <w:szCs w:val="30"/>
        </w:rPr>
        <w:t xml:space="preserve"> </w:t>
      </w:r>
      <w:r w:rsidRPr="00357C87">
        <w:rPr>
          <w:rFonts w:ascii="Angsana New" w:hAnsi="Angsana New"/>
          <w:sz w:val="30"/>
          <w:szCs w:val="30"/>
          <w:cs/>
        </w:rPr>
        <w:t>กลุ่มบริษัท/บริษัทรับรู้สินทรัพย์สิทธิการใช้และหนี้สินตามสัญญาเช่า</w:t>
      </w:r>
      <w:r w:rsidRPr="00357C87">
        <w:rPr>
          <w:rFonts w:ascii="Angsana New" w:hAnsi="Angsana New"/>
          <w:sz w:val="30"/>
          <w:szCs w:val="30"/>
        </w:rPr>
        <w:t xml:space="preserve"> </w:t>
      </w:r>
      <w:r w:rsidRPr="00357C87">
        <w:rPr>
          <w:rFonts w:ascii="Angsana New" w:hAnsi="Angsana New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/บริษัท 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07E5C821" w14:textId="77777777" w:rsidR="00B73B55" w:rsidRPr="00067CA8" w:rsidRDefault="00B73B55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53B4081" w14:textId="77777777" w:rsidR="00DE22F1" w:rsidRDefault="00DE22F1" w:rsidP="00DE22F1">
      <w:pPr>
        <w:tabs>
          <w:tab w:val="clear" w:pos="454"/>
          <w:tab w:val="clear" w:pos="907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B41D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ในการปฏิบัติในช่วงเปลี่ยนแปลง </w:t>
      </w:r>
      <w:r w:rsidRPr="00EB41D6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EB41D6">
        <w:rPr>
          <w:rFonts w:asciiTheme="majorBidi" w:eastAsia="Calibri" w:hAnsiTheme="majorBidi" w:cstheme="majorBidi"/>
          <w:sz w:val="30"/>
          <w:szCs w:val="30"/>
        </w:rPr>
        <w:t>/</w:t>
      </w:r>
      <w:r w:rsidRPr="00EB41D6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EB41D6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</w:p>
    <w:p w14:paraId="1D265647" w14:textId="77777777" w:rsidR="00DE22F1" w:rsidRPr="00067CA8" w:rsidRDefault="00DE22F1" w:rsidP="002F2927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pacing w:val="-3"/>
          <w:sz w:val="30"/>
          <w:szCs w:val="30"/>
          <w:shd w:val="clear" w:color="auto" w:fill="CCCCCC"/>
        </w:rPr>
      </w:pPr>
      <w:r w:rsidRPr="00067CA8">
        <w:rPr>
          <w:rFonts w:asciiTheme="majorBidi" w:hAnsiTheme="majorBidi" w:cstheme="majorBidi"/>
          <w:spacing w:val="-3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4361DA">
        <w:rPr>
          <w:rFonts w:asciiTheme="majorBidi" w:hAnsiTheme="majorBidi" w:cstheme="majorBidi"/>
          <w:spacing w:val="-3"/>
          <w:sz w:val="30"/>
          <w:szCs w:val="30"/>
        </w:rPr>
        <w:t>1</w:t>
      </w:r>
      <w:r w:rsidR="00CC5A41" w:rsidRPr="00CC5A41">
        <w:rPr>
          <w:rFonts w:asciiTheme="majorBidi" w:hAnsiTheme="majorBidi" w:cstheme="majorBidi"/>
          <w:spacing w:val="-3"/>
          <w:sz w:val="30"/>
          <w:szCs w:val="30"/>
        </w:rPr>
        <w:t>2</w:t>
      </w:r>
      <w:r w:rsidRPr="00067CA8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067CA8">
        <w:rPr>
          <w:rFonts w:asciiTheme="majorBidi" w:hAnsiTheme="majorBidi" w:cstheme="majorBidi"/>
          <w:spacing w:val="-3"/>
          <w:sz w:val="30"/>
          <w:szCs w:val="30"/>
          <w:cs/>
        </w:rPr>
        <w:t>เดือน</w:t>
      </w:r>
      <w:r w:rsidRPr="00067CA8">
        <w:rPr>
          <w:rFonts w:asciiTheme="majorBidi" w:hAnsiTheme="majorBidi" w:cstheme="majorBidi"/>
          <w:spacing w:val="-3"/>
          <w:sz w:val="30"/>
          <w:szCs w:val="30"/>
          <w:shd w:val="clear" w:color="auto" w:fill="CCCCCC"/>
          <w:cs/>
        </w:rPr>
        <w:t xml:space="preserve"> </w:t>
      </w:r>
      <w:r w:rsidRPr="00067CA8">
        <w:rPr>
          <w:rFonts w:asciiTheme="majorBidi" w:hAnsiTheme="majorBidi" w:cstheme="majorBidi"/>
          <w:spacing w:val="-3"/>
          <w:sz w:val="30"/>
          <w:szCs w:val="30"/>
          <w:shd w:val="clear" w:color="auto" w:fill="CCCCCC"/>
        </w:rPr>
        <w:t xml:space="preserve"> </w:t>
      </w:r>
    </w:p>
    <w:p w14:paraId="62C8AB39" w14:textId="77777777" w:rsidR="00DE22F1" w:rsidRPr="00EB41D6" w:rsidRDefault="00DE22F1" w:rsidP="002F2927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B41D6">
        <w:rPr>
          <w:rFonts w:asciiTheme="majorBidi" w:hAnsiTheme="majorBidi" w:cstheme="majorBidi"/>
          <w:sz w:val="30"/>
          <w:szCs w:val="30"/>
          <w:cs/>
        </w:rPr>
        <w:t>ใช้ข้อเท็จจริงที่ทราบภายหลังในการกำหนดอายุสัญญาเช่า</w:t>
      </w:r>
      <w:r w:rsidRPr="00EB41D6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  <w:r w:rsidRPr="00EB41D6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14:paraId="475D83D8" w14:textId="77777777" w:rsidR="00DE22F1" w:rsidRPr="00EB41D6" w:rsidRDefault="00DE22F1" w:rsidP="002F2927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B41D6">
        <w:rPr>
          <w:rFonts w:asciiTheme="majorBidi" w:hAnsiTheme="majorBidi" w:cstheme="majorBidi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Pr="00EB41D6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  <w:r w:rsidRPr="00EB41D6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14:paraId="6997E303" w14:textId="77777777" w:rsidR="00DE22F1" w:rsidRPr="00EB41D6" w:rsidRDefault="00DE22F1" w:rsidP="002F2927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B41D6">
        <w:rPr>
          <w:rFonts w:asciiTheme="majorBidi" w:hAnsiTheme="majorBidi" w:cstheme="majorBidi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02ECD95D" w14:textId="77777777" w:rsidR="00DE22F1" w:rsidRPr="00B73B55" w:rsidRDefault="00DE22F1" w:rsidP="002F2927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EB41D6">
        <w:rPr>
          <w:rFonts w:asciiTheme="majorBidi" w:hAnsiTheme="majorBidi" w:cstheme="majorBidi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535B6E25" w14:textId="77777777" w:rsidR="00B73B55" w:rsidRPr="00067CA8" w:rsidRDefault="00B73B55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59D6578" w14:textId="77777777" w:rsidR="00657100" w:rsidRDefault="00657100">
      <w:r>
        <w:br w:type="page"/>
      </w:r>
    </w:p>
    <w:tbl>
      <w:tblPr>
        <w:tblW w:w="8733" w:type="dxa"/>
        <w:tblInd w:w="89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3"/>
        <w:gridCol w:w="1350"/>
        <w:gridCol w:w="180"/>
        <w:gridCol w:w="1350"/>
      </w:tblGrid>
      <w:tr w:rsidR="00B73B55" w:rsidRPr="00AB1312" w14:paraId="0B0C9AEF" w14:textId="77777777" w:rsidTr="00431710">
        <w:trPr>
          <w:cantSplit/>
          <w:trHeight w:val="20"/>
          <w:tblHeader/>
        </w:trPr>
        <w:tc>
          <w:tcPr>
            <w:tcW w:w="5853" w:type="dxa"/>
            <w:shd w:val="clear" w:color="auto" w:fill="auto"/>
            <w:vAlign w:val="bottom"/>
          </w:tcPr>
          <w:p w14:paraId="324AB03E" w14:textId="77777777" w:rsidR="00B73B55" w:rsidRPr="00EB41D6" w:rsidRDefault="00B73B55" w:rsidP="00F35357">
            <w:pPr>
              <w:pStyle w:val="acctfourfigures"/>
              <w:tabs>
                <w:tab w:val="clear" w:pos="765"/>
              </w:tabs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EB41D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ผลกระทบจากการ</w:t>
            </w:r>
            <w:r w:rsidRPr="00EB41D6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EB41D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EB41D6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EB41D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EB41D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4361D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</w:t>
            </w:r>
            <w:r w:rsidR="00CC5A41" w:rsidRPr="00CC5A4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350" w:type="dxa"/>
            <w:vAlign w:val="bottom"/>
          </w:tcPr>
          <w:p w14:paraId="765819E7" w14:textId="77777777" w:rsidR="00B73B55" w:rsidRPr="00AB1312" w:rsidRDefault="00B73B55" w:rsidP="00F35357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B131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CE6BBE3" w14:textId="77777777" w:rsidR="00B73B55" w:rsidRPr="00AB1312" w:rsidRDefault="00B73B55" w:rsidP="00F3535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AC2CECE" w14:textId="77777777" w:rsidR="00B73B55" w:rsidRPr="00AB1312" w:rsidRDefault="00B73B55" w:rsidP="00F3535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B131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E84786D" w14:textId="77777777" w:rsidR="00B73B55" w:rsidRPr="00AB1312" w:rsidRDefault="00B73B55" w:rsidP="00F3535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B131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B73B55" w:rsidRPr="00AB1312" w14:paraId="037A886C" w14:textId="77777777" w:rsidTr="00431710">
        <w:trPr>
          <w:cantSplit/>
          <w:trHeight w:val="20"/>
          <w:tblHeader/>
        </w:trPr>
        <w:tc>
          <w:tcPr>
            <w:tcW w:w="5853" w:type="dxa"/>
          </w:tcPr>
          <w:p w14:paraId="7DA0722D" w14:textId="77777777" w:rsidR="00B73B55" w:rsidRPr="00AB1312" w:rsidRDefault="00B73B55" w:rsidP="00F35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0F4920C3" w14:textId="77777777" w:rsidR="00B73B55" w:rsidRPr="00AB1312" w:rsidRDefault="00B73B55" w:rsidP="00F3535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131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AB1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B131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73B55" w:rsidRPr="00AB1312" w14:paraId="6C73F6A3" w14:textId="77777777" w:rsidTr="00431710">
        <w:trPr>
          <w:cantSplit/>
          <w:trHeight w:val="20"/>
        </w:trPr>
        <w:tc>
          <w:tcPr>
            <w:tcW w:w="5853" w:type="dxa"/>
          </w:tcPr>
          <w:p w14:paraId="0ED057D3" w14:textId="77777777" w:rsidR="00B73B55" w:rsidRPr="00AB1312" w:rsidRDefault="00B73B55" w:rsidP="00F35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EB41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361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EB41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B41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CC5A41" w:rsidRPr="00CC5A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14:paraId="69C60328" w14:textId="77777777" w:rsidR="00B73B55" w:rsidRPr="00AB1312" w:rsidRDefault="00B73B55" w:rsidP="00F3535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73B55" w:rsidRPr="00AB1312" w14:paraId="2C17FE15" w14:textId="77777777" w:rsidTr="00431710">
        <w:trPr>
          <w:cantSplit/>
          <w:trHeight w:val="20"/>
        </w:trPr>
        <w:tc>
          <w:tcPr>
            <w:tcW w:w="5853" w:type="dxa"/>
            <w:vAlign w:val="bottom"/>
          </w:tcPr>
          <w:p w14:paraId="37C9B4A4" w14:textId="77777777" w:rsidR="00B73B55" w:rsidRPr="00D46933" w:rsidRDefault="00B73B55" w:rsidP="00F35357">
            <w:pPr>
              <w:tabs>
                <w:tab w:val="clear" w:pos="227"/>
              </w:tabs>
              <w:spacing w:line="240" w:lineRule="auto"/>
              <w:ind w:lef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93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350" w:type="dxa"/>
            <w:vAlign w:val="bottom"/>
          </w:tcPr>
          <w:p w14:paraId="5023C0EF" w14:textId="77777777" w:rsidR="00B73B55" w:rsidRPr="00657100" w:rsidRDefault="00CC5A41" w:rsidP="00657100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C5A41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</w:t>
            </w:r>
            <w:r w:rsidR="004361DA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06AD6400" w14:textId="77777777" w:rsidR="00B73B55" w:rsidRPr="00D46933" w:rsidRDefault="00B73B55" w:rsidP="00F3535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4E1F8F1" w14:textId="77777777" w:rsidR="00B73B55" w:rsidRPr="00AB1312" w:rsidRDefault="00CC5A41" w:rsidP="00657100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C5A4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32</w:t>
            </w:r>
            <w:r w:rsidRPr="00CC5A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B73B55" w:rsidRPr="00AB1312" w14:paraId="60A14531" w14:textId="77777777" w:rsidTr="00431710">
        <w:trPr>
          <w:cantSplit/>
          <w:trHeight w:val="20"/>
        </w:trPr>
        <w:tc>
          <w:tcPr>
            <w:tcW w:w="5853" w:type="dxa"/>
            <w:vAlign w:val="bottom"/>
          </w:tcPr>
          <w:p w14:paraId="2F7B3EE0" w14:textId="77777777" w:rsidR="00B73B55" w:rsidRPr="00D46933" w:rsidRDefault="00B73B55" w:rsidP="00F35357">
            <w:pPr>
              <w:tabs>
                <w:tab w:val="clear" w:pos="227"/>
              </w:tabs>
              <w:spacing w:line="240" w:lineRule="auto"/>
              <w:ind w:lef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 และอุปกรณ์ลดลง</w:t>
            </w:r>
          </w:p>
        </w:tc>
        <w:tc>
          <w:tcPr>
            <w:tcW w:w="1350" w:type="dxa"/>
            <w:vAlign w:val="bottom"/>
          </w:tcPr>
          <w:p w14:paraId="2627E9A6" w14:textId="77777777" w:rsidR="00B73B55" w:rsidRPr="00BC1A59" w:rsidRDefault="00B73B55" w:rsidP="00657100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1A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C5A41" w:rsidRPr="00CC5A41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</w:t>
            </w:r>
            <w:r w:rsidRPr="00BC1A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643B49B6" w14:textId="77777777" w:rsidR="00B73B55" w:rsidRPr="00D46933" w:rsidRDefault="00B73B55" w:rsidP="00F3535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187C51A" w14:textId="77777777" w:rsidR="00B73B55" w:rsidRPr="00657100" w:rsidRDefault="00B73B55" w:rsidP="00657100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571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4361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6571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B73B55" w:rsidRPr="00AB1312" w14:paraId="09283683" w14:textId="77777777" w:rsidTr="00431710">
        <w:trPr>
          <w:cantSplit/>
          <w:trHeight w:val="20"/>
        </w:trPr>
        <w:tc>
          <w:tcPr>
            <w:tcW w:w="5853" w:type="dxa"/>
          </w:tcPr>
          <w:p w14:paraId="25E86555" w14:textId="77777777" w:rsidR="00B73B55" w:rsidRPr="00D9393C" w:rsidRDefault="00B73B55" w:rsidP="00F35357">
            <w:pPr>
              <w:tabs>
                <w:tab w:val="clear" w:pos="227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D9393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D9393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F84435F" w14:textId="77777777" w:rsidR="00B73B55" w:rsidRPr="00657100" w:rsidRDefault="004361DA" w:rsidP="00657100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C5A41" w:rsidRPr="00CC5A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</w:p>
        </w:tc>
        <w:tc>
          <w:tcPr>
            <w:tcW w:w="180" w:type="dxa"/>
            <w:vAlign w:val="bottom"/>
          </w:tcPr>
          <w:p w14:paraId="70197704" w14:textId="77777777" w:rsidR="00B73B55" w:rsidRPr="00D46933" w:rsidRDefault="00B73B55" w:rsidP="00F3535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BF7B6B0" w14:textId="77777777" w:rsidR="00B73B55" w:rsidRPr="00AB1312" w:rsidRDefault="00CC5A41" w:rsidP="00657100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C5A4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32</w:t>
            </w:r>
            <w:r w:rsidRPr="00CC5A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</w:tbl>
    <w:p w14:paraId="66BFF862" w14:textId="77777777" w:rsidR="00B73B55" w:rsidRPr="00067CA8" w:rsidRDefault="00B73B55" w:rsidP="00B73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873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350"/>
        <w:gridCol w:w="180"/>
        <w:gridCol w:w="1350"/>
      </w:tblGrid>
      <w:tr w:rsidR="00B73B55" w:rsidRPr="00D9393C" w14:paraId="0EEC49C4" w14:textId="77777777" w:rsidTr="001509B4">
        <w:trPr>
          <w:cantSplit/>
          <w:trHeight w:val="20"/>
          <w:tblHeader/>
        </w:trPr>
        <w:tc>
          <w:tcPr>
            <w:tcW w:w="5850" w:type="dxa"/>
            <w:shd w:val="clear" w:color="auto" w:fill="auto"/>
            <w:vAlign w:val="bottom"/>
          </w:tcPr>
          <w:p w14:paraId="6DA8BBAA" w14:textId="77777777" w:rsidR="00B73B55" w:rsidRPr="00D9393C" w:rsidRDefault="00B73B55" w:rsidP="00F35357">
            <w:pPr>
              <w:pStyle w:val="acctfourfigures"/>
              <w:tabs>
                <w:tab w:val="clear" w:pos="765"/>
              </w:tabs>
              <w:spacing w:line="240" w:lineRule="auto"/>
              <w:ind w:left="1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FE085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7D345075" w14:textId="77777777" w:rsidR="00B73B55" w:rsidRPr="00D9393C" w:rsidRDefault="00B73B55" w:rsidP="00F35357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9393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AFF8154" w14:textId="77777777" w:rsidR="00B73B55" w:rsidRPr="00D9393C" w:rsidRDefault="00B73B55" w:rsidP="00F3535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71151DA" w14:textId="77777777" w:rsidR="00B73B55" w:rsidRPr="00D9393C" w:rsidRDefault="00B73B55" w:rsidP="00F3535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9393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E7DE5F9" w14:textId="77777777" w:rsidR="00B73B55" w:rsidRPr="00D9393C" w:rsidRDefault="00B73B55" w:rsidP="00F3535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9393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B73B55" w:rsidRPr="00D9393C" w14:paraId="140114A4" w14:textId="77777777" w:rsidTr="00431710">
        <w:trPr>
          <w:cantSplit/>
          <w:trHeight w:val="20"/>
          <w:tblHeader/>
        </w:trPr>
        <w:tc>
          <w:tcPr>
            <w:tcW w:w="5850" w:type="dxa"/>
          </w:tcPr>
          <w:p w14:paraId="19D6A28C" w14:textId="77777777" w:rsidR="00B73B55" w:rsidRPr="00D9393C" w:rsidRDefault="00B73B55" w:rsidP="00F3535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5A268D21" w14:textId="77777777" w:rsidR="00B73B55" w:rsidRPr="00D9393C" w:rsidRDefault="00B73B55" w:rsidP="00F3535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939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9393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D939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D939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73B55" w:rsidRPr="00EB41D6" w14:paraId="6A3D2266" w14:textId="77777777" w:rsidTr="001509B4">
        <w:trPr>
          <w:cantSplit/>
          <w:trHeight w:val="20"/>
        </w:trPr>
        <w:tc>
          <w:tcPr>
            <w:tcW w:w="5850" w:type="dxa"/>
            <w:vAlign w:val="bottom"/>
          </w:tcPr>
          <w:p w14:paraId="08818F67" w14:textId="77777777" w:rsidR="00B73B55" w:rsidRPr="00D9393C" w:rsidRDefault="00B73B55" w:rsidP="00F35357">
            <w:pPr>
              <w:tabs>
                <w:tab w:val="clear" w:pos="227"/>
              </w:tabs>
              <w:spacing w:line="240" w:lineRule="auto"/>
              <w:ind w:left="190" w:hanging="170"/>
              <w:rPr>
                <w:rFonts w:asciiTheme="majorBidi" w:hAnsiTheme="majorBidi" w:cstheme="majorBidi"/>
                <w:sz w:val="30"/>
                <w:szCs w:val="30"/>
              </w:rPr>
            </w:pPr>
            <w:r w:rsidRPr="00D939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  <w:r w:rsidRPr="00D9393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939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C5A41" w:rsidRPr="00CC5A4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361D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939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939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CC5A41" w:rsidRPr="00CC5A4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6D672241" w14:textId="77777777" w:rsidR="00B73B55" w:rsidRPr="00D46933" w:rsidRDefault="004361DA" w:rsidP="00F35357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82DAF" w:rsidRPr="00E82DA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</w:t>
            </w:r>
            <w:r w:rsidR="00CC5A41" w:rsidRPr="00CC5A4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289A0E87" w14:textId="77777777" w:rsidR="00B73B55" w:rsidRPr="00EB41D6" w:rsidRDefault="00B73B55" w:rsidP="00F3535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vAlign w:val="bottom"/>
          </w:tcPr>
          <w:p w14:paraId="392C0EB6" w14:textId="77777777" w:rsidR="00B73B55" w:rsidRPr="00D9393C" w:rsidRDefault="00CC5A41" w:rsidP="00F35357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C5A4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  <w:r w:rsidR="00E82DAF" w:rsidRPr="00E82DA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</w:t>
            </w:r>
          </w:p>
        </w:tc>
      </w:tr>
      <w:tr w:rsidR="00B73B55" w:rsidRPr="00EB41D6" w14:paraId="3CEA9E3E" w14:textId="77777777" w:rsidTr="001509B4">
        <w:trPr>
          <w:cantSplit/>
          <w:trHeight w:val="20"/>
        </w:trPr>
        <w:tc>
          <w:tcPr>
            <w:tcW w:w="5850" w:type="dxa"/>
            <w:vAlign w:val="bottom"/>
          </w:tcPr>
          <w:p w14:paraId="465D8B6E" w14:textId="77777777" w:rsidR="00B73B55" w:rsidRPr="00D9393C" w:rsidRDefault="00B73B55" w:rsidP="00F3535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350" w:type="dxa"/>
            <w:vAlign w:val="bottom"/>
          </w:tcPr>
          <w:p w14:paraId="0DBAD5C7" w14:textId="77777777" w:rsidR="00B73B55" w:rsidRPr="00D46933" w:rsidRDefault="00B73B55" w:rsidP="00F35357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693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E82DAF" w:rsidRPr="00E82D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D4693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3A7EC76" w14:textId="77777777" w:rsidR="00B73B55" w:rsidRPr="00EB41D6" w:rsidRDefault="00B73B55" w:rsidP="00F3535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vAlign w:val="bottom"/>
          </w:tcPr>
          <w:p w14:paraId="6C275B68" w14:textId="77777777" w:rsidR="00B73B55" w:rsidRDefault="00B73B55" w:rsidP="00F35357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73B55" w:rsidRPr="00EB41D6" w14:paraId="45B51417" w14:textId="77777777" w:rsidTr="001509B4">
        <w:trPr>
          <w:cantSplit/>
          <w:trHeight w:val="20"/>
        </w:trPr>
        <w:tc>
          <w:tcPr>
            <w:tcW w:w="5850" w:type="dxa"/>
          </w:tcPr>
          <w:p w14:paraId="0FC574F0" w14:textId="77777777" w:rsidR="00B73B55" w:rsidRPr="00D9393C" w:rsidRDefault="00B73B55" w:rsidP="00F35357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D9393C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14:paraId="2523C872" w14:textId="77777777" w:rsidR="00B73B55" w:rsidRPr="00D46933" w:rsidRDefault="00B73B55" w:rsidP="00F35357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693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4361D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  <w:r w:rsidRPr="00D4693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68CD8C29" w14:textId="77777777" w:rsidR="00B73B55" w:rsidRPr="00EB41D6" w:rsidRDefault="00B73B55" w:rsidP="00F353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14:paraId="3086FD6D" w14:textId="77777777" w:rsidR="00B73B55" w:rsidRPr="00D9393C" w:rsidRDefault="00B73B55" w:rsidP="00F35357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939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C5A41" w:rsidRPr="00CC5A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D939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73B55" w:rsidRPr="00EB41D6" w14:paraId="1AC8910E" w14:textId="77777777" w:rsidTr="001509B4">
        <w:trPr>
          <w:cantSplit/>
          <w:trHeight w:val="20"/>
        </w:trPr>
        <w:tc>
          <w:tcPr>
            <w:tcW w:w="5850" w:type="dxa"/>
          </w:tcPr>
          <w:p w14:paraId="4ED099DC" w14:textId="77777777" w:rsidR="00B73B55" w:rsidRPr="00D9393C" w:rsidRDefault="00B73B55" w:rsidP="00F35357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9393C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</w:t>
            </w:r>
            <w:r w:rsidRPr="00D9393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9393C">
              <w:rPr>
                <w:rFonts w:asciiTheme="majorBidi" w:hAnsiTheme="majorBidi" w:cstheme="majorBidi"/>
                <w:sz w:val="30"/>
                <w:szCs w:val="30"/>
                <w:cs/>
              </w:rPr>
              <w:t>มีมูลค่าต่ำ</w:t>
            </w:r>
          </w:p>
        </w:tc>
        <w:tc>
          <w:tcPr>
            <w:tcW w:w="1350" w:type="dxa"/>
          </w:tcPr>
          <w:p w14:paraId="33AB6F27" w14:textId="77777777" w:rsidR="00B73B55" w:rsidRPr="00D46933" w:rsidRDefault="00B73B55" w:rsidP="00F35357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D40A07" w14:textId="77777777" w:rsidR="00B73B55" w:rsidRPr="00D46933" w:rsidRDefault="00B73B55" w:rsidP="00F35357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693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CC5A41" w:rsidRPr="00CC5A4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  <w:r w:rsidRPr="00D4693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2B9186BC" w14:textId="77777777" w:rsidR="00B73B55" w:rsidRPr="00EB41D6" w:rsidRDefault="00B73B55" w:rsidP="00F353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14:paraId="08EAAC1F" w14:textId="77777777" w:rsidR="00B73B55" w:rsidRPr="00D9393C" w:rsidRDefault="00B73B55" w:rsidP="00F3535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D9E23A" w14:textId="77777777" w:rsidR="00B73B55" w:rsidRPr="00D9393C" w:rsidRDefault="00B73B55" w:rsidP="00F35357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939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C5A41" w:rsidRPr="00CC5A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D939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73B55" w:rsidRPr="00EB41D6" w14:paraId="4FBD5A60" w14:textId="77777777" w:rsidTr="001509B4">
        <w:trPr>
          <w:cantSplit/>
          <w:trHeight w:val="20"/>
        </w:trPr>
        <w:tc>
          <w:tcPr>
            <w:tcW w:w="5850" w:type="dxa"/>
          </w:tcPr>
          <w:p w14:paraId="1B719297" w14:textId="77777777" w:rsidR="00B73B55" w:rsidRPr="00D9393C" w:rsidRDefault="00B73B55" w:rsidP="00F35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393C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  <w:vAlign w:val="bottom"/>
          </w:tcPr>
          <w:p w14:paraId="6F116FC9" w14:textId="77777777" w:rsidR="00B73B55" w:rsidRPr="00D46933" w:rsidRDefault="00CC5A41" w:rsidP="00F35357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C5A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E82DAF" w:rsidRPr="00E82D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0AFA766C" w14:textId="77777777" w:rsidR="00B73B55" w:rsidRPr="00EB41D6" w:rsidRDefault="00B73B55" w:rsidP="00F353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vAlign w:val="bottom"/>
          </w:tcPr>
          <w:p w14:paraId="459DBF36" w14:textId="77777777" w:rsidR="00B73B55" w:rsidRPr="00D9393C" w:rsidRDefault="00CC5A41" w:rsidP="00F35357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C5A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="00E82DAF" w:rsidRPr="00E82D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</w:tr>
      <w:tr w:rsidR="00B73B55" w:rsidRPr="00EB41D6" w14:paraId="2DBDB715" w14:textId="77777777" w:rsidTr="00E81C3B">
        <w:trPr>
          <w:cantSplit/>
          <w:trHeight w:val="20"/>
        </w:trPr>
        <w:tc>
          <w:tcPr>
            <w:tcW w:w="5850" w:type="dxa"/>
          </w:tcPr>
          <w:p w14:paraId="2E40F3F6" w14:textId="77777777" w:rsidR="00B73B55" w:rsidRPr="00EB41D6" w:rsidRDefault="00B73B55" w:rsidP="00F35357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DBEB1A" w14:textId="77777777" w:rsidR="00B73B55" w:rsidRPr="00D46933" w:rsidRDefault="004361DA" w:rsidP="00F35357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E82DAF" w:rsidRPr="00E82DA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9</w:t>
            </w:r>
            <w:r w:rsidR="00CC5A41" w:rsidRPr="00CC5A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6BD709E7" w14:textId="77777777" w:rsidR="00B73B55" w:rsidRPr="00EB41D6" w:rsidRDefault="00B73B55" w:rsidP="00F3535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3CB5E" w14:textId="77777777" w:rsidR="00B73B55" w:rsidRPr="00D9393C" w:rsidRDefault="00CC5A41" w:rsidP="00F35357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5A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</w:t>
            </w:r>
            <w:r w:rsidR="00E82DAF" w:rsidRPr="00E82D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</w:tr>
      <w:tr w:rsidR="00067CA8" w:rsidRPr="0079525B" w14:paraId="3A92FB20" w14:textId="77777777" w:rsidTr="00E81C3B">
        <w:trPr>
          <w:cantSplit/>
          <w:trHeight w:val="20"/>
        </w:trPr>
        <w:tc>
          <w:tcPr>
            <w:tcW w:w="5850" w:type="dxa"/>
          </w:tcPr>
          <w:p w14:paraId="6225639D" w14:textId="77777777" w:rsidR="00067CA8" w:rsidRPr="0079525B" w:rsidRDefault="00067CA8" w:rsidP="00F35357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F6B66B6" w14:textId="77777777" w:rsidR="00067CA8" w:rsidRPr="0079525B" w:rsidRDefault="00067CA8" w:rsidP="00F35357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6502470" w14:textId="77777777" w:rsidR="00067CA8" w:rsidRPr="0079525B" w:rsidRDefault="00067CA8" w:rsidP="00F3535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B92D21A" w14:textId="77777777" w:rsidR="00067CA8" w:rsidRPr="0079525B" w:rsidRDefault="00067CA8" w:rsidP="00F35357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B73B55" w:rsidRPr="00EB41D6" w14:paraId="7C5B22EC" w14:textId="77777777" w:rsidTr="00A47469">
        <w:trPr>
          <w:cantSplit/>
          <w:trHeight w:val="20"/>
        </w:trPr>
        <w:tc>
          <w:tcPr>
            <w:tcW w:w="5850" w:type="dxa"/>
          </w:tcPr>
          <w:p w14:paraId="33B8BFA3" w14:textId="77777777" w:rsidR="00B73B55" w:rsidRPr="00E11624" w:rsidRDefault="00B73B55" w:rsidP="00F35357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1162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มูลค่าปัจจุบันของค่าเช่าที่</w:t>
            </w:r>
            <w:r w:rsidRPr="00E116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519C8EDB" w14:textId="77777777" w:rsidR="00B73B55" w:rsidRPr="00E11624" w:rsidRDefault="00B73B55" w:rsidP="00F35357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1162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="004361D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116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116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CC5A41" w:rsidRPr="00CC5A4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7E213BB3" w14:textId="77777777" w:rsidR="00B73B55" w:rsidRPr="00E11624" w:rsidRDefault="004361DA" w:rsidP="00F35357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</w:t>
            </w:r>
            <w:r w:rsidR="00CC5A41" w:rsidRPr="00CC5A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BFC418E" w14:textId="77777777" w:rsidR="00B73B55" w:rsidRPr="00EB41D6" w:rsidRDefault="00B73B55" w:rsidP="00F3535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vAlign w:val="bottom"/>
          </w:tcPr>
          <w:p w14:paraId="776BC46B" w14:textId="77777777" w:rsidR="00B73B55" w:rsidRPr="00EB41D6" w:rsidRDefault="00CC5A41" w:rsidP="00F35357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CC5A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325</w:t>
            </w:r>
          </w:p>
        </w:tc>
      </w:tr>
      <w:tr w:rsidR="00B73B55" w:rsidRPr="00EB41D6" w14:paraId="31C1FBEE" w14:textId="77777777" w:rsidTr="00A47469">
        <w:trPr>
          <w:cantSplit/>
          <w:trHeight w:val="20"/>
        </w:trPr>
        <w:tc>
          <w:tcPr>
            <w:tcW w:w="5850" w:type="dxa"/>
          </w:tcPr>
          <w:p w14:paraId="4F57A0DC" w14:textId="77777777" w:rsidR="00B73B55" w:rsidRPr="00E11624" w:rsidRDefault="00B73B55" w:rsidP="00F3535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116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CC5A41" w:rsidRPr="00CC5A4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361D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116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116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CC5A41" w:rsidRPr="00CC5A4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FC2EBC4" w14:textId="77777777" w:rsidR="00B73B55" w:rsidRPr="00E11624" w:rsidRDefault="004361DA" w:rsidP="00F35357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180" w:type="dxa"/>
          </w:tcPr>
          <w:p w14:paraId="23DBA1DC" w14:textId="77777777" w:rsidR="00B73B55" w:rsidRPr="00EB41D6" w:rsidRDefault="00B73B55" w:rsidP="00F353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BDD3EE0" w14:textId="77777777" w:rsidR="00B73B55" w:rsidRPr="00B37EEE" w:rsidRDefault="004361DA" w:rsidP="00F35357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B73B55" w:rsidRPr="00EB41D6" w14:paraId="368E088B" w14:textId="77777777" w:rsidTr="00A47469">
        <w:trPr>
          <w:cantSplit/>
          <w:trHeight w:val="20"/>
        </w:trPr>
        <w:tc>
          <w:tcPr>
            <w:tcW w:w="5850" w:type="dxa"/>
            <w:vAlign w:val="bottom"/>
          </w:tcPr>
          <w:p w14:paraId="79EAAA28" w14:textId="77777777" w:rsidR="00B73B55" w:rsidRPr="00E11624" w:rsidRDefault="00B73B55" w:rsidP="00F35357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6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4361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11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116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CC5A41" w:rsidRPr="00CC5A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8EB26C" w14:textId="77777777" w:rsidR="00B73B55" w:rsidRPr="00D46933" w:rsidRDefault="00CC5A41" w:rsidP="00F35357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C5A41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34</w:t>
            </w:r>
            <w:r w:rsidR="004361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0F5FB6AC" w14:textId="77777777" w:rsidR="00B73B55" w:rsidRPr="00EB41D6" w:rsidRDefault="00B73B55" w:rsidP="00F353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EFAB5D" w14:textId="77777777" w:rsidR="00B73B55" w:rsidRPr="00B37EEE" w:rsidRDefault="00CC5A41" w:rsidP="00F35357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5A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326</w:t>
            </w:r>
          </w:p>
        </w:tc>
      </w:tr>
      <w:tr w:rsidR="00B73B55" w:rsidRPr="00D3515B" w14:paraId="4FEF9F92" w14:textId="77777777" w:rsidTr="001509B4">
        <w:trPr>
          <w:cantSplit/>
          <w:trHeight w:val="20"/>
        </w:trPr>
        <w:tc>
          <w:tcPr>
            <w:tcW w:w="5850" w:type="dxa"/>
            <w:vAlign w:val="bottom"/>
          </w:tcPr>
          <w:p w14:paraId="01EA9CB5" w14:textId="77777777" w:rsidR="00B73B55" w:rsidRPr="00E11624" w:rsidRDefault="00B73B55" w:rsidP="00F35357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62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</w:t>
            </w:r>
            <w:r w:rsidRPr="00E116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1162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08A87EC" w14:textId="77777777" w:rsidR="00B73B55" w:rsidRPr="00D46933" w:rsidRDefault="00CC5A41" w:rsidP="00F3535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C5A41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</w:t>
            </w:r>
            <w:r w:rsidR="00B73B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- </w:t>
            </w:r>
            <w:r w:rsidR="00E82DAF" w:rsidRPr="00E82DA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7D8D3D1A" w14:textId="77777777" w:rsidR="00B73B55" w:rsidRPr="00EB41D6" w:rsidRDefault="00B73B55" w:rsidP="00F353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E6E1385" w14:textId="77777777" w:rsidR="00B73B55" w:rsidRPr="00D3515B" w:rsidRDefault="00CC5A41" w:rsidP="00F3535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C5A41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</w:t>
            </w:r>
            <w:r w:rsidR="00B73B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- </w:t>
            </w:r>
            <w:r w:rsidR="00E82DAF" w:rsidRPr="00E82DA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</w:tr>
    </w:tbl>
    <w:p w14:paraId="36C97E1B" w14:textId="77777777" w:rsidR="00B73B55" w:rsidRPr="00067CA8" w:rsidRDefault="00B73B55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AF79205" w14:textId="77777777" w:rsidR="0079525B" w:rsidRDefault="00795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b/>
          <w:bCs/>
          <w:cs/>
        </w:rPr>
        <w:br w:type="page"/>
      </w:r>
    </w:p>
    <w:p w14:paraId="36A9BD35" w14:textId="77777777" w:rsidR="001924CD" w:rsidRPr="00D50043" w:rsidRDefault="001924CD" w:rsidP="00B73B55">
      <w:pPr>
        <w:pStyle w:val="Style1"/>
        <w:rPr>
          <w:b/>
          <w:bCs/>
        </w:rPr>
      </w:pPr>
      <w:r w:rsidRPr="00D50043">
        <w:rPr>
          <w:b/>
          <w:bCs/>
          <w:cs/>
        </w:rPr>
        <w:lastRenderedPageBreak/>
        <w:t xml:space="preserve">นโยบายการบัญชีที่สำคัญ </w:t>
      </w:r>
    </w:p>
    <w:p w14:paraId="28CC699B" w14:textId="77777777" w:rsidR="001924CD" w:rsidRPr="00820D9B" w:rsidRDefault="001924CD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4FC207F" w14:textId="77777777" w:rsidR="001924CD" w:rsidRPr="00D510F6" w:rsidRDefault="001924CD" w:rsidP="008F0BDC">
      <w:pPr>
        <w:pStyle w:val="AccPolicyalternative"/>
        <w:ind w:right="0"/>
      </w:pPr>
      <w:r w:rsidRPr="00D510F6">
        <w:rPr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  <w:r w:rsidR="00722C00" w:rsidRPr="00722C00">
        <w:rPr>
          <w:rFonts w:hint="cs"/>
          <w:cs/>
        </w:rPr>
        <w:t>ยกเว้นที่ได้กล่าวไว้ในหมายเหตุข้อ</w:t>
      </w:r>
      <w:r w:rsidR="00722C00" w:rsidRPr="00722C00">
        <w:rPr>
          <w:cs/>
        </w:rPr>
        <w:t xml:space="preserve"> </w:t>
      </w:r>
      <w:r w:rsidR="00CC5A41" w:rsidRPr="00CC5A41">
        <w:rPr>
          <w:lang w:val="en-US"/>
        </w:rPr>
        <w:t>3</w:t>
      </w:r>
    </w:p>
    <w:p w14:paraId="17778307" w14:textId="77777777" w:rsidR="001924CD" w:rsidRPr="00067CA8" w:rsidRDefault="001924CD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EEA63AE" w14:textId="77777777" w:rsidR="001924CD" w:rsidRPr="00B212CE" w:rsidRDefault="001924CD" w:rsidP="008F0BDC">
      <w:pPr>
        <w:pStyle w:val="Style2"/>
        <w:tabs>
          <w:tab w:val="clear" w:pos="340"/>
          <w:tab w:val="num" w:pos="540"/>
        </w:tabs>
        <w:ind w:left="540" w:right="0" w:hanging="540"/>
        <w:rPr>
          <w:i/>
          <w:iCs/>
        </w:rPr>
      </w:pPr>
      <w:r w:rsidRPr="00B212CE">
        <w:rPr>
          <w:rFonts w:cs="Angsana New" w:hint="cs"/>
          <w:i/>
          <w:iCs/>
          <w:cs/>
        </w:rPr>
        <w:t>เกณฑ์ในการจัดทำงบการเงินรวม</w:t>
      </w:r>
    </w:p>
    <w:p w14:paraId="60FEF6A1" w14:textId="77777777" w:rsidR="001924CD" w:rsidRPr="00067CA8" w:rsidRDefault="001924CD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0487853" w14:textId="77777777" w:rsidR="001924CD" w:rsidRDefault="001924CD" w:rsidP="008F0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en-GB" w:eastAsia="th-TH"/>
        </w:rPr>
      </w:pPr>
      <w:r w:rsidRPr="00D510F6">
        <w:rPr>
          <w:rFonts w:ascii="Angsana New" w:eastAsia="MS Mincho" w:hAnsi="Angsana New"/>
          <w:sz w:val="30"/>
          <w:szCs w:val="30"/>
          <w:cs/>
          <w:lang w:val="en-GB" w:eastAsia="th-TH"/>
        </w:rPr>
        <w:t xml:space="preserve">งบการเงินรวมประกอบด้วยงบการเงินของบริษัท </w:t>
      </w:r>
      <w:r w:rsidRPr="00D510F6">
        <w:rPr>
          <w:rFonts w:ascii="Angsana New" w:eastAsia="MS Mincho" w:hAnsi="Angsana New"/>
          <w:sz w:val="30"/>
          <w:szCs w:val="30"/>
          <w:cs/>
          <w:lang w:eastAsia="th-TH"/>
        </w:rPr>
        <w:t>และ</w:t>
      </w:r>
      <w:r w:rsidRPr="00D510F6">
        <w:rPr>
          <w:rFonts w:ascii="Angsana New" w:eastAsia="MS Mincho" w:hAnsi="Angsana New"/>
          <w:sz w:val="30"/>
          <w:szCs w:val="30"/>
          <w:cs/>
          <w:lang w:val="en-GB" w:eastAsia="th-TH"/>
        </w:rPr>
        <w:t>บริษัทย่อย</w:t>
      </w:r>
      <w:r w:rsidR="004C4D75">
        <w:rPr>
          <w:rFonts w:ascii="Angsana New" w:eastAsia="MS Mincho" w:hAnsi="Angsana New" w:hint="cs"/>
          <w:sz w:val="30"/>
          <w:szCs w:val="30"/>
          <w:cs/>
          <w:lang w:val="en-GB" w:eastAsia="th-TH"/>
        </w:rPr>
        <w:t xml:space="preserve"> </w:t>
      </w:r>
      <w:r w:rsidRPr="00D510F6">
        <w:rPr>
          <w:rFonts w:ascii="Angsana New" w:eastAsia="MS Mincho" w:hAnsi="Angsana New"/>
          <w:sz w:val="30"/>
          <w:szCs w:val="30"/>
          <w:cs/>
          <w:lang w:val="en-GB" w:eastAsia="th-TH"/>
        </w:rPr>
        <w:t xml:space="preserve">(รวมกันเรียกว่า </w:t>
      </w:r>
      <w:r w:rsidRPr="00D510F6">
        <w:rPr>
          <w:rFonts w:ascii="Angsana New" w:eastAsia="MS Mincho" w:hAnsi="Angsana New"/>
          <w:sz w:val="30"/>
          <w:szCs w:val="30"/>
          <w:lang w:val="en-GB" w:eastAsia="th-TH"/>
        </w:rPr>
        <w:t>“</w:t>
      </w:r>
      <w:r w:rsidRPr="00D510F6">
        <w:rPr>
          <w:rFonts w:ascii="Angsana New" w:eastAsia="MS Mincho" w:hAnsi="Angsana New"/>
          <w:sz w:val="30"/>
          <w:szCs w:val="30"/>
          <w:cs/>
          <w:lang w:val="en-GB" w:eastAsia="th-TH"/>
        </w:rPr>
        <w:t>กลุ่มบริษัท</w:t>
      </w:r>
      <w:r w:rsidRPr="00D510F6">
        <w:rPr>
          <w:rFonts w:ascii="Angsana New" w:eastAsia="MS Mincho" w:hAnsi="Angsana New"/>
          <w:sz w:val="30"/>
          <w:szCs w:val="30"/>
          <w:lang w:val="en-GB" w:eastAsia="th-TH"/>
        </w:rPr>
        <w:t>”</w:t>
      </w:r>
      <w:r w:rsidRPr="00D510F6">
        <w:rPr>
          <w:rFonts w:ascii="Angsana New" w:eastAsia="MS Mincho" w:hAnsi="Angsana New"/>
          <w:sz w:val="30"/>
          <w:szCs w:val="30"/>
          <w:cs/>
          <w:lang w:val="en-GB" w:eastAsia="th-TH"/>
        </w:rPr>
        <w:t>)</w:t>
      </w:r>
      <w:r w:rsidRPr="00D510F6">
        <w:rPr>
          <w:rFonts w:ascii="Angsana New" w:eastAsia="MS Mincho" w:hAnsi="Angsana New"/>
          <w:sz w:val="30"/>
          <w:szCs w:val="30"/>
          <w:lang w:val="en-GB" w:eastAsia="th-TH"/>
        </w:rPr>
        <w:t xml:space="preserve"> </w:t>
      </w:r>
      <w:r w:rsidRPr="00D510F6">
        <w:rPr>
          <w:rFonts w:ascii="Angsana New" w:eastAsia="MS Mincho" w:hAnsi="Angsana New"/>
          <w:sz w:val="30"/>
          <w:szCs w:val="30"/>
          <w:cs/>
          <w:lang w:val="en-GB" w:eastAsia="th-TH"/>
        </w:rPr>
        <w:t>และส่วนได้เสียของกลุ่มบริษัทในบริษัทร่วม และ</w:t>
      </w:r>
      <w:r w:rsidR="004C4D75">
        <w:rPr>
          <w:rFonts w:ascii="Angsana New" w:eastAsia="MS Mincho" w:hAnsi="Angsana New" w:hint="cs"/>
          <w:sz w:val="30"/>
          <w:szCs w:val="30"/>
          <w:cs/>
          <w:lang w:val="en-GB" w:eastAsia="th-TH"/>
        </w:rPr>
        <w:t>การร่วมค้า</w:t>
      </w:r>
    </w:p>
    <w:p w14:paraId="673CC8F7" w14:textId="77777777" w:rsidR="00AC5702" w:rsidRPr="00067CA8" w:rsidRDefault="00AC5702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p w14:paraId="21F68A24" w14:textId="77777777" w:rsidR="001924CD" w:rsidRPr="00D510F6" w:rsidRDefault="001924CD" w:rsidP="008F0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  <w:cs/>
          <w:lang w:val="en-GB"/>
        </w:rPr>
      </w:pPr>
      <w:r w:rsidRPr="00D510F6">
        <w:rPr>
          <w:rFonts w:ascii="Angsana New" w:eastAsia="MS Mincho" w:hAnsi="Angsana New" w:hint="cs"/>
          <w:i/>
          <w:iCs/>
          <w:sz w:val="30"/>
          <w:szCs w:val="30"/>
          <w:cs/>
          <w:lang w:val="en-GB"/>
        </w:rPr>
        <w:t>การรวมธุรกิจ</w:t>
      </w:r>
      <w:r w:rsidRPr="00D510F6">
        <w:rPr>
          <w:rFonts w:ascii="Angsana New" w:eastAsia="MS Mincho" w:hAnsi="Angsana New"/>
          <w:i/>
          <w:iCs/>
          <w:sz w:val="30"/>
          <w:szCs w:val="30"/>
        </w:rPr>
        <w:t xml:space="preserve"> </w:t>
      </w:r>
    </w:p>
    <w:p w14:paraId="0A1E5BD3" w14:textId="77777777" w:rsidR="001924CD" w:rsidRPr="00067CA8" w:rsidRDefault="001924CD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9B571D6" w14:textId="77777777" w:rsidR="001924CD" w:rsidRPr="008E3774" w:rsidRDefault="001924CD" w:rsidP="008F0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pacing w:val="-4"/>
          <w:sz w:val="30"/>
          <w:szCs w:val="30"/>
        </w:rPr>
      </w:pPr>
      <w:r w:rsidRPr="008E3774">
        <w:rPr>
          <w:rFonts w:ascii="Angsana New" w:eastAsia="MS Mincho" w:hAnsi="Angsana New" w:hint="cs"/>
          <w:spacing w:val="-4"/>
          <w:sz w:val="30"/>
          <w:szCs w:val="30"/>
          <w:cs/>
          <w:lang w:val="en-GB"/>
        </w:rPr>
        <w:t>กลุ่มบริษัท</w:t>
      </w:r>
      <w:r w:rsidRPr="008E3774">
        <w:rPr>
          <w:rFonts w:ascii="Angsana New" w:eastAsia="MS Mincho" w:hAnsi="Angsana New"/>
          <w:spacing w:val="-4"/>
          <w:sz w:val="30"/>
          <w:szCs w:val="30"/>
        </w:rPr>
        <w:t>/</w:t>
      </w:r>
      <w:r w:rsidR="00152AB9" w:rsidRPr="008E3774">
        <w:rPr>
          <w:rFonts w:ascii="Angsana New" w:eastAsia="MS Mincho" w:hAnsi="Angsana New" w:hint="cs"/>
          <w:spacing w:val="-4"/>
          <w:sz w:val="30"/>
          <w:szCs w:val="30"/>
          <w:cs/>
          <w:lang w:val="en-GB"/>
        </w:rPr>
        <w:t>บริษัท</w:t>
      </w:r>
      <w:r w:rsidRPr="008E3774">
        <w:rPr>
          <w:rFonts w:ascii="Angsana New" w:eastAsia="MS Mincho" w:hAnsi="Angsana New" w:hint="cs"/>
          <w:spacing w:val="-4"/>
          <w:sz w:val="30"/>
          <w:szCs w:val="30"/>
          <w:cs/>
          <w:lang w:val="en-GB"/>
        </w:rPr>
        <w:t>บันทึกบัญชีสำหรับการรวมธุรกิจตามวิธีซื้อ</w:t>
      </w:r>
      <w:r w:rsidR="00312883">
        <w:rPr>
          <w:rFonts w:ascii="Angsana New" w:eastAsia="MS Mincho" w:hAnsi="Angsana New" w:hint="cs"/>
          <w:spacing w:val="-4"/>
          <w:sz w:val="30"/>
          <w:szCs w:val="30"/>
          <w:cs/>
          <w:lang w:val="en-GB"/>
        </w:rPr>
        <w:t xml:space="preserve"> </w:t>
      </w:r>
      <w:r w:rsidR="004C4D75" w:rsidRPr="008E3774">
        <w:rPr>
          <w:rFonts w:ascii="Angsana New" w:eastAsia="MS Mincho" w:hAnsi="Angsana New" w:hint="cs"/>
          <w:spacing w:val="-4"/>
          <w:sz w:val="30"/>
          <w:szCs w:val="30"/>
          <w:cs/>
          <w:lang w:val="en-GB"/>
        </w:rPr>
        <w:t>เมื่อการควบคุม</w:t>
      </w:r>
      <w:r w:rsidR="009A4838" w:rsidRPr="008E3774">
        <w:rPr>
          <w:rFonts w:ascii="Angsana New" w:eastAsia="MS Mincho" w:hAnsi="Angsana New" w:hint="cs"/>
          <w:spacing w:val="-4"/>
          <w:sz w:val="30"/>
          <w:szCs w:val="30"/>
          <w:cs/>
          <w:lang w:val="en-GB"/>
        </w:rPr>
        <w:t xml:space="preserve"> </w:t>
      </w:r>
      <w:r w:rsidR="009A4838" w:rsidRPr="008E3774">
        <w:rPr>
          <w:rFonts w:ascii="Angsana New" w:hAnsi="Angsana New" w:hint="cs"/>
          <w:spacing w:val="-4"/>
          <w:sz w:val="30"/>
          <w:szCs w:val="30"/>
          <w:cs/>
        </w:rPr>
        <w:t xml:space="preserve">(ตามที่กล่าวไว้ในส่วนของบริษัทย่อย) </w:t>
      </w:r>
      <w:r w:rsidR="004C4D75" w:rsidRPr="008E3774">
        <w:rPr>
          <w:rFonts w:ascii="Angsana New" w:eastAsia="MS Mincho" w:hAnsi="Angsana New" w:hint="cs"/>
          <w:spacing w:val="-4"/>
          <w:sz w:val="30"/>
          <w:szCs w:val="30"/>
          <w:cs/>
          <w:lang w:val="en-GB"/>
        </w:rPr>
        <w:t>ถูกโอนไปยังกลุ่มบริษัท</w:t>
      </w:r>
      <w:r w:rsidRPr="008E3774">
        <w:rPr>
          <w:rFonts w:ascii="Angsana New" w:eastAsia="MS Mincho" w:hAnsi="Angsana New" w:hint="cs"/>
          <w:spacing w:val="-4"/>
          <w:sz w:val="30"/>
          <w:szCs w:val="30"/>
          <w:cs/>
          <w:lang w:val="en-GB"/>
        </w:rPr>
        <w:t xml:space="preserve"> ยกเว้นในกรณีที่เป็นการรวมธุรกิจภายใต้การควบคุมเดียวกัน</w:t>
      </w:r>
    </w:p>
    <w:p w14:paraId="50DD03D2" w14:textId="77777777" w:rsidR="001924CD" w:rsidRPr="00067CA8" w:rsidRDefault="001924CD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9E86A67" w14:textId="77777777" w:rsidR="001924CD" w:rsidRPr="00D510F6" w:rsidRDefault="001924CD" w:rsidP="008F0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B022DB">
        <w:rPr>
          <w:rFonts w:ascii="Angsana New" w:eastAsia="MS Mincho" w:hAnsi="Angsana New" w:hint="cs"/>
          <w:sz w:val="30"/>
          <w:szCs w:val="30"/>
          <w:cs/>
          <w:lang w:val="en-GB"/>
        </w:rPr>
        <w:t>วันที่</w:t>
      </w:r>
      <w:r w:rsidRPr="00D510F6">
        <w:rPr>
          <w:rFonts w:ascii="Angsana New" w:eastAsia="MS Mincho" w:hAnsi="Angsana New" w:hint="cs"/>
          <w:sz w:val="30"/>
          <w:szCs w:val="30"/>
          <w:cs/>
          <w:lang w:val="en-GB"/>
        </w:rPr>
        <w:t>ซื้อกิจการคือวันที่อำนาจในการควบคุมนั้นได้ถูกโอนไปยังผู้ซื้อ</w:t>
      </w:r>
    </w:p>
    <w:p w14:paraId="7446C675" w14:textId="77777777" w:rsidR="001924CD" w:rsidRPr="00067CA8" w:rsidRDefault="001924CD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A387CED" w14:textId="77777777" w:rsidR="001924CD" w:rsidRPr="00D510F6" w:rsidRDefault="00312883" w:rsidP="008F0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>
        <w:rPr>
          <w:rFonts w:ascii="Angsana New" w:eastAsia="MS Mincho" w:hAnsi="Angsana New" w:hint="cs"/>
          <w:sz w:val="30"/>
          <w:szCs w:val="30"/>
          <w:cs/>
          <w:lang w:val="en-GB"/>
        </w:rPr>
        <w:t>ค่าความนิยม</w:t>
      </w:r>
      <w:r w:rsidR="001924CD" w:rsidRPr="00D510F6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</w:t>
      </w:r>
      <w:r w:rsidR="001924CD" w:rsidRPr="00D510F6">
        <w:rPr>
          <w:rFonts w:ascii="Angsana New" w:eastAsia="MS Mincho" w:hAnsi="Angsana New"/>
          <w:sz w:val="30"/>
          <w:szCs w:val="30"/>
          <w:cs/>
          <w:lang w:val="en-GB"/>
        </w:rPr>
        <w:t>(</w:t>
      </w:r>
      <w:r w:rsidR="001924CD" w:rsidRPr="00D510F6">
        <w:rPr>
          <w:rFonts w:ascii="Angsana New" w:eastAsia="MS Mincho" w:hAnsi="Angsana New" w:hint="cs"/>
          <w:sz w:val="30"/>
          <w:szCs w:val="30"/>
          <w:cs/>
          <w:lang w:val="en-GB"/>
        </w:rPr>
        <w:t>มูลค่ายุติธรรม</w:t>
      </w:r>
      <w:r w:rsidR="001924CD" w:rsidRPr="00D510F6">
        <w:rPr>
          <w:rFonts w:ascii="Angsana New" w:eastAsia="MS Mincho" w:hAnsi="Angsana New"/>
          <w:sz w:val="30"/>
          <w:szCs w:val="30"/>
          <w:cs/>
          <w:lang w:val="en-GB"/>
        </w:rPr>
        <w:t>)</w:t>
      </w:r>
      <w:r w:rsidR="001924CD" w:rsidRPr="00D510F6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ของสินทรัพย์ที่ระบุได้ที่ได้มาและหนี้สินที่รับมาซึ่งวัดมูลค่า ณ </w:t>
      </w:r>
      <w:r w:rsidR="001924CD" w:rsidRPr="009D5EBE">
        <w:rPr>
          <w:rFonts w:ascii="Angsana New" w:eastAsia="MS Mincho" w:hAnsi="Angsana New" w:hint="cs"/>
          <w:sz w:val="30"/>
          <w:szCs w:val="30"/>
          <w:cs/>
          <w:lang w:val="en-GB"/>
        </w:rPr>
        <w:t>วันที่ซื้อ</w:t>
      </w:r>
      <w:r w:rsidR="009D5EBE" w:rsidRPr="009D5EBE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="009D5EBE" w:rsidRPr="009D5EBE">
        <w:rPr>
          <w:rFonts w:ascii="Angsana New" w:hAnsi="Angsana New" w:hint="cs"/>
          <w:sz w:val="30"/>
          <w:szCs w:val="30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441D64D7" w14:textId="77777777" w:rsidR="001924CD" w:rsidRPr="00067CA8" w:rsidRDefault="001924CD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6B276A8" w14:textId="77777777" w:rsidR="001924CD" w:rsidRDefault="00312883" w:rsidP="008F0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>
        <w:rPr>
          <w:rFonts w:ascii="Angsana New" w:eastAsia="MS Mincho" w:hAnsi="Angsana New" w:hint="cs"/>
          <w:sz w:val="30"/>
          <w:szCs w:val="30"/>
          <w:cs/>
          <w:lang w:val="en-GB"/>
        </w:rPr>
        <w:t>สิ่งตอบแทนที่โอนให้</w:t>
      </w:r>
      <w:r w:rsidR="001924CD" w:rsidRPr="00D510F6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ต้องวัดด้วยมูลค่ายุติธรรมของสินทรัพย์ที่โอนไป </w:t>
      </w:r>
      <w:r w:rsidR="001924CD" w:rsidRPr="00D510F6">
        <w:rPr>
          <w:rFonts w:ascii="Angsana New" w:eastAsia="MS Mincho" w:hAnsi="Angsana New"/>
          <w:sz w:val="30"/>
          <w:szCs w:val="30"/>
          <w:cs/>
          <w:lang w:val="en-GB"/>
        </w:rPr>
        <w:t xml:space="preserve"> </w:t>
      </w:r>
      <w:r w:rsidR="001924CD" w:rsidRPr="00D510F6">
        <w:rPr>
          <w:rFonts w:ascii="Angsana New" w:eastAsia="MS Mincho" w:hAnsi="Angsana New" w:hint="cs"/>
          <w:sz w:val="30"/>
          <w:szCs w:val="30"/>
          <w:cs/>
          <w:lang w:val="en-GB"/>
        </w:rPr>
        <w:t>หนี้สินที่กลุ่มบริษัท</w:t>
      </w:r>
      <w:r w:rsidR="001924CD" w:rsidRPr="00D510F6">
        <w:rPr>
          <w:rFonts w:ascii="Angsana New" w:eastAsia="MS Mincho" w:hAnsi="Angsana New"/>
          <w:sz w:val="30"/>
          <w:szCs w:val="30"/>
        </w:rPr>
        <w:t>/</w:t>
      </w:r>
      <w:r w:rsidR="001924CD" w:rsidRPr="00D510F6">
        <w:rPr>
          <w:rFonts w:ascii="Angsana New" w:eastAsia="MS Mincho" w:hAnsi="Angsana New" w:hint="cs"/>
          <w:sz w:val="30"/>
          <w:szCs w:val="30"/>
          <w:cs/>
          <w:lang w:val="en-GB"/>
        </w:rPr>
        <w:t>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="001924CD" w:rsidRPr="00D510F6">
        <w:rPr>
          <w:rFonts w:ascii="Angsana New" w:eastAsia="MS Mincho" w:hAnsi="Angsana New"/>
          <w:sz w:val="30"/>
          <w:szCs w:val="30"/>
        </w:rPr>
        <w:t>/</w:t>
      </w:r>
      <w:r w:rsidR="001924CD" w:rsidRPr="00D510F6">
        <w:rPr>
          <w:rFonts w:ascii="Angsana New" w:eastAsia="MS Mincho" w:hAnsi="Angsana New" w:hint="cs"/>
          <w:sz w:val="30"/>
          <w:szCs w:val="30"/>
          <w:cs/>
          <w:lang w:val="en-GB"/>
        </w:rPr>
        <w:t>บริษัท</w:t>
      </w:r>
      <w:r w:rsidR="001924CD" w:rsidRPr="00D510F6">
        <w:rPr>
          <w:rFonts w:ascii="Angsana New" w:eastAsia="MS Mincho" w:hAnsi="Angsana New"/>
          <w:sz w:val="30"/>
          <w:szCs w:val="30"/>
        </w:rPr>
        <w:t xml:space="preserve"> </w:t>
      </w:r>
      <w:r w:rsidR="001924CD" w:rsidRPr="00D510F6">
        <w:rPr>
          <w:rFonts w:ascii="Angsana New" w:eastAsia="MS Mincho" w:hAnsi="Angsana New" w:hint="cs"/>
          <w:sz w:val="30"/>
          <w:szCs w:val="30"/>
          <w:cs/>
          <w:lang w:val="en-GB"/>
        </w:rPr>
        <w:t>ทั้งนี้สิ่งตอบแทนที่โอนให้ยังรวมถึงมูลค่ายุติธรรมของหนี้สินที่อาจเกิดขึ้น</w:t>
      </w:r>
    </w:p>
    <w:p w14:paraId="777EC9BE" w14:textId="77777777" w:rsidR="00A47469" w:rsidRPr="00A47469" w:rsidRDefault="00A47469" w:rsidP="008F0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24"/>
          <w:szCs w:val="24"/>
          <w:lang w:val="en-GB"/>
        </w:rPr>
      </w:pPr>
    </w:p>
    <w:p w14:paraId="560E7F80" w14:textId="77777777" w:rsidR="00C46D6A" w:rsidRDefault="00A47469" w:rsidP="00A47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A47469">
        <w:rPr>
          <w:rFonts w:ascii="Angsana New" w:eastAsia="MS Mincho" w:hAnsi="Angsana New" w:hint="cs"/>
          <w:sz w:val="30"/>
          <w:szCs w:val="30"/>
          <w:cs/>
          <w:lang w:val="en-GB"/>
        </w:rPr>
        <w:t>สิ่งตอบแทนที่คาดว่าจะต้องจ่ายวัดมูลค่าด้วยมูลค่ายุติธรรม</w:t>
      </w:r>
      <w:r w:rsidRPr="00A47469">
        <w:rPr>
          <w:rFonts w:ascii="Angsana New" w:eastAsia="MS Mincho" w:hAnsi="Angsana New"/>
          <w:sz w:val="30"/>
          <w:szCs w:val="30"/>
          <w:cs/>
          <w:lang w:val="en-GB"/>
        </w:rPr>
        <w:t xml:space="preserve"> </w:t>
      </w:r>
      <w:r w:rsidRPr="00A47469">
        <w:rPr>
          <w:rFonts w:ascii="Angsana New" w:eastAsia="MS Mincho" w:hAnsi="Angsana New" w:hint="cs"/>
          <w:sz w:val="30"/>
          <w:szCs w:val="30"/>
          <w:cs/>
          <w:lang w:val="en-GB"/>
        </w:rPr>
        <w:t>ณ</w:t>
      </w:r>
      <w:r w:rsidRPr="00A47469">
        <w:rPr>
          <w:rFonts w:ascii="Angsana New" w:eastAsia="MS Mincho" w:hAnsi="Angsana New"/>
          <w:sz w:val="30"/>
          <w:szCs w:val="30"/>
          <w:cs/>
          <w:lang w:val="en-GB"/>
        </w:rPr>
        <w:t xml:space="preserve"> </w:t>
      </w:r>
      <w:r w:rsidRPr="00A47469">
        <w:rPr>
          <w:rFonts w:ascii="Angsana New" w:eastAsia="MS Mincho" w:hAnsi="Angsana New" w:hint="cs"/>
          <w:sz w:val="30"/>
          <w:szCs w:val="30"/>
          <w:cs/>
          <w:lang w:val="en-GB"/>
        </w:rPr>
        <w:t>วันซื้อธุรกิจ</w:t>
      </w:r>
      <w:r w:rsidRPr="00A47469">
        <w:rPr>
          <w:rFonts w:ascii="Angsana New" w:eastAsia="MS Mincho" w:hAnsi="Angsana New"/>
          <w:sz w:val="30"/>
          <w:szCs w:val="30"/>
          <w:cs/>
          <w:lang w:val="en-GB"/>
        </w:rPr>
        <w:t xml:space="preserve"> </w:t>
      </w:r>
      <w:r w:rsidRPr="00A47469">
        <w:rPr>
          <w:rFonts w:ascii="Angsana New" w:eastAsia="MS Mincho" w:hAnsi="Angsana New" w:hint="cs"/>
          <w:sz w:val="30"/>
          <w:szCs w:val="30"/>
          <w:cs/>
          <w:lang w:val="en-GB"/>
        </w:rPr>
        <w:t>และวัดมูลค่าภายหลังด้วยมูลค่ายุติธรรม</w:t>
      </w:r>
      <w:r w:rsidRPr="00A47469">
        <w:rPr>
          <w:rFonts w:ascii="Angsana New" w:eastAsia="MS Mincho" w:hAnsi="Angsana New"/>
          <w:sz w:val="30"/>
          <w:szCs w:val="30"/>
          <w:cs/>
          <w:lang w:val="en-GB"/>
        </w:rPr>
        <w:t xml:space="preserve">            </w:t>
      </w:r>
      <w:r w:rsidRPr="00A47469">
        <w:rPr>
          <w:rFonts w:ascii="Angsana New" w:eastAsia="MS Mincho" w:hAnsi="Angsana New" w:hint="cs"/>
          <w:sz w:val="30"/>
          <w:szCs w:val="30"/>
          <w:cs/>
          <w:lang w:val="en-GB"/>
        </w:rPr>
        <w:t>ณ</w:t>
      </w:r>
      <w:r w:rsidRPr="00A47469">
        <w:rPr>
          <w:rFonts w:ascii="Angsana New" w:eastAsia="MS Mincho" w:hAnsi="Angsana New"/>
          <w:sz w:val="30"/>
          <w:szCs w:val="30"/>
          <w:cs/>
          <w:lang w:val="en-GB"/>
        </w:rPr>
        <w:t xml:space="preserve"> </w:t>
      </w:r>
      <w:r w:rsidRPr="00A47469">
        <w:rPr>
          <w:rFonts w:ascii="Angsana New" w:eastAsia="MS Mincho" w:hAnsi="Angsana New" w:hint="cs"/>
          <w:sz w:val="30"/>
          <w:szCs w:val="30"/>
          <w:cs/>
          <w:lang w:val="en-GB"/>
        </w:rPr>
        <w:t>ทุกวันที่รายงาน</w:t>
      </w:r>
      <w:r w:rsidRPr="00A47469">
        <w:rPr>
          <w:rFonts w:ascii="Angsana New" w:eastAsia="MS Mincho" w:hAnsi="Angsana New"/>
          <w:sz w:val="30"/>
          <w:szCs w:val="30"/>
          <w:cs/>
          <w:lang w:val="en-GB"/>
        </w:rPr>
        <w:t xml:space="preserve"> </w:t>
      </w:r>
      <w:r w:rsidRPr="00A47469">
        <w:rPr>
          <w:rFonts w:ascii="Angsana New" w:eastAsia="MS Mincho" w:hAnsi="Angsana New" w:hint="cs"/>
          <w:sz w:val="30"/>
          <w:szCs w:val="30"/>
          <w:cs/>
          <w:lang w:val="en-GB"/>
        </w:rPr>
        <w:t>การเปลี่ยนแปลงในมูลค่ายุติธรรมรับรู้ในกำไรหรือขาดทุน</w:t>
      </w:r>
    </w:p>
    <w:p w14:paraId="053E268C" w14:textId="77777777" w:rsidR="00A47469" w:rsidRPr="00A47469" w:rsidRDefault="00A47469" w:rsidP="00A47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24"/>
          <w:szCs w:val="24"/>
          <w:lang w:val="en-GB"/>
        </w:rPr>
      </w:pPr>
    </w:p>
    <w:p w14:paraId="3C59828E" w14:textId="77777777" w:rsidR="001924CD" w:rsidRPr="00D510F6" w:rsidRDefault="001924CD" w:rsidP="008F0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D510F6">
        <w:rPr>
          <w:rFonts w:ascii="Angsana New" w:eastAsia="MS Mincho" w:hAnsi="Angsana New" w:hint="cs"/>
          <w:sz w:val="30"/>
          <w:szCs w:val="30"/>
          <w:cs/>
          <w:lang w:val="en-GB"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50F2562E" w14:textId="77777777" w:rsidR="00000D34" w:rsidRPr="00067CA8" w:rsidRDefault="00000D34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BE0FF52" w14:textId="77777777" w:rsidR="001924CD" w:rsidRPr="00E216F2" w:rsidRDefault="001924CD" w:rsidP="008F0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cs/>
          <w:lang w:val="en-GB"/>
        </w:rPr>
      </w:pPr>
      <w:r w:rsidRPr="00E216F2">
        <w:rPr>
          <w:rFonts w:ascii="Angsana New" w:eastAsia="MS Mincho" w:hAnsi="Angsana New" w:hint="cs"/>
          <w:sz w:val="30"/>
          <w:szCs w:val="30"/>
          <w:cs/>
          <w:lang w:val="en-GB"/>
        </w:rPr>
        <w:t>ต้นทุนที่เกี่ยวข้องกับการซื้อของกลุ่มบริษัท/บริษัทที่เกิดขึ้นซึ่งเป็นผลมาจากการรวมธุรกิจ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01AFDA1D" w14:textId="77777777" w:rsidR="001924CD" w:rsidRPr="00067CA8" w:rsidRDefault="001924CD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24F3E9C" w14:textId="77777777" w:rsidR="00A47469" w:rsidRDefault="00A47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i/>
          <w:iCs/>
          <w:sz w:val="30"/>
          <w:szCs w:val="30"/>
          <w:cs/>
          <w:lang w:val="en-GB" w:eastAsia="th-TH"/>
        </w:rPr>
      </w:pPr>
      <w:r>
        <w:rPr>
          <w:rFonts w:ascii="Angsana New" w:eastAsia="MS Mincho" w:hAnsi="Angsana New"/>
          <w:i/>
          <w:iCs/>
          <w:sz w:val="30"/>
          <w:szCs w:val="30"/>
          <w:cs/>
          <w:lang w:val="en-GB" w:eastAsia="th-TH"/>
        </w:rPr>
        <w:br w:type="page"/>
      </w:r>
    </w:p>
    <w:p w14:paraId="4521C9BB" w14:textId="77777777" w:rsidR="001924CD" w:rsidRPr="00E216F2" w:rsidRDefault="001924CD" w:rsidP="008F0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MS Mincho" w:hAnsi="Angsana New"/>
          <w:i/>
          <w:iCs/>
          <w:sz w:val="30"/>
          <w:szCs w:val="30"/>
          <w:lang w:val="en-GB" w:eastAsia="th-TH"/>
        </w:rPr>
      </w:pPr>
      <w:r w:rsidRPr="00E216F2">
        <w:rPr>
          <w:rFonts w:ascii="Angsana New" w:eastAsia="MS Mincho" w:hAnsi="Angsana New"/>
          <w:i/>
          <w:iCs/>
          <w:sz w:val="30"/>
          <w:szCs w:val="30"/>
          <w:cs/>
          <w:lang w:val="en-GB" w:eastAsia="th-TH"/>
        </w:rPr>
        <w:t>บริษัทย่อย</w:t>
      </w:r>
    </w:p>
    <w:p w14:paraId="3C44DA5C" w14:textId="77777777" w:rsidR="001924CD" w:rsidRPr="00067CA8" w:rsidRDefault="001924CD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879C394" w14:textId="77777777" w:rsidR="00FB1754" w:rsidRPr="00FB1754" w:rsidRDefault="00FB1754" w:rsidP="008F0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FB1754">
        <w:rPr>
          <w:rFonts w:ascii="Angsana New" w:eastAsia="MS Mincho" w:hAnsi="Angsana New"/>
          <w:sz w:val="30"/>
          <w:szCs w:val="30"/>
          <w:cs/>
          <w:lang w:val="en-GB"/>
        </w:rPr>
        <w:t>บริษัทย่อยเป็นกิจการที่อยู่ภายใต้การควบคุมของ</w:t>
      </w:r>
      <w:r w:rsidRPr="00FB1754">
        <w:rPr>
          <w:rFonts w:ascii="Angsana New" w:eastAsia="MS Mincho" w:hAnsi="Angsana New" w:hint="cs"/>
          <w:sz w:val="30"/>
          <w:szCs w:val="30"/>
          <w:cs/>
          <w:lang w:val="en-GB"/>
        </w:rPr>
        <w:t>กลุ่มบริษัท</w:t>
      </w:r>
      <w:r w:rsidRPr="00FB1754">
        <w:rPr>
          <w:rFonts w:ascii="Angsana New" w:eastAsia="MS Mincho" w:hAnsi="Angsana New"/>
          <w:sz w:val="30"/>
          <w:szCs w:val="30"/>
          <w:cs/>
          <w:lang w:val="en-GB"/>
        </w:rPr>
        <w:t xml:space="preserve">  การควบคุมเกิดขึ้นเมื่อ</w:t>
      </w:r>
      <w:r w:rsidRPr="00FB1754">
        <w:rPr>
          <w:rFonts w:ascii="Angsana New" w:eastAsia="MS Mincho" w:hAnsi="Angsana New" w:hint="cs"/>
          <w:sz w:val="30"/>
          <w:szCs w:val="30"/>
          <w:cs/>
          <w:lang w:val="en-GB"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FB1754">
        <w:rPr>
          <w:rFonts w:ascii="Angsana New" w:eastAsia="MS Mincho" w:hAnsi="Angsana New"/>
          <w:sz w:val="30"/>
          <w:szCs w:val="30"/>
          <w:cs/>
          <w:lang w:val="en-GB"/>
        </w:rPr>
        <w:t xml:space="preserve"> 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  <w:r w:rsidRPr="00FB1754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</w:t>
      </w:r>
    </w:p>
    <w:p w14:paraId="3250DB89" w14:textId="77777777" w:rsidR="001924CD" w:rsidRPr="00067CA8" w:rsidRDefault="001924CD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302D748" w14:textId="77777777" w:rsidR="00405AA5" w:rsidRPr="00252DAD" w:rsidRDefault="00405AA5" w:rsidP="008F0BDC">
      <w:pPr>
        <w:pStyle w:val="BodyText2"/>
        <w:tabs>
          <w:tab w:val="left" w:pos="540"/>
        </w:tabs>
        <w:spacing w:line="240" w:lineRule="atLeast"/>
        <w:ind w:left="540"/>
        <w:jc w:val="thaiDistribute"/>
        <w:rPr>
          <w:b/>
          <w:bCs/>
          <w:color w:val="0000FF"/>
        </w:rPr>
      </w:pPr>
      <w:r w:rsidRPr="00252DAD">
        <w:rPr>
          <w:i/>
          <w:iCs/>
          <w:cs/>
        </w:rPr>
        <w:t>ส่วนได้เสียที่ไม่มีอำนาจควบคุม</w:t>
      </w:r>
      <w:r w:rsidRPr="00252DAD">
        <w:rPr>
          <w:cs/>
        </w:rPr>
        <w:t xml:space="preserve"> </w:t>
      </w:r>
    </w:p>
    <w:p w14:paraId="7F09CE0D" w14:textId="77777777" w:rsidR="00405AA5" w:rsidRPr="00067CA8" w:rsidRDefault="00405AA5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632D451" w14:textId="77777777" w:rsidR="00405AA5" w:rsidRPr="00252DAD" w:rsidRDefault="00405AA5" w:rsidP="008F0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252DAD">
        <w:rPr>
          <w:rFonts w:ascii="Angsana New" w:hAnsi="Angsana New" w:hint="cs"/>
          <w:sz w:val="30"/>
          <w:szCs w:val="30"/>
          <w:cs/>
        </w:rPr>
        <w:t xml:space="preserve">ณ วันที่ซื้อธุรกิจ </w:t>
      </w:r>
      <w:r w:rsidRPr="00252DAD">
        <w:rPr>
          <w:rFonts w:ascii="Angsana New" w:hAnsi="Angsana New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5707EA30" w14:textId="77777777" w:rsidR="00405AA5" w:rsidRPr="00067CA8" w:rsidRDefault="00405AA5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5B00735" w14:textId="77777777" w:rsidR="00405AA5" w:rsidRDefault="00405AA5" w:rsidP="008F0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52DAD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2D1158F1" w14:textId="77777777" w:rsidR="00405AA5" w:rsidRPr="00067CA8" w:rsidRDefault="00405AA5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D8DE37B" w14:textId="77777777" w:rsidR="00FB1754" w:rsidRPr="00251208" w:rsidRDefault="00FB1754" w:rsidP="008F0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251208">
        <w:rPr>
          <w:rFonts w:ascii="Angsana New" w:hAnsi="Angsana New"/>
          <w:i/>
          <w:iCs/>
          <w:sz w:val="30"/>
          <w:szCs w:val="30"/>
          <w:cs/>
        </w:rPr>
        <w:t>การสูญเสีย</w:t>
      </w:r>
      <w:r w:rsidRPr="00251208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251208">
        <w:rPr>
          <w:rFonts w:ascii="Angsana New" w:hAnsi="Angsana New"/>
          <w:i/>
          <w:iCs/>
          <w:sz w:val="30"/>
          <w:szCs w:val="30"/>
          <w:cs/>
        </w:rPr>
        <w:t>ควบคุม</w:t>
      </w:r>
    </w:p>
    <w:p w14:paraId="175C9591" w14:textId="77777777" w:rsidR="00FB1754" w:rsidRPr="00067CA8" w:rsidRDefault="00FB1754" w:rsidP="00067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5E291C6" w14:textId="77777777" w:rsidR="00FB1754" w:rsidRPr="00FB1754" w:rsidRDefault="00FB1754" w:rsidP="008F0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FB1754">
        <w:rPr>
          <w:rFonts w:ascii="Angsana New" w:eastAsia="MS Mincho" w:hAnsi="Angsana New"/>
          <w:sz w:val="30"/>
          <w:szCs w:val="30"/>
          <w:cs/>
          <w:lang w:val="en-GB"/>
        </w:rPr>
        <w:t>เมื่อ</w:t>
      </w:r>
      <w:r w:rsidRPr="00FB1754">
        <w:rPr>
          <w:rFonts w:ascii="Angsana New" w:eastAsia="MS Mincho" w:hAnsi="Angsana New" w:hint="cs"/>
          <w:sz w:val="30"/>
          <w:szCs w:val="30"/>
          <w:cs/>
          <w:lang w:val="en-GB"/>
        </w:rPr>
        <w:t>กลุ่มบริษัท</w:t>
      </w:r>
      <w:r w:rsidRPr="00FB1754">
        <w:rPr>
          <w:rFonts w:ascii="Angsana New" w:eastAsia="MS Mincho" w:hAnsi="Angsana New"/>
          <w:sz w:val="30"/>
          <w:szCs w:val="30"/>
          <w:cs/>
          <w:lang w:val="en-GB"/>
        </w:rPr>
        <w:t>สูญเสีย</w:t>
      </w:r>
      <w:r w:rsidRPr="00FB1754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การควบคุมในบริษัทย่อย </w:t>
      </w:r>
      <w:r w:rsidRPr="00FB1754">
        <w:rPr>
          <w:rFonts w:ascii="Angsana New" w:eastAsia="MS Mincho" w:hAnsi="Angsana New"/>
          <w:sz w:val="30"/>
          <w:szCs w:val="30"/>
          <w:cs/>
          <w:lang w:val="en-GB"/>
        </w:rPr>
        <w:t>กลุ่มบริษัทตัดรายการสินทรัพย์และหนี้สินของบริษัทย่อย</w:t>
      </w:r>
      <w:r w:rsidRPr="00FB1754">
        <w:rPr>
          <w:rFonts w:ascii="Angsana New" w:eastAsia="MS Mincho" w:hAnsi="Angsana New" w:hint="cs"/>
          <w:sz w:val="30"/>
          <w:szCs w:val="30"/>
          <w:cs/>
          <w:lang w:val="en-GB"/>
        </w:rPr>
        <w:t>นั้นออก</w:t>
      </w:r>
      <w:r w:rsidRPr="00FB1754">
        <w:rPr>
          <w:rFonts w:ascii="Angsana New" w:eastAsia="MS Mincho" w:hAnsi="Angsana New"/>
          <w:sz w:val="30"/>
          <w:szCs w:val="30"/>
          <w:cs/>
          <w:lang w:val="en-GB"/>
        </w:rPr>
        <w:t xml:space="preserve"> </w:t>
      </w:r>
      <w:r w:rsidRPr="00FB1754">
        <w:rPr>
          <w:rFonts w:ascii="Angsana New" w:eastAsia="MS Mincho" w:hAnsi="Angsana New" w:hint="cs"/>
          <w:sz w:val="30"/>
          <w:szCs w:val="30"/>
          <w:cs/>
          <w:lang w:val="en-GB"/>
        </w:rPr>
        <w:t>รวมถึง</w:t>
      </w:r>
      <w:r w:rsidRPr="00FB1754">
        <w:rPr>
          <w:rFonts w:ascii="Angsana New" w:eastAsia="MS Mincho" w:hAnsi="Angsana New"/>
          <w:sz w:val="30"/>
          <w:szCs w:val="30"/>
          <w:cs/>
          <w:lang w:val="en-GB"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  กำไรหรือขาดทุนที่เกิดขึ้นจากการสูญเสีย</w:t>
      </w:r>
      <w:r w:rsidRPr="00FB1754">
        <w:rPr>
          <w:rFonts w:ascii="Angsana New" w:eastAsia="MS Mincho" w:hAnsi="Angsana New" w:hint="cs"/>
          <w:sz w:val="30"/>
          <w:szCs w:val="30"/>
          <w:cs/>
          <w:lang w:val="en-GB"/>
        </w:rPr>
        <w:t>การ</w:t>
      </w:r>
      <w:r w:rsidRPr="00FB1754">
        <w:rPr>
          <w:rFonts w:ascii="Angsana New" w:eastAsia="MS Mincho" w:hAnsi="Angsana New"/>
          <w:sz w:val="30"/>
          <w:szCs w:val="30"/>
          <w:cs/>
          <w:lang w:val="en-GB"/>
        </w:rPr>
        <w:t>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FB1754">
        <w:rPr>
          <w:rFonts w:ascii="Angsana New" w:eastAsia="MS Mincho" w:hAnsi="Angsana New" w:hint="cs"/>
          <w:sz w:val="30"/>
          <w:szCs w:val="30"/>
          <w:cs/>
          <w:lang w:val="en-GB"/>
        </w:rPr>
        <w:t>การ</w:t>
      </w:r>
      <w:r w:rsidRPr="00FB1754">
        <w:rPr>
          <w:rFonts w:ascii="Angsana New" w:eastAsia="MS Mincho" w:hAnsi="Angsana New"/>
          <w:sz w:val="30"/>
          <w:szCs w:val="30"/>
          <w:cs/>
          <w:lang w:val="en-GB"/>
        </w:rPr>
        <w:t>ควบคุม</w:t>
      </w:r>
    </w:p>
    <w:p w14:paraId="6FFF3850" w14:textId="77777777" w:rsidR="00A47469" w:rsidRPr="00A47469" w:rsidRDefault="00A47469" w:rsidP="00A47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D2037AB" w14:textId="77777777" w:rsidR="00FB1754" w:rsidRPr="00251208" w:rsidRDefault="00FB1754" w:rsidP="008F0BDC">
      <w:pPr>
        <w:pStyle w:val="BodyText2"/>
        <w:tabs>
          <w:tab w:val="left" w:pos="540"/>
        </w:tabs>
        <w:spacing w:line="240" w:lineRule="atLeast"/>
        <w:ind w:left="540"/>
        <w:rPr>
          <w:i/>
          <w:iCs/>
          <w:cs/>
        </w:rPr>
      </w:pPr>
      <w:r w:rsidRPr="00251208">
        <w:rPr>
          <w:rFonts w:hint="cs"/>
          <w:i/>
          <w:iCs/>
          <w:cs/>
        </w:rPr>
        <w:t>ส่วนได้เสียในเงินลงทุนที่บันทึกตามวิธีส่วนได้เสีย</w:t>
      </w:r>
    </w:p>
    <w:p w14:paraId="48047675" w14:textId="77777777" w:rsidR="00FB1754" w:rsidRPr="00CA238C" w:rsidRDefault="00FB1754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E415073" w14:textId="77777777" w:rsidR="00CF371F" w:rsidRPr="0044271C" w:rsidRDefault="00FB1754" w:rsidP="00442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FB1754">
        <w:rPr>
          <w:rFonts w:ascii="Angsana New" w:eastAsia="MS Mincho" w:hAnsi="Angsana New"/>
          <w:sz w:val="30"/>
          <w:szCs w:val="30"/>
          <w:cs/>
          <w:lang w:val="en-GB"/>
        </w:rPr>
        <w:t>ส่วนได้เสีย</w:t>
      </w:r>
      <w:r w:rsidRPr="00FB1754">
        <w:rPr>
          <w:rFonts w:ascii="Angsana New" w:eastAsia="MS Mincho" w:hAnsi="Angsana New" w:hint="cs"/>
          <w:sz w:val="30"/>
          <w:szCs w:val="30"/>
          <w:cs/>
          <w:lang w:val="en-GB"/>
        </w:rPr>
        <w:t>ของกลุ่มบริษัทในเงินลงทุนที่บันทึกตามวิธีส่วนได้เสีย</w:t>
      </w:r>
      <w:r w:rsidRPr="00FB1754">
        <w:rPr>
          <w:rFonts w:ascii="Angsana New" w:eastAsia="MS Mincho" w:hAnsi="Angsana New"/>
          <w:sz w:val="30"/>
          <w:szCs w:val="30"/>
          <w:cs/>
          <w:lang w:val="en-GB"/>
        </w:rPr>
        <w:t xml:space="preserve"> ประกอบด้วยส่วนได้เสียในบริษัทร่วมและ</w:t>
      </w:r>
      <w:r w:rsidR="008F0BDC">
        <w:rPr>
          <w:rFonts w:ascii="Angsana New" w:eastAsia="MS Mincho" w:hAnsi="Angsana New"/>
          <w:sz w:val="30"/>
          <w:szCs w:val="30"/>
          <w:lang w:val="en-GB"/>
        </w:rPr>
        <w:br/>
      </w:r>
      <w:r w:rsidRPr="00FB1754">
        <w:rPr>
          <w:rFonts w:ascii="Angsana New" w:eastAsia="MS Mincho" w:hAnsi="Angsana New"/>
          <w:sz w:val="30"/>
          <w:szCs w:val="30"/>
          <w:cs/>
          <w:lang w:val="en-GB"/>
        </w:rPr>
        <w:t>การร่วมค้า</w:t>
      </w:r>
    </w:p>
    <w:p w14:paraId="5AB845D6" w14:textId="77777777" w:rsidR="00CA238C" w:rsidRPr="00CA238C" w:rsidRDefault="00CA238C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A5BF888" w14:textId="77777777" w:rsidR="00405AA5" w:rsidRPr="00144010" w:rsidRDefault="00FB1754" w:rsidP="00645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MS Mincho" w:hAnsi="Angsana New"/>
          <w:sz w:val="24"/>
          <w:szCs w:val="24"/>
          <w:lang w:val="en-GB"/>
        </w:rPr>
      </w:pPr>
      <w:r w:rsidRPr="00FB1754">
        <w:rPr>
          <w:rFonts w:ascii="Angsana New" w:eastAsia="MS Mincho" w:hAnsi="Angsana New"/>
          <w:sz w:val="30"/>
          <w:szCs w:val="30"/>
          <w:cs/>
          <w:lang w:val="en-GB"/>
        </w:rPr>
        <w:t>บริษัทร่วมเป็นกิจการที่</w:t>
      </w:r>
      <w:r w:rsidRPr="00FB1754">
        <w:rPr>
          <w:rFonts w:ascii="Angsana New" w:eastAsia="MS Mincho" w:hAnsi="Angsana New" w:hint="cs"/>
          <w:sz w:val="30"/>
          <w:szCs w:val="30"/>
          <w:cs/>
          <w:lang w:val="en-GB"/>
        </w:rPr>
        <w:t>กลุ่มบริษัท</w:t>
      </w:r>
      <w:r w:rsidRPr="00FB1754">
        <w:rPr>
          <w:rFonts w:ascii="Angsana New" w:eastAsia="MS Mincho" w:hAnsi="Angsana New"/>
          <w:sz w:val="30"/>
          <w:szCs w:val="30"/>
          <w:cs/>
          <w:lang w:val="en-GB"/>
        </w:rPr>
        <w:t>มีอิทธิพลอย่าง</w:t>
      </w:r>
      <w:r w:rsidRPr="00FB1754">
        <w:rPr>
          <w:rFonts w:ascii="Angsana New" w:eastAsia="MS Mincho" w:hAnsi="Angsana New" w:hint="cs"/>
          <w:sz w:val="30"/>
          <w:szCs w:val="30"/>
          <w:cs/>
          <w:lang w:val="en-GB"/>
        </w:rPr>
        <w:t>มีนัย</w:t>
      </w:r>
      <w:r w:rsidRPr="00FB1754">
        <w:rPr>
          <w:rFonts w:ascii="Angsana New" w:eastAsia="MS Mincho" w:hAnsi="Angsana New"/>
          <w:sz w:val="30"/>
          <w:szCs w:val="30"/>
          <w:cs/>
          <w:lang w:val="en-GB"/>
        </w:rPr>
        <w:t>สำคัญโดยมีอำนาจเข้าไปมีส่วนร่วมในการตัดสินใ</w:t>
      </w:r>
      <w:r w:rsidRPr="00FB1754">
        <w:rPr>
          <w:rFonts w:ascii="Angsana New" w:eastAsia="MS Mincho" w:hAnsi="Angsana New" w:hint="cs"/>
          <w:sz w:val="30"/>
          <w:szCs w:val="30"/>
          <w:cs/>
          <w:lang w:val="en-GB"/>
        </w:rPr>
        <w:t>จ</w:t>
      </w:r>
      <w:r w:rsidRPr="00FB1754">
        <w:rPr>
          <w:rFonts w:ascii="Angsana New" w:eastAsia="MS Mincho" w:hAnsi="Angsana New"/>
          <w:sz w:val="30"/>
          <w:szCs w:val="30"/>
          <w:cs/>
          <w:lang w:val="en-GB"/>
        </w:rPr>
        <w:t>เกี่ยวกับนโยบายทางการเงินและการดำเนินงานแต่ไม่ถึงระดับที่จะควบคุม</w:t>
      </w:r>
      <w:r w:rsidRPr="00FB1754">
        <w:rPr>
          <w:rFonts w:ascii="Angsana New" w:eastAsia="MS Mincho" w:hAnsi="Angsana New" w:hint="cs"/>
          <w:sz w:val="30"/>
          <w:szCs w:val="30"/>
          <w:cs/>
          <w:lang w:val="en-GB"/>
        </w:rPr>
        <w:t>หรือควบคุมร่วมใน</w:t>
      </w:r>
      <w:r w:rsidRPr="00FB1754">
        <w:rPr>
          <w:rFonts w:ascii="Angsana New" w:eastAsia="MS Mincho" w:hAnsi="Angsana New"/>
          <w:sz w:val="30"/>
          <w:szCs w:val="30"/>
          <w:cs/>
          <w:lang w:val="en-GB"/>
        </w:rPr>
        <w:t>นโยบายดังกล่าว</w:t>
      </w:r>
      <w:r w:rsidRPr="00FB1754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655A78C8" w14:textId="77777777" w:rsidR="005D089E" w:rsidRPr="00CA238C" w:rsidRDefault="005D089E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p w14:paraId="5AD888C4" w14:textId="77777777" w:rsidR="00A47469" w:rsidRDefault="00A47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  <w:cs/>
          <w:lang w:val="en-GB"/>
        </w:rPr>
      </w:pPr>
      <w:r>
        <w:rPr>
          <w:rFonts w:ascii="Angsana New" w:eastAsia="MS Mincho" w:hAnsi="Angsana New"/>
          <w:sz w:val="30"/>
          <w:szCs w:val="30"/>
          <w:cs/>
          <w:lang w:val="en-GB"/>
        </w:rPr>
        <w:br w:type="page"/>
      </w:r>
    </w:p>
    <w:p w14:paraId="4003A790" w14:textId="77777777" w:rsidR="00FB1754" w:rsidRPr="00FB1754" w:rsidRDefault="00FB1754" w:rsidP="00FB1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FB1754">
        <w:rPr>
          <w:rFonts w:ascii="Angsana New" w:eastAsia="MS Mincho" w:hAnsi="Angsana New"/>
          <w:sz w:val="30"/>
          <w:szCs w:val="30"/>
          <w:cs/>
          <w:lang w:val="en-GB"/>
        </w:rPr>
        <w:t>ส่วนได้เสียในบริษัทร่วมและการร่วมค้าบันทึกบัญชีตามวิธีส่วนได้เสีย</w:t>
      </w:r>
      <w:r w:rsidRPr="00FB1754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Pr="00FB1754">
        <w:rPr>
          <w:rFonts w:ascii="Angsana New" w:eastAsia="MS Mincho" w:hAnsi="Angsana New" w:hint="cs"/>
          <w:sz w:val="30"/>
          <w:szCs w:val="30"/>
          <w:cs/>
          <w:lang w:val="en-GB"/>
        </w:rPr>
        <w:t>โดย</w:t>
      </w:r>
      <w:r w:rsidRPr="00FB1754">
        <w:rPr>
          <w:rFonts w:ascii="Angsana New" w:eastAsia="MS Mincho" w:hAnsi="Angsana New"/>
          <w:sz w:val="30"/>
          <w:szCs w:val="30"/>
          <w:cs/>
          <w:lang w:val="en-GB"/>
        </w:rPr>
        <w:t>รับรู้รายการ</w:t>
      </w:r>
      <w:r w:rsidRPr="00FB1754">
        <w:rPr>
          <w:rFonts w:ascii="Angsana New" w:eastAsia="MS Mincho" w:hAnsi="Angsana New" w:hint="cs"/>
          <w:sz w:val="30"/>
          <w:szCs w:val="30"/>
          <w:cs/>
          <w:lang w:val="en-GB"/>
        </w:rPr>
        <w:t>เมื่อ</w:t>
      </w:r>
      <w:r w:rsidRPr="00FB1754">
        <w:rPr>
          <w:rFonts w:ascii="Angsana New" w:eastAsia="MS Mincho" w:hAnsi="Angsana New"/>
          <w:sz w:val="30"/>
          <w:szCs w:val="30"/>
          <w:cs/>
          <w:lang w:val="en-GB"/>
        </w:rPr>
        <w:t>เริ่มแรกด้วยราคาทุนซึ่งรวมถึงต้นทุนการทำรายการ ภายหลังการรับรู้รายการเริ่มแรก</w:t>
      </w:r>
      <w:r w:rsidRPr="00FB1754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</w:t>
      </w:r>
      <w:r w:rsidRPr="00FB1754">
        <w:rPr>
          <w:rFonts w:ascii="Angsana New" w:eastAsia="MS Mincho" w:hAnsi="Angsana New"/>
          <w:sz w:val="30"/>
          <w:szCs w:val="30"/>
          <w:cs/>
          <w:lang w:val="en-GB"/>
        </w:rPr>
        <w:t>ส่วนแบ่งกำไรหรือขาดทุนและกำไร</w:t>
      </w:r>
      <w:r w:rsidRPr="00FB1754">
        <w:rPr>
          <w:rFonts w:ascii="Angsana New" w:eastAsia="MS Mincho" w:hAnsi="Angsana New" w:hint="cs"/>
          <w:sz w:val="30"/>
          <w:szCs w:val="30"/>
          <w:cs/>
          <w:lang w:val="en-GB"/>
        </w:rPr>
        <w:t>ขาดทุน</w:t>
      </w:r>
      <w:r w:rsidRPr="00FB1754">
        <w:rPr>
          <w:rFonts w:ascii="Angsana New" w:eastAsia="MS Mincho" w:hAnsi="Angsana New"/>
          <w:sz w:val="30"/>
          <w:szCs w:val="30"/>
          <w:cs/>
          <w:lang w:val="en-GB"/>
        </w:rPr>
        <w:t>เบ็ดเสร็จอื่น</w:t>
      </w:r>
      <w:r w:rsidRPr="00FB1754">
        <w:rPr>
          <w:rFonts w:ascii="Angsana New" w:eastAsia="MS Mincho" w:hAnsi="Angsana New" w:hint="cs"/>
          <w:sz w:val="30"/>
          <w:szCs w:val="30"/>
          <w:cs/>
          <w:lang w:val="en-GB"/>
        </w:rPr>
        <w:t>ของเงินลงทุนที่บันทึกตามวิธีส่วนได้เสียของกลุ่มบริษัท</w:t>
      </w:r>
      <w:r w:rsidRPr="00FB1754">
        <w:rPr>
          <w:rFonts w:ascii="Angsana New" w:eastAsia="MS Mincho" w:hAnsi="Angsana New"/>
          <w:sz w:val="30"/>
          <w:szCs w:val="30"/>
          <w:cs/>
          <w:lang w:val="en-GB"/>
        </w:rPr>
        <w:t xml:space="preserve"> </w:t>
      </w:r>
      <w:r w:rsidRPr="00FB1754">
        <w:rPr>
          <w:rFonts w:ascii="Angsana New" w:eastAsia="MS Mincho" w:hAnsi="Angsana New" w:hint="cs"/>
          <w:sz w:val="30"/>
          <w:szCs w:val="30"/>
          <w:cs/>
          <w:lang w:val="en-GB"/>
        </w:rPr>
        <w:t>จะถูกบันทึกใน</w:t>
      </w:r>
      <w:r w:rsidRPr="00FB1754">
        <w:rPr>
          <w:rFonts w:ascii="Angsana New" w:eastAsia="MS Mincho" w:hAnsi="Angsana New"/>
          <w:sz w:val="30"/>
          <w:szCs w:val="30"/>
          <w:cs/>
          <w:lang w:val="en-GB"/>
        </w:rPr>
        <w:t>งบการเงินรวมจนถึงวันที่</w:t>
      </w:r>
      <w:r w:rsidRPr="00FB1754">
        <w:rPr>
          <w:rFonts w:ascii="Angsana New" w:eastAsia="MS Mincho" w:hAnsi="Angsana New" w:hint="cs"/>
          <w:sz w:val="30"/>
          <w:szCs w:val="30"/>
          <w:cs/>
          <w:lang w:val="en-GB"/>
        </w:rPr>
        <w:t>กลุ่มบริษัท</w:t>
      </w:r>
      <w:r w:rsidRPr="00FB1754">
        <w:rPr>
          <w:rFonts w:ascii="Angsana New" w:eastAsia="MS Mincho" w:hAnsi="Angsana New"/>
          <w:sz w:val="30"/>
          <w:szCs w:val="30"/>
          <w:cs/>
          <w:lang w:val="en-GB"/>
        </w:rPr>
        <w:t>สูญเสียความมีอิทธิพลอย่างมีนัยสำคัญ หรือการควบคุมร่วม</w:t>
      </w:r>
      <w:r w:rsidRPr="00FB1754">
        <w:rPr>
          <w:rFonts w:ascii="Angsana New" w:eastAsia="MS Mincho" w:hAnsi="Angsana New"/>
          <w:sz w:val="30"/>
          <w:szCs w:val="30"/>
          <w:lang w:val="en-GB"/>
        </w:rPr>
        <w:t xml:space="preserve"> </w:t>
      </w:r>
    </w:p>
    <w:p w14:paraId="6740096A" w14:textId="77777777" w:rsidR="00820D9B" w:rsidRPr="00CA238C" w:rsidRDefault="00820D9B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EB61A00" w14:textId="77777777" w:rsidR="001924CD" w:rsidRPr="00E216F2" w:rsidRDefault="001924CD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eastAsia="MS Mincho" w:hAnsi="Angsana New"/>
          <w:i/>
          <w:iCs/>
          <w:sz w:val="30"/>
          <w:szCs w:val="30"/>
          <w:lang w:val="en-GB"/>
        </w:rPr>
      </w:pPr>
      <w:r w:rsidRPr="00E216F2">
        <w:rPr>
          <w:rFonts w:ascii="Angsana New" w:eastAsia="MS Mincho" w:hAnsi="Angsana New"/>
          <w:i/>
          <w:iCs/>
          <w:sz w:val="30"/>
          <w:szCs w:val="30"/>
          <w:cs/>
          <w:lang w:val="en-GB"/>
        </w:rPr>
        <w:t>การตัดรายการในงบการเงินรวม</w:t>
      </w:r>
    </w:p>
    <w:p w14:paraId="4B103A75" w14:textId="77777777" w:rsidR="001924CD" w:rsidRPr="00CA238C" w:rsidRDefault="001924CD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89F66C8" w14:textId="77777777" w:rsidR="001924CD" w:rsidRPr="00FB1754" w:rsidRDefault="001924CD" w:rsidP="00FB1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E216F2">
        <w:rPr>
          <w:rFonts w:ascii="Angsana New" w:eastAsia="MS Mincho" w:hAnsi="Angsana New"/>
          <w:sz w:val="30"/>
          <w:szCs w:val="30"/>
          <w:cs/>
          <w:lang w:val="en-GB"/>
        </w:rPr>
        <w:t>ยอดคงเหลือและรายการบัญชีระหว่างกิจการในกลุ่ม รวมถึงรายไ</w:t>
      </w:r>
      <w:r w:rsidRPr="00E216F2">
        <w:rPr>
          <w:rFonts w:ascii="Angsana New" w:eastAsia="MS Mincho" w:hAnsi="Angsana New" w:hint="cs"/>
          <w:sz w:val="30"/>
          <w:szCs w:val="30"/>
          <w:cs/>
          <w:lang w:val="en-GB"/>
        </w:rPr>
        <w:t>ด้</w:t>
      </w:r>
      <w:r w:rsidRPr="00E216F2">
        <w:rPr>
          <w:rFonts w:ascii="Angsana New" w:eastAsia="MS Mincho" w:hAnsi="Angsana New"/>
          <w:sz w:val="30"/>
          <w:szCs w:val="30"/>
          <w:cs/>
          <w:lang w:val="en-GB"/>
        </w:rPr>
        <w:t>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</w:t>
      </w:r>
      <w:r w:rsidRPr="00E216F2">
        <w:rPr>
          <w:rFonts w:ascii="Angsana New" w:eastAsia="MS Mincho" w:hAnsi="Angsana New" w:hint="cs"/>
          <w:sz w:val="30"/>
          <w:szCs w:val="30"/>
          <w:cs/>
          <w:lang w:val="en-GB"/>
        </w:rPr>
        <w:t>และ</w:t>
      </w:r>
      <w:r w:rsidR="006B75B7">
        <w:rPr>
          <w:rFonts w:ascii="Angsana New" w:eastAsia="MS Mincho" w:hAnsi="Angsana New" w:hint="cs"/>
          <w:sz w:val="30"/>
          <w:szCs w:val="30"/>
          <w:cs/>
          <w:lang w:val="en-GB"/>
        </w:rPr>
        <w:t>การร่วมค้า</w:t>
      </w:r>
      <w:r w:rsidRPr="00E216F2">
        <w:rPr>
          <w:rFonts w:ascii="Angsana New" w:eastAsia="MS Mincho" w:hAnsi="Angsana New"/>
          <w:sz w:val="30"/>
          <w:szCs w:val="30"/>
          <w:cs/>
          <w:lang w:val="en-GB"/>
        </w:rPr>
        <w:t>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FB1754">
        <w:rPr>
          <w:rFonts w:ascii="Angsana New" w:eastAsia="MS Mincho" w:hAnsi="Angsana New"/>
          <w:sz w:val="30"/>
          <w:szCs w:val="30"/>
          <w:cs/>
          <w:lang w:val="en-GB"/>
        </w:rPr>
        <w:t>เมื่อไม่มีหลักฐานการด้อยค่าเกิดขึ้น</w:t>
      </w:r>
    </w:p>
    <w:p w14:paraId="2636DD0D" w14:textId="77777777" w:rsidR="001924CD" w:rsidRPr="00CA238C" w:rsidRDefault="001924CD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1CAFFC2" w14:textId="77777777" w:rsidR="00806039" w:rsidRDefault="00806039" w:rsidP="00B212CE">
      <w:pPr>
        <w:pStyle w:val="Style2"/>
        <w:tabs>
          <w:tab w:val="clear" w:pos="340"/>
          <w:tab w:val="num" w:pos="540"/>
        </w:tabs>
        <w:ind w:left="540" w:hanging="540"/>
        <w:rPr>
          <w:rFonts w:cs="Angsana New"/>
          <w:i/>
          <w:iCs/>
        </w:rPr>
      </w:pPr>
      <w:r w:rsidRPr="00806039">
        <w:rPr>
          <w:rFonts w:cs="Angsana New" w:hint="cs"/>
          <w:i/>
          <w:iCs/>
          <w:cs/>
        </w:rPr>
        <w:t>เงินลงทุนในบริษัทย่อย</w:t>
      </w:r>
      <w:r w:rsidRPr="00806039">
        <w:rPr>
          <w:rFonts w:cs="Angsana New"/>
          <w:i/>
          <w:iCs/>
          <w:cs/>
        </w:rPr>
        <w:t xml:space="preserve"> </w:t>
      </w:r>
      <w:r w:rsidRPr="00806039">
        <w:rPr>
          <w:rFonts w:cs="Angsana New" w:hint="cs"/>
          <w:i/>
          <w:iCs/>
          <w:cs/>
        </w:rPr>
        <w:t>บริษัทร่วมและการร่วมค้า</w:t>
      </w:r>
    </w:p>
    <w:p w14:paraId="03C28C9F" w14:textId="77777777" w:rsidR="00806039" w:rsidRPr="00CA238C" w:rsidRDefault="00806039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9996CC1" w14:textId="77777777" w:rsidR="00806039" w:rsidRDefault="00806039" w:rsidP="00806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806039">
        <w:rPr>
          <w:rFonts w:ascii="Angsana New" w:eastAsia="MS Mincho" w:hAnsi="Angsana New" w:hint="cs"/>
          <w:sz w:val="30"/>
          <w:szCs w:val="30"/>
          <w:cs/>
          <w:lang w:val="en-GB"/>
        </w:rPr>
        <w:t>เงินลงทุนในบริษัทย่อย</w:t>
      </w:r>
      <w:r w:rsidRPr="00806039">
        <w:rPr>
          <w:rFonts w:ascii="Angsana New" w:eastAsia="MS Mincho" w:hAnsi="Angsana New"/>
          <w:sz w:val="30"/>
          <w:szCs w:val="30"/>
          <w:cs/>
          <w:lang w:val="en-GB"/>
        </w:rPr>
        <w:t xml:space="preserve"> </w:t>
      </w:r>
      <w:r w:rsidRPr="00806039">
        <w:rPr>
          <w:rFonts w:ascii="Angsana New" w:eastAsia="MS Mincho" w:hAnsi="Angsana New" w:hint="cs"/>
          <w:sz w:val="30"/>
          <w:szCs w:val="30"/>
          <w:cs/>
          <w:lang w:val="en-GB"/>
        </w:rPr>
        <w:t>บริษัทร่วมและการร่วมค้า</w:t>
      </w:r>
      <w:r w:rsidRPr="00806039">
        <w:rPr>
          <w:rFonts w:ascii="Angsana New" w:eastAsia="MS Mincho" w:hAnsi="Angsana New"/>
          <w:sz w:val="30"/>
          <w:szCs w:val="30"/>
          <w:cs/>
          <w:lang w:val="en-GB"/>
        </w:rPr>
        <w:t xml:space="preserve"> </w:t>
      </w:r>
      <w:r w:rsidRPr="00806039">
        <w:rPr>
          <w:rFonts w:ascii="Angsana New" w:eastAsia="MS Mincho" w:hAnsi="Angsana New" w:hint="cs"/>
          <w:sz w:val="30"/>
          <w:szCs w:val="30"/>
          <w:cs/>
          <w:lang w:val="en-GB"/>
        </w:rPr>
        <w:t>ในงบการเงินเฉพาะกิจการของบริษัท</w:t>
      </w:r>
      <w:r w:rsidRPr="00806039">
        <w:rPr>
          <w:rFonts w:ascii="Angsana New" w:eastAsia="MS Mincho" w:hAnsi="Angsana New"/>
          <w:sz w:val="30"/>
          <w:szCs w:val="30"/>
          <w:cs/>
          <w:lang w:val="en-GB"/>
        </w:rPr>
        <w:t xml:space="preserve"> </w:t>
      </w:r>
      <w:r w:rsidRPr="00806039">
        <w:rPr>
          <w:rFonts w:ascii="Angsana New" w:eastAsia="MS Mincho" w:hAnsi="Angsana New" w:hint="cs"/>
          <w:sz w:val="30"/>
          <w:szCs w:val="30"/>
          <w:cs/>
          <w:lang w:val="en-GB"/>
        </w:rPr>
        <w:t>วัดมูลค่าด้วยราคาทุนหัก</w:t>
      </w:r>
      <w:r w:rsidR="005E272A">
        <w:rPr>
          <w:rFonts w:ascii="Angsana New" w:eastAsia="MS Mincho" w:hAnsi="Angsana New"/>
          <w:sz w:val="30"/>
          <w:szCs w:val="30"/>
          <w:cs/>
          <w:lang w:val="en-GB"/>
        </w:rPr>
        <w:br/>
      </w:r>
      <w:r w:rsidRPr="00806039">
        <w:rPr>
          <w:rFonts w:ascii="Angsana New" w:eastAsia="MS Mincho" w:hAnsi="Angsana New" w:hint="cs"/>
          <w:sz w:val="30"/>
          <w:szCs w:val="30"/>
          <w:cs/>
          <w:lang w:val="en-GB"/>
        </w:rPr>
        <w:t>ค่าเผื่อการด้อยค่า</w:t>
      </w:r>
    </w:p>
    <w:p w14:paraId="6DEDFC68" w14:textId="77777777" w:rsidR="00806039" w:rsidRPr="00CA238C" w:rsidRDefault="00806039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DF908E2" w14:textId="77777777" w:rsidR="00806039" w:rsidRDefault="00806039" w:rsidP="00806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eastAsia="MS Mincho" w:hAnsi="Angsana New"/>
          <w:i/>
          <w:iCs/>
          <w:sz w:val="30"/>
          <w:szCs w:val="30"/>
          <w:lang w:val="en-GB"/>
        </w:rPr>
      </w:pPr>
      <w:r w:rsidRPr="00806039">
        <w:rPr>
          <w:rFonts w:ascii="Angsana New" w:eastAsia="MS Mincho" w:hAnsi="Angsana New" w:hint="cs"/>
          <w:i/>
          <w:iCs/>
          <w:sz w:val="30"/>
          <w:szCs w:val="30"/>
          <w:cs/>
          <w:lang w:val="en-GB"/>
        </w:rPr>
        <w:t>การจำหน่ายเงินลงทุนในงบการเงินเฉพาะกิจการ</w:t>
      </w:r>
    </w:p>
    <w:p w14:paraId="35D69D8B" w14:textId="77777777" w:rsidR="0044271C" w:rsidRPr="00CA238C" w:rsidRDefault="0044271C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566B65D" w14:textId="77777777" w:rsidR="00806039" w:rsidRPr="00806039" w:rsidRDefault="00806039" w:rsidP="005E2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806039">
        <w:rPr>
          <w:rFonts w:ascii="Angsana New" w:eastAsia="MS Mincho" w:hAnsi="Angsana New" w:hint="cs"/>
          <w:sz w:val="30"/>
          <w:szCs w:val="30"/>
          <w:cs/>
          <w:lang w:val="en-GB"/>
        </w:rPr>
        <w:t>เมื่อมีการจำหน่ายเงินลงทุน</w:t>
      </w:r>
      <w:r w:rsidRPr="00806039">
        <w:rPr>
          <w:rFonts w:ascii="Angsana New" w:eastAsia="MS Mincho" w:hAnsi="Angsana New"/>
          <w:sz w:val="30"/>
          <w:szCs w:val="30"/>
          <w:cs/>
          <w:lang w:val="en-GB"/>
        </w:rPr>
        <w:t xml:space="preserve">  </w:t>
      </w:r>
      <w:r w:rsidRPr="00806039">
        <w:rPr>
          <w:rFonts w:ascii="Angsana New" w:eastAsia="MS Mincho" w:hAnsi="Angsana New" w:hint="cs"/>
          <w:sz w:val="30"/>
          <w:szCs w:val="30"/>
          <w:cs/>
          <w:lang w:val="en-GB"/>
        </w:rPr>
        <w:t>ผลต่างระหว่างจำนวนเงินสุทธิที่ได้รับและมูลค่าตามบัญชี</w:t>
      </w:r>
      <w:r w:rsidRPr="00806039">
        <w:rPr>
          <w:rFonts w:ascii="Angsana New" w:eastAsia="MS Mincho" w:hAnsi="Angsana New"/>
          <w:sz w:val="30"/>
          <w:szCs w:val="30"/>
          <w:cs/>
          <w:lang w:val="en-GB"/>
        </w:rPr>
        <w:t xml:space="preserve"> </w:t>
      </w:r>
      <w:r w:rsidRPr="00806039">
        <w:rPr>
          <w:rFonts w:ascii="Angsana New" w:eastAsia="MS Mincho" w:hAnsi="Angsana New" w:hint="cs"/>
          <w:sz w:val="30"/>
          <w:szCs w:val="30"/>
          <w:cs/>
          <w:lang w:val="en-GB"/>
        </w:rPr>
        <w:t>จะถูกบันทึกในกำไรหรือขาดทุน</w:t>
      </w:r>
    </w:p>
    <w:p w14:paraId="506ED198" w14:textId="77777777" w:rsidR="00806039" w:rsidRPr="00CA238C" w:rsidRDefault="00806039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66B9CD2" w14:textId="77777777" w:rsidR="00806039" w:rsidRDefault="00806039" w:rsidP="005E2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806039">
        <w:rPr>
          <w:rFonts w:ascii="Angsana New" w:eastAsia="MS Mincho" w:hAnsi="Angsana New" w:hint="cs"/>
          <w:sz w:val="30"/>
          <w:szCs w:val="30"/>
          <w:cs/>
          <w:lang w:val="en-GB"/>
        </w:rPr>
        <w:t>ในกรณีที่บริษัทจำหน่ายบางส่วนของเงินลงทุนที่ถืออยู่</w:t>
      </w:r>
      <w:r w:rsidRPr="00806039">
        <w:rPr>
          <w:rFonts w:ascii="Angsana New" w:eastAsia="MS Mincho" w:hAnsi="Angsana New"/>
          <w:sz w:val="30"/>
          <w:szCs w:val="30"/>
          <w:cs/>
          <w:lang w:val="en-GB"/>
        </w:rPr>
        <w:t xml:space="preserve"> </w:t>
      </w:r>
      <w:r w:rsidRPr="00806039">
        <w:rPr>
          <w:rFonts w:ascii="Angsana New" w:eastAsia="MS Mincho" w:hAnsi="Angsana New" w:hint="cs"/>
          <w:sz w:val="30"/>
          <w:szCs w:val="30"/>
          <w:cs/>
          <w:lang w:val="en-GB"/>
        </w:rPr>
        <w:t>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Pr="00806039">
        <w:rPr>
          <w:rFonts w:ascii="Angsana New" w:eastAsia="MS Mincho" w:hAnsi="Angsana New"/>
          <w:sz w:val="30"/>
          <w:szCs w:val="30"/>
          <w:cs/>
          <w:lang w:val="en-GB"/>
        </w:rPr>
        <w:t xml:space="preserve"> </w:t>
      </w:r>
      <w:r w:rsidRPr="00806039">
        <w:rPr>
          <w:rFonts w:ascii="Angsana New" w:eastAsia="MS Mincho" w:hAnsi="Angsana New" w:hint="cs"/>
          <w:sz w:val="30"/>
          <w:szCs w:val="30"/>
          <w:cs/>
          <w:lang w:val="en-GB"/>
        </w:rPr>
        <w:t>ปรับใช้กับมูลค่าตามบัญชีของเงินลงทุนที่เหลืออยู่ทั้งหมด</w:t>
      </w:r>
    </w:p>
    <w:p w14:paraId="296BEDA5" w14:textId="77777777" w:rsidR="00A47469" w:rsidRPr="00A47469" w:rsidRDefault="00A47469" w:rsidP="00A47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C88A61D" w14:textId="77777777" w:rsidR="001924CD" w:rsidRPr="00B212CE" w:rsidRDefault="001924CD" w:rsidP="00B212CE">
      <w:pPr>
        <w:pStyle w:val="Style2"/>
        <w:tabs>
          <w:tab w:val="clear" w:pos="340"/>
          <w:tab w:val="num" w:pos="540"/>
        </w:tabs>
        <w:ind w:left="540" w:hanging="540"/>
        <w:rPr>
          <w:rFonts w:cs="Angsana New"/>
          <w:i/>
          <w:iCs/>
        </w:rPr>
      </w:pPr>
      <w:r w:rsidRPr="00B212CE">
        <w:rPr>
          <w:rFonts w:cs="Angsana New"/>
          <w:i/>
          <w:iCs/>
          <w:cs/>
        </w:rPr>
        <w:t>เงินตราต่างประเทศ</w:t>
      </w:r>
    </w:p>
    <w:p w14:paraId="115971D7" w14:textId="77777777" w:rsidR="001924CD" w:rsidRPr="00CA238C" w:rsidRDefault="001924CD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F710DA3" w14:textId="77777777" w:rsidR="001924CD" w:rsidRPr="00E216F2" w:rsidRDefault="001924CD" w:rsidP="001924CD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E216F2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1F24F976" w14:textId="77777777" w:rsidR="001924CD" w:rsidRPr="00CA238C" w:rsidRDefault="001924CD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882F623" w14:textId="77777777" w:rsidR="001924CD" w:rsidRPr="00370FD6" w:rsidRDefault="001924CD" w:rsidP="005E2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70FD6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</w:t>
      </w:r>
      <w:r>
        <w:rPr>
          <w:rFonts w:ascii="Angsana New" w:hAnsi="Angsana New"/>
          <w:sz w:val="30"/>
          <w:szCs w:val="30"/>
          <w:cs/>
        </w:rPr>
        <w:t>สกุลเงินที่ใช้ในการดำเนินงาน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Pr="005E272A">
        <w:rPr>
          <w:rFonts w:ascii="Angsana New" w:eastAsia="MS Mincho" w:hAnsi="Angsana New" w:hint="cs"/>
          <w:sz w:val="30"/>
          <w:szCs w:val="30"/>
          <w:cs/>
          <w:lang w:val="en-GB"/>
        </w:rPr>
        <w:t>แต่</w:t>
      </w:r>
      <w:r>
        <w:rPr>
          <w:rFonts w:ascii="Angsana New" w:hAnsi="Angsana New" w:hint="cs"/>
          <w:sz w:val="30"/>
          <w:szCs w:val="30"/>
          <w:cs/>
        </w:rPr>
        <w:t>ละบริษัทในกลุ่มบริษัท</w:t>
      </w:r>
      <w:r w:rsidRPr="00370FD6">
        <w:rPr>
          <w:rFonts w:ascii="Angsana New" w:hAnsi="Angsana New"/>
          <w:sz w:val="30"/>
          <w:szCs w:val="30"/>
          <w:cs/>
        </w:rPr>
        <w:t xml:space="preserve"> โดยใช้อัตร</w:t>
      </w:r>
      <w:r w:rsidRPr="00370FD6">
        <w:rPr>
          <w:rFonts w:ascii="Angsana New" w:hAnsi="Angsana New" w:hint="cs"/>
          <w:sz w:val="30"/>
          <w:szCs w:val="30"/>
          <w:cs/>
        </w:rPr>
        <w:t>า</w:t>
      </w:r>
      <w:r w:rsidRPr="00370FD6">
        <w:rPr>
          <w:rFonts w:ascii="Angsana New" w:hAnsi="Angsana New"/>
          <w:sz w:val="30"/>
          <w:szCs w:val="30"/>
          <w:cs/>
        </w:rPr>
        <w:t>แลกเปลี่ยน ณ วันที่เกิดรายการ</w:t>
      </w:r>
    </w:p>
    <w:p w14:paraId="0329877E" w14:textId="77777777" w:rsidR="001924CD" w:rsidRPr="00CA238C" w:rsidRDefault="001924CD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B3F9A07" w14:textId="77777777" w:rsidR="001924CD" w:rsidRPr="00370FD6" w:rsidRDefault="001924CD" w:rsidP="005E2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370FD6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</w:t>
      </w:r>
      <w:r w:rsidRPr="00370FD6">
        <w:rPr>
          <w:rFonts w:ascii="Angsana New" w:hAnsi="Angsana New" w:hint="cs"/>
          <w:sz w:val="30"/>
          <w:szCs w:val="30"/>
          <w:cs/>
        </w:rPr>
        <w:t>รายงาน</w:t>
      </w:r>
      <w:r w:rsidRPr="00370FD6">
        <w:rPr>
          <w:rFonts w:ascii="Angsana New" w:hAnsi="Angsana New"/>
          <w:sz w:val="30"/>
          <w:szCs w:val="30"/>
          <w:cs/>
        </w:rPr>
        <w:t xml:space="preserve"> แปลงค่าเป็น</w:t>
      </w:r>
      <w:r w:rsidRPr="005E272A">
        <w:rPr>
          <w:rFonts w:ascii="Angsana New" w:eastAsia="MS Mincho" w:hAnsi="Angsana New"/>
          <w:sz w:val="30"/>
          <w:szCs w:val="30"/>
          <w:cs/>
          <w:lang w:val="en-GB"/>
        </w:rPr>
        <w:t>สกุล</w:t>
      </w:r>
      <w:r w:rsidRPr="00370FD6">
        <w:rPr>
          <w:rFonts w:ascii="Angsana New" w:hAnsi="Angsana New"/>
          <w:sz w:val="30"/>
          <w:szCs w:val="30"/>
          <w:cs/>
        </w:rPr>
        <w:t>เงินที่ใช้ในการดำเนินงานโดยใช้อัตราแลกเปลี่ยน ณ วันนั้น</w:t>
      </w:r>
      <w:r w:rsidRPr="00370FD6">
        <w:rPr>
          <w:rFonts w:ascii="Angsana New" w:hAnsi="Angsana New"/>
          <w:color w:val="FF0000"/>
          <w:sz w:val="30"/>
          <w:szCs w:val="30"/>
          <w:cs/>
        </w:rPr>
        <w:t xml:space="preserve"> </w:t>
      </w:r>
    </w:p>
    <w:p w14:paraId="0204F3AA" w14:textId="77777777" w:rsidR="001924CD" w:rsidRPr="00370FD6" w:rsidRDefault="001924CD" w:rsidP="005E2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70FD6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</w:t>
      </w:r>
      <w:r w:rsidRPr="00E216F2">
        <w:rPr>
          <w:rFonts w:ascii="Angsana New" w:hAnsi="Angsana New"/>
          <w:sz w:val="30"/>
          <w:szCs w:val="30"/>
          <w:cs/>
        </w:rPr>
        <w:t>เงินตราต่างประเทศซึ่ง</w:t>
      </w:r>
      <w:r w:rsidRPr="005E272A">
        <w:rPr>
          <w:rFonts w:ascii="Angsana New" w:eastAsia="MS Mincho" w:hAnsi="Angsana New"/>
          <w:sz w:val="30"/>
          <w:szCs w:val="30"/>
          <w:cs/>
          <w:lang w:val="en-GB"/>
        </w:rPr>
        <w:t>บันทึก</w:t>
      </w:r>
      <w:r w:rsidRPr="00E216F2">
        <w:rPr>
          <w:rFonts w:ascii="Angsana New" w:hAnsi="Angsana New"/>
          <w:sz w:val="30"/>
          <w:szCs w:val="30"/>
          <w:cs/>
        </w:rPr>
        <w:t>ตามเกณฑ์ราคาทุนเดิม</w:t>
      </w:r>
      <w:r w:rsidRPr="00E216F2">
        <w:rPr>
          <w:rFonts w:ascii="Angsana New" w:hAnsi="Angsana New"/>
          <w:sz w:val="30"/>
          <w:szCs w:val="30"/>
        </w:rPr>
        <w:t xml:space="preserve"> </w:t>
      </w:r>
      <w:r w:rsidRPr="00E216F2">
        <w:rPr>
          <w:rFonts w:ascii="Angsana New" w:hAnsi="Angsana New"/>
          <w:sz w:val="30"/>
          <w:szCs w:val="30"/>
          <w:cs/>
        </w:rPr>
        <w:t>แปลงค่าเป็น</w:t>
      </w:r>
      <w:r w:rsidRPr="00370FD6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สกุลเงินที่ใช้ในการดำเนินงานโดย</w:t>
      </w:r>
      <w:r w:rsidRPr="00370FD6">
        <w:rPr>
          <w:rFonts w:ascii="Angsana New" w:hAnsi="Angsana New"/>
          <w:sz w:val="30"/>
          <w:szCs w:val="30"/>
          <w:cs/>
        </w:rPr>
        <w:t xml:space="preserve">ใช้อัตราแลกเปลี่ยน ณ วันที่เกิดรายการ  </w:t>
      </w:r>
    </w:p>
    <w:p w14:paraId="13046134" w14:textId="77777777" w:rsidR="00431710" w:rsidRPr="00CA238C" w:rsidRDefault="00431710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A11D452" w14:textId="77777777" w:rsidR="005E272A" w:rsidRPr="005E272A" w:rsidRDefault="005E272A" w:rsidP="005E2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E272A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090B22C3" w14:textId="77777777" w:rsidR="005E272A" w:rsidRPr="00CA238C" w:rsidRDefault="005E272A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B414592" w14:textId="77777777" w:rsidR="001924CD" w:rsidRPr="00370FD6" w:rsidRDefault="001924CD" w:rsidP="001924CD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370FD6">
        <w:rPr>
          <w:rFonts w:ascii="Angsana New" w:hAnsi="Angsana New" w:hint="cs"/>
          <w:i/>
          <w:iCs/>
          <w:sz w:val="30"/>
          <w:szCs w:val="30"/>
          <w:cs/>
        </w:rPr>
        <w:t>หน่วยงาน</w:t>
      </w:r>
      <w:r w:rsidRPr="00370FD6">
        <w:rPr>
          <w:rFonts w:ascii="Angsana New" w:hAnsi="Angsana New"/>
          <w:i/>
          <w:iCs/>
          <w:sz w:val="30"/>
          <w:szCs w:val="30"/>
          <w:cs/>
        </w:rPr>
        <w:t>ในต่างประเทศ</w:t>
      </w:r>
    </w:p>
    <w:p w14:paraId="6216A464" w14:textId="77777777" w:rsidR="001924CD" w:rsidRPr="00CA238C" w:rsidRDefault="001924CD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9AD6C91" w14:textId="77777777" w:rsidR="001924CD" w:rsidRPr="00370FD6" w:rsidRDefault="001924CD" w:rsidP="002C0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70FD6">
        <w:rPr>
          <w:rFonts w:ascii="Angsana New" w:hAnsi="Angsana New"/>
          <w:sz w:val="30"/>
          <w:szCs w:val="30"/>
          <w:cs/>
        </w:rPr>
        <w:t>สินทรัพย์และหนี้สินของ</w:t>
      </w:r>
      <w:r w:rsidRPr="00370FD6">
        <w:rPr>
          <w:rFonts w:ascii="Angsana New" w:hAnsi="Angsana New" w:hint="cs"/>
          <w:sz w:val="30"/>
          <w:szCs w:val="30"/>
          <w:cs/>
        </w:rPr>
        <w:t>หน่วยงาน</w:t>
      </w:r>
      <w:r w:rsidRPr="00370FD6">
        <w:rPr>
          <w:rFonts w:ascii="Angsana New" w:hAnsi="Angsana New"/>
          <w:sz w:val="30"/>
          <w:szCs w:val="30"/>
          <w:cs/>
        </w:rPr>
        <w:t>ในต่างประเทศแปลงค่าเป็นเงินบาทโดยใช้อัตราแลกเปลี่ยน ณ วันที่</w:t>
      </w:r>
      <w:r w:rsidRPr="00370FD6">
        <w:rPr>
          <w:rFonts w:ascii="Angsana New" w:hAnsi="Angsana New" w:hint="cs"/>
          <w:sz w:val="30"/>
          <w:szCs w:val="30"/>
          <w:cs/>
        </w:rPr>
        <w:t>รายงาน</w:t>
      </w:r>
      <w:r w:rsidRPr="00370FD6">
        <w:rPr>
          <w:rFonts w:ascii="Angsana New" w:hAnsi="Angsana New"/>
          <w:sz w:val="30"/>
          <w:szCs w:val="30"/>
        </w:rPr>
        <w:t xml:space="preserve"> </w:t>
      </w:r>
    </w:p>
    <w:p w14:paraId="2D2AC128" w14:textId="77777777" w:rsidR="002C0BCC" w:rsidRPr="00CA238C" w:rsidRDefault="002C0BCC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C40E423" w14:textId="77777777" w:rsidR="001924CD" w:rsidRDefault="001924CD" w:rsidP="002C0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510F6">
        <w:rPr>
          <w:rFonts w:ascii="Angsana New" w:hAnsi="Angsana New"/>
          <w:sz w:val="30"/>
          <w:szCs w:val="30"/>
          <w:cs/>
        </w:rPr>
        <w:t xml:space="preserve"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 </w:t>
      </w:r>
      <w:r w:rsidR="008F0BDC">
        <w:rPr>
          <w:rFonts w:ascii="Angsana New" w:hAnsi="Angsana New"/>
          <w:sz w:val="30"/>
          <w:szCs w:val="30"/>
        </w:rPr>
        <w:br/>
      </w:r>
      <w:r w:rsidRPr="00D510F6">
        <w:rPr>
          <w:rFonts w:ascii="Angsana New" w:hAnsi="Angsana New"/>
          <w:sz w:val="30"/>
          <w:szCs w:val="30"/>
          <w:cs/>
        </w:rPr>
        <w:t>ณ วันที่เกิดรายการ</w:t>
      </w:r>
    </w:p>
    <w:p w14:paraId="407CECEE" w14:textId="77777777" w:rsidR="00C46D6A" w:rsidRPr="00CA238C" w:rsidRDefault="00C46D6A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39A349D" w14:textId="77777777" w:rsidR="001924CD" w:rsidRDefault="001924CD" w:rsidP="002C0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510F6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</w:t>
      </w:r>
      <w:r w:rsidR="00A25B32">
        <w:rPr>
          <w:rFonts w:ascii="Angsana New" w:hAnsi="Angsana New" w:hint="cs"/>
          <w:sz w:val="30"/>
          <w:szCs w:val="30"/>
          <w:cs/>
        </w:rPr>
        <w:t xml:space="preserve"> </w:t>
      </w:r>
      <w:r w:rsidRPr="00D510F6">
        <w:rPr>
          <w:rFonts w:ascii="Angsana New" w:hAnsi="Angsana New"/>
          <w:sz w:val="30"/>
          <w:szCs w:val="30"/>
          <w:cs/>
        </w:rPr>
        <w:t>บันทึก</w:t>
      </w:r>
      <w:r w:rsidRPr="00D510F6">
        <w:rPr>
          <w:rFonts w:ascii="Angsana New" w:hAnsi="Angsana New" w:hint="cs"/>
          <w:sz w:val="30"/>
          <w:szCs w:val="30"/>
          <w:cs/>
        </w:rPr>
        <w:t>ในกำไรขาดทุนเบ็ดเสร็จอื่น และแสดง</w:t>
      </w:r>
      <w:r w:rsidRPr="00D510F6">
        <w:rPr>
          <w:rFonts w:ascii="Angsana New" w:hAnsi="Angsana New"/>
          <w:sz w:val="30"/>
          <w:szCs w:val="30"/>
          <w:cs/>
        </w:rPr>
        <w:t>เป็นรายการ</w:t>
      </w:r>
      <w:r w:rsidRPr="00D510F6">
        <w:rPr>
          <w:rFonts w:ascii="Angsana New" w:hAnsi="Angsana New" w:hint="cs"/>
          <w:sz w:val="30"/>
          <w:szCs w:val="30"/>
          <w:cs/>
        </w:rPr>
        <w:t>ผลต่างจากอัตราแลกเปลี่ยนใน</w:t>
      </w:r>
      <w:r w:rsidRPr="00D510F6">
        <w:rPr>
          <w:rFonts w:ascii="Angsana New" w:hAnsi="Angsana New"/>
          <w:sz w:val="30"/>
          <w:szCs w:val="30"/>
          <w:cs/>
        </w:rPr>
        <w:t>ส่วนของผู้ถือหุ้น จนกว่ามีการจำหน่ายเงินลงทุนนั้นออกไป</w:t>
      </w:r>
      <w:r w:rsidR="002C0BCC">
        <w:rPr>
          <w:rFonts w:ascii="Angsana New" w:hAnsi="Angsana New" w:hint="cs"/>
          <w:sz w:val="30"/>
          <w:szCs w:val="30"/>
          <w:cs/>
        </w:rPr>
        <w:t xml:space="preserve"> </w:t>
      </w:r>
      <w:r w:rsidR="002C0BCC" w:rsidRPr="002C0BCC">
        <w:rPr>
          <w:rFonts w:ascii="Angsana New" w:hAnsi="Angsana New" w:hint="cs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1DE12FD2" w14:textId="77777777" w:rsidR="002C0BCC" w:rsidRPr="00CA238C" w:rsidRDefault="002C0BCC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2F45B63" w14:textId="77777777" w:rsidR="002C0BCC" w:rsidRDefault="002C0BCC" w:rsidP="002C0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C0BCC">
        <w:rPr>
          <w:rFonts w:ascii="Angsana New" w:hAnsi="Angsana New" w:hint="cs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Pr="002C0BCC">
        <w:rPr>
          <w:rFonts w:ascii="Angsana New" w:hAnsi="Angsana New"/>
          <w:sz w:val="30"/>
          <w:szCs w:val="30"/>
          <w:cs/>
        </w:rPr>
        <w:t xml:space="preserve"> </w:t>
      </w:r>
      <w:r w:rsidRPr="002C0BCC">
        <w:rPr>
          <w:rFonts w:ascii="Angsana New" w:hAnsi="Angsana New" w:hint="cs"/>
          <w:sz w:val="30"/>
          <w:szCs w:val="30"/>
          <w:cs/>
        </w:rPr>
        <w:t>ความมีอิทธิพลอย่างมีสาระสำคัญ</w:t>
      </w:r>
      <w:r w:rsidRPr="002C0BCC">
        <w:rPr>
          <w:rFonts w:ascii="Angsana New" w:hAnsi="Angsana New"/>
          <w:sz w:val="30"/>
          <w:szCs w:val="30"/>
          <w:cs/>
        </w:rPr>
        <w:t xml:space="preserve"> </w:t>
      </w:r>
      <w:r w:rsidRPr="002C0BCC">
        <w:rPr>
          <w:rFonts w:ascii="Angsana New" w:hAnsi="Angsana New" w:hint="cs"/>
          <w:sz w:val="30"/>
          <w:szCs w:val="30"/>
          <w:cs/>
        </w:rPr>
        <w:t>หรือการควบคุมร่วมกัน</w:t>
      </w:r>
      <w:r w:rsidRPr="002C0BCC">
        <w:rPr>
          <w:rFonts w:ascii="Angsana New" w:hAnsi="Angsana New"/>
          <w:sz w:val="30"/>
          <w:szCs w:val="30"/>
          <w:cs/>
        </w:rPr>
        <w:t xml:space="preserve"> </w:t>
      </w:r>
      <w:r w:rsidRPr="002C0BCC">
        <w:rPr>
          <w:rFonts w:ascii="Angsana New" w:hAnsi="Angsana New" w:hint="cs"/>
          <w:sz w:val="30"/>
          <w:szCs w:val="30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  <w:r w:rsidRPr="002C0BCC">
        <w:rPr>
          <w:rFonts w:ascii="Angsana New" w:hAnsi="Angsana New"/>
          <w:sz w:val="30"/>
          <w:szCs w:val="30"/>
          <w:cs/>
        </w:rPr>
        <w:t xml:space="preserve"> </w:t>
      </w:r>
      <w:r w:rsidRPr="002C0BCC">
        <w:rPr>
          <w:rFonts w:ascii="Angsana New" w:hAnsi="Angsana New" w:hint="cs"/>
          <w:sz w:val="30"/>
          <w:szCs w:val="30"/>
          <w:cs/>
        </w:rPr>
        <w:t>หากกลุ่มบริษัทจำหน่ายส่วนได้เสียในบริษัทย่อยเพียงบางส่วนแต่ยังคงมีการควบคุม</w:t>
      </w:r>
      <w:r w:rsidRPr="002C0BCC">
        <w:rPr>
          <w:rFonts w:ascii="Angsana New" w:hAnsi="Angsana New"/>
          <w:sz w:val="30"/>
          <w:szCs w:val="30"/>
          <w:cs/>
        </w:rPr>
        <w:t xml:space="preserve"> </w:t>
      </w:r>
      <w:r w:rsidRPr="002C0BCC">
        <w:rPr>
          <w:rFonts w:ascii="Angsana New" w:hAnsi="Angsana New" w:hint="cs"/>
          <w:sz w:val="30"/>
          <w:szCs w:val="30"/>
          <w:cs/>
        </w:rPr>
        <w:t>ผลสะสมต้องถูกปันสัดส่วนให้กับส่วนของผู้ถือหุ้นที่ไม่มีอำนาจควบคุม</w:t>
      </w:r>
      <w:r w:rsidRPr="002C0BCC">
        <w:rPr>
          <w:rFonts w:ascii="Angsana New" w:hAnsi="Angsana New"/>
          <w:sz w:val="30"/>
          <w:szCs w:val="30"/>
          <w:cs/>
        </w:rPr>
        <w:t xml:space="preserve"> </w:t>
      </w:r>
      <w:r w:rsidRPr="002C0BCC">
        <w:rPr>
          <w:rFonts w:ascii="Angsana New" w:hAnsi="Angsana New" w:hint="cs"/>
          <w:sz w:val="30"/>
          <w:szCs w:val="30"/>
          <w:cs/>
        </w:rPr>
        <w:t>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</w:t>
      </w:r>
      <w:r w:rsidRPr="002C0BCC">
        <w:rPr>
          <w:rFonts w:ascii="Angsana New" w:hAnsi="Angsana New"/>
          <w:sz w:val="30"/>
          <w:szCs w:val="30"/>
          <w:cs/>
        </w:rPr>
        <w:t xml:space="preserve"> </w:t>
      </w:r>
      <w:r w:rsidRPr="002C0BCC">
        <w:rPr>
          <w:rFonts w:ascii="Angsana New" w:hAnsi="Angsana New" w:hint="cs"/>
          <w:sz w:val="30"/>
          <w:szCs w:val="30"/>
          <w:cs/>
        </w:rPr>
        <w:t>กลุ่มบริษัทต้องจัดประเภทยอดสะสมบางส่วนที่เกี่ยวข้องเป็นกำไรหรือขาดทุน</w:t>
      </w:r>
    </w:p>
    <w:p w14:paraId="5362C579" w14:textId="77777777" w:rsidR="0079293F" w:rsidRPr="005D089E" w:rsidRDefault="0079293F" w:rsidP="002C0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0F3E8B00" w14:textId="77777777" w:rsidR="001924CD" w:rsidRDefault="00017C4A" w:rsidP="00DD4131">
      <w:pPr>
        <w:pStyle w:val="Style2"/>
        <w:tabs>
          <w:tab w:val="clear" w:pos="340"/>
          <w:tab w:val="num" w:pos="540"/>
        </w:tabs>
        <w:ind w:left="540" w:right="-72" w:hanging="540"/>
        <w:rPr>
          <w:rFonts w:cs="Angsana New"/>
          <w:i/>
          <w:iCs/>
        </w:rPr>
      </w:pPr>
      <w:r w:rsidRPr="00017C4A">
        <w:rPr>
          <w:rFonts w:cs="Angsana New" w:hint="cs"/>
          <w:i/>
          <w:iCs/>
          <w:cs/>
        </w:rPr>
        <w:t>เครื่องมือทางการเงิน</w:t>
      </w:r>
    </w:p>
    <w:p w14:paraId="6D6742E2" w14:textId="77777777" w:rsidR="00017C4A" w:rsidRPr="00CA238C" w:rsidRDefault="00017C4A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D7DC7AC" w14:textId="77777777" w:rsidR="00017C4A" w:rsidRPr="00017C4A" w:rsidRDefault="00017C4A" w:rsidP="00017C4A">
      <w:pPr>
        <w:pStyle w:val="BodyText2"/>
        <w:ind w:left="540" w:right="47"/>
        <w:jc w:val="thaiDistribute"/>
        <w:rPr>
          <w:rFonts w:asciiTheme="majorBidi" w:eastAsia="EucrosiaUPCBold" w:hAnsiTheme="majorBidi" w:cstheme="majorBidi"/>
          <w:b/>
          <w:bCs/>
          <w:i/>
          <w:iCs/>
        </w:rPr>
      </w:pPr>
      <w:r w:rsidRPr="00017C4A">
        <w:rPr>
          <w:rFonts w:asciiTheme="majorBidi" w:eastAsia="EucrosiaUPCBold" w:hAnsiTheme="majorBidi" w:cstheme="majorBidi"/>
          <w:b/>
          <w:bCs/>
          <w:i/>
          <w:iCs/>
          <w:cs/>
        </w:rPr>
        <w:t xml:space="preserve">นโยบายการบัญชีที่ถือปฏิบัติตั้งแต่วันที่ </w:t>
      </w:r>
      <w:r w:rsidR="004361DA">
        <w:rPr>
          <w:rFonts w:asciiTheme="majorBidi" w:eastAsia="EucrosiaUPCBold" w:hAnsiTheme="majorBidi" w:cstheme="majorBidi"/>
          <w:b/>
          <w:bCs/>
          <w:i/>
          <w:iCs/>
          <w:lang w:val="en-US"/>
        </w:rPr>
        <w:t>1</w:t>
      </w:r>
      <w:r w:rsidRPr="00017C4A">
        <w:rPr>
          <w:rFonts w:asciiTheme="majorBidi" w:eastAsia="EucrosiaUPCBold" w:hAnsiTheme="majorBidi" w:cstheme="majorBidi"/>
          <w:b/>
          <w:bCs/>
          <w:i/>
          <w:iCs/>
        </w:rPr>
        <w:t xml:space="preserve"> </w:t>
      </w:r>
      <w:r w:rsidRPr="00017C4A">
        <w:rPr>
          <w:rFonts w:asciiTheme="majorBidi" w:eastAsia="EucrosiaUPCBold" w:hAnsiTheme="majorBidi" w:cstheme="majorBidi" w:hint="cs"/>
          <w:b/>
          <w:bCs/>
          <w:i/>
          <w:iCs/>
          <w:cs/>
        </w:rPr>
        <w:t xml:space="preserve">มกราคม </w:t>
      </w:r>
      <w:r w:rsidR="00CC5A41" w:rsidRPr="00CC5A41">
        <w:rPr>
          <w:rFonts w:asciiTheme="majorBidi" w:eastAsia="EucrosiaUPCBold" w:hAnsiTheme="majorBidi" w:cstheme="majorBidi"/>
          <w:b/>
          <w:bCs/>
          <w:i/>
          <w:iCs/>
          <w:lang w:val="en-US"/>
        </w:rPr>
        <w:t>2563</w:t>
      </w:r>
    </w:p>
    <w:p w14:paraId="4D61D6CB" w14:textId="77777777" w:rsidR="00017C4A" w:rsidRPr="00CA238C" w:rsidRDefault="00017C4A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D7A0443" w14:textId="77777777" w:rsidR="00017C4A" w:rsidRPr="00017C4A" w:rsidRDefault="00017C4A" w:rsidP="00017C4A">
      <w:pPr>
        <w:pStyle w:val="BodyText"/>
        <w:shd w:val="clear" w:color="auto" w:fill="FFFFFF"/>
        <w:tabs>
          <w:tab w:val="clear" w:pos="227"/>
          <w:tab w:val="clear" w:pos="454"/>
          <w:tab w:val="clear" w:pos="680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17C4A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017C4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017C4A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4361DA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017C4A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017C4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0D024201" w14:textId="77777777" w:rsidR="00017C4A" w:rsidRPr="00CA238C" w:rsidRDefault="00017C4A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AAAD4AA" w14:textId="54D81581" w:rsidR="00017C4A" w:rsidRPr="00017C4A" w:rsidRDefault="00017C4A" w:rsidP="00A47469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cs="Cordia New"/>
          <w:sz w:val="30"/>
          <w:szCs w:val="30"/>
        </w:rPr>
      </w:pPr>
      <w:r w:rsidRPr="00017C4A">
        <w:rPr>
          <w:rFonts w:ascii="Angsana New" w:hAnsi="Angsana New"/>
          <w:sz w:val="30"/>
          <w:szCs w:val="30"/>
          <w:cs/>
        </w:rPr>
        <w:t>ลูกหนี้ ตราสารหนี้ที่กลุ่มบริษัท</w:t>
      </w:r>
      <w:r w:rsidRPr="00017C4A">
        <w:rPr>
          <w:rFonts w:ascii="Angsana New" w:hAnsi="Angsana New"/>
          <w:sz w:val="30"/>
          <w:szCs w:val="30"/>
        </w:rPr>
        <w:t>/</w:t>
      </w:r>
      <w:r w:rsidRPr="00017C4A">
        <w:rPr>
          <w:rFonts w:ascii="Angsana New" w:hAnsi="Angsana New"/>
          <w:sz w:val="30"/>
          <w:szCs w:val="30"/>
          <w:cs/>
        </w:rPr>
        <w:t>บริษัทเป็นผู้ออก และเจ้าหนี้รับรู้รายการเมื่อเริ่มแรกเมื่อมีการออกตราสารเหล่านั้น สินทรัพย์ทางการเงินและหนี้สินทางการเงินอื่นๆ ทั้งหมดรับรู้รายการเมื่อเริ่มแรกเมื่อกลุ่มบริษัท/บริษัทเป็นคู่สัญญา</w:t>
      </w:r>
      <w:r w:rsidRPr="00017C4A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ตามข้อกำหนดของเครื่องมือทางการเงินนั้น</w:t>
      </w:r>
    </w:p>
    <w:p w14:paraId="76AD4F5A" w14:textId="77777777" w:rsidR="00017C4A" w:rsidRPr="00CA238C" w:rsidRDefault="00017C4A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1CA287A" w14:textId="065B66EE" w:rsidR="00017C4A" w:rsidRPr="00017C4A" w:rsidRDefault="00017C4A" w:rsidP="00A47469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cs="Cordia New"/>
          <w:sz w:val="30"/>
          <w:szCs w:val="30"/>
        </w:rPr>
      </w:pPr>
      <w:r w:rsidRPr="00017C4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 </w:t>
      </w:r>
      <w:r w:rsidRPr="00017C4A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017C4A">
        <w:rPr>
          <w:rFonts w:asciiTheme="majorBidi" w:hAnsiTheme="majorBidi" w:cstheme="majorBidi"/>
          <w:color w:val="000000"/>
          <w:sz w:val="30"/>
          <w:szCs w:val="30"/>
          <w:cs/>
        </w:rPr>
        <w:t>นอกเหนือจากลูกหนี้ที่ไม่มีองค์ประกอบเกี่ยวกับการจัดหาเงินที่มีนัยสำคัญ หรือวัดมูลค่าด้วยมูลค่ายุติธรรมผ่านกำไรหรือขาดทุน</w:t>
      </w:r>
      <w:r w:rsidRPr="00017C4A">
        <w:rPr>
          <w:rFonts w:asciiTheme="majorBidi" w:hAnsiTheme="majorBidi" w:cstheme="majorBidi"/>
          <w:color w:val="000000"/>
          <w:sz w:val="30"/>
          <w:szCs w:val="30"/>
        </w:rPr>
        <w:t>)</w:t>
      </w:r>
      <w:r w:rsidRPr="00017C4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จะวัดมูลค่าเมื่อเริ่มแรกด้วยมูลค่ายุติธรรม</w:t>
      </w:r>
      <w:r w:rsidRPr="00A47469">
        <w:rPr>
          <w:rFonts w:ascii="Angsana New" w:hAnsi="Angsana New"/>
          <w:sz w:val="30"/>
          <w:szCs w:val="30"/>
          <w:cs/>
        </w:rPr>
        <w:t>บวก</w:t>
      </w:r>
      <w:r w:rsidRPr="00017C4A">
        <w:rPr>
          <w:rFonts w:asciiTheme="majorBidi" w:hAnsiTheme="majorBidi" w:cstheme="majorBidi"/>
          <w:color w:val="000000"/>
          <w:sz w:val="30"/>
          <w:szCs w:val="30"/>
          <w:cs/>
        </w:rPr>
        <w:t>ต้นทุนการทำรายการซึ่งเกี่ยวข้องโดยตรงกับการได้มาหรือการออกตราสาร ลูกหนี้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 วัดมูลค่าเมื่อเริ่มแรกด้วยมูลค่ายุติธรรม</w:t>
      </w:r>
    </w:p>
    <w:p w14:paraId="737FC907" w14:textId="77777777" w:rsidR="00017C4A" w:rsidRPr="00CA238C" w:rsidRDefault="00017C4A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p w14:paraId="0850035D" w14:textId="77777777" w:rsidR="00017C4A" w:rsidRPr="00017C4A" w:rsidRDefault="00017C4A" w:rsidP="00A47469">
      <w:pPr>
        <w:pStyle w:val="BodyText2"/>
        <w:tabs>
          <w:tab w:val="left" w:pos="990"/>
        </w:tabs>
        <w:ind w:left="990" w:right="47" w:hanging="457"/>
        <w:jc w:val="thaiDistribute"/>
        <w:rPr>
          <w:rFonts w:asciiTheme="majorBidi" w:eastAsia="EucrosiaUPCBold" w:hAnsiTheme="majorBidi" w:cstheme="majorBidi"/>
          <w:i/>
          <w:iCs/>
          <w:lang w:val="en-GB"/>
        </w:rPr>
      </w:pPr>
      <w:r w:rsidRPr="00017C4A">
        <w:rPr>
          <w:rFonts w:asciiTheme="majorBidi" w:eastAsia="EucrosiaUPCBold" w:hAnsiTheme="majorBidi" w:cstheme="majorBidi"/>
          <w:i/>
          <w:iCs/>
        </w:rPr>
        <w:t>(</w:t>
      </w:r>
      <w:r w:rsidRPr="00017C4A">
        <w:rPr>
          <w:rFonts w:asciiTheme="majorBidi" w:eastAsia="EucrosiaUPCBold" w:hAnsiTheme="majorBidi" w:cstheme="majorBidi" w:hint="cs"/>
          <w:i/>
          <w:iCs/>
          <w:cs/>
        </w:rPr>
        <w:t>ง</w:t>
      </w:r>
      <w:r w:rsidRPr="00017C4A">
        <w:rPr>
          <w:rFonts w:asciiTheme="majorBidi" w:eastAsia="EucrosiaUPCBold" w:hAnsiTheme="majorBidi" w:cstheme="majorBidi"/>
          <w:i/>
          <w:iCs/>
        </w:rPr>
        <w:t>.</w:t>
      </w:r>
      <w:r w:rsidR="00CC5A41" w:rsidRPr="00CC5A41">
        <w:rPr>
          <w:rFonts w:asciiTheme="majorBidi" w:eastAsia="EucrosiaUPCBold" w:hAnsiTheme="majorBidi" w:cstheme="majorBidi" w:hint="cs"/>
          <w:i/>
          <w:iCs/>
          <w:lang w:val="en-US"/>
        </w:rPr>
        <w:t>2</w:t>
      </w:r>
      <w:r w:rsidRPr="00017C4A">
        <w:rPr>
          <w:rFonts w:asciiTheme="majorBidi" w:eastAsia="EucrosiaUPCBold" w:hAnsiTheme="majorBidi" w:cstheme="majorBidi"/>
          <w:i/>
          <w:iCs/>
        </w:rPr>
        <w:t xml:space="preserve">) </w:t>
      </w:r>
      <w:r w:rsidRPr="00017C4A">
        <w:rPr>
          <w:rFonts w:asciiTheme="majorBidi" w:eastAsia="EucrosiaUPCBold" w:hAnsiTheme="majorBidi" w:cstheme="majorBidi" w:hint="cs"/>
          <w:i/>
          <w:iCs/>
          <w:cs/>
        </w:rPr>
        <w:t xml:space="preserve">การจัดประเภทรายการและการวัดมูลค่าภายหลัง </w:t>
      </w:r>
    </w:p>
    <w:p w14:paraId="009DB6F8" w14:textId="77777777" w:rsidR="00017C4A" w:rsidRPr="00CA238C" w:rsidRDefault="00017C4A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D80F3B4" w14:textId="77777777" w:rsidR="00017C4A" w:rsidRPr="00017C4A" w:rsidRDefault="00017C4A" w:rsidP="00A4746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017C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017C4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- </w:t>
      </w:r>
      <w:r w:rsidRPr="00017C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การจัดประเภท</w:t>
      </w:r>
    </w:p>
    <w:p w14:paraId="17120F4B" w14:textId="77777777" w:rsidR="00017C4A" w:rsidRPr="00CA238C" w:rsidRDefault="00017C4A" w:rsidP="00A47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sz w:val="24"/>
          <w:szCs w:val="24"/>
        </w:rPr>
      </w:pPr>
    </w:p>
    <w:p w14:paraId="2AE17974" w14:textId="77777777" w:rsidR="00017C4A" w:rsidRPr="00017C4A" w:rsidRDefault="00017C4A" w:rsidP="00A47469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17C4A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</w:p>
    <w:p w14:paraId="26FD1C60" w14:textId="77777777" w:rsidR="00017C4A" w:rsidRPr="00ED69B4" w:rsidRDefault="00017C4A" w:rsidP="00A47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sz w:val="24"/>
          <w:szCs w:val="24"/>
        </w:rPr>
      </w:pPr>
    </w:p>
    <w:p w14:paraId="5736626B" w14:textId="77777777" w:rsidR="00017C4A" w:rsidRPr="00017C4A" w:rsidRDefault="00017C4A" w:rsidP="00A47469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17C4A">
        <w:rPr>
          <w:rFonts w:ascii="Angsana New" w:hAnsi="Angsana New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/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5C6A9104" w14:textId="77777777" w:rsidR="00017C4A" w:rsidRPr="00CA238C" w:rsidRDefault="00017C4A" w:rsidP="00A47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sz w:val="24"/>
          <w:szCs w:val="24"/>
        </w:rPr>
      </w:pPr>
    </w:p>
    <w:p w14:paraId="7F4A20BD" w14:textId="77777777" w:rsidR="00017C4A" w:rsidRPr="00044592" w:rsidRDefault="00017C4A" w:rsidP="00A4746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4459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044592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044592">
        <w:rPr>
          <w:rFonts w:asciiTheme="majorBidi" w:hAnsiTheme="majorBidi" w:cstheme="majorBidi" w:hint="cs"/>
          <w:sz w:val="30"/>
          <w:szCs w:val="30"/>
          <w:cs/>
        </w:rPr>
        <w:t>ตัดจำหน่ายหากเข้าเงื่อนไขทั้งสองข้อดังต่อไปนี้</w:t>
      </w:r>
    </w:p>
    <w:p w14:paraId="59D6EE24" w14:textId="77777777" w:rsidR="00017C4A" w:rsidRPr="00044592" w:rsidRDefault="00017C4A" w:rsidP="002F2927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260"/>
        </w:tabs>
        <w:autoSpaceDE w:val="0"/>
        <w:autoSpaceDN w:val="0"/>
        <w:adjustRightInd w:val="0"/>
        <w:spacing w:line="240" w:lineRule="auto"/>
        <w:ind w:left="108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044592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257AC21B" w14:textId="77777777" w:rsidR="00017C4A" w:rsidRPr="00044592" w:rsidRDefault="00017C4A" w:rsidP="002F2927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left" w:pos="1260"/>
          <w:tab w:val="left" w:pos="1440"/>
        </w:tabs>
        <w:autoSpaceDE w:val="0"/>
        <w:autoSpaceDN w:val="0"/>
        <w:adjustRightInd w:val="0"/>
        <w:spacing w:line="240" w:lineRule="auto"/>
        <w:ind w:left="126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044592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71755647" w14:textId="77777777" w:rsidR="00A47469" w:rsidRPr="00A47469" w:rsidRDefault="00A47469" w:rsidP="00A47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sz w:val="24"/>
          <w:szCs w:val="24"/>
        </w:rPr>
      </w:pPr>
    </w:p>
    <w:p w14:paraId="3D7BE525" w14:textId="77777777" w:rsidR="00017C4A" w:rsidRPr="00044592" w:rsidRDefault="00017C4A" w:rsidP="00A47469">
      <w:pPr>
        <w:tabs>
          <w:tab w:val="clear" w:pos="907"/>
          <w:tab w:val="left" w:pos="720"/>
          <w:tab w:val="left" w:pos="12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044592">
        <w:rPr>
          <w:rFonts w:asciiTheme="majorBidi" w:hAnsiTheme="majorBidi" w:cstheme="majorBidi"/>
          <w:sz w:val="30"/>
          <w:szCs w:val="30"/>
          <w:cs/>
        </w:rPr>
        <w:t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</w:t>
      </w:r>
    </w:p>
    <w:p w14:paraId="55127FF3" w14:textId="77777777" w:rsidR="00017C4A" w:rsidRPr="00044592" w:rsidRDefault="00017C4A" w:rsidP="002F2927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left" w:pos="1260"/>
          <w:tab w:val="left" w:pos="1440"/>
        </w:tabs>
        <w:autoSpaceDE w:val="0"/>
        <w:autoSpaceDN w:val="0"/>
        <w:adjustRightInd w:val="0"/>
        <w:spacing w:line="240" w:lineRule="auto"/>
        <w:ind w:left="126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044592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41C3805E" w14:textId="77777777" w:rsidR="00017C4A" w:rsidRPr="00044592" w:rsidRDefault="00017C4A" w:rsidP="002F2927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left" w:pos="1260"/>
          <w:tab w:val="left" w:pos="1440"/>
        </w:tabs>
        <w:autoSpaceDE w:val="0"/>
        <w:autoSpaceDN w:val="0"/>
        <w:adjustRightInd w:val="0"/>
        <w:spacing w:line="240" w:lineRule="auto"/>
        <w:ind w:left="1260" w:hanging="1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044592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04206FFE" w14:textId="77777777" w:rsidR="00017C4A" w:rsidRPr="00CA238C" w:rsidRDefault="00017C4A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B750E94" w14:textId="559E5718" w:rsidR="00017C4A" w:rsidRPr="00044592" w:rsidRDefault="00017C4A" w:rsidP="00A4746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44592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วันที่รับรู้รายการเมื่อเริ่มแรกของเงินลงทุนในตราสารทุนที่ไม่ได้ถือไว้เพื่อค้า กลุ่มบริษัท/บริษัทอาจเลือกให้เงินลงทุน</w:t>
      </w:r>
      <w:r w:rsidRPr="00A47469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Pr="00044592">
        <w:rPr>
          <w:rFonts w:ascii="Angsana New" w:hAnsi="Angsana New"/>
          <w:sz w:val="30"/>
          <w:szCs w:val="30"/>
          <w:cs/>
        </w:rPr>
        <w:t>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ซึ่งการเลือกนี้สามารถเลือกได้เป็นรายเงินลงทุนและเมื่อเลือกแล้วไม่สามารถยกเลิกได้</w:t>
      </w:r>
    </w:p>
    <w:p w14:paraId="04BD4386" w14:textId="77777777" w:rsidR="00017C4A" w:rsidRPr="00CA238C" w:rsidRDefault="00017C4A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BD4139D" w14:textId="77777777" w:rsidR="00017C4A" w:rsidRPr="00044592" w:rsidRDefault="00017C4A" w:rsidP="00A4746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44592">
        <w:rPr>
          <w:rFonts w:ascii="Angsana New" w:hAnsi="Angsana New"/>
          <w:sz w:val="30"/>
          <w:szCs w:val="30"/>
          <w:cs/>
        </w:rPr>
        <w:t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ซึ่งรวมถึงสินทรัพย์</w:t>
      </w:r>
      <w:r w:rsidRPr="00A47469">
        <w:rPr>
          <w:rFonts w:asciiTheme="majorBidi" w:hAnsiTheme="majorBidi" w:cstheme="majorBidi"/>
          <w:sz w:val="30"/>
          <w:szCs w:val="30"/>
          <w:cs/>
        </w:rPr>
        <w:t>อนุพันธ์</w:t>
      </w:r>
      <w:r w:rsidRPr="00044592">
        <w:rPr>
          <w:rFonts w:ascii="Angsana New" w:hAnsi="Angsana New"/>
          <w:sz w:val="30"/>
          <w:szCs w:val="30"/>
          <w:cs/>
        </w:rPr>
        <w:t>ทั้งหมด ณ วันที่รับรู้รายการเมื่อเริ่มแรก กลุ่มบริษัท/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 ถูก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</w:t>
      </w:r>
    </w:p>
    <w:p w14:paraId="4201671F" w14:textId="77777777" w:rsidR="00017C4A" w:rsidRPr="00CA238C" w:rsidRDefault="00017C4A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ADDD81E" w14:textId="77777777" w:rsidR="00017C4A" w:rsidRPr="00A47469" w:rsidRDefault="00017C4A" w:rsidP="00A4746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A47469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</w:t>
      </w:r>
      <w:r w:rsidRPr="00A4746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ทางการเงิน </w:t>
      </w:r>
      <w:r w:rsidRPr="00A47469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- </w:t>
      </w:r>
      <w:r w:rsidRPr="00A4746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การประเมินโมเดลธุรกิจ </w:t>
      </w:r>
    </w:p>
    <w:p w14:paraId="3BB8D828" w14:textId="77777777" w:rsidR="00017C4A" w:rsidRPr="00CA238C" w:rsidRDefault="00017C4A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D494787" w14:textId="77777777" w:rsidR="00017C4A" w:rsidRPr="00044592" w:rsidRDefault="00017C4A" w:rsidP="00A4746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44592">
        <w:rPr>
          <w:rFonts w:ascii="Angsana New" w:hAnsi="Angsana New"/>
          <w:sz w:val="30"/>
          <w:szCs w:val="30"/>
          <w:cs/>
        </w:rPr>
        <w:t>กลุ่มบริษัท/</w:t>
      </w:r>
      <w:r w:rsidRPr="00A4746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44592">
        <w:rPr>
          <w:rFonts w:ascii="Angsana New" w:hAnsi="Angsana New"/>
          <w:sz w:val="30"/>
          <w:szCs w:val="30"/>
          <w:cs/>
        </w:rPr>
        <w:t>ได้</w:t>
      </w:r>
      <w:r w:rsidRPr="00044592">
        <w:rPr>
          <w:rFonts w:asciiTheme="majorBidi" w:hAnsiTheme="majorBidi" w:cstheme="majorBidi"/>
          <w:sz w:val="30"/>
          <w:szCs w:val="30"/>
          <w:cs/>
        </w:rPr>
        <w:t>ประเมินโมเดลธุรกิจของสินทรัพย์ทางการเงินที่ถือไว้ในระดับพอร์ตโฟลิโอ 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</w:p>
    <w:p w14:paraId="3F49ED72" w14:textId="69D435C6" w:rsidR="00017C4A" w:rsidRPr="00044592" w:rsidRDefault="00017C4A" w:rsidP="002F2927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left" w:pos="1260"/>
          <w:tab w:val="left" w:pos="1440"/>
        </w:tabs>
        <w:autoSpaceDE w:val="0"/>
        <w:autoSpaceDN w:val="0"/>
        <w:adjustRightInd w:val="0"/>
        <w:spacing w:line="240" w:lineRule="auto"/>
        <w:ind w:left="126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044592">
        <w:rPr>
          <w:rFonts w:asciiTheme="majorBidi" w:hAnsiTheme="majorBidi" w:cstheme="majorBidi"/>
          <w:sz w:val="30"/>
          <w:szCs w:val="30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การจับคู่ระหว่างระยะเวลาของสินทรัพย์ทางการเงินกับระยะเวลาของหนี้สินที่เกี่ยวข้อง หรือกระแสเงินสดออกที่คาดการณ์หรือรับรู้กระแส</w:t>
      </w:r>
      <w:r w:rsidRPr="00044592">
        <w:rPr>
          <w:rFonts w:asciiTheme="majorBidi" w:hAnsiTheme="majorBidi" w:cstheme="majorBidi" w:hint="cs"/>
          <w:sz w:val="30"/>
          <w:szCs w:val="30"/>
          <w:cs/>
        </w:rPr>
        <w:t>เงินสดผ่านการขายสินทรัพย์ทางการเงิน</w:t>
      </w:r>
    </w:p>
    <w:p w14:paraId="1226FB5E" w14:textId="77777777" w:rsidR="00017C4A" w:rsidRPr="00044592" w:rsidRDefault="00017C4A" w:rsidP="002F2927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left" w:pos="1260"/>
          <w:tab w:val="left" w:pos="1440"/>
        </w:tabs>
        <w:autoSpaceDE w:val="0"/>
        <w:autoSpaceDN w:val="0"/>
        <w:adjustRightInd w:val="0"/>
        <w:spacing w:line="240" w:lineRule="auto"/>
        <w:ind w:left="126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044592">
        <w:rPr>
          <w:rFonts w:asciiTheme="majorBidi" w:hAnsiTheme="majorBidi" w:cstheme="majorBidi"/>
          <w:sz w:val="30"/>
          <w:szCs w:val="30"/>
          <w:cs/>
        </w:rPr>
        <w:t>วิธีการประเมินผลการดำเนินงานของพอร์ตโฟลิโอและการรายงานให้ผู้บริหาร</w:t>
      </w:r>
      <w:r w:rsidRPr="00044592">
        <w:rPr>
          <w:rFonts w:ascii="Angsana New" w:hAnsi="Angsana New"/>
          <w:sz w:val="30"/>
          <w:szCs w:val="30"/>
          <w:cs/>
        </w:rPr>
        <w:t>ของ</w:t>
      </w:r>
      <w:r w:rsidRPr="00044592">
        <w:rPr>
          <w:rFonts w:ascii="Angsana New" w:hAnsi="Angsana New" w:hint="cs"/>
          <w:sz w:val="30"/>
          <w:szCs w:val="30"/>
          <w:cs/>
        </w:rPr>
        <w:t>กลุ่มบริษัท/บริษัท</w:t>
      </w:r>
    </w:p>
    <w:p w14:paraId="7C860D87" w14:textId="77777777" w:rsidR="00017C4A" w:rsidRPr="00044592" w:rsidRDefault="00017C4A" w:rsidP="002F2927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left" w:pos="1260"/>
          <w:tab w:val="left" w:pos="1440"/>
        </w:tabs>
        <w:autoSpaceDE w:val="0"/>
        <w:autoSpaceDN w:val="0"/>
        <w:adjustRightInd w:val="0"/>
        <w:spacing w:line="240" w:lineRule="auto"/>
        <w:ind w:left="126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044592">
        <w:rPr>
          <w:rFonts w:asciiTheme="majorBidi" w:hAnsiTheme="majorBidi" w:cstheme="majorBidi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3DC1DFB7" w14:textId="77777777" w:rsidR="00017C4A" w:rsidRPr="00044592" w:rsidRDefault="00017C4A" w:rsidP="002F2927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left" w:pos="1260"/>
          <w:tab w:val="left" w:pos="1440"/>
        </w:tabs>
        <w:autoSpaceDE w:val="0"/>
        <w:autoSpaceDN w:val="0"/>
        <w:adjustRightInd w:val="0"/>
        <w:spacing w:line="240" w:lineRule="auto"/>
        <w:ind w:left="126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044592">
        <w:rPr>
          <w:rFonts w:asciiTheme="majorBidi" w:hAnsiTheme="majorBidi" w:cstheme="majorBidi"/>
          <w:sz w:val="30"/>
          <w:szCs w:val="30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14:paraId="51B04A11" w14:textId="77777777" w:rsidR="00017C4A" w:rsidRPr="00044592" w:rsidRDefault="00017C4A" w:rsidP="002F2927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left" w:pos="1260"/>
          <w:tab w:val="left" w:pos="1440"/>
        </w:tabs>
        <w:autoSpaceDE w:val="0"/>
        <w:autoSpaceDN w:val="0"/>
        <w:adjustRightInd w:val="0"/>
        <w:spacing w:line="240" w:lineRule="auto"/>
        <w:ind w:left="126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044592">
        <w:rPr>
          <w:rFonts w:asciiTheme="majorBidi" w:hAnsiTheme="majorBidi" w:cstheme="majorBidi"/>
          <w:sz w:val="30"/>
          <w:szCs w:val="30"/>
          <w:cs/>
        </w:rPr>
        <w:t>ความถี่ ปริมาณและเวลาที่ขายในงวดก่อน เหตุผลที่ขายและการคาดการณ์การขายในอนาคต</w:t>
      </w:r>
    </w:p>
    <w:p w14:paraId="73165F2A" w14:textId="77777777" w:rsidR="00132110" w:rsidRPr="00132110" w:rsidRDefault="00132110" w:rsidP="00132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C4DCB2A" w14:textId="77777777" w:rsidR="00017C4A" w:rsidRPr="00044592" w:rsidRDefault="00017C4A" w:rsidP="00A4746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44592">
        <w:rPr>
          <w:rFonts w:asciiTheme="majorBidi" w:hAnsiTheme="majorBidi" w:cstheme="majorBidi"/>
          <w:color w:val="000000"/>
          <w:sz w:val="30"/>
          <w:szCs w:val="30"/>
          <w:cs/>
        </w:rPr>
        <w:t>การโอนสินทรัพย์ทางการเงินไปยังบุคคลที่สามที่ไม่เข้าเงื่อนไขการตัดรายการออกจากบัญชีจะไม่ถือเป็นการขายซึ่ง</w:t>
      </w:r>
      <w:r w:rsidRPr="00A47469">
        <w:rPr>
          <w:rFonts w:ascii="Angsana New" w:hAnsi="Angsana New"/>
          <w:sz w:val="30"/>
          <w:szCs w:val="30"/>
          <w:cs/>
        </w:rPr>
        <w:t>สอดคล้อง</w:t>
      </w:r>
      <w:r w:rsidRPr="00044592">
        <w:rPr>
          <w:rFonts w:asciiTheme="majorBidi" w:hAnsiTheme="majorBidi" w:cstheme="majorBidi"/>
          <w:color w:val="000000"/>
          <w:sz w:val="30"/>
          <w:szCs w:val="30"/>
          <w:cs/>
        </w:rPr>
        <w:t>กับการรับรู้รายการสินทรัพย์อย่างต่อเนื่อง</w:t>
      </w:r>
      <w:r w:rsidRPr="00044592">
        <w:rPr>
          <w:rFonts w:asciiTheme="majorBidi" w:hAnsiTheme="majorBidi" w:cstheme="majorBidi"/>
          <w:sz w:val="30"/>
          <w:szCs w:val="30"/>
          <w:cs/>
        </w:rPr>
        <w:t>ของกลุ่มบริษัท/บริษัท</w:t>
      </w:r>
    </w:p>
    <w:p w14:paraId="0F77DC4F" w14:textId="77777777" w:rsidR="00017C4A" w:rsidRPr="00CA238C" w:rsidRDefault="00017C4A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44B7235" w14:textId="77777777" w:rsidR="00017C4A" w:rsidRPr="00044592" w:rsidRDefault="00017C4A" w:rsidP="00A4746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44592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ที่ถือไว้เพื่อค้าหรือใช้ในการบริหารและประเมินผลงานด้วยมูลค่ายุติธรรมจะถูกวัดมูลค่าด้วยมูลค่ายุติธรรมผ่านกำไรหรือขาดทุน</w:t>
      </w:r>
    </w:p>
    <w:p w14:paraId="5D6914DF" w14:textId="77777777" w:rsidR="00044592" w:rsidRPr="00CA238C" w:rsidRDefault="00044592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352A301" w14:textId="77777777" w:rsidR="00017C4A" w:rsidRPr="00044592" w:rsidRDefault="00017C4A" w:rsidP="00A4746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044592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สินทรัพย์ทางการเงิน </w:t>
      </w:r>
      <w:r w:rsidRPr="00044592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- </w:t>
      </w:r>
      <w:r w:rsidRPr="00044592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 </w:t>
      </w:r>
    </w:p>
    <w:p w14:paraId="344417BC" w14:textId="77777777" w:rsidR="00017C4A" w:rsidRPr="00CA238C" w:rsidRDefault="00017C4A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34F4DE1" w14:textId="77777777" w:rsidR="00017C4A" w:rsidRPr="00044592" w:rsidRDefault="00017C4A" w:rsidP="00A4746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44592">
        <w:rPr>
          <w:rFonts w:asciiTheme="majorBidi" w:hAnsiTheme="majorBidi" w:cstheme="majorBidi"/>
          <w:color w:val="000000"/>
          <w:sz w:val="30"/>
          <w:szCs w:val="30"/>
          <w:cs/>
        </w:rPr>
        <w:t>สำหรับวัตถุประสงค์ของการ</w:t>
      </w:r>
      <w:r w:rsidRPr="00A47469">
        <w:rPr>
          <w:rFonts w:ascii="Angsana New" w:hAnsi="Angsana New"/>
          <w:sz w:val="30"/>
          <w:szCs w:val="30"/>
          <w:cs/>
        </w:rPr>
        <w:t>ประเมิน</w:t>
      </w:r>
      <w:r w:rsidRPr="00044592">
        <w:rPr>
          <w:rFonts w:asciiTheme="majorBidi" w:hAnsiTheme="majorBidi" w:cstheme="majorBidi"/>
          <w:color w:val="000000"/>
          <w:sz w:val="30"/>
          <w:szCs w:val="30"/>
          <w:cs/>
        </w:rPr>
        <w:t>นี้</w:t>
      </w:r>
    </w:p>
    <w:p w14:paraId="046B8EA1" w14:textId="77777777" w:rsidR="00017C4A" w:rsidRPr="00044592" w:rsidRDefault="00017C4A" w:rsidP="00A4746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44592">
        <w:rPr>
          <w:rFonts w:asciiTheme="majorBidi" w:hAnsiTheme="majorBidi" w:cstheme="majorBidi"/>
          <w:color w:val="000000"/>
          <w:sz w:val="30"/>
          <w:szCs w:val="30"/>
          <w:cs/>
        </w:rPr>
        <w:t>“เงินต้น” หมายถึง มูลค่า</w:t>
      </w:r>
      <w:r w:rsidRPr="00A47469">
        <w:rPr>
          <w:rFonts w:ascii="Angsana New" w:hAnsi="Angsana New"/>
          <w:sz w:val="30"/>
          <w:szCs w:val="30"/>
          <w:cs/>
        </w:rPr>
        <w:t>ยุติธรรม</w:t>
      </w:r>
      <w:r w:rsidRPr="00044592">
        <w:rPr>
          <w:rFonts w:asciiTheme="majorBidi" w:hAnsiTheme="majorBidi" w:cstheme="majorBidi"/>
          <w:color w:val="000000"/>
          <w:sz w:val="30"/>
          <w:szCs w:val="30"/>
          <w:cs/>
        </w:rPr>
        <w:t>ของสินทรัพย์ทางการเงิน ณ วันที่รับรู้รายการเมื่อเริ่มแรก</w:t>
      </w:r>
    </w:p>
    <w:p w14:paraId="2D4B5A75" w14:textId="77777777" w:rsidR="00017C4A" w:rsidRPr="00044592" w:rsidRDefault="00017C4A" w:rsidP="00A4746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44592">
        <w:rPr>
          <w:rFonts w:asciiTheme="majorBidi" w:hAnsiTheme="majorBidi" w:cstheme="majorBidi"/>
          <w:color w:val="000000"/>
          <w:sz w:val="30"/>
          <w:szCs w:val="30"/>
          <w:cs/>
        </w:rPr>
        <w:t>“ดอกเบี้ย” หมายถึง สิ่งตอบ</w:t>
      </w:r>
      <w:r w:rsidRPr="00A47469">
        <w:rPr>
          <w:rFonts w:ascii="Angsana New" w:hAnsi="Angsana New"/>
          <w:sz w:val="30"/>
          <w:szCs w:val="30"/>
          <w:cs/>
        </w:rPr>
        <w:t>แทน</w:t>
      </w:r>
      <w:r w:rsidRPr="00044592">
        <w:rPr>
          <w:rFonts w:asciiTheme="majorBidi" w:hAnsiTheme="majorBidi" w:cstheme="majorBidi"/>
          <w:color w:val="000000"/>
          <w:sz w:val="30"/>
          <w:szCs w:val="30"/>
          <w:cs/>
        </w:rPr>
        <w:t>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</w:p>
    <w:p w14:paraId="3ED9F52C" w14:textId="77777777" w:rsidR="00017C4A" w:rsidRPr="00CA238C" w:rsidRDefault="00017C4A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p w14:paraId="4A9F7B71" w14:textId="685C1D7E" w:rsidR="00017C4A" w:rsidRPr="00044592" w:rsidRDefault="00017C4A" w:rsidP="00A4746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044592">
        <w:rPr>
          <w:rFonts w:asciiTheme="majorBidi" w:hAnsiTheme="majorBidi" w:cstheme="majorBidi"/>
          <w:color w:val="000000"/>
          <w:sz w:val="30"/>
          <w:szCs w:val="30"/>
          <w:cs/>
        </w:rPr>
        <w:t>ในการประเมินว่ากระแสเงินสดตามสัญญาเป็นการจ่ายเพียงเงินต้นและดอกเบี้ยหรือไม่ กลุ่มบริษัท/บริษัทพิจารณาข้อกำหนดตามสัญญาของเครื่องมือทางการเงิน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</w:t>
      </w:r>
      <w:r w:rsidR="00861AD9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  <w:r w:rsidRPr="0004459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จำนวนเงินของกระแสเงินสดตามสัญญาซึ่งอาจทำให้ไม่เข้าเงื่อนไข ในการประเมิน กลุ่มบริษัท/บริษัทพิจารณาถึง </w:t>
      </w:r>
    </w:p>
    <w:p w14:paraId="634F6B73" w14:textId="5FFC116D" w:rsidR="00017C4A" w:rsidRPr="00044592" w:rsidRDefault="00017C4A" w:rsidP="002F2927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left" w:pos="1260"/>
          <w:tab w:val="left" w:pos="1440"/>
        </w:tabs>
        <w:autoSpaceDE w:val="0"/>
        <w:autoSpaceDN w:val="0"/>
        <w:adjustRightInd w:val="0"/>
        <w:spacing w:line="240" w:lineRule="auto"/>
        <w:ind w:left="126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044592">
        <w:rPr>
          <w:rFonts w:asciiTheme="majorBidi" w:hAnsiTheme="majorBidi" w:cstheme="majorBidi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</w:t>
      </w:r>
      <w:r w:rsidR="00861AD9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044592">
        <w:rPr>
          <w:rFonts w:asciiTheme="majorBidi" w:hAnsiTheme="majorBidi" w:cstheme="majorBidi"/>
          <w:sz w:val="30"/>
          <w:szCs w:val="30"/>
          <w:cs/>
        </w:rPr>
        <w:t>เวลาของกระแสเงินสด</w:t>
      </w:r>
    </w:p>
    <w:p w14:paraId="78DA0CF7" w14:textId="77777777" w:rsidR="00017C4A" w:rsidRPr="00044592" w:rsidRDefault="00017C4A" w:rsidP="002F2927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left" w:pos="1260"/>
          <w:tab w:val="left" w:pos="1440"/>
        </w:tabs>
        <w:autoSpaceDE w:val="0"/>
        <w:autoSpaceDN w:val="0"/>
        <w:adjustRightInd w:val="0"/>
        <w:spacing w:line="240" w:lineRule="auto"/>
        <w:ind w:left="126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044592">
        <w:rPr>
          <w:rFonts w:asciiTheme="majorBidi" w:hAnsiTheme="majorBidi" w:cstheme="majorBidi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6030590A" w14:textId="77777777" w:rsidR="00017C4A" w:rsidRPr="00044592" w:rsidRDefault="00017C4A" w:rsidP="002F2927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left" w:pos="1260"/>
          <w:tab w:val="left" w:pos="1440"/>
        </w:tabs>
        <w:autoSpaceDE w:val="0"/>
        <w:autoSpaceDN w:val="0"/>
        <w:adjustRightInd w:val="0"/>
        <w:spacing w:line="240" w:lineRule="auto"/>
        <w:ind w:left="126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044592">
        <w:rPr>
          <w:rFonts w:asciiTheme="majorBidi" w:hAnsiTheme="majorBidi" w:cstheme="majorBidi"/>
          <w:sz w:val="30"/>
          <w:szCs w:val="30"/>
          <w:cs/>
        </w:rPr>
        <w:t>เงื่อนไขเมื่อสิทธิเรียกร้องของ</w:t>
      </w:r>
      <w:r w:rsidRPr="00044592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กลุ่มบริษัท/บริษัท</w:t>
      </w:r>
      <w:r w:rsidRPr="00044592">
        <w:rPr>
          <w:rFonts w:asciiTheme="majorBidi" w:hAnsiTheme="majorBidi" w:cstheme="majorBidi"/>
          <w:color w:val="000000"/>
          <w:sz w:val="30"/>
          <w:szCs w:val="30"/>
          <w:cs/>
        </w:rPr>
        <w:t>ถูก</w:t>
      </w:r>
      <w:r w:rsidRPr="00044592">
        <w:rPr>
          <w:rFonts w:asciiTheme="majorBidi" w:hAnsiTheme="majorBidi" w:cstheme="majorBidi"/>
          <w:sz w:val="30"/>
          <w:szCs w:val="30"/>
          <w:cs/>
        </w:rPr>
        <w:t>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</w:p>
    <w:p w14:paraId="39D4B178" w14:textId="77777777" w:rsidR="00017C4A" w:rsidRPr="00CA238C" w:rsidRDefault="00017C4A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FA92475" w14:textId="77777777" w:rsidR="00017C4A" w:rsidRPr="00A47469" w:rsidRDefault="00017C4A" w:rsidP="00A4746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A4746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สินทรัพย์ทางการเงิน </w:t>
      </w:r>
      <w:r w:rsidRPr="00A47469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- </w:t>
      </w:r>
      <w:r w:rsidRPr="00A4746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การวัดมูลค่าภายหลังและกำไรและขาดทุน</w:t>
      </w:r>
    </w:p>
    <w:p w14:paraId="06E86A82" w14:textId="77777777" w:rsidR="00017C4A" w:rsidRPr="00CA238C" w:rsidRDefault="00017C4A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882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6"/>
        <w:gridCol w:w="6604"/>
      </w:tblGrid>
      <w:tr w:rsidR="00017C4A" w:rsidRPr="00017C4A" w14:paraId="5D977E6F" w14:textId="77777777" w:rsidTr="00132110">
        <w:tc>
          <w:tcPr>
            <w:tcW w:w="1980" w:type="dxa"/>
            <w:hideMark/>
          </w:tcPr>
          <w:p w14:paraId="1D4AB414" w14:textId="77777777" w:rsidR="0044271C" w:rsidRDefault="00017C4A" w:rsidP="004C3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871"/>
                <w:tab w:val="left" w:pos="72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C399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  <w:p w14:paraId="55EB153E" w14:textId="77777777" w:rsidR="00132110" w:rsidRPr="00132110" w:rsidRDefault="00132110" w:rsidP="004C3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871"/>
                <w:tab w:val="left" w:pos="72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9ACB48" w14:textId="77777777" w:rsidR="004C3990" w:rsidRPr="004C3990" w:rsidRDefault="004C3990" w:rsidP="004C3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871"/>
                <w:tab w:val="left" w:pos="720"/>
              </w:tabs>
              <w:spacing w:after="0" w:line="240" w:lineRule="auto"/>
              <w:ind w:right="-110"/>
              <w:rPr>
                <w:rFonts w:cs="Cordi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75683D" w14:textId="77777777" w:rsidR="00017C4A" w:rsidRPr="004C3990" w:rsidRDefault="00017C4A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604" w:type="dxa"/>
          </w:tcPr>
          <w:p w14:paraId="122CD942" w14:textId="77777777" w:rsidR="00017C4A" w:rsidRPr="004C3990" w:rsidRDefault="00017C4A" w:rsidP="004C3990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  <w:r w:rsidRPr="004C399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</w:t>
            </w:r>
            <w:r w:rsidR="0044271C">
              <w:rPr>
                <w:rFonts w:cstheme="majorBidi" w:hint="cs"/>
                <w:sz w:val="30"/>
                <w:szCs w:val="30"/>
                <w:cs/>
              </w:rPr>
              <w:t>ขาดทุน</w:t>
            </w:r>
          </w:p>
        </w:tc>
      </w:tr>
      <w:tr w:rsidR="00017C4A" w:rsidRPr="00017C4A" w14:paraId="40E745F1" w14:textId="77777777" w:rsidTr="00132110">
        <w:tc>
          <w:tcPr>
            <w:tcW w:w="1980" w:type="dxa"/>
            <w:hideMark/>
          </w:tcPr>
          <w:p w14:paraId="17DA50C7" w14:textId="77777777" w:rsidR="00017C4A" w:rsidRPr="004C3990" w:rsidRDefault="00017C4A" w:rsidP="004C3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871"/>
                <w:tab w:val="left" w:pos="72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C399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2D599DB6" w14:textId="77777777" w:rsidR="00017C4A" w:rsidRPr="004C3990" w:rsidRDefault="00017C4A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cs="Cordia New"/>
                <w:sz w:val="30"/>
                <w:szCs w:val="30"/>
              </w:rPr>
            </w:pPr>
          </w:p>
        </w:tc>
        <w:tc>
          <w:tcPr>
            <w:tcW w:w="6604" w:type="dxa"/>
          </w:tcPr>
          <w:p w14:paraId="62042A87" w14:textId="77777777" w:rsidR="00017C4A" w:rsidRDefault="00017C4A" w:rsidP="0044271C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C399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</w:p>
          <w:p w14:paraId="54E06DF5" w14:textId="77777777" w:rsidR="00CA238C" w:rsidRPr="00132110" w:rsidRDefault="00CA238C" w:rsidP="0044271C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32110" w:rsidRPr="00017C4A" w14:paraId="3B7EDB7E" w14:textId="77777777" w:rsidTr="00132110">
        <w:tc>
          <w:tcPr>
            <w:tcW w:w="1980" w:type="dxa"/>
          </w:tcPr>
          <w:p w14:paraId="037304A6" w14:textId="77777777" w:rsidR="00132110" w:rsidRPr="004C3990" w:rsidRDefault="00132110" w:rsidP="004C3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871"/>
                <w:tab w:val="left" w:pos="72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E85FC77" w14:textId="77777777" w:rsidR="00132110" w:rsidRPr="004C3990" w:rsidRDefault="00132110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cs="Cordia New"/>
                <w:sz w:val="30"/>
                <w:szCs w:val="30"/>
              </w:rPr>
            </w:pPr>
          </w:p>
        </w:tc>
        <w:tc>
          <w:tcPr>
            <w:tcW w:w="6604" w:type="dxa"/>
          </w:tcPr>
          <w:p w14:paraId="253348DC" w14:textId="77777777" w:rsidR="00132110" w:rsidRPr="004C3990" w:rsidRDefault="00132110" w:rsidP="0044271C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32110" w:rsidRPr="00017C4A" w14:paraId="3587CAD3" w14:textId="77777777" w:rsidTr="00132110">
        <w:tc>
          <w:tcPr>
            <w:tcW w:w="1980" w:type="dxa"/>
          </w:tcPr>
          <w:p w14:paraId="0CB733C3" w14:textId="77777777" w:rsidR="00132110" w:rsidRPr="004C3990" w:rsidRDefault="00132110" w:rsidP="004C3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871"/>
                <w:tab w:val="left" w:pos="72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B498226" w14:textId="77777777" w:rsidR="00132110" w:rsidRPr="004C3990" w:rsidRDefault="00132110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cs="Cordia New"/>
                <w:sz w:val="30"/>
                <w:szCs w:val="30"/>
              </w:rPr>
            </w:pPr>
          </w:p>
        </w:tc>
        <w:tc>
          <w:tcPr>
            <w:tcW w:w="6604" w:type="dxa"/>
          </w:tcPr>
          <w:p w14:paraId="7E12E27D" w14:textId="77777777" w:rsidR="00132110" w:rsidRPr="004C3990" w:rsidRDefault="00132110" w:rsidP="0044271C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A6BF8" w:rsidRPr="00017C4A" w14:paraId="66F1ACDB" w14:textId="77777777" w:rsidTr="00132110">
        <w:tc>
          <w:tcPr>
            <w:tcW w:w="1980" w:type="dxa"/>
          </w:tcPr>
          <w:p w14:paraId="357CCC68" w14:textId="77777777" w:rsidR="000A6BF8" w:rsidRDefault="000A6BF8" w:rsidP="004C3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871"/>
                <w:tab w:val="left" w:pos="72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75421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  <w:p w14:paraId="0FBA7DC3" w14:textId="77777777" w:rsidR="00275421" w:rsidRPr="000A6BF8" w:rsidRDefault="00275421" w:rsidP="004C3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871"/>
                <w:tab w:val="left" w:pos="72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0775C5D" w14:textId="77777777" w:rsidR="000A6BF8" w:rsidRPr="004C3990" w:rsidRDefault="000A6BF8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cs="Cordia New"/>
                <w:sz w:val="30"/>
                <w:szCs w:val="30"/>
              </w:rPr>
            </w:pPr>
          </w:p>
        </w:tc>
        <w:tc>
          <w:tcPr>
            <w:tcW w:w="6604" w:type="dxa"/>
            <w:shd w:val="clear" w:color="auto" w:fill="auto"/>
          </w:tcPr>
          <w:p w14:paraId="7E1F09F0" w14:textId="6435740A" w:rsidR="000A6BF8" w:rsidRDefault="00275421" w:rsidP="00CA238C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42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</w:t>
            </w:r>
            <w:r w:rsidRPr="002754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7542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รายได้ดอกเบี้ยคำนวณโดยใช้วิธีอัตราดอกเบี้ยที่แท้จริง</w:t>
            </w:r>
            <w:r w:rsidRPr="002754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7542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กำไรและขาดทุนจากอัตราแลกเปลี่ยนและ</w:t>
            </w:r>
            <w:r w:rsidRPr="002754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</w:t>
            </w:r>
            <w:r w:rsidRPr="00275421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ผลขาดทุนจากการด้อยค่ารับรู้ในกำไรหรือขาดทุน</w:t>
            </w:r>
            <w:r w:rsidRPr="002754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7542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กำไรและขาดทุนสุทธิอื่นรับรู้ในกำไรขาดทุนเบ็ดเสร็จอื่น</w:t>
            </w:r>
            <w:r w:rsidR="00861A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7542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เมื่อมีการตัดรายการออกจากบัญชี</w:t>
            </w:r>
            <w:r w:rsidRPr="002754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7542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</w:p>
          <w:p w14:paraId="07CD3833" w14:textId="77777777" w:rsidR="00CA238C" w:rsidRPr="00275421" w:rsidRDefault="00CA238C" w:rsidP="00CA238C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17C4A" w:rsidRPr="00017C4A" w14:paraId="2943A7DD" w14:textId="77777777" w:rsidTr="00132110">
        <w:tc>
          <w:tcPr>
            <w:tcW w:w="1980" w:type="dxa"/>
            <w:hideMark/>
          </w:tcPr>
          <w:p w14:paraId="60812D77" w14:textId="77777777" w:rsidR="00017C4A" w:rsidRPr="004C3990" w:rsidRDefault="00017C4A" w:rsidP="004C3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871"/>
                <w:tab w:val="left" w:pos="72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C399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56BA1B40" w14:textId="77777777" w:rsidR="00017C4A" w:rsidRPr="004C3990" w:rsidRDefault="00017C4A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cs="Cordia New"/>
                <w:sz w:val="30"/>
                <w:szCs w:val="30"/>
              </w:rPr>
            </w:pPr>
          </w:p>
        </w:tc>
        <w:tc>
          <w:tcPr>
            <w:tcW w:w="6604" w:type="dxa"/>
            <w:shd w:val="clear" w:color="auto" w:fill="auto"/>
            <w:hideMark/>
          </w:tcPr>
          <w:p w14:paraId="3CB44B1B" w14:textId="77777777" w:rsidR="00017C4A" w:rsidRDefault="00017C4A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C399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</w:p>
          <w:p w14:paraId="6BB21104" w14:textId="77777777" w:rsidR="000A6BF8" w:rsidRPr="004C3990" w:rsidRDefault="000A6BF8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</w:tr>
    </w:tbl>
    <w:p w14:paraId="238B81DC" w14:textId="77777777" w:rsidR="00017C4A" w:rsidRPr="00ED69B4" w:rsidRDefault="00017C4A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24"/>
          <w:szCs w:val="24"/>
          <w:highlight w:val="cyan"/>
        </w:rPr>
      </w:pPr>
    </w:p>
    <w:p w14:paraId="3A018DB8" w14:textId="77777777" w:rsidR="00017C4A" w:rsidRPr="00132110" w:rsidRDefault="00017C4A" w:rsidP="0013211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</w:pPr>
      <w:r w:rsidRPr="0013211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หนี้สินทางการเงิน </w:t>
      </w:r>
      <w:r w:rsidRPr="00132110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- </w:t>
      </w:r>
      <w:r w:rsidRPr="0013211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4C399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</w:p>
    <w:p w14:paraId="68A6998B" w14:textId="77777777" w:rsidR="00017C4A" w:rsidRPr="00CA238C" w:rsidRDefault="00017C4A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A5D5132" w14:textId="77777777" w:rsidR="00017C4A" w:rsidRDefault="00017C4A" w:rsidP="0013211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C3990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</w:t>
      </w:r>
    </w:p>
    <w:p w14:paraId="4900D3FD" w14:textId="77777777" w:rsidR="00ED69B4" w:rsidRPr="00ED69B4" w:rsidRDefault="00ED69B4" w:rsidP="00017C4A">
      <w:pPr>
        <w:tabs>
          <w:tab w:val="left" w:pos="1350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60A2B1CA" w14:textId="77777777" w:rsidR="00017C4A" w:rsidRPr="004C3990" w:rsidRDefault="00017C4A" w:rsidP="00017C4A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</w:rPr>
      </w:pPr>
      <w:r w:rsidRPr="004C3990">
        <w:rPr>
          <w:rFonts w:asciiTheme="majorBidi" w:eastAsia="EucrosiaUPCBold" w:hAnsiTheme="majorBidi" w:cstheme="majorBidi"/>
          <w:i/>
          <w:iCs/>
        </w:rPr>
        <w:t>(</w:t>
      </w:r>
      <w:r w:rsidRPr="004C3990">
        <w:rPr>
          <w:rFonts w:asciiTheme="majorBidi" w:eastAsia="EucrosiaUPCBold" w:hAnsiTheme="majorBidi" w:cstheme="majorBidi" w:hint="cs"/>
          <w:i/>
          <w:iCs/>
          <w:cs/>
        </w:rPr>
        <w:t>ง</w:t>
      </w:r>
      <w:r w:rsidRPr="004C3990">
        <w:rPr>
          <w:rFonts w:asciiTheme="majorBidi" w:eastAsia="EucrosiaUPCBold" w:hAnsiTheme="majorBidi" w:cstheme="majorBidi"/>
          <w:i/>
          <w:iCs/>
        </w:rPr>
        <w:t>.</w:t>
      </w:r>
      <w:r w:rsidR="00CC5A41" w:rsidRPr="00CC5A41">
        <w:rPr>
          <w:rFonts w:asciiTheme="majorBidi" w:eastAsia="EucrosiaUPCBold" w:hAnsiTheme="majorBidi" w:cstheme="majorBidi"/>
          <w:i/>
          <w:iCs/>
          <w:lang w:val="en-US"/>
        </w:rPr>
        <w:t>3</w:t>
      </w:r>
      <w:r w:rsidRPr="004C3990">
        <w:rPr>
          <w:rFonts w:asciiTheme="majorBidi" w:eastAsia="EucrosiaUPCBold" w:hAnsiTheme="majorBidi" w:cstheme="majorBidi"/>
          <w:i/>
          <w:iCs/>
        </w:rPr>
        <w:t xml:space="preserve">) </w:t>
      </w:r>
      <w:r w:rsidRPr="004C3990">
        <w:rPr>
          <w:rFonts w:asciiTheme="majorBidi" w:eastAsia="EucrosiaUPCBold" w:hAnsiTheme="majorBidi" w:cstheme="majorBidi" w:hint="cs"/>
          <w:i/>
          <w:iCs/>
          <w:cs/>
        </w:rPr>
        <w:t>การตัดรายการออกจากบัญชี</w:t>
      </w:r>
    </w:p>
    <w:p w14:paraId="5C8B852C" w14:textId="77777777" w:rsidR="00017C4A" w:rsidRPr="00CA238C" w:rsidRDefault="00017C4A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F80CD50" w14:textId="77777777" w:rsidR="00017C4A" w:rsidRPr="004C3990" w:rsidRDefault="00017C4A" w:rsidP="0013211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13211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</w:t>
      </w:r>
      <w:r w:rsidRPr="004C3990">
        <w:rPr>
          <w:rFonts w:ascii="Angsana New" w:hAnsi="Angsana New"/>
          <w:i/>
          <w:iCs/>
          <w:sz w:val="30"/>
          <w:szCs w:val="30"/>
          <w:cs/>
        </w:rPr>
        <w:t>ทางการเงิน</w:t>
      </w:r>
    </w:p>
    <w:p w14:paraId="3B515838" w14:textId="77777777" w:rsidR="00017C4A" w:rsidRPr="00ED69B4" w:rsidRDefault="00017C4A" w:rsidP="00017C4A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3AB23463" w14:textId="77777777" w:rsidR="00017C4A" w:rsidRPr="004C3990" w:rsidRDefault="00017C4A" w:rsidP="0013211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C3990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กลุ่มบริษัท/บริษัท</w:t>
      </w:r>
      <w:r w:rsidRPr="004C3990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</w:t>
      </w:r>
      <w:r w:rsidRPr="000A6BF8">
        <w:rPr>
          <w:rFonts w:asciiTheme="majorBidi" w:hAnsiTheme="majorBidi" w:cstheme="majorBidi"/>
          <w:color w:val="000000"/>
          <w:sz w:val="30"/>
          <w:szCs w:val="30"/>
          <w:cs/>
        </w:rPr>
        <w:t>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0A6BF8">
        <w:rPr>
          <w:rFonts w:ascii="Angsana New" w:eastAsia="Calibri" w:hAnsi="Angsana New" w:hint="cs"/>
          <w:sz w:val="30"/>
          <w:szCs w:val="30"/>
          <w:cs/>
        </w:rPr>
        <w:t>กลุ่มบริษัท/บริษัท</w:t>
      </w:r>
      <w:r w:rsidRPr="000A6BF8">
        <w:rPr>
          <w:rFonts w:asciiTheme="majorBidi" w:hAnsiTheme="majorBidi" w:cstheme="majorBidi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1907DD9" w14:textId="77777777" w:rsidR="00017C4A" w:rsidRPr="00ED69B4" w:rsidRDefault="00017C4A" w:rsidP="00017C4A">
      <w:pPr>
        <w:pStyle w:val="BodyText2"/>
        <w:tabs>
          <w:tab w:val="left" w:pos="144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F38DD66" w14:textId="77777777" w:rsidR="00017C4A" w:rsidRPr="000A6BF8" w:rsidRDefault="00017C4A" w:rsidP="0013211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cs="Cordia New"/>
          <w:sz w:val="30"/>
          <w:szCs w:val="30"/>
        </w:rPr>
      </w:pPr>
      <w:r w:rsidRPr="000A6BF8">
        <w:rPr>
          <w:rFonts w:ascii="Angsana New" w:hAnsi="Angsana New"/>
          <w:sz w:val="30"/>
          <w:szCs w:val="30"/>
          <w:cs/>
        </w:rPr>
        <w:t>กลุ่มบริษัท/บริษัท</w:t>
      </w:r>
      <w:r w:rsidRPr="000A6BF8">
        <w:rPr>
          <w:rFonts w:asciiTheme="majorBidi" w:hAnsiTheme="majorBidi" w:cstheme="majorBidi"/>
          <w:color w:val="000000"/>
          <w:sz w:val="30"/>
          <w:szCs w:val="30"/>
          <w:cs/>
        </w:rPr>
        <w:t>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สินทรัพย์ที่โอนจะไม่ถูกตัดรายการออกจากบัญชี</w:t>
      </w:r>
    </w:p>
    <w:p w14:paraId="43927DA7" w14:textId="77777777" w:rsidR="00017C4A" w:rsidRPr="00ED69B4" w:rsidRDefault="00017C4A" w:rsidP="00017C4A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65EB4336" w14:textId="77777777" w:rsidR="00017C4A" w:rsidRPr="000A6BF8" w:rsidRDefault="00017C4A" w:rsidP="0013211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13211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หนี้สิน</w:t>
      </w:r>
      <w:r w:rsidRPr="000A6BF8">
        <w:rPr>
          <w:rFonts w:ascii="Angsana New" w:hAnsi="Angsana New"/>
          <w:i/>
          <w:iCs/>
          <w:sz w:val="30"/>
          <w:szCs w:val="30"/>
          <w:cs/>
        </w:rPr>
        <w:t>ทางการเงิน</w:t>
      </w:r>
    </w:p>
    <w:p w14:paraId="0D7E5CC4" w14:textId="77777777" w:rsidR="00017C4A" w:rsidRPr="00ED69B4" w:rsidRDefault="00017C4A" w:rsidP="00017C4A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3B97F21" w14:textId="412D1C5F" w:rsidR="00017C4A" w:rsidRPr="000A6BF8" w:rsidRDefault="00017C4A" w:rsidP="0013211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sz w:val="30"/>
          <w:szCs w:val="30"/>
        </w:rPr>
      </w:pPr>
      <w:r w:rsidRPr="000A6BF8">
        <w:rPr>
          <w:rFonts w:ascii="Angsana New" w:hAnsi="Angsana New"/>
          <w:sz w:val="30"/>
          <w:szCs w:val="30"/>
          <w:cs/>
        </w:rPr>
        <w:t>กลุ่มบริษัท/บริษัท</w:t>
      </w:r>
      <w:r w:rsidRPr="000A6BF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0A6BF8">
        <w:rPr>
          <w:rFonts w:ascii="Angsana New" w:hAnsi="Angsana New"/>
          <w:sz w:val="30"/>
          <w:szCs w:val="30"/>
          <w:cs/>
        </w:rPr>
        <w:t>กลุ่ม</w:t>
      </w:r>
      <w:r w:rsidRPr="00132110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Pr="000A6BF8">
        <w:rPr>
          <w:rFonts w:ascii="Angsana New" w:hAnsi="Angsana New"/>
          <w:sz w:val="30"/>
          <w:szCs w:val="30"/>
          <w:cs/>
        </w:rPr>
        <w:t>/บริษัท</w:t>
      </w:r>
      <w:r w:rsidRPr="000A6BF8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3E4EEA1B" w14:textId="77777777" w:rsidR="00017C4A" w:rsidRPr="00ED69B4" w:rsidRDefault="00017C4A" w:rsidP="00017C4A">
      <w:pPr>
        <w:pStyle w:val="BodyText2"/>
        <w:tabs>
          <w:tab w:val="left" w:pos="153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477F4D5" w14:textId="77777777" w:rsidR="00017C4A" w:rsidRPr="000A6BF8" w:rsidRDefault="00017C4A" w:rsidP="0013211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A6BF8">
        <w:rPr>
          <w:rFonts w:asciiTheme="majorBidi" w:hAnsiTheme="majorBidi" w:cstheme="majorBidi"/>
          <w:color w:val="000000"/>
          <w:sz w:val="30"/>
          <w:szCs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</w:t>
      </w:r>
    </w:p>
    <w:p w14:paraId="38F88637" w14:textId="77777777" w:rsidR="00017C4A" w:rsidRPr="00ED69B4" w:rsidRDefault="00017C4A" w:rsidP="00017C4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3141C91E" w14:textId="77777777" w:rsidR="00017C4A" w:rsidRPr="000A6BF8" w:rsidRDefault="00017C4A" w:rsidP="00017C4A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cs/>
        </w:rPr>
      </w:pPr>
      <w:r w:rsidRPr="000A6BF8">
        <w:rPr>
          <w:rFonts w:asciiTheme="majorBidi" w:eastAsia="EucrosiaUPCBold" w:hAnsiTheme="majorBidi" w:cstheme="majorBidi"/>
          <w:i/>
          <w:iCs/>
        </w:rPr>
        <w:t>(</w:t>
      </w:r>
      <w:r w:rsidRPr="000A6BF8">
        <w:rPr>
          <w:rFonts w:asciiTheme="majorBidi" w:eastAsia="EucrosiaUPCBold" w:hAnsiTheme="majorBidi" w:cstheme="majorBidi" w:hint="cs"/>
          <w:i/>
          <w:iCs/>
          <w:cs/>
        </w:rPr>
        <w:t>ง</w:t>
      </w:r>
      <w:r w:rsidRPr="000A6BF8">
        <w:rPr>
          <w:rFonts w:asciiTheme="majorBidi" w:eastAsia="EucrosiaUPCBold" w:hAnsiTheme="majorBidi" w:cstheme="majorBidi"/>
          <w:i/>
          <w:iCs/>
        </w:rPr>
        <w:t>.</w:t>
      </w:r>
      <w:r w:rsidR="00CC5A41" w:rsidRPr="00CC5A41">
        <w:rPr>
          <w:rFonts w:asciiTheme="majorBidi" w:eastAsia="EucrosiaUPCBold" w:hAnsiTheme="majorBidi" w:cstheme="majorBidi"/>
          <w:i/>
          <w:iCs/>
          <w:lang w:val="en-US"/>
        </w:rPr>
        <w:t>4</w:t>
      </w:r>
      <w:r w:rsidRPr="000A6BF8">
        <w:rPr>
          <w:rFonts w:asciiTheme="majorBidi" w:eastAsia="EucrosiaUPCBold" w:hAnsiTheme="majorBidi" w:cstheme="majorBidi"/>
          <w:i/>
          <w:iCs/>
        </w:rPr>
        <w:t xml:space="preserve">) </w:t>
      </w:r>
      <w:r w:rsidRPr="000A6BF8">
        <w:rPr>
          <w:rFonts w:asciiTheme="majorBidi" w:eastAsia="EucrosiaUPCBold" w:hAnsiTheme="majorBidi" w:cstheme="majorBidi" w:hint="cs"/>
          <w:i/>
          <w:iCs/>
          <w:cs/>
        </w:rPr>
        <w:t>การหักกลบ</w:t>
      </w:r>
    </w:p>
    <w:p w14:paraId="43CD5545" w14:textId="77777777" w:rsidR="00017C4A" w:rsidRPr="00ED69B4" w:rsidRDefault="00017C4A" w:rsidP="00017C4A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374D1BF2" w14:textId="77777777" w:rsidR="00017C4A" w:rsidRPr="000A6BF8" w:rsidRDefault="00017C4A" w:rsidP="0013211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A6BF8">
        <w:rPr>
          <w:rFonts w:asciiTheme="majorBidi" w:hAnsiTheme="majorBidi" w:cstheme="majorBidi"/>
          <w:sz w:val="30"/>
          <w:szCs w:val="30"/>
          <w:cs/>
        </w:rPr>
        <w:t>สินทรัพย์ทาง</w:t>
      </w:r>
      <w:r w:rsidRPr="00132110">
        <w:rPr>
          <w:rFonts w:asciiTheme="majorBidi" w:hAnsiTheme="majorBidi" w:cstheme="majorBidi"/>
          <w:color w:val="000000"/>
          <w:sz w:val="30"/>
          <w:szCs w:val="30"/>
          <w:cs/>
        </w:rPr>
        <w:t>การเงิน</w:t>
      </w:r>
      <w:r w:rsidRPr="000A6BF8">
        <w:rPr>
          <w:rFonts w:asciiTheme="majorBidi" w:hAnsiTheme="majorBidi" w:cstheme="majorBidi"/>
          <w:sz w:val="30"/>
          <w:szCs w:val="30"/>
          <w:cs/>
        </w:rPr>
        <w:t>และหนี้สินทางการเงินจะหักกลบกันเพื่อรายงานในงบแสดงฐานะการเงินด้วยจำนวนสุทธิ</w:t>
      </w:r>
      <w:r w:rsidRPr="000A6BF8">
        <w:rPr>
          <w:rFonts w:asciiTheme="majorBidi" w:hAnsiTheme="majorBidi" w:cstheme="majorBidi" w:hint="cs"/>
          <w:sz w:val="30"/>
          <w:szCs w:val="30"/>
          <w:cs/>
        </w:rPr>
        <w:t>ก็ต่อเมื่อ</w:t>
      </w:r>
      <w:r w:rsidRPr="000A6BF8">
        <w:rPr>
          <w:rFonts w:ascii="Angsana New" w:eastAsia="Calibri" w:hAnsi="Angsana New" w:hint="cs"/>
          <w:sz w:val="30"/>
          <w:szCs w:val="30"/>
          <w:cs/>
        </w:rPr>
        <w:t>กลุ่มบริษัท/บริษัท</w:t>
      </w:r>
      <w:r w:rsidRPr="000A6BF8">
        <w:rPr>
          <w:rFonts w:asciiTheme="majorBidi" w:hAnsiTheme="majorBidi" w:cstheme="majorBidi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Pr="000A6BF8">
        <w:rPr>
          <w:rFonts w:ascii="Angsana New" w:eastAsia="Calibri" w:hAnsi="Angsana New" w:hint="cs"/>
          <w:sz w:val="30"/>
          <w:szCs w:val="30"/>
          <w:cs/>
        </w:rPr>
        <w:t>กลุ่มบริษัท/บริษัท</w:t>
      </w:r>
      <w:r w:rsidRPr="000A6BF8">
        <w:rPr>
          <w:rFonts w:asciiTheme="majorBidi" w:hAnsiTheme="majorBidi" w:cstheme="majorBidi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435F1A0" w14:textId="77777777" w:rsidR="00017C4A" w:rsidRPr="004659E3" w:rsidRDefault="00017C4A" w:rsidP="00017C4A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44835161" w14:textId="77777777" w:rsidR="00017C4A" w:rsidRPr="000A6BF8" w:rsidRDefault="00017C4A" w:rsidP="00017C4A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</w:rPr>
      </w:pPr>
      <w:r w:rsidRPr="000A6BF8">
        <w:rPr>
          <w:rFonts w:asciiTheme="majorBidi" w:eastAsia="EucrosiaUPCBold" w:hAnsiTheme="majorBidi" w:cstheme="majorBidi"/>
          <w:i/>
          <w:iCs/>
        </w:rPr>
        <w:t>(</w:t>
      </w:r>
      <w:r w:rsidRPr="000A6BF8">
        <w:rPr>
          <w:rFonts w:asciiTheme="majorBidi" w:eastAsia="EucrosiaUPCBold" w:hAnsiTheme="majorBidi" w:cstheme="majorBidi" w:hint="cs"/>
          <w:i/>
          <w:iCs/>
          <w:cs/>
        </w:rPr>
        <w:t>ง</w:t>
      </w:r>
      <w:r w:rsidRPr="000A6BF8">
        <w:rPr>
          <w:rFonts w:asciiTheme="majorBidi" w:eastAsia="EucrosiaUPCBold" w:hAnsiTheme="majorBidi" w:cstheme="majorBidi"/>
          <w:i/>
          <w:iCs/>
        </w:rPr>
        <w:t>.</w:t>
      </w:r>
      <w:r w:rsidR="00CC5A41" w:rsidRPr="00CC5A41">
        <w:rPr>
          <w:rFonts w:asciiTheme="majorBidi" w:eastAsia="EucrosiaUPCBold" w:hAnsiTheme="majorBidi" w:cstheme="majorBidi"/>
          <w:i/>
          <w:iCs/>
          <w:lang w:val="en-US"/>
        </w:rPr>
        <w:t>5</w:t>
      </w:r>
      <w:r w:rsidRPr="000A6BF8">
        <w:rPr>
          <w:rFonts w:asciiTheme="majorBidi" w:eastAsia="EucrosiaUPCBold" w:hAnsiTheme="majorBidi" w:cstheme="majorBidi"/>
          <w:i/>
          <w:iCs/>
        </w:rPr>
        <w:t xml:space="preserve">) </w:t>
      </w:r>
      <w:r w:rsidRPr="000A6BF8">
        <w:rPr>
          <w:rFonts w:asciiTheme="majorBidi" w:eastAsia="EucrosiaUPCBold" w:hAnsiTheme="majorBidi" w:cstheme="majorBidi" w:hint="cs"/>
          <w:i/>
          <w:iCs/>
          <w:cs/>
        </w:rPr>
        <w:t>อนุพันธ์</w:t>
      </w:r>
    </w:p>
    <w:p w14:paraId="7CD5D04C" w14:textId="77777777" w:rsidR="00017C4A" w:rsidRPr="00ED69B4" w:rsidRDefault="00017C4A" w:rsidP="00017C4A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31A5008D" w14:textId="77777777" w:rsidR="00017C4A" w:rsidRPr="000A6BF8" w:rsidRDefault="00017C4A" w:rsidP="0013211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A6BF8">
        <w:rPr>
          <w:rFonts w:asciiTheme="majorBidi" w:hAnsiTheme="majorBidi"/>
          <w:sz w:val="30"/>
          <w:szCs w:val="30"/>
          <w:cs/>
        </w:rPr>
        <w:t>อนุพันธ์รับรู้</w:t>
      </w:r>
      <w:r w:rsidRPr="00132110">
        <w:rPr>
          <w:rFonts w:asciiTheme="majorBidi" w:hAnsiTheme="majorBidi" w:cstheme="majorBidi"/>
          <w:color w:val="000000"/>
          <w:sz w:val="30"/>
          <w:szCs w:val="30"/>
          <w:cs/>
        </w:rPr>
        <w:t>ด้วย</w:t>
      </w:r>
      <w:r w:rsidRPr="000A6BF8">
        <w:rPr>
          <w:rFonts w:asciiTheme="majorBidi" w:hAnsiTheme="majorBidi"/>
          <w:sz w:val="30"/>
          <w:szCs w:val="30"/>
          <w:cs/>
        </w:rPr>
        <w:t>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2212EE53" w14:textId="77777777" w:rsidR="00017C4A" w:rsidRPr="00ED69B4" w:rsidRDefault="00017C4A" w:rsidP="00017C4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theme="minorBidi"/>
          <w:i/>
          <w:iCs/>
          <w:color w:val="0000FF"/>
          <w:sz w:val="24"/>
          <w:szCs w:val="24"/>
          <w:highlight w:val="lightGray"/>
          <w:shd w:val="clear" w:color="auto" w:fill="E0E0E0"/>
        </w:rPr>
      </w:pPr>
    </w:p>
    <w:p w14:paraId="4B4DBC78" w14:textId="77777777" w:rsidR="000A6BF8" w:rsidRPr="000A6BF8" w:rsidRDefault="000A6BF8" w:rsidP="000A6BF8">
      <w:pPr>
        <w:pStyle w:val="BodyText2"/>
        <w:tabs>
          <w:tab w:val="left" w:pos="540"/>
        </w:tabs>
        <w:spacing w:line="240" w:lineRule="atLeast"/>
        <w:ind w:left="547" w:right="43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ED69B4">
        <w:rPr>
          <w:rFonts w:asciiTheme="majorBidi" w:hAnsiTheme="majorBidi" w:cstheme="majorBidi"/>
          <w:b/>
          <w:bCs/>
          <w:i/>
          <w:iCs/>
          <w:cs/>
        </w:rPr>
        <w:t xml:space="preserve">นโยบายการบัญชีที่ถือปฏิบัติก่อนวันที่ </w:t>
      </w:r>
      <w:r w:rsidR="004361DA">
        <w:rPr>
          <w:rFonts w:asciiTheme="majorBidi" w:hAnsiTheme="majorBidi" w:cstheme="majorBidi"/>
          <w:b/>
          <w:bCs/>
          <w:i/>
          <w:iCs/>
          <w:lang w:val="en-US"/>
        </w:rPr>
        <w:t>1</w:t>
      </w:r>
      <w:r w:rsidRPr="00ED69B4">
        <w:rPr>
          <w:rFonts w:asciiTheme="majorBidi" w:hAnsiTheme="majorBidi" w:cstheme="majorBidi"/>
          <w:b/>
          <w:bCs/>
          <w:i/>
          <w:iCs/>
        </w:rPr>
        <w:t xml:space="preserve"> </w:t>
      </w:r>
      <w:r w:rsidRPr="00ED69B4">
        <w:rPr>
          <w:rFonts w:asciiTheme="majorBidi" w:hAnsiTheme="majorBidi" w:cstheme="majorBidi" w:hint="cs"/>
          <w:b/>
          <w:bCs/>
          <w:i/>
          <w:iCs/>
          <w:cs/>
        </w:rPr>
        <w:t xml:space="preserve">มกราคม </w:t>
      </w:r>
      <w:r w:rsidR="00CC5A41" w:rsidRPr="00CC5A41">
        <w:rPr>
          <w:rFonts w:asciiTheme="majorBidi" w:hAnsiTheme="majorBidi" w:cstheme="majorBidi"/>
          <w:b/>
          <w:bCs/>
          <w:i/>
          <w:iCs/>
          <w:lang w:val="en-US"/>
        </w:rPr>
        <w:t>2563</w:t>
      </w:r>
    </w:p>
    <w:p w14:paraId="00442B07" w14:textId="77777777" w:rsidR="000A6BF8" w:rsidRPr="00ED69B4" w:rsidRDefault="000A6BF8" w:rsidP="000A6BF8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52336071" w14:textId="77777777" w:rsidR="000A6BF8" w:rsidRPr="000A6BF8" w:rsidRDefault="000A6BF8" w:rsidP="000A6BF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0A6BF8">
        <w:rPr>
          <w:rFonts w:asciiTheme="majorBidi" w:hAnsiTheme="majorBidi" w:cstheme="majorBidi"/>
          <w:i/>
          <w:iCs/>
          <w:sz w:val="30"/>
          <w:szCs w:val="30"/>
          <w:cs/>
        </w:rPr>
        <w:t>เงินลงทุนในตราสารหนี้และตราสารทุนอื่น</w:t>
      </w:r>
    </w:p>
    <w:p w14:paraId="1807B209" w14:textId="77777777" w:rsidR="000A6BF8" w:rsidRPr="00ED69B4" w:rsidRDefault="000A6BF8" w:rsidP="000A6BF8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A45C31B" w14:textId="77777777" w:rsidR="000A6BF8" w:rsidRDefault="000A6BF8" w:rsidP="000A6BF8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A6BF8">
        <w:rPr>
          <w:rFonts w:asciiTheme="majorBidi" w:hAnsiTheme="majorBidi" w:cstheme="majorBidi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 กำไรหรือขาดทุนจากการตีราคาหลักทรัพย์ได้บันทึกในกำไรหรือขาดทุน</w:t>
      </w:r>
    </w:p>
    <w:p w14:paraId="615AD9B8" w14:textId="77777777" w:rsidR="00132110" w:rsidRDefault="00132110" w:rsidP="000A6BF8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02176DA" w14:textId="77777777" w:rsidR="00941836" w:rsidRDefault="00941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755F4BDF" w14:textId="78DE3844" w:rsidR="00132110" w:rsidRPr="000A6BF8" w:rsidRDefault="00132110" w:rsidP="00132110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32110">
        <w:rPr>
          <w:rFonts w:asciiTheme="majorBidi" w:hAnsiTheme="majorBidi" w:hint="cs"/>
          <w:sz w:val="30"/>
          <w:szCs w:val="30"/>
          <w:cs/>
        </w:rPr>
        <w:t>ตราสารหนี้ซึ่งกลุ่มบริษัท</w:t>
      </w:r>
      <w:r w:rsidRPr="00132110">
        <w:rPr>
          <w:rFonts w:asciiTheme="majorBidi" w:hAnsiTheme="majorBidi"/>
          <w:sz w:val="30"/>
          <w:szCs w:val="30"/>
          <w:cs/>
        </w:rPr>
        <w:t>/</w:t>
      </w:r>
      <w:r w:rsidRPr="00132110">
        <w:rPr>
          <w:rFonts w:asciiTheme="majorBidi" w:hAnsiTheme="majorBidi" w:hint="cs"/>
          <w:sz w:val="30"/>
          <w:szCs w:val="30"/>
          <w:cs/>
        </w:rPr>
        <w:t>บริษัทตั้งใจและสามารถถือจนครบกำหนดจัดประเภทเป็นเงินลงทุนที่จะถือจน</w:t>
      </w:r>
      <w:r>
        <w:rPr>
          <w:rFonts w:asciiTheme="majorBidi" w:hAnsiTheme="majorBidi"/>
          <w:sz w:val="30"/>
          <w:szCs w:val="30"/>
          <w:cs/>
        </w:rPr>
        <w:br/>
      </w:r>
      <w:r w:rsidRPr="00132110">
        <w:rPr>
          <w:rFonts w:asciiTheme="majorBidi" w:hAnsiTheme="majorBidi" w:hint="cs"/>
          <w:sz w:val="30"/>
          <w:szCs w:val="30"/>
          <w:cs/>
        </w:rPr>
        <w:t>ครบกำหนด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132110">
        <w:rPr>
          <w:rFonts w:asciiTheme="majorBidi" w:hAnsiTheme="majorBidi" w:hint="cs"/>
          <w:sz w:val="30"/>
          <w:szCs w:val="30"/>
          <w:cs/>
        </w:rPr>
        <w:t>เงินลงทุนที่จะถือจนครบกำหนดแสดงในราคาทุนตัดจำหน่ายหักด้วยขาดทุนจากการด้อยค่าของ</w:t>
      </w:r>
      <w:r>
        <w:rPr>
          <w:rFonts w:asciiTheme="majorBidi" w:hAnsiTheme="majorBidi"/>
          <w:sz w:val="30"/>
          <w:szCs w:val="30"/>
          <w:cs/>
        </w:rPr>
        <w:br/>
      </w:r>
      <w:r w:rsidRPr="00132110">
        <w:rPr>
          <w:rFonts w:asciiTheme="majorBidi" w:hAnsiTheme="majorBidi" w:hint="cs"/>
          <w:sz w:val="30"/>
          <w:szCs w:val="30"/>
          <w:cs/>
        </w:rPr>
        <w:t>เงินลงทุน</w:t>
      </w:r>
      <w:r w:rsidRPr="00132110">
        <w:rPr>
          <w:rFonts w:asciiTheme="majorBidi" w:hAnsiTheme="majorBidi"/>
          <w:sz w:val="30"/>
          <w:szCs w:val="30"/>
          <w:cs/>
        </w:rPr>
        <w:t xml:space="preserve"> </w:t>
      </w:r>
      <w:r w:rsidRPr="00132110">
        <w:rPr>
          <w:rFonts w:asciiTheme="majorBidi" w:hAnsiTheme="majorBidi" w:hint="cs"/>
          <w:sz w:val="30"/>
          <w:szCs w:val="30"/>
          <w:cs/>
        </w:rPr>
        <w:t>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14:paraId="63EE96A8" w14:textId="77777777" w:rsidR="000A6BF8" w:rsidRPr="00ED69B4" w:rsidRDefault="000A6BF8" w:rsidP="000A6BF8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5316938E" w14:textId="77777777" w:rsidR="000A6BF8" w:rsidRPr="000A6BF8" w:rsidRDefault="000A6BF8" w:rsidP="000A6BF8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6BF8">
        <w:rPr>
          <w:rFonts w:asciiTheme="majorBidi" w:hAnsiTheme="majorBidi" w:cstheme="majorBidi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 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และผลต่างจากสกุลเงินตราต่างประเทศของรายการที่เป็นตัวเงิน บันทึกโดยตรงในส่วนของผู้ถือหุ้น ส่วนผลขาดทุนจากการด้อยค่าและผลต่างจากการแลกเปลี่ยนเงินตราต่างประเทศรับรู้ในกำไรหรือขาดทุน  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 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14:paraId="24279756" w14:textId="77777777" w:rsidR="000A6BF8" w:rsidRPr="00ED69B4" w:rsidRDefault="000A6BF8" w:rsidP="000A6BF8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1DE59589" w14:textId="77777777" w:rsidR="000A6BF8" w:rsidRPr="000A6BF8" w:rsidRDefault="000A6BF8" w:rsidP="000A6BF8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A6BF8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0BA673B4" w14:textId="77777777" w:rsidR="000A6BF8" w:rsidRPr="00ED69B4" w:rsidRDefault="000A6BF8" w:rsidP="000A6BF8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BB16615" w14:textId="77777777" w:rsidR="000A6BF8" w:rsidRPr="000A6BF8" w:rsidRDefault="000A6BF8" w:rsidP="000A6BF8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6BF8">
        <w:rPr>
          <w:rFonts w:asciiTheme="majorBidi" w:hAnsiTheme="majorBidi" w:cstheme="majorBidi"/>
          <w:sz w:val="30"/>
          <w:szCs w:val="30"/>
          <w:cs/>
        </w:rPr>
        <w:t>มูลค่ายุติธรรมของเครื่องมือทางการเงินสำหรับหลักทรัพย์เพื่อค้าและหลักทรัพย์เผื่อขายจะใช้ราคาเสนอซื้อ ณ วันที่รายงาน</w:t>
      </w:r>
    </w:p>
    <w:p w14:paraId="2FA5F51E" w14:textId="77777777" w:rsidR="000A6BF8" w:rsidRPr="00ED69B4" w:rsidRDefault="000A6BF8" w:rsidP="00941836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CB9504D" w14:textId="77777777" w:rsidR="000A6BF8" w:rsidRPr="000A6BF8" w:rsidRDefault="000A6BF8" w:rsidP="000A6BF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A6BF8">
        <w:rPr>
          <w:rFonts w:asciiTheme="majorBidi" w:hAnsiTheme="majorBidi" w:cstheme="majorBidi"/>
          <w:i/>
          <w:iCs/>
          <w:sz w:val="30"/>
          <w:szCs w:val="30"/>
          <w:cs/>
        </w:rPr>
        <w:t>การจำหน่ายเงินลงทุน</w:t>
      </w:r>
    </w:p>
    <w:p w14:paraId="3C4A49A1" w14:textId="77777777" w:rsidR="000A6BF8" w:rsidRPr="00ED69B4" w:rsidRDefault="000A6BF8" w:rsidP="000A6BF8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8F76D0C" w14:textId="77777777" w:rsidR="000A6BF8" w:rsidRPr="000A6BF8" w:rsidRDefault="000A6BF8" w:rsidP="000A6BF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0A6BF8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จะถูกบันทึกในกำไรหรือขาดทุน</w:t>
      </w:r>
    </w:p>
    <w:p w14:paraId="171F2ABF" w14:textId="77777777" w:rsidR="000A6BF8" w:rsidRPr="00ED69B4" w:rsidRDefault="000A6BF8" w:rsidP="000A6BF8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21B79C82" w14:textId="77777777" w:rsidR="000A6BF8" w:rsidRPr="000A6BF8" w:rsidRDefault="000A6BF8" w:rsidP="000A6BF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6BF8">
        <w:rPr>
          <w:rFonts w:asciiTheme="majorBidi" w:hAnsiTheme="majorBidi" w:cstheme="majorBidi"/>
          <w:sz w:val="30"/>
          <w:szCs w:val="30"/>
          <w:cs/>
        </w:rPr>
        <w:t>ในกรณี</w:t>
      </w:r>
      <w:r w:rsidRPr="00275421">
        <w:rPr>
          <w:rFonts w:asciiTheme="majorBidi" w:hAnsiTheme="majorBidi" w:cstheme="majorBidi"/>
          <w:sz w:val="30"/>
          <w:szCs w:val="30"/>
          <w:cs/>
        </w:rPr>
        <w:t>ที่</w:t>
      </w:r>
      <w:r w:rsidRPr="00275421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275421">
        <w:rPr>
          <w:rFonts w:asciiTheme="majorBidi" w:hAnsiTheme="majorBidi" w:cstheme="majorBidi"/>
          <w:sz w:val="30"/>
          <w:szCs w:val="30"/>
        </w:rPr>
        <w:t>/</w:t>
      </w:r>
      <w:r w:rsidRPr="00275421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275421">
        <w:rPr>
          <w:rFonts w:asciiTheme="majorBidi" w:hAnsiTheme="majorBidi" w:cstheme="majorBidi"/>
          <w:sz w:val="30"/>
          <w:szCs w:val="30"/>
          <w:cs/>
        </w:rPr>
        <w:t>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</w:t>
      </w:r>
      <w:r w:rsidRPr="00275421">
        <w:rPr>
          <w:rFonts w:asciiTheme="majorBidi" w:hAnsiTheme="majorBidi" w:cstheme="majorBidi" w:hint="cs"/>
          <w:sz w:val="30"/>
          <w:szCs w:val="30"/>
          <w:cs/>
        </w:rPr>
        <w:t>ถัวเฉลี่ยถ่วงน้ำหนัก</w:t>
      </w:r>
      <w:r w:rsidRPr="00275421">
        <w:rPr>
          <w:rFonts w:asciiTheme="majorBidi" w:hAnsiTheme="majorBidi" w:cstheme="majorBidi"/>
          <w:color w:val="0000FF"/>
          <w:sz w:val="30"/>
          <w:szCs w:val="30"/>
          <w:cs/>
        </w:rPr>
        <w:t xml:space="preserve"> </w:t>
      </w:r>
      <w:r w:rsidRPr="00275421">
        <w:rPr>
          <w:rFonts w:asciiTheme="majorBidi" w:hAnsiTheme="majorBidi" w:cstheme="majorBidi"/>
          <w:sz w:val="30"/>
          <w:szCs w:val="30"/>
          <w:cs/>
        </w:rPr>
        <w:t>ปรับ</w:t>
      </w:r>
      <w:r w:rsidRPr="000A6BF8">
        <w:rPr>
          <w:rFonts w:asciiTheme="majorBidi" w:hAnsiTheme="majorBidi" w:cstheme="majorBidi"/>
          <w:sz w:val="30"/>
          <w:szCs w:val="30"/>
          <w:cs/>
        </w:rPr>
        <w:t>ใช้กับมูลค่าตามบัญชีของเงินลงทุนที่เหลืออยู่ทั้งหมด</w:t>
      </w:r>
    </w:p>
    <w:p w14:paraId="29D0C83E" w14:textId="1ED93D46" w:rsidR="00132110" w:rsidRDefault="00132110" w:rsidP="00941836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 w:eastAsia="x-none"/>
        </w:rPr>
      </w:pPr>
    </w:p>
    <w:p w14:paraId="499EC099" w14:textId="77777777" w:rsidR="000A6BF8" w:rsidRPr="000A6BF8" w:rsidRDefault="000A6BF8" w:rsidP="000A6BF8">
      <w:pPr>
        <w:pStyle w:val="BodyText2"/>
        <w:tabs>
          <w:tab w:val="left" w:pos="540"/>
        </w:tabs>
        <w:spacing w:line="240" w:lineRule="atLeast"/>
        <w:ind w:left="547" w:right="43"/>
        <w:jc w:val="thaiDistribute"/>
        <w:rPr>
          <w:rFonts w:asciiTheme="majorBidi" w:hAnsiTheme="majorBidi" w:cstheme="majorBidi"/>
          <w:i/>
          <w:iCs/>
          <w:cs/>
        </w:rPr>
      </w:pPr>
      <w:r w:rsidRPr="000A6BF8">
        <w:rPr>
          <w:rFonts w:asciiTheme="majorBidi" w:hAnsiTheme="majorBidi" w:cstheme="majorBidi"/>
          <w:i/>
          <w:iCs/>
          <w:cs/>
        </w:rPr>
        <w:t>อนุพันธ์</w:t>
      </w:r>
    </w:p>
    <w:p w14:paraId="6A4F91C2" w14:textId="77777777" w:rsidR="000A6BF8" w:rsidRPr="00ED69B4" w:rsidRDefault="000A6BF8" w:rsidP="00941836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14:paraId="0997BA10" w14:textId="77777777" w:rsidR="001924CD" w:rsidRPr="000A6BF8" w:rsidRDefault="000A6BF8" w:rsidP="000A6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A6BF8">
        <w:rPr>
          <w:rFonts w:asciiTheme="majorBidi" w:hAnsiTheme="majorBidi" w:cstheme="majorBidi"/>
          <w:sz w:val="30"/>
          <w:szCs w:val="30"/>
          <w:cs/>
          <w:lang w:val="th-TH"/>
        </w:rPr>
        <w:t>อนุพันธ์รับรู้รายการเมื่อใช้สิทธิในอนุพันธ์ดังกล่าว</w:t>
      </w:r>
      <w:r w:rsidR="001924CD" w:rsidRPr="000A6BF8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CC9B196" w14:textId="77777777" w:rsidR="001924CD" w:rsidRPr="00ED69B4" w:rsidRDefault="001924CD" w:rsidP="001924CD">
      <w:pPr>
        <w:rPr>
          <w:rFonts w:ascii="Angsana New" w:hAnsi="Angsana New"/>
          <w:sz w:val="24"/>
          <w:szCs w:val="24"/>
          <w:lang w:val="th-TH"/>
        </w:rPr>
      </w:pPr>
    </w:p>
    <w:p w14:paraId="00AE7CB2" w14:textId="77777777" w:rsidR="001924CD" w:rsidRPr="00D510F6" w:rsidRDefault="001924CD" w:rsidP="00B212CE">
      <w:pPr>
        <w:pStyle w:val="Style2"/>
        <w:tabs>
          <w:tab w:val="clear" w:pos="340"/>
          <w:tab w:val="num" w:pos="540"/>
        </w:tabs>
        <w:ind w:left="540" w:hanging="540"/>
        <w:rPr>
          <w:rFonts w:cs="Angsana New"/>
          <w:i/>
          <w:iCs/>
        </w:rPr>
      </w:pPr>
      <w:r w:rsidRPr="00D510F6">
        <w:rPr>
          <w:rFonts w:cs="Angsana New"/>
          <w:i/>
          <w:iCs/>
          <w:cs/>
        </w:rPr>
        <w:t>เงินสดและรายการเทียบเท่าเงินสด</w:t>
      </w:r>
    </w:p>
    <w:p w14:paraId="40F26ACB" w14:textId="77777777" w:rsidR="001924CD" w:rsidRPr="00ED69B4" w:rsidRDefault="001924CD" w:rsidP="001924CD">
      <w:pPr>
        <w:pStyle w:val="BodyText2"/>
        <w:tabs>
          <w:tab w:val="left" w:pos="540"/>
        </w:tabs>
        <w:spacing w:line="240" w:lineRule="atLeast"/>
        <w:ind w:right="47"/>
        <w:jc w:val="thaiDistribute"/>
        <w:rPr>
          <w:sz w:val="24"/>
          <w:szCs w:val="24"/>
          <w:cs/>
        </w:rPr>
      </w:pPr>
    </w:p>
    <w:p w14:paraId="2EF7B515" w14:textId="77777777" w:rsidR="001924CD" w:rsidRDefault="001924CD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510F6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="00312883" w:rsidRPr="00312883">
        <w:rPr>
          <w:rFonts w:ascii="Angsana New" w:hAnsi="Angsana New" w:hint="cs"/>
          <w:sz w:val="30"/>
          <w:szCs w:val="30"/>
          <w:cs/>
        </w:rPr>
        <w:t>ในงบกระแสเงินสด</w:t>
      </w:r>
      <w:r w:rsidRPr="00D510F6">
        <w:rPr>
          <w:rFonts w:ascii="Angsana New" w:hAnsi="Angsana New"/>
          <w:sz w:val="30"/>
          <w:szCs w:val="30"/>
          <w:cs/>
        </w:rPr>
        <w:t>ประกอบด้วย ยอดเงินสด ยอดเงินฝากธนาคารประเภทเผื่อเรียก</w:t>
      </w:r>
      <w:r w:rsidRPr="00D510F6">
        <w:rPr>
          <w:rFonts w:ascii="Angsana New" w:hAnsi="Angsana New"/>
          <w:sz w:val="30"/>
          <w:szCs w:val="30"/>
        </w:rPr>
        <w:t xml:space="preserve"> </w:t>
      </w:r>
      <w:r w:rsidRPr="00D510F6">
        <w:rPr>
          <w:rFonts w:ascii="Angsana New" w:hAnsi="Angsana New"/>
          <w:sz w:val="30"/>
          <w:szCs w:val="30"/>
          <w:cs/>
        </w:rPr>
        <w:t>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</w:t>
      </w:r>
      <w:r w:rsidRPr="00D510F6">
        <w:rPr>
          <w:rFonts w:ascii="Angsana New" w:hAnsi="Angsana New" w:hint="cs"/>
          <w:sz w:val="30"/>
          <w:szCs w:val="30"/>
          <w:cs/>
        </w:rPr>
        <w:t>กิจกรรมจัดหาเงินใน</w:t>
      </w:r>
      <w:r w:rsidRPr="00D510F6">
        <w:rPr>
          <w:rFonts w:ascii="Angsana New" w:hAnsi="Angsana New"/>
          <w:sz w:val="30"/>
          <w:szCs w:val="30"/>
          <w:cs/>
        </w:rPr>
        <w:t>งบกระแสเงินสด</w:t>
      </w:r>
    </w:p>
    <w:p w14:paraId="176BA0DF" w14:textId="77777777" w:rsidR="001924CD" w:rsidRPr="00B212CE" w:rsidRDefault="001924CD" w:rsidP="00B212CE">
      <w:pPr>
        <w:pStyle w:val="Style2"/>
        <w:tabs>
          <w:tab w:val="clear" w:pos="340"/>
          <w:tab w:val="num" w:pos="540"/>
        </w:tabs>
        <w:ind w:left="540" w:hanging="540"/>
        <w:rPr>
          <w:rFonts w:cs="Angsana New"/>
          <w:i/>
          <w:iCs/>
          <w:cs/>
        </w:rPr>
      </w:pPr>
      <w:r w:rsidRPr="00D510F6">
        <w:rPr>
          <w:rFonts w:cs="Angsana New"/>
          <w:i/>
          <w:iCs/>
          <w:cs/>
        </w:rPr>
        <w:t>ลูกหนี้การค้า</w:t>
      </w:r>
      <w:r w:rsidR="00722C00">
        <w:rPr>
          <w:rFonts w:cs="Angsana New"/>
          <w:i/>
          <w:iCs/>
        </w:rPr>
        <w:t xml:space="preserve"> </w:t>
      </w:r>
      <w:r w:rsidRPr="00D510F6">
        <w:rPr>
          <w:rFonts w:cs="Angsana New"/>
          <w:i/>
          <w:iCs/>
          <w:cs/>
        </w:rPr>
        <w:t>ลูกหนี้อื่น</w:t>
      </w:r>
      <w:r w:rsidR="00722C00" w:rsidRPr="00722C00">
        <w:rPr>
          <w:rFonts w:cs="Angsana New" w:hint="cs"/>
          <w:i/>
          <w:iCs/>
          <w:cs/>
        </w:rPr>
        <w:t>และสินทรัพย์ที่เกิดจากสัญญา</w:t>
      </w:r>
    </w:p>
    <w:p w14:paraId="170738CC" w14:textId="77777777" w:rsidR="001924CD" w:rsidRPr="005D089E" w:rsidRDefault="001924CD" w:rsidP="001924CD">
      <w:pPr>
        <w:pStyle w:val="BodyText2"/>
        <w:tabs>
          <w:tab w:val="left" w:pos="540"/>
        </w:tabs>
        <w:spacing w:line="240" w:lineRule="atLeast"/>
        <w:ind w:right="47"/>
        <w:jc w:val="left"/>
        <w:rPr>
          <w:sz w:val="24"/>
          <w:szCs w:val="24"/>
          <w:cs/>
        </w:rPr>
      </w:pPr>
    </w:p>
    <w:p w14:paraId="0B1A9CEA" w14:textId="77777777" w:rsidR="00722C00" w:rsidRDefault="00722C00" w:rsidP="00357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22C00">
        <w:rPr>
          <w:rFonts w:ascii="Angsana New" w:hAnsi="Angsana New" w:hint="cs"/>
          <w:sz w:val="30"/>
          <w:szCs w:val="30"/>
          <w:cs/>
        </w:rPr>
        <w:t>ลูกหนี้รับรู้เมื่อกลุ่มบริษัท</w:t>
      </w:r>
      <w:r w:rsidRPr="00722C00">
        <w:rPr>
          <w:rFonts w:ascii="Angsana New" w:hAnsi="Angsana New"/>
          <w:sz w:val="30"/>
          <w:szCs w:val="30"/>
          <w:cs/>
        </w:rPr>
        <w:t>/</w:t>
      </w:r>
      <w:r w:rsidRPr="00722C00">
        <w:rPr>
          <w:rFonts w:ascii="Angsana New" w:hAnsi="Angsana New" w:hint="cs"/>
          <w:sz w:val="30"/>
          <w:szCs w:val="30"/>
          <w:cs/>
        </w:rPr>
        <w:t>บริษัทมีสิทธิที่ปราศจากเงื่อนไขในการได้รับสิ่งตอบแทนตามสัญญา</w:t>
      </w:r>
      <w:r w:rsidRPr="00722C00">
        <w:rPr>
          <w:rFonts w:ascii="Angsana New" w:hAnsi="Angsana New"/>
          <w:sz w:val="30"/>
          <w:szCs w:val="30"/>
          <w:cs/>
        </w:rPr>
        <w:t xml:space="preserve"> </w:t>
      </w:r>
      <w:r w:rsidRPr="00722C00">
        <w:rPr>
          <w:rFonts w:ascii="Angsana New" w:hAnsi="Angsana New" w:hint="cs"/>
          <w:sz w:val="30"/>
          <w:szCs w:val="30"/>
          <w:cs/>
        </w:rPr>
        <w:t>หากกลุ่มบริษัท</w:t>
      </w:r>
      <w:r w:rsidRPr="00722C00">
        <w:rPr>
          <w:rFonts w:ascii="Angsana New" w:hAnsi="Angsana New"/>
          <w:sz w:val="30"/>
          <w:szCs w:val="30"/>
          <w:cs/>
        </w:rPr>
        <w:t>/</w:t>
      </w:r>
      <w:r w:rsidRPr="00722C00">
        <w:rPr>
          <w:rFonts w:ascii="Angsana New" w:hAnsi="Angsana New" w:hint="cs"/>
          <w:sz w:val="30"/>
          <w:szCs w:val="30"/>
          <w:cs/>
        </w:rPr>
        <w:t>บริษัทรับรู้รายได้ก่อนที่จะมีสิทธิที่ปราศจากเงื่อนไขในการได้รับสิ่งตอบแทน</w:t>
      </w:r>
      <w:r w:rsidRPr="00722C00">
        <w:rPr>
          <w:rFonts w:ascii="Angsana New" w:hAnsi="Angsana New"/>
          <w:sz w:val="30"/>
          <w:szCs w:val="30"/>
          <w:cs/>
        </w:rPr>
        <w:t xml:space="preserve"> </w:t>
      </w:r>
      <w:r w:rsidRPr="00722C00">
        <w:rPr>
          <w:rFonts w:ascii="Angsana New" w:hAnsi="Angsana New" w:hint="cs"/>
          <w:sz w:val="30"/>
          <w:szCs w:val="30"/>
          <w:cs/>
        </w:rPr>
        <w:t>จำนวนสิ่งตอบแทนนั้นจะรับรู้เป็นสินทรัพย์ที่เกิดจากสัญญา</w:t>
      </w:r>
    </w:p>
    <w:p w14:paraId="17027655" w14:textId="77777777" w:rsidR="001924CD" w:rsidRPr="005D089E" w:rsidRDefault="001924CD" w:rsidP="00D51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24"/>
          <w:szCs w:val="24"/>
        </w:rPr>
      </w:pPr>
    </w:p>
    <w:p w14:paraId="54824CA1" w14:textId="77777777" w:rsidR="00BB655B" w:rsidRPr="00E56B34" w:rsidRDefault="00BB655B" w:rsidP="00E56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32110">
        <w:rPr>
          <w:rFonts w:ascii="Angsana New" w:hAnsi="Angsana New"/>
          <w:spacing w:val="-2"/>
          <w:sz w:val="30"/>
          <w:szCs w:val="30"/>
          <w:cs/>
        </w:rPr>
        <w:t>ลูกหนี้</w:t>
      </w:r>
      <w:r w:rsidR="00275421" w:rsidRPr="00132110">
        <w:rPr>
          <w:rFonts w:ascii="Angsana New" w:hAnsi="Angsana New" w:hint="cs"/>
          <w:spacing w:val="-2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</w:t>
      </w:r>
      <w:r w:rsidR="00275421" w:rsidRPr="0013211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75421" w:rsidRPr="00132110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CC5A41" w:rsidRPr="00CC5A41">
        <w:rPr>
          <w:rFonts w:ascii="Angsana New" w:hAnsi="Angsana New"/>
          <w:i/>
          <w:iCs/>
          <w:spacing w:val="-2"/>
          <w:sz w:val="30"/>
          <w:szCs w:val="30"/>
        </w:rPr>
        <w:t>2562</w:t>
      </w:r>
      <w:r w:rsidR="00275421" w:rsidRPr="00132110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: </w:t>
      </w:r>
      <w:r w:rsidR="00275421" w:rsidRPr="00132110">
        <w:rPr>
          <w:rFonts w:ascii="Angsana New" w:hAnsi="Angsana New" w:hint="cs"/>
          <w:i/>
          <w:iCs/>
          <w:spacing w:val="-2"/>
          <w:sz w:val="30"/>
          <w:szCs w:val="30"/>
          <w:cs/>
        </w:rPr>
        <w:t>ค่าเผื่อหนี้สงสัยจะสูญ</w:t>
      </w:r>
      <w:r w:rsidR="00275421" w:rsidRPr="00132110">
        <w:rPr>
          <w:rFonts w:ascii="Angsana New" w:hAnsi="Angsana New"/>
          <w:i/>
          <w:iCs/>
          <w:spacing w:val="-2"/>
          <w:sz w:val="30"/>
          <w:szCs w:val="30"/>
          <w:cs/>
        </w:rPr>
        <w:t>)</w:t>
      </w:r>
      <w:r w:rsidRPr="00E56B34">
        <w:rPr>
          <w:rFonts w:ascii="Angsana New" w:hAnsi="Angsana New" w:hint="cs"/>
          <w:sz w:val="30"/>
          <w:szCs w:val="30"/>
          <w:cs/>
        </w:rPr>
        <w:t xml:space="preserve"> </w:t>
      </w:r>
      <w:r w:rsidRPr="00E56B34">
        <w:rPr>
          <w:rFonts w:ascii="Angsana New" w:hAnsi="Angsana New"/>
          <w:sz w:val="30"/>
          <w:szCs w:val="30"/>
          <w:cs/>
        </w:rPr>
        <w:t xml:space="preserve"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="005B2BDD">
        <w:rPr>
          <w:rFonts w:ascii="Angsana New" w:hAnsi="Angsana New"/>
          <w:sz w:val="30"/>
          <w:szCs w:val="30"/>
          <w:cs/>
        </w:rPr>
        <w:br/>
      </w:r>
      <w:r w:rsidRPr="00E56B34">
        <w:rPr>
          <w:rFonts w:ascii="Angsana New" w:hAnsi="Angsana New"/>
          <w:sz w:val="30"/>
          <w:szCs w:val="30"/>
          <w:cs/>
        </w:rPr>
        <w:t xml:space="preserve">หนี้สูญจะถูกตัดจำหน่ายเมื่อเกิดขึ้น </w:t>
      </w:r>
    </w:p>
    <w:p w14:paraId="25C2ADB5" w14:textId="77777777" w:rsidR="00BB655B" w:rsidRPr="00275421" w:rsidRDefault="00BB655B" w:rsidP="00E56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388EBDD7" w14:textId="77777777" w:rsidR="00BB655B" w:rsidRPr="00E56B34" w:rsidRDefault="00BB655B" w:rsidP="00E56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56B34">
        <w:rPr>
          <w:rFonts w:ascii="Angsana New" w:hAnsi="Angsana New"/>
          <w:sz w:val="30"/>
          <w:szCs w:val="30"/>
          <w:cs/>
        </w:rPr>
        <w:t>สินทรัพย์ที่เกิดจากสัญญา</w:t>
      </w:r>
      <w:r w:rsidRPr="00E56B34">
        <w:rPr>
          <w:rFonts w:ascii="Angsana New" w:hAnsi="Angsana New" w:hint="cs"/>
          <w:sz w:val="30"/>
          <w:szCs w:val="30"/>
          <w:cs/>
        </w:rPr>
        <w:t>วัดมูลค่าด้วยมูลค่าของสิ่งตอบแทนที่</w:t>
      </w:r>
      <w:r w:rsidRPr="00E56B34">
        <w:rPr>
          <w:rFonts w:ascii="Angsana New" w:hAnsi="Angsana New"/>
          <w:sz w:val="30"/>
          <w:szCs w:val="30"/>
          <w:cs/>
        </w:rPr>
        <w:t>กลุ่มบริษัท</w:t>
      </w:r>
      <w:r w:rsidRPr="00E56B34">
        <w:rPr>
          <w:rFonts w:ascii="Angsana New" w:hAnsi="Angsana New"/>
          <w:sz w:val="30"/>
          <w:szCs w:val="30"/>
        </w:rPr>
        <w:t>/</w:t>
      </w:r>
      <w:r w:rsidRPr="00E56B34">
        <w:rPr>
          <w:rFonts w:ascii="Angsana New" w:hAnsi="Angsana New"/>
          <w:sz w:val="30"/>
          <w:szCs w:val="30"/>
          <w:cs/>
        </w:rPr>
        <w:t>บริษัท</w:t>
      </w:r>
      <w:r w:rsidRPr="00E56B34">
        <w:rPr>
          <w:rFonts w:ascii="Angsana New" w:hAnsi="Angsana New" w:hint="cs"/>
          <w:sz w:val="30"/>
          <w:szCs w:val="30"/>
          <w:cs/>
        </w:rPr>
        <w:t>คาดว่าจะได้รับหักขาดทุนจาก</w:t>
      </w:r>
      <w:r w:rsidR="00E56B34">
        <w:rPr>
          <w:rFonts w:ascii="Angsana New" w:hAnsi="Angsana New"/>
          <w:sz w:val="30"/>
          <w:szCs w:val="30"/>
        </w:rPr>
        <w:br/>
      </w:r>
      <w:r w:rsidRPr="00E56B34">
        <w:rPr>
          <w:rFonts w:ascii="Angsana New" w:hAnsi="Angsana New" w:hint="cs"/>
          <w:sz w:val="30"/>
          <w:szCs w:val="30"/>
          <w:cs/>
        </w:rPr>
        <w:t>การด้อยค่า</w:t>
      </w:r>
    </w:p>
    <w:p w14:paraId="5715A6B6" w14:textId="77777777" w:rsidR="001924CD" w:rsidRPr="005D089E" w:rsidRDefault="001924CD" w:rsidP="001924CD">
      <w:pPr>
        <w:pStyle w:val="a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74A98A80" w14:textId="77777777" w:rsidR="001924CD" w:rsidRPr="00B212CE" w:rsidRDefault="001924CD" w:rsidP="00B212CE">
      <w:pPr>
        <w:pStyle w:val="Style2"/>
        <w:tabs>
          <w:tab w:val="clear" w:pos="340"/>
          <w:tab w:val="num" w:pos="540"/>
        </w:tabs>
        <w:ind w:left="540" w:hanging="540"/>
        <w:rPr>
          <w:rFonts w:cs="Angsana New"/>
          <w:i/>
          <w:iCs/>
          <w:cs/>
        </w:rPr>
      </w:pPr>
      <w:r w:rsidRPr="00B212CE">
        <w:rPr>
          <w:rFonts w:cs="Angsana New"/>
          <w:i/>
          <w:iCs/>
          <w:cs/>
        </w:rPr>
        <w:t>สินค้าคงเหลือ</w:t>
      </w:r>
    </w:p>
    <w:p w14:paraId="27335068" w14:textId="77777777" w:rsidR="001924CD" w:rsidRPr="005D089E" w:rsidRDefault="001924CD" w:rsidP="001924CD">
      <w:pPr>
        <w:pStyle w:val="BodyText2"/>
        <w:tabs>
          <w:tab w:val="left" w:pos="540"/>
        </w:tabs>
        <w:spacing w:line="240" w:lineRule="atLeast"/>
        <w:ind w:right="47"/>
        <w:jc w:val="thaiDistribute"/>
        <w:rPr>
          <w:sz w:val="24"/>
          <w:szCs w:val="24"/>
          <w:cs/>
        </w:rPr>
      </w:pPr>
    </w:p>
    <w:p w14:paraId="55FED75E" w14:textId="37A042A5" w:rsidR="00861AD9" w:rsidRPr="00861AD9" w:rsidRDefault="00861AD9" w:rsidP="00861AD9">
      <w:pPr>
        <w:pStyle w:val="a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</w:rPr>
      </w:pPr>
      <w:r w:rsidRPr="00861AD9">
        <w:rPr>
          <w:rFonts w:ascii="Angsana New" w:hAnsi="Angsana New" w:cs="Angsana New" w:hint="cs"/>
          <w:cs/>
        </w:rPr>
        <w:t>สินค้าคงเหลือประกอบด้วยวัตถุดิบ สินค้าที่มีไว้เพื่อขาย และอุปกรณ์งานโครงการ</w:t>
      </w:r>
    </w:p>
    <w:p w14:paraId="00E90684" w14:textId="77777777" w:rsidR="001924CD" w:rsidRPr="00CA238C" w:rsidRDefault="001924CD" w:rsidP="00CA238C">
      <w:pPr>
        <w:ind w:left="540"/>
        <w:jc w:val="both"/>
        <w:rPr>
          <w:rFonts w:ascii="Angsana New" w:hAnsi="Angsana New"/>
          <w:sz w:val="24"/>
          <w:szCs w:val="24"/>
          <w:cs/>
        </w:rPr>
      </w:pPr>
    </w:p>
    <w:p w14:paraId="06AB9859" w14:textId="77777777" w:rsidR="001924CD" w:rsidRDefault="001924CD" w:rsidP="001924CD">
      <w:pPr>
        <w:pStyle w:val="a"/>
        <w:tabs>
          <w:tab w:val="clear" w:pos="108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lang w:val="en-US"/>
        </w:rPr>
      </w:pPr>
      <w:r w:rsidRPr="00E216F2">
        <w:rPr>
          <w:rFonts w:ascii="Angsana New" w:hAnsi="Angsana New" w:cs="Angsana New"/>
          <w:cs/>
        </w:rPr>
        <w:t>สินค้าคงเหลือ</w:t>
      </w:r>
      <w:r w:rsidR="009A4838">
        <w:rPr>
          <w:rFonts w:ascii="Angsana New" w:hAnsi="Angsana New" w:cs="Angsana New" w:hint="cs"/>
          <w:cs/>
        </w:rPr>
        <w:t>วัดมูลค่าด้วย</w:t>
      </w:r>
      <w:r w:rsidRPr="00E216F2">
        <w:rPr>
          <w:rFonts w:ascii="Angsana New" w:hAnsi="Angsana New" w:cs="Angsana New"/>
          <w:cs/>
        </w:rPr>
        <w:t>ราคาทุนหรือมูลค่าสุทธิที่จะได้รับแล้วแต่ราคาใดจะต่ำกว่า</w:t>
      </w:r>
      <w:r w:rsidRPr="00E216F2">
        <w:rPr>
          <w:rFonts w:ascii="Angsana New" w:hAnsi="Angsana New" w:cs="Angsana New"/>
          <w:lang w:val="en-US"/>
        </w:rPr>
        <w:t xml:space="preserve"> </w:t>
      </w:r>
    </w:p>
    <w:p w14:paraId="00005020" w14:textId="77777777" w:rsidR="001924CD" w:rsidRPr="005D089E" w:rsidRDefault="001924CD" w:rsidP="00CA238C">
      <w:pPr>
        <w:ind w:left="540"/>
        <w:jc w:val="both"/>
        <w:rPr>
          <w:rFonts w:ascii="Angsana New" w:hAnsi="Angsana New"/>
          <w:sz w:val="24"/>
          <w:szCs w:val="24"/>
        </w:rPr>
      </w:pPr>
    </w:p>
    <w:p w14:paraId="270E86AC" w14:textId="63620525" w:rsidR="001924CD" w:rsidRDefault="001924CD" w:rsidP="00861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D94CF5">
        <w:rPr>
          <w:rFonts w:ascii="Angsana New" w:hAnsi="Angsana New"/>
          <w:sz w:val="30"/>
          <w:szCs w:val="30"/>
          <w:cs/>
          <w:lang w:val="th-TH"/>
        </w:rPr>
        <w:t>ต้นทุนของ</w:t>
      </w:r>
      <w:r w:rsidR="00861AD9">
        <w:rPr>
          <w:rFonts w:ascii="Angsana New" w:hAnsi="Angsana New" w:hint="cs"/>
          <w:sz w:val="30"/>
          <w:szCs w:val="30"/>
          <w:cs/>
          <w:lang w:val="th-TH"/>
        </w:rPr>
        <w:t>วัตถุดิบ</w:t>
      </w:r>
      <w:r w:rsidRPr="00D94CF5">
        <w:rPr>
          <w:rFonts w:ascii="Angsana New" w:hAnsi="Angsana New"/>
          <w:sz w:val="30"/>
          <w:szCs w:val="30"/>
          <w:cs/>
          <w:lang w:val="th-TH"/>
        </w:rPr>
        <w:t>คำนวณโดย</w:t>
      </w:r>
      <w:r w:rsidR="00861AD9" w:rsidRPr="00861AD9">
        <w:rPr>
          <w:rFonts w:ascii="Angsana New" w:hAnsi="Angsana New" w:hint="cs"/>
          <w:sz w:val="30"/>
          <w:szCs w:val="30"/>
          <w:cs/>
          <w:lang w:val="th-TH"/>
        </w:rPr>
        <w:t>ใช้วิธีเข้าก่อนออกก่อน</w:t>
      </w:r>
      <w:r w:rsidR="00861AD9">
        <w:rPr>
          <w:rFonts w:ascii="Angsana New" w:hAnsi="Angsana New" w:hint="cs"/>
          <w:sz w:val="30"/>
          <w:szCs w:val="30"/>
          <w:cs/>
          <w:lang w:val="th-TH"/>
        </w:rPr>
        <w:t xml:space="preserve"> ต้นทุนของสินค้าที่มีไว้เพื่อขายใช้</w:t>
      </w:r>
      <w:r w:rsidR="00861AD9" w:rsidRPr="00861AD9">
        <w:rPr>
          <w:rFonts w:ascii="Angsana New" w:hAnsi="Angsana New" w:hint="cs"/>
          <w:sz w:val="30"/>
          <w:szCs w:val="30"/>
          <w:cs/>
          <w:lang w:val="th-TH"/>
        </w:rPr>
        <w:t>วิธีเข้าก่อนออกก่อน</w:t>
      </w:r>
      <w:r w:rsidR="00861AD9" w:rsidRPr="00D94CF5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861AD9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="00006B69">
        <w:rPr>
          <w:rFonts w:ascii="Angsana New" w:hAnsi="Angsana New"/>
          <w:sz w:val="30"/>
          <w:szCs w:val="30"/>
          <w:cs/>
          <w:lang w:val="th-TH"/>
        </w:rPr>
        <w:br/>
      </w:r>
      <w:r w:rsidRPr="00D94CF5">
        <w:rPr>
          <w:rFonts w:ascii="Angsana New" w:hAnsi="Angsana New"/>
          <w:sz w:val="30"/>
          <w:szCs w:val="30"/>
          <w:cs/>
          <w:lang w:val="th-TH"/>
        </w:rPr>
        <w:t>วิธีราคาทุนถัวเฉลี่ย</w:t>
      </w:r>
      <w:r w:rsidRPr="00D94CF5">
        <w:rPr>
          <w:rFonts w:ascii="Angsana New" w:hAnsi="Angsana New" w:hint="cs"/>
          <w:sz w:val="30"/>
          <w:szCs w:val="30"/>
          <w:cs/>
          <w:lang w:val="th-TH"/>
        </w:rPr>
        <w:t xml:space="preserve">ถ่วงน้ำหนัก </w:t>
      </w:r>
      <w:r w:rsidR="00861AD9">
        <w:rPr>
          <w:rFonts w:ascii="Angsana New" w:hAnsi="Angsana New" w:hint="cs"/>
          <w:sz w:val="30"/>
          <w:szCs w:val="30"/>
          <w:cs/>
          <w:lang w:val="th-TH"/>
        </w:rPr>
        <w:t>และต้นทุนของอุปกรณ์งานโครงการใช้วิธี</w:t>
      </w:r>
      <w:r w:rsidR="00941836">
        <w:rPr>
          <w:rFonts w:ascii="Angsana New" w:hAnsi="Angsana New" w:hint="cs"/>
          <w:sz w:val="30"/>
          <w:szCs w:val="30"/>
          <w:cs/>
        </w:rPr>
        <w:t>ราคาเจาะจงสำหรับแต่ละโครงการ</w:t>
      </w:r>
      <w:r w:rsidRPr="00D94CF5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D94CF5">
        <w:rPr>
          <w:rFonts w:ascii="Angsana New" w:hAnsi="Angsana New"/>
          <w:sz w:val="30"/>
          <w:szCs w:val="30"/>
          <w:cs/>
          <w:lang w:val="th-TH"/>
        </w:rPr>
        <w:t>ต้นทุนสินค้าประกอบด้วยต้นทุนที่ซื้อ ต้นทุ</w:t>
      </w:r>
      <w:r w:rsidRPr="00D94CF5">
        <w:rPr>
          <w:rFonts w:ascii="Angsana New" w:hAnsi="Angsana New" w:hint="cs"/>
          <w:sz w:val="30"/>
          <w:szCs w:val="30"/>
          <w:cs/>
        </w:rPr>
        <w:t>นแปลงสภาพ</w:t>
      </w:r>
      <w:r w:rsidRPr="00D94CF5">
        <w:rPr>
          <w:rFonts w:ascii="Angsana New" w:hAnsi="Angsana New"/>
          <w:sz w:val="30"/>
          <w:szCs w:val="30"/>
          <w:cs/>
          <w:lang w:val="th-TH"/>
        </w:rPr>
        <w:t xml:space="preserve">หรือต้นทุนอื่นเพื่อให้สินค้าอยู่ในสถานที่และสภาพปัจจุบัน </w:t>
      </w:r>
    </w:p>
    <w:p w14:paraId="72B8009C" w14:textId="05E26AC6" w:rsidR="00132110" w:rsidRPr="00941836" w:rsidRDefault="00132110" w:rsidP="00941836">
      <w:pPr>
        <w:ind w:left="540"/>
        <w:jc w:val="both"/>
        <w:rPr>
          <w:rFonts w:ascii="Angsana New" w:hAnsi="Angsana New"/>
          <w:sz w:val="24"/>
          <w:szCs w:val="24"/>
          <w:cs/>
        </w:rPr>
      </w:pPr>
    </w:p>
    <w:p w14:paraId="6243D8B4" w14:textId="77777777" w:rsidR="001924CD" w:rsidRPr="00987116" w:rsidRDefault="001924CD" w:rsidP="001924CD">
      <w:pPr>
        <w:pStyle w:val="a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cs/>
        </w:rPr>
      </w:pPr>
      <w:r w:rsidRPr="00987116">
        <w:rPr>
          <w:rFonts w:ascii="Angsana New" w:hAnsi="Angsana New" w:cs="Angsana New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Pr="00987116">
        <w:rPr>
          <w:rFonts w:ascii="Angsana New" w:hAnsi="Angsana New" w:cs="Angsana New" w:hint="cs"/>
          <w:cs/>
        </w:rPr>
        <w:t>โดยประมาณ</w:t>
      </w:r>
      <w:r w:rsidRPr="00987116">
        <w:rPr>
          <w:rFonts w:ascii="Angsana New" w:hAnsi="Angsana New" w:cs="Angsana New"/>
          <w:cs/>
        </w:rPr>
        <w:t>ในการขาย</w:t>
      </w:r>
    </w:p>
    <w:p w14:paraId="5FDD61B5" w14:textId="77777777" w:rsidR="001924CD" w:rsidRPr="00CA238C" w:rsidRDefault="001924CD" w:rsidP="001924CD">
      <w:pPr>
        <w:ind w:left="540"/>
        <w:jc w:val="both"/>
        <w:rPr>
          <w:rFonts w:ascii="Angsana New" w:hAnsi="Angsana New"/>
          <w:sz w:val="24"/>
          <w:szCs w:val="24"/>
        </w:rPr>
      </w:pPr>
    </w:p>
    <w:p w14:paraId="4AFA414F" w14:textId="77777777" w:rsidR="001924CD" w:rsidRPr="00E216F2" w:rsidRDefault="001924CD" w:rsidP="00941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216F2">
        <w:rPr>
          <w:rFonts w:ascii="Angsana New" w:hAnsi="Angsana New"/>
          <w:sz w:val="30"/>
          <w:szCs w:val="30"/>
          <w:cs/>
        </w:rPr>
        <w:t>กลุ่มบริษัท</w:t>
      </w:r>
      <w:r w:rsidRPr="00E216F2">
        <w:rPr>
          <w:rFonts w:ascii="Angsana New" w:hAnsi="Angsana New" w:hint="cs"/>
          <w:sz w:val="30"/>
          <w:szCs w:val="30"/>
          <w:cs/>
        </w:rPr>
        <w:t>/บริษัท</w:t>
      </w:r>
      <w:r w:rsidRPr="00E216F2">
        <w:rPr>
          <w:rFonts w:ascii="Angsana New" w:hAnsi="Angsana New"/>
          <w:sz w:val="30"/>
          <w:szCs w:val="30"/>
          <w:cs/>
        </w:rPr>
        <w:t>ตั้งค่าเผื่อมูลค่าสินค้าลดลงสำหรับสินค้า</w:t>
      </w:r>
      <w:r w:rsidRPr="00E216F2">
        <w:rPr>
          <w:rFonts w:ascii="Angsana New" w:hAnsi="Angsana New" w:hint="cs"/>
          <w:sz w:val="30"/>
          <w:szCs w:val="30"/>
          <w:cs/>
        </w:rPr>
        <w:t>บางส่วน</w:t>
      </w:r>
      <w:r w:rsidRPr="00E216F2">
        <w:rPr>
          <w:rFonts w:ascii="Angsana New" w:hAnsi="Angsana New"/>
          <w:sz w:val="30"/>
          <w:szCs w:val="30"/>
          <w:cs/>
        </w:rPr>
        <w:t>ที่เสื่อมคุณภาพ เสียหาย ล้าสมัยและค้างนาน</w:t>
      </w:r>
    </w:p>
    <w:p w14:paraId="7DA84465" w14:textId="77777777" w:rsidR="00ED69B4" w:rsidRPr="00CA238C" w:rsidRDefault="00ED69B4" w:rsidP="00CA238C">
      <w:pPr>
        <w:ind w:left="540"/>
        <w:jc w:val="both"/>
        <w:rPr>
          <w:rFonts w:ascii="Angsana New" w:hAnsi="Angsana New"/>
          <w:sz w:val="24"/>
          <w:szCs w:val="24"/>
        </w:rPr>
      </w:pPr>
    </w:p>
    <w:p w14:paraId="3B54C895" w14:textId="77777777" w:rsidR="001924CD" w:rsidRPr="00B212CE" w:rsidRDefault="001924CD" w:rsidP="00B212CE">
      <w:pPr>
        <w:pStyle w:val="Style2"/>
        <w:tabs>
          <w:tab w:val="clear" w:pos="340"/>
          <w:tab w:val="num" w:pos="540"/>
        </w:tabs>
        <w:ind w:left="540" w:hanging="540"/>
        <w:rPr>
          <w:rFonts w:cs="Angsana New"/>
          <w:i/>
          <w:iCs/>
        </w:rPr>
      </w:pPr>
      <w:r w:rsidRPr="00B212CE">
        <w:rPr>
          <w:rFonts w:cs="Angsana New" w:hint="cs"/>
          <w:i/>
          <w:iCs/>
          <w:cs/>
        </w:rPr>
        <w:t>อสังหาริมทรัพย์เพื่อการลงทุน</w:t>
      </w:r>
    </w:p>
    <w:p w14:paraId="3E9FD991" w14:textId="77777777" w:rsidR="001924CD" w:rsidRPr="00CA238C" w:rsidRDefault="001924CD" w:rsidP="00CA238C">
      <w:pPr>
        <w:ind w:left="540"/>
        <w:jc w:val="both"/>
        <w:rPr>
          <w:rFonts w:ascii="Angsana New" w:hAnsi="Angsana New"/>
          <w:sz w:val="24"/>
          <w:szCs w:val="24"/>
        </w:rPr>
      </w:pPr>
    </w:p>
    <w:p w14:paraId="156A5690" w14:textId="77777777" w:rsidR="001924CD" w:rsidRPr="006F0E59" w:rsidRDefault="001924CD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F0E59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</w:t>
      </w:r>
      <w:r w:rsidRPr="005E272A">
        <w:rPr>
          <w:rFonts w:ascii="Angsana New" w:hAnsi="Angsana New" w:hint="cs"/>
          <w:sz w:val="30"/>
          <w:szCs w:val="30"/>
          <w:cs/>
        </w:rPr>
        <w:t>น</w:t>
      </w:r>
      <w:r w:rsidR="00132110">
        <w:rPr>
          <w:rFonts w:ascii="Angsana New" w:hAnsi="Angsana New" w:hint="cs"/>
          <w:sz w:val="30"/>
          <w:szCs w:val="30"/>
          <w:cs/>
        </w:rPr>
        <w:t xml:space="preserve"> </w:t>
      </w:r>
      <w:r w:rsidR="00A31F88" w:rsidRPr="005E272A">
        <w:rPr>
          <w:rFonts w:ascii="Angsana New" w:hAnsi="Angsana New" w:hint="cs"/>
          <w:sz w:val="30"/>
          <w:szCs w:val="30"/>
          <w:cs/>
        </w:rPr>
        <w:t>ได้แก่</w:t>
      </w:r>
      <w:r w:rsidR="00132110">
        <w:rPr>
          <w:rFonts w:ascii="Angsana New" w:hAnsi="Angsana New" w:hint="cs"/>
          <w:sz w:val="30"/>
          <w:szCs w:val="30"/>
          <w:cs/>
        </w:rPr>
        <w:t xml:space="preserve"> </w:t>
      </w:r>
      <w:r w:rsidR="00A31F88" w:rsidRPr="005E272A">
        <w:rPr>
          <w:rFonts w:ascii="Angsana New" w:hAnsi="Angsana New" w:hint="cs"/>
          <w:sz w:val="30"/>
          <w:szCs w:val="30"/>
          <w:cs/>
        </w:rPr>
        <w:t>อสังหาริมทรัพย์ที่ถือไว้เป็นสินทรัพย์สิทธิการใช้และอสังหาริมทรัพย์ที่ถือโดยกลุ่มบริษัท</w:t>
      </w:r>
      <w:r w:rsidR="00A31F88" w:rsidRPr="005E272A">
        <w:rPr>
          <w:rFonts w:ascii="Angsana New" w:hAnsi="Angsana New"/>
          <w:sz w:val="30"/>
          <w:szCs w:val="30"/>
          <w:cs/>
        </w:rPr>
        <w:t>/</w:t>
      </w:r>
      <w:r w:rsidR="00A31F88" w:rsidRPr="005E272A">
        <w:rPr>
          <w:rFonts w:ascii="Angsana New" w:hAnsi="Angsana New" w:hint="cs"/>
          <w:sz w:val="30"/>
          <w:szCs w:val="30"/>
          <w:cs/>
        </w:rPr>
        <w:t>บริษัท</w:t>
      </w:r>
      <w:r w:rsidR="00A31F88" w:rsidRPr="005E272A">
        <w:rPr>
          <w:rFonts w:ascii="Angsana New" w:hAnsi="Angsana New"/>
          <w:sz w:val="30"/>
          <w:szCs w:val="30"/>
        </w:rPr>
        <w:t xml:space="preserve"> </w:t>
      </w:r>
      <w:r w:rsidRPr="005E272A">
        <w:rPr>
          <w:rFonts w:ascii="Angsana New" w:hAnsi="Angsana New" w:hint="cs"/>
          <w:sz w:val="30"/>
          <w:szCs w:val="30"/>
          <w:cs/>
        </w:rPr>
        <w:t>ถือครองเพื่อ</w:t>
      </w:r>
      <w:r w:rsidRPr="006F0E59">
        <w:rPr>
          <w:rFonts w:ascii="Angsana New" w:hAnsi="Angsana New" w:hint="cs"/>
          <w:sz w:val="30"/>
          <w:szCs w:val="30"/>
          <w:cs/>
        </w:rPr>
        <w:t>หาประโยชน์จากรายได้ค่าเช่าหรือ</w:t>
      </w:r>
      <w:r w:rsidRPr="006F0E59">
        <w:rPr>
          <w:rFonts w:ascii="Angsana New" w:hAnsi="Angsana New"/>
          <w:sz w:val="30"/>
          <w:szCs w:val="30"/>
          <w:cs/>
        </w:rPr>
        <w:t>จากมู</w:t>
      </w:r>
      <w:r w:rsidRPr="006F0E59">
        <w:rPr>
          <w:rFonts w:ascii="Angsana New" w:hAnsi="Angsana New" w:hint="cs"/>
          <w:sz w:val="30"/>
          <w:szCs w:val="30"/>
          <w:cs/>
        </w:rPr>
        <w:t>ล</w:t>
      </w:r>
      <w:r w:rsidRPr="006F0E59">
        <w:rPr>
          <w:rFonts w:ascii="Angsana New" w:hAnsi="Angsana New"/>
          <w:sz w:val="30"/>
          <w:szCs w:val="30"/>
          <w:cs/>
        </w:rPr>
        <w:t>ค่าที่เพิ่มขึ้น</w:t>
      </w:r>
      <w:r w:rsidR="00454501">
        <w:rPr>
          <w:rFonts w:ascii="Angsana New" w:hAnsi="Angsana New" w:hint="cs"/>
          <w:sz w:val="30"/>
          <w:szCs w:val="30"/>
          <w:cs/>
        </w:rPr>
        <w:t xml:space="preserve">หรือทั้งสองอย่าง </w:t>
      </w:r>
      <w:r w:rsidRPr="006F0E59">
        <w:rPr>
          <w:rFonts w:ascii="Angsana New" w:hAnsi="Angsana New" w:hint="cs"/>
          <w:sz w:val="30"/>
          <w:szCs w:val="30"/>
          <w:cs/>
        </w:rPr>
        <w:t>ทั้งนี้ไม่ได้</w:t>
      </w:r>
      <w:r w:rsidR="005E272A">
        <w:rPr>
          <w:rFonts w:ascii="Angsana New" w:hAnsi="Angsana New"/>
          <w:sz w:val="30"/>
          <w:szCs w:val="30"/>
          <w:cs/>
        </w:rPr>
        <w:br/>
      </w:r>
      <w:r w:rsidRPr="006F0E59">
        <w:rPr>
          <w:rFonts w:ascii="Angsana New" w:hAnsi="Angsana New" w:hint="cs"/>
          <w:sz w:val="30"/>
          <w:szCs w:val="30"/>
          <w:cs/>
        </w:rPr>
        <w:t xml:space="preserve">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082D332E" w14:textId="77777777" w:rsidR="001924CD" w:rsidRPr="006F0E59" w:rsidRDefault="001924CD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F0E59">
        <w:rPr>
          <w:rFonts w:ascii="Angsana New" w:hAnsi="Angsana New" w:hint="cs"/>
          <w:sz w:val="30"/>
          <w:szCs w:val="30"/>
          <w:cs/>
        </w:rPr>
        <w:t xml:space="preserve"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  </w:t>
      </w:r>
      <w:r w:rsidR="008E768E">
        <w:rPr>
          <w:rFonts w:ascii="Angsana New" w:hAnsi="Angsana New"/>
          <w:sz w:val="30"/>
          <w:szCs w:val="30"/>
        </w:rPr>
        <w:br/>
      </w:r>
      <w:r w:rsidRPr="006F0E59">
        <w:rPr>
          <w:rFonts w:ascii="Angsana New" w:hAnsi="Angsana New" w:hint="cs"/>
          <w:sz w:val="30"/>
          <w:szCs w:val="30"/>
          <w:cs/>
        </w:rPr>
        <w:t>การเปลี่ยนแปลงในมูลค่ายุติธรรม</w:t>
      </w:r>
      <w:r w:rsidRPr="006F0E59">
        <w:rPr>
          <w:rFonts w:ascii="Angsana New" w:hAnsi="Angsana New"/>
          <w:sz w:val="30"/>
          <w:szCs w:val="30"/>
          <w:cs/>
        </w:rPr>
        <w:t>บันทึกในกำไร</w:t>
      </w:r>
      <w:r w:rsidRPr="006F0E59">
        <w:rPr>
          <w:rFonts w:ascii="Angsana New" w:hAnsi="Angsana New" w:hint="cs"/>
          <w:sz w:val="30"/>
          <w:szCs w:val="30"/>
          <w:cs/>
        </w:rPr>
        <w:t>หรือ</w:t>
      </w:r>
      <w:r w:rsidRPr="006F0E59">
        <w:rPr>
          <w:rFonts w:ascii="Angsana New" w:hAnsi="Angsana New"/>
          <w:sz w:val="30"/>
          <w:szCs w:val="30"/>
          <w:cs/>
        </w:rPr>
        <w:t>ขาดทุน</w:t>
      </w:r>
    </w:p>
    <w:p w14:paraId="491127E1" w14:textId="77777777" w:rsidR="001924CD" w:rsidRPr="00CA238C" w:rsidRDefault="001924CD" w:rsidP="00CA238C">
      <w:pPr>
        <w:ind w:left="540"/>
        <w:jc w:val="both"/>
        <w:rPr>
          <w:rFonts w:ascii="Angsana New" w:hAnsi="Angsana New"/>
          <w:sz w:val="24"/>
          <w:szCs w:val="24"/>
        </w:rPr>
      </w:pPr>
    </w:p>
    <w:p w14:paraId="3233B71C" w14:textId="77777777" w:rsidR="001924CD" w:rsidRPr="006F0E59" w:rsidRDefault="001924CD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F0E59">
        <w:rPr>
          <w:rFonts w:ascii="Angsana New" w:hAnsi="Angsana New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050474E2" w14:textId="77777777" w:rsidR="00C97D3C" w:rsidRPr="00CA238C" w:rsidRDefault="00C97D3C" w:rsidP="00CA238C">
      <w:pPr>
        <w:ind w:left="540"/>
        <w:jc w:val="both"/>
        <w:rPr>
          <w:rFonts w:ascii="Angsana New" w:hAnsi="Angsana New"/>
          <w:sz w:val="24"/>
          <w:szCs w:val="24"/>
        </w:rPr>
      </w:pPr>
    </w:p>
    <w:p w14:paraId="1704AF10" w14:textId="77777777" w:rsidR="001924CD" w:rsidRDefault="001924CD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F0E59">
        <w:rPr>
          <w:rFonts w:ascii="Angsana New" w:hAnsi="Angsana New" w:hint="cs"/>
          <w:sz w:val="30"/>
          <w:szCs w:val="30"/>
          <w:cs/>
        </w:rPr>
        <w:t>เมื่อมีการเปลี่ยนแปลงการใช้งานของอสังหาริมทรัพย์โดยจัดประเภทไปเป็นที่ดิน อาคารและอุปกรณ์  มูลค่ายุติธรรม ณ วันที่มีการจัดประเภทใหม่ถือเป็นราคาทุนของสินทรัพย์ต่อไป</w:t>
      </w:r>
    </w:p>
    <w:p w14:paraId="29BCABB1" w14:textId="77777777" w:rsidR="00132110" w:rsidRPr="00941836" w:rsidRDefault="00132110" w:rsidP="00941836">
      <w:pPr>
        <w:ind w:left="540"/>
        <w:jc w:val="both"/>
        <w:rPr>
          <w:rFonts w:ascii="Angsana New" w:hAnsi="Angsana New"/>
          <w:sz w:val="24"/>
          <w:szCs w:val="24"/>
        </w:rPr>
      </w:pPr>
    </w:p>
    <w:p w14:paraId="46136597" w14:textId="59F98AD9" w:rsidR="00132110" w:rsidRDefault="00132110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32110">
        <w:rPr>
          <w:rFonts w:ascii="Angsana New" w:hAnsi="Angsana New" w:hint="cs"/>
          <w:sz w:val="30"/>
          <w:szCs w:val="30"/>
          <w:cs/>
        </w:rPr>
        <w:t>กำไรหรือขาดทุนจากการจำหน่ายอสังหาริมทรัพย์เพื่อการลงทุน</w:t>
      </w:r>
      <w:r w:rsidRPr="00132110">
        <w:rPr>
          <w:rFonts w:ascii="Angsana New" w:hAnsi="Angsana New"/>
          <w:sz w:val="30"/>
          <w:szCs w:val="30"/>
          <w:cs/>
        </w:rPr>
        <w:t xml:space="preserve"> </w:t>
      </w:r>
      <w:r w:rsidRPr="00132110">
        <w:rPr>
          <w:rFonts w:ascii="Angsana New" w:hAnsi="Angsana New" w:hint="cs"/>
          <w:sz w:val="30"/>
          <w:szCs w:val="30"/>
          <w:cs/>
        </w:rPr>
        <w:t>คือ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32110">
        <w:rPr>
          <w:rFonts w:ascii="Angsana New" w:hAnsi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โดยรับรู้ในกำไรหรือขาดทุน</w:t>
      </w:r>
      <w:r w:rsidRPr="00132110">
        <w:rPr>
          <w:rFonts w:ascii="Angsana New" w:hAnsi="Angsana New"/>
          <w:sz w:val="30"/>
          <w:szCs w:val="30"/>
          <w:cs/>
        </w:rPr>
        <w:t xml:space="preserve"> </w:t>
      </w:r>
      <w:r w:rsidRPr="00132110">
        <w:rPr>
          <w:rFonts w:ascii="Angsana New" w:hAnsi="Angsana New" w:hint="cs"/>
          <w:sz w:val="30"/>
          <w:szCs w:val="30"/>
          <w:cs/>
        </w:rPr>
        <w:t>เมื่อมีการขายอสังหาริมทรัพย์เพื่อการลงทุนที่เคยจัดประเภทเป็นที่ดิน</w:t>
      </w:r>
      <w:r w:rsidRPr="00132110">
        <w:rPr>
          <w:rFonts w:ascii="Angsana New" w:hAnsi="Angsana New"/>
          <w:sz w:val="30"/>
          <w:szCs w:val="30"/>
          <w:cs/>
        </w:rPr>
        <w:t xml:space="preserve"> </w:t>
      </w:r>
      <w:r w:rsidRPr="00132110">
        <w:rPr>
          <w:rFonts w:ascii="Angsana New" w:hAnsi="Angsana New" w:hint="cs"/>
          <w:sz w:val="30"/>
          <w:szCs w:val="30"/>
          <w:cs/>
        </w:rPr>
        <w:t>อาคารและอุปกรณ์</w:t>
      </w:r>
      <w:r w:rsidRPr="00132110">
        <w:rPr>
          <w:rFonts w:ascii="Angsana New" w:hAnsi="Angsana New"/>
          <w:sz w:val="30"/>
          <w:szCs w:val="30"/>
          <w:cs/>
        </w:rPr>
        <w:t xml:space="preserve"> (</w:t>
      </w:r>
      <w:r w:rsidRPr="00132110">
        <w:rPr>
          <w:rFonts w:ascii="Angsana New" w:hAnsi="Angsana New" w:hint="cs"/>
          <w:sz w:val="30"/>
          <w:szCs w:val="30"/>
          <w:cs/>
        </w:rPr>
        <w:t>ดูหมายเหตุข้อ</w:t>
      </w:r>
      <w:r w:rsidRPr="00132110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4</w:t>
      </w:r>
      <w:r w:rsidRPr="00132110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ฌ</w:t>
      </w:r>
      <w:r w:rsidRPr="00132110">
        <w:rPr>
          <w:rFonts w:ascii="Angsana New" w:hAnsi="Angsana New"/>
          <w:sz w:val="30"/>
          <w:szCs w:val="30"/>
          <w:cs/>
        </w:rPr>
        <w:t xml:space="preserve">)) </w:t>
      </w:r>
      <w:r w:rsidRPr="00132110">
        <w:rPr>
          <w:rFonts w:ascii="Angsana New" w:hAnsi="Angsana New" w:hint="cs"/>
          <w:sz w:val="30"/>
          <w:szCs w:val="30"/>
          <w:cs/>
        </w:rPr>
        <w:t>จำนวนเงินที่บันทึกอยู่ในส่วนเกินทุนจากการตีราคาของสินทรัพย์จะถูกโอนไปยังกำไรสะสม</w:t>
      </w:r>
    </w:p>
    <w:p w14:paraId="55509816" w14:textId="0FE75FB5" w:rsidR="00941836" w:rsidRPr="00941836" w:rsidRDefault="00941836" w:rsidP="00941836">
      <w:pPr>
        <w:ind w:left="540"/>
        <w:jc w:val="both"/>
        <w:rPr>
          <w:rFonts w:ascii="Angsana New" w:hAnsi="Angsana New"/>
          <w:sz w:val="24"/>
          <w:szCs w:val="24"/>
        </w:rPr>
      </w:pPr>
    </w:p>
    <w:p w14:paraId="05E8022A" w14:textId="77777777" w:rsidR="001924CD" w:rsidRPr="00B212CE" w:rsidRDefault="001924CD" w:rsidP="00B212CE">
      <w:pPr>
        <w:pStyle w:val="Style2"/>
        <w:tabs>
          <w:tab w:val="clear" w:pos="340"/>
          <w:tab w:val="num" w:pos="540"/>
        </w:tabs>
        <w:ind w:left="540" w:hanging="540"/>
        <w:rPr>
          <w:rFonts w:cs="Angsana New"/>
          <w:i/>
          <w:iCs/>
        </w:rPr>
      </w:pPr>
      <w:r w:rsidRPr="00B212CE">
        <w:rPr>
          <w:rFonts w:cs="Angsana New"/>
          <w:i/>
          <w:iCs/>
          <w:cs/>
        </w:rPr>
        <w:t>ที่ดิน อาคารและอุปกรณ์</w:t>
      </w:r>
    </w:p>
    <w:p w14:paraId="30A7B656" w14:textId="77777777" w:rsidR="001924CD" w:rsidRPr="00CA238C" w:rsidRDefault="001924CD" w:rsidP="00CA238C">
      <w:pPr>
        <w:ind w:left="540"/>
        <w:jc w:val="both"/>
        <w:rPr>
          <w:rFonts w:ascii="Angsana New" w:hAnsi="Angsana New"/>
          <w:sz w:val="24"/>
          <w:szCs w:val="24"/>
        </w:rPr>
      </w:pPr>
    </w:p>
    <w:p w14:paraId="2D0ADA1C" w14:textId="77777777" w:rsidR="001924CD" w:rsidRPr="00E216F2" w:rsidRDefault="001924CD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/>
          <w:i/>
          <w:iCs/>
          <w:sz w:val="30"/>
          <w:szCs w:val="30"/>
        </w:rPr>
      </w:pPr>
      <w:r w:rsidRPr="00E216F2">
        <w:rPr>
          <w:rFonts w:ascii="Angsana New" w:hAnsi="Angsana New" w:hint="cs"/>
          <w:i/>
          <w:iCs/>
          <w:sz w:val="30"/>
          <w:szCs w:val="30"/>
          <w:cs/>
        </w:rPr>
        <w:t>การรับรู้และการวัดมูลค่า</w:t>
      </w:r>
    </w:p>
    <w:p w14:paraId="145E27FC" w14:textId="77777777" w:rsidR="001924CD" w:rsidRPr="00CA238C" w:rsidRDefault="001924CD" w:rsidP="00CA238C">
      <w:pPr>
        <w:ind w:left="540"/>
        <w:jc w:val="both"/>
        <w:rPr>
          <w:rFonts w:ascii="Angsana New" w:hAnsi="Angsana New"/>
          <w:sz w:val="24"/>
          <w:szCs w:val="24"/>
        </w:rPr>
      </w:pPr>
    </w:p>
    <w:p w14:paraId="7B30B0C8" w14:textId="77777777" w:rsidR="001924CD" w:rsidRPr="00E216F2" w:rsidRDefault="001924CD" w:rsidP="001924CD">
      <w:pPr>
        <w:ind w:left="540" w:right="387"/>
        <w:rPr>
          <w:rFonts w:ascii="Angsana New" w:hAnsi="Angsana New"/>
          <w:i/>
          <w:iCs/>
          <w:sz w:val="30"/>
          <w:szCs w:val="30"/>
        </w:rPr>
      </w:pPr>
      <w:r w:rsidRPr="00E216F2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15FAD861" w14:textId="77777777" w:rsidR="001924CD" w:rsidRPr="00CA238C" w:rsidRDefault="001924CD" w:rsidP="00CA238C">
      <w:pPr>
        <w:ind w:left="540"/>
        <w:jc w:val="both"/>
        <w:rPr>
          <w:rFonts w:ascii="Angsana New" w:hAnsi="Angsana New"/>
          <w:sz w:val="24"/>
          <w:szCs w:val="24"/>
        </w:rPr>
      </w:pPr>
    </w:p>
    <w:p w14:paraId="534BAE1F" w14:textId="77777777" w:rsidR="001924CD" w:rsidRPr="00E216F2" w:rsidRDefault="001924CD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216F2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9A4838">
        <w:rPr>
          <w:rFonts w:ascii="Angsana New" w:hAnsi="Angsana New" w:hint="cs"/>
          <w:sz w:val="30"/>
          <w:szCs w:val="30"/>
          <w:cs/>
        </w:rPr>
        <w:t>วัดมูลค่า</w:t>
      </w:r>
      <w:r w:rsidRPr="00E216F2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  <w:r w:rsidRPr="00E216F2">
        <w:rPr>
          <w:rFonts w:ascii="Angsana New" w:hAnsi="Angsana New"/>
          <w:sz w:val="30"/>
          <w:szCs w:val="30"/>
        </w:rPr>
        <w:t xml:space="preserve"> </w:t>
      </w:r>
      <w:r w:rsidRPr="00E216F2">
        <w:rPr>
          <w:rFonts w:ascii="Angsana New" w:hAnsi="Angsana New"/>
          <w:sz w:val="30"/>
          <w:szCs w:val="30"/>
          <w:cs/>
        </w:rPr>
        <w:t>ยกเว้นที่ดิน</w:t>
      </w:r>
      <w:r w:rsidR="00987116">
        <w:rPr>
          <w:rFonts w:ascii="Angsana New" w:hAnsi="Angsana New"/>
          <w:sz w:val="30"/>
          <w:szCs w:val="30"/>
        </w:rPr>
        <w:br/>
      </w:r>
      <w:r w:rsidRPr="00E216F2">
        <w:rPr>
          <w:rFonts w:ascii="Angsana New" w:hAnsi="Angsana New"/>
          <w:sz w:val="30"/>
          <w:szCs w:val="30"/>
          <w:cs/>
        </w:rPr>
        <w:t>ที่</w:t>
      </w:r>
      <w:r w:rsidR="009A4838">
        <w:rPr>
          <w:rFonts w:ascii="Angsana New" w:hAnsi="Angsana New" w:hint="cs"/>
          <w:sz w:val="30"/>
          <w:szCs w:val="30"/>
          <w:cs/>
        </w:rPr>
        <w:t>วัดมูลค่า</w:t>
      </w:r>
      <w:r w:rsidRPr="00E216F2">
        <w:rPr>
          <w:rFonts w:ascii="Angsana New" w:hAnsi="Angsana New"/>
          <w:sz w:val="30"/>
          <w:szCs w:val="30"/>
          <w:cs/>
        </w:rPr>
        <w:t>ด้วยราคาที่ตีใหม่  ราคาที่ตีใหม่หมายถึงมูลค่ายุติธรรมซึ่งกำหนดจากเกณฑ์การใช้งานของสินทรัพย์ที่มี</w:t>
      </w:r>
      <w:r w:rsidR="00987116">
        <w:rPr>
          <w:rFonts w:ascii="Angsana New" w:hAnsi="Angsana New"/>
          <w:sz w:val="30"/>
          <w:szCs w:val="30"/>
        </w:rPr>
        <w:br/>
      </w:r>
      <w:r w:rsidRPr="00E216F2">
        <w:rPr>
          <w:rFonts w:ascii="Angsana New" w:hAnsi="Angsana New"/>
          <w:sz w:val="30"/>
          <w:szCs w:val="30"/>
          <w:cs/>
        </w:rPr>
        <w:t>อยู่จริง ณ วันที่มีการตีราคาใหม่หักด้วยค่าเผื่อการด้อยค่าของสินทรัพย์</w:t>
      </w:r>
    </w:p>
    <w:p w14:paraId="1963AD89" w14:textId="77777777" w:rsidR="001924CD" w:rsidRPr="00CA238C" w:rsidRDefault="001924CD" w:rsidP="00CA238C">
      <w:pPr>
        <w:ind w:left="540"/>
        <w:jc w:val="both"/>
        <w:rPr>
          <w:rFonts w:ascii="Angsana New" w:hAnsi="Angsana New"/>
          <w:sz w:val="24"/>
          <w:szCs w:val="24"/>
        </w:rPr>
      </w:pPr>
    </w:p>
    <w:p w14:paraId="2005252E" w14:textId="77777777" w:rsidR="001924CD" w:rsidRPr="00E216F2" w:rsidRDefault="001924CD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216F2">
        <w:rPr>
          <w:rFonts w:ascii="Angsana New" w:hAnsi="Angsana New"/>
          <w:sz w:val="30"/>
          <w:szCs w:val="30"/>
          <w:cs/>
        </w:rPr>
        <w:t>ราคาทุน</w:t>
      </w:r>
      <w:r w:rsidRPr="00E216F2">
        <w:rPr>
          <w:rFonts w:ascii="Angsana New" w:hAnsi="Angsana New" w:hint="cs"/>
          <w:sz w:val="30"/>
          <w:szCs w:val="30"/>
          <w:cs/>
        </w:rPr>
        <w:t>รวมถึง</w:t>
      </w:r>
      <w:r w:rsidRPr="00E216F2">
        <w:rPr>
          <w:rFonts w:ascii="Angsana New" w:hAnsi="Angsana New"/>
          <w:sz w:val="30"/>
          <w:szCs w:val="30"/>
          <w:cs/>
        </w:rPr>
        <w:t>ต้นทุนทางตรงที่เกี่ยวข้องกับการ</w:t>
      </w:r>
      <w:r w:rsidRPr="00E216F2">
        <w:rPr>
          <w:rFonts w:ascii="Angsana New" w:hAnsi="Angsana New" w:hint="cs"/>
          <w:sz w:val="30"/>
          <w:szCs w:val="30"/>
          <w:cs/>
        </w:rPr>
        <w:t>ได้มาของ</w:t>
      </w:r>
      <w:r w:rsidRPr="00E216F2">
        <w:rPr>
          <w:rFonts w:ascii="Angsana New" w:hAnsi="Angsana New"/>
          <w:sz w:val="30"/>
          <w:szCs w:val="30"/>
          <w:cs/>
        </w:rPr>
        <w:t>สินทรัพย์</w:t>
      </w:r>
      <w:r w:rsidRPr="00E216F2">
        <w:rPr>
          <w:rFonts w:ascii="Angsana New" w:hAnsi="Angsana New" w:hint="cs"/>
          <w:sz w:val="30"/>
          <w:szCs w:val="30"/>
          <w:cs/>
        </w:rPr>
        <w:t xml:space="preserve"> ต้นทุนของการก่อสร้างสินทรัพย์ที่กิจการก่อสร้างเอง รวมถึงต้นทุนของวัสดุ</w:t>
      </w:r>
      <w:r w:rsidRPr="00E216F2">
        <w:rPr>
          <w:rFonts w:ascii="Angsana New" w:hAnsi="Angsana New"/>
          <w:sz w:val="30"/>
          <w:szCs w:val="30"/>
        </w:rPr>
        <w:t xml:space="preserve"> </w:t>
      </w:r>
      <w:r w:rsidRPr="00E216F2">
        <w:rPr>
          <w:rFonts w:ascii="Angsana New" w:hAnsi="Angsana New" w:hint="cs"/>
          <w:sz w:val="30"/>
          <w:szCs w:val="30"/>
          <w:cs/>
        </w:rPr>
        <w:t>แ</w:t>
      </w:r>
      <w:r w:rsidR="006A3C29">
        <w:rPr>
          <w:rFonts w:ascii="Angsana New" w:hAnsi="Angsana New" w:hint="cs"/>
          <w:sz w:val="30"/>
          <w:szCs w:val="30"/>
          <w:cs/>
        </w:rPr>
        <w:t>รงงานทางตรง และต้นทุนทางตรงอื่น</w:t>
      </w:r>
      <w:r w:rsidRPr="00E216F2">
        <w:rPr>
          <w:rFonts w:ascii="Angsana New" w:hAnsi="Angsana New" w:hint="cs"/>
          <w:sz w:val="30"/>
          <w:szCs w:val="30"/>
          <w:cs/>
        </w:rPr>
        <w:t xml:space="preserve">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</w:t>
      </w:r>
      <w:r w:rsidRPr="00E216F2">
        <w:rPr>
          <w:rFonts w:ascii="Angsana New" w:hAnsi="Angsana New"/>
          <w:sz w:val="30"/>
          <w:szCs w:val="30"/>
          <w:cs/>
        </w:rPr>
        <w:t>ต้นทุนในการรื้อถอน</w:t>
      </w:r>
      <w:r w:rsidRPr="00E216F2">
        <w:rPr>
          <w:rFonts w:ascii="Angsana New" w:hAnsi="Angsana New"/>
          <w:sz w:val="30"/>
          <w:szCs w:val="30"/>
        </w:rPr>
        <w:t xml:space="preserve"> </w:t>
      </w:r>
      <w:r w:rsidRPr="00E216F2">
        <w:rPr>
          <w:rFonts w:ascii="Angsana New" w:hAnsi="Angsana New"/>
          <w:sz w:val="30"/>
          <w:szCs w:val="30"/>
          <w:cs/>
        </w:rPr>
        <w:t>การขนย้าย</w:t>
      </w:r>
      <w:r w:rsidRPr="00E216F2">
        <w:rPr>
          <w:rFonts w:ascii="Angsana New" w:hAnsi="Angsana New"/>
          <w:sz w:val="30"/>
          <w:szCs w:val="30"/>
        </w:rPr>
        <w:t xml:space="preserve"> </w:t>
      </w:r>
      <w:r w:rsidRPr="00E216F2">
        <w:rPr>
          <w:rFonts w:ascii="Angsana New" w:hAnsi="Angsana New"/>
          <w:sz w:val="30"/>
          <w:szCs w:val="30"/>
          <w:cs/>
        </w:rPr>
        <w:t>การบูรณะสถานที่</w:t>
      </w:r>
      <w:r w:rsidRPr="00E216F2">
        <w:rPr>
          <w:rFonts w:ascii="Angsana New" w:hAnsi="Angsana New" w:hint="cs"/>
          <w:sz w:val="30"/>
          <w:szCs w:val="30"/>
          <w:cs/>
        </w:rPr>
        <w:t>ตั้งของสินทรัพย์และต้นทุนการกู้ยืม นอกจากนี้ต้นทุนอาจรวมถึงกำไรหรือขาดทุนจากการป้องกันความเสี่ยงกระแสเงินสดจากการซื้อที่ดิน อาคารและอุปกรณ์ที่เป็นเงินตราต่างประเทศ ซึ่ง</w:t>
      </w:r>
      <w:r w:rsidR="005344E6">
        <w:rPr>
          <w:rFonts w:ascii="Angsana New" w:hAnsi="Angsana New" w:hint="cs"/>
          <w:sz w:val="30"/>
          <w:szCs w:val="30"/>
          <w:cs/>
        </w:rPr>
        <w:t>ถูกโอนจาก</w:t>
      </w:r>
      <w:r w:rsidRPr="00E216F2">
        <w:rPr>
          <w:rFonts w:ascii="Angsana New" w:hAnsi="Angsana New" w:hint="cs"/>
          <w:sz w:val="30"/>
          <w:szCs w:val="30"/>
          <w:cs/>
        </w:rPr>
        <w:t xml:space="preserve">กำไรขาดทุนเบ็ดเสร็จ  </w:t>
      </w:r>
      <w:r w:rsidRPr="00E216F2">
        <w:rPr>
          <w:rFonts w:ascii="Angsana New" w:hAnsi="Angsana New"/>
          <w:sz w:val="30"/>
          <w:szCs w:val="30"/>
          <w:cs/>
        </w:rPr>
        <w:t>สำหรับเครื่องมือที่ควบคุมโดย</w:t>
      </w:r>
      <w:r w:rsidRPr="00E216F2">
        <w:rPr>
          <w:rFonts w:ascii="Angsana New" w:hAnsi="Angsana New" w:hint="cs"/>
          <w:sz w:val="30"/>
          <w:szCs w:val="30"/>
          <w:cs/>
        </w:rPr>
        <w:t>ลิขสิทธิ์ซอฟ</w:t>
      </w:r>
      <w:r w:rsidR="00405AA5">
        <w:rPr>
          <w:rFonts w:ascii="Angsana New" w:hAnsi="Angsana New" w:hint="cs"/>
          <w:sz w:val="30"/>
          <w:szCs w:val="30"/>
          <w:cs/>
        </w:rPr>
        <w:t>ต์</w:t>
      </w:r>
      <w:r w:rsidRPr="00E216F2">
        <w:rPr>
          <w:rFonts w:ascii="Angsana New" w:hAnsi="Angsana New" w:hint="cs"/>
          <w:sz w:val="30"/>
          <w:szCs w:val="30"/>
          <w:cs/>
        </w:rPr>
        <w:t>แวร์</w:t>
      </w:r>
      <w:r w:rsidRPr="00E216F2">
        <w:rPr>
          <w:rFonts w:ascii="Angsana New" w:hAnsi="Angsana New"/>
          <w:sz w:val="30"/>
          <w:szCs w:val="30"/>
          <w:cs/>
        </w:rPr>
        <w:t>ซึ่งไม่สามารถทำงานได้โดยปราศจาก</w:t>
      </w:r>
      <w:r w:rsidRPr="00E216F2">
        <w:rPr>
          <w:rFonts w:ascii="Angsana New" w:hAnsi="Angsana New" w:hint="cs"/>
          <w:sz w:val="30"/>
          <w:szCs w:val="30"/>
          <w:cs/>
        </w:rPr>
        <w:t>ลิขสิทธิ์ซอฟ</w:t>
      </w:r>
      <w:r w:rsidR="00405AA5">
        <w:rPr>
          <w:rFonts w:ascii="Angsana New" w:hAnsi="Angsana New" w:hint="cs"/>
          <w:sz w:val="30"/>
          <w:szCs w:val="30"/>
          <w:cs/>
        </w:rPr>
        <w:t>ต์</w:t>
      </w:r>
      <w:r w:rsidRPr="00E216F2">
        <w:rPr>
          <w:rFonts w:ascii="Angsana New" w:hAnsi="Angsana New" w:hint="cs"/>
          <w:sz w:val="30"/>
          <w:szCs w:val="30"/>
          <w:cs/>
        </w:rPr>
        <w:t>แวร์</w:t>
      </w:r>
      <w:r w:rsidRPr="00E216F2">
        <w:rPr>
          <w:rFonts w:ascii="Angsana New" w:hAnsi="Angsana New"/>
          <w:sz w:val="30"/>
          <w:szCs w:val="30"/>
          <w:cs/>
        </w:rPr>
        <w:t>นั้นให้ถือว่า</w:t>
      </w:r>
      <w:r w:rsidRPr="00E216F2">
        <w:rPr>
          <w:rFonts w:ascii="Angsana New" w:hAnsi="Angsana New" w:hint="cs"/>
          <w:sz w:val="30"/>
          <w:szCs w:val="30"/>
          <w:cs/>
        </w:rPr>
        <w:t xml:space="preserve"> ลิขสิทธิ์ซอฟ</w:t>
      </w:r>
      <w:r w:rsidR="00405AA5">
        <w:rPr>
          <w:rFonts w:ascii="Angsana New" w:hAnsi="Angsana New" w:hint="cs"/>
          <w:sz w:val="30"/>
          <w:szCs w:val="30"/>
          <w:cs/>
        </w:rPr>
        <w:t>ต์</w:t>
      </w:r>
      <w:r w:rsidRPr="00E216F2">
        <w:rPr>
          <w:rFonts w:ascii="Angsana New" w:hAnsi="Angsana New" w:hint="cs"/>
          <w:sz w:val="30"/>
          <w:szCs w:val="30"/>
          <w:cs/>
        </w:rPr>
        <w:t>แวร์</w:t>
      </w:r>
      <w:r w:rsidRPr="00E216F2">
        <w:rPr>
          <w:rFonts w:ascii="Angsana New" w:hAnsi="Angsana New"/>
          <w:sz w:val="30"/>
          <w:szCs w:val="30"/>
          <w:cs/>
        </w:rPr>
        <w:t>ดังกล่าวเป็นส่วนหนึ่งของอ</w:t>
      </w:r>
      <w:r w:rsidRPr="00E216F2">
        <w:rPr>
          <w:rFonts w:ascii="Angsana New" w:hAnsi="Angsana New" w:hint="cs"/>
          <w:sz w:val="30"/>
          <w:szCs w:val="30"/>
          <w:cs/>
        </w:rPr>
        <w:t>ุปกรณ์</w:t>
      </w:r>
      <w:r w:rsidRPr="00E216F2">
        <w:rPr>
          <w:rFonts w:ascii="Angsana New" w:hAnsi="Angsana New"/>
          <w:sz w:val="30"/>
          <w:szCs w:val="30"/>
        </w:rPr>
        <w:t xml:space="preserve"> </w:t>
      </w:r>
    </w:p>
    <w:p w14:paraId="00702956" w14:textId="77777777" w:rsidR="00987116" w:rsidRPr="005D089E" w:rsidRDefault="00987116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  <w:lang w:eastAsia="en-GB"/>
        </w:rPr>
      </w:pPr>
    </w:p>
    <w:p w14:paraId="69EE70A0" w14:textId="77777777" w:rsidR="001924CD" w:rsidRPr="00941836" w:rsidRDefault="001924CD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1836">
        <w:rPr>
          <w:rFonts w:ascii="Angsana New" w:hAnsi="Angsana New"/>
          <w:sz w:val="30"/>
          <w:szCs w:val="30"/>
          <w:cs/>
        </w:rPr>
        <w:t>ส่วนประกอบของรายการที่ดิน</w:t>
      </w:r>
      <w:r w:rsidRPr="00941836">
        <w:rPr>
          <w:rFonts w:ascii="Angsana New" w:hAnsi="Angsana New"/>
          <w:sz w:val="30"/>
          <w:szCs w:val="30"/>
        </w:rPr>
        <w:t xml:space="preserve"> </w:t>
      </w:r>
      <w:r w:rsidRPr="00941836">
        <w:rPr>
          <w:rFonts w:ascii="Angsana New" w:hAnsi="Angsana New"/>
          <w:sz w:val="30"/>
          <w:szCs w:val="30"/>
          <w:cs/>
        </w:rPr>
        <w:t>อาคาร</w:t>
      </w:r>
      <w:r w:rsidRPr="00941836">
        <w:rPr>
          <w:rFonts w:ascii="Angsana New" w:hAnsi="Angsana New"/>
          <w:sz w:val="30"/>
          <w:szCs w:val="30"/>
        </w:rPr>
        <w:t xml:space="preserve"> </w:t>
      </w:r>
      <w:r w:rsidRPr="00941836">
        <w:rPr>
          <w:rFonts w:ascii="Angsana New" w:hAnsi="Angsana New"/>
          <w:sz w:val="30"/>
          <w:szCs w:val="30"/>
          <w:cs/>
        </w:rPr>
        <w:t>และอุปกรณ์แต่ละรายการ</w:t>
      </w:r>
      <w:r w:rsidRPr="00941836">
        <w:rPr>
          <w:rFonts w:ascii="Angsana New" w:hAnsi="Angsana New" w:hint="cs"/>
          <w:sz w:val="30"/>
          <w:szCs w:val="30"/>
          <w:cs/>
        </w:rPr>
        <w:t>ที่</w:t>
      </w:r>
      <w:r w:rsidRPr="00941836">
        <w:rPr>
          <w:rFonts w:ascii="Angsana New" w:hAnsi="Angsana New"/>
          <w:sz w:val="30"/>
          <w:szCs w:val="30"/>
          <w:cs/>
        </w:rPr>
        <w:t>มีอายุการให้ประโยชน์ไม่เท่ากัน</w:t>
      </w:r>
      <w:r w:rsidRPr="00941836">
        <w:rPr>
          <w:rFonts w:ascii="Angsana New" w:hAnsi="Angsana New" w:hint="cs"/>
          <w:sz w:val="30"/>
          <w:szCs w:val="30"/>
          <w:cs/>
        </w:rPr>
        <w:t>ต้อง</w:t>
      </w:r>
      <w:r w:rsidRPr="00941836">
        <w:rPr>
          <w:rFonts w:ascii="Angsana New" w:hAnsi="Angsana New"/>
          <w:sz w:val="30"/>
          <w:szCs w:val="30"/>
          <w:cs/>
        </w:rPr>
        <w:t>บันทึกแต่ละส่วน</w:t>
      </w:r>
      <w:r w:rsidRPr="00941836">
        <w:rPr>
          <w:rFonts w:ascii="Angsana New" w:hAnsi="Angsana New" w:hint="cs"/>
          <w:sz w:val="30"/>
          <w:szCs w:val="30"/>
          <w:cs/>
        </w:rPr>
        <w:t>ประกอบ</w:t>
      </w:r>
      <w:r w:rsidRPr="00941836">
        <w:rPr>
          <w:rFonts w:ascii="Angsana New" w:hAnsi="Angsana New"/>
          <w:sz w:val="30"/>
          <w:szCs w:val="30"/>
          <w:cs/>
        </w:rPr>
        <w:t>ที่มีนัยสำคัญแยกต่างหากจากกัน</w:t>
      </w:r>
      <w:r w:rsidRPr="00941836">
        <w:rPr>
          <w:rFonts w:ascii="Angsana New" w:hAnsi="Angsana New"/>
          <w:sz w:val="30"/>
          <w:szCs w:val="30"/>
        </w:rPr>
        <w:t xml:space="preserve"> </w:t>
      </w:r>
    </w:p>
    <w:p w14:paraId="38FD5BFD" w14:textId="77777777" w:rsidR="001924CD" w:rsidRPr="00695A40" w:rsidRDefault="001924CD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216F2">
        <w:rPr>
          <w:rFonts w:ascii="Angsana New" w:eastAsia="Calibri" w:hAnsi="Angsana New" w:hint="cs"/>
          <w:sz w:val="30"/>
          <w:szCs w:val="30"/>
          <w:cs/>
        </w:rPr>
        <w:t xml:space="preserve"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 </w:t>
      </w:r>
      <w:r w:rsidRPr="00E216F2">
        <w:rPr>
          <w:rFonts w:ascii="Angsana New" w:hAnsi="Angsana New" w:hint="cs"/>
          <w:sz w:val="30"/>
          <w:szCs w:val="30"/>
          <w:cs/>
        </w:rPr>
        <w:t>เมื่อมีการขายสินทรัพย์ที่ตีราคาใหม่</w:t>
      </w:r>
      <w:r w:rsidRPr="00E216F2">
        <w:rPr>
          <w:rFonts w:ascii="Angsana New" w:hAnsi="Angsana New"/>
          <w:sz w:val="30"/>
          <w:szCs w:val="30"/>
        </w:rPr>
        <w:t xml:space="preserve"> </w:t>
      </w:r>
      <w:r w:rsidRPr="00E216F2">
        <w:rPr>
          <w:rFonts w:ascii="Angsana New" w:hAnsi="Angsana New" w:hint="cs"/>
          <w:sz w:val="30"/>
          <w:szCs w:val="30"/>
          <w:cs/>
        </w:rPr>
        <w:t>จำนวนเงินที่บันทึกอยู่ในส่วนเกินทุนจากการตีราคาของสินทรัพย์จะถูกโอนไปยังกำไรสะสม</w:t>
      </w:r>
    </w:p>
    <w:p w14:paraId="6ABED48C" w14:textId="77777777" w:rsidR="00634293" w:rsidRPr="00CA238C" w:rsidRDefault="00634293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  <w:lang w:eastAsia="en-GB"/>
        </w:rPr>
      </w:pPr>
    </w:p>
    <w:p w14:paraId="35ECDE52" w14:textId="77777777" w:rsidR="001924CD" w:rsidRPr="00D510F6" w:rsidRDefault="001924CD" w:rsidP="001924CD">
      <w:pPr>
        <w:ind w:left="540" w:right="387"/>
        <w:rPr>
          <w:rFonts w:ascii="Angsana New" w:hAnsi="Angsana New"/>
          <w:i/>
          <w:iCs/>
          <w:sz w:val="30"/>
          <w:szCs w:val="30"/>
        </w:rPr>
      </w:pPr>
      <w:r w:rsidRPr="00D510F6">
        <w:rPr>
          <w:rFonts w:ascii="Angsana New" w:hAnsi="Angsana New"/>
          <w:i/>
          <w:iCs/>
          <w:sz w:val="30"/>
          <w:szCs w:val="30"/>
          <w:cs/>
        </w:rPr>
        <w:t>สินทรัพย์ที่ตีราคาใหม่</w:t>
      </w:r>
    </w:p>
    <w:p w14:paraId="5B19B300" w14:textId="77777777" w:rsidR="001924CD" w:rsidRPr="00CA238C" w:rsidRDefault="001924CD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  <w:lang w:eastAsia="en-GB"/>
        </w:rPr>
      </w:pPr>
    </w:p>
    <w:p w14:paraId="03F4DE38" w14:textId="77777777" w:rsidR="001924CD" w:rsidRPr="00D510F6" w:rsidRDefault="001924CD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510F6">
        <w:rPr>
          <w:rFonts w:ascii="Angsana New" w:hAnsi="Angsana New"/>
          <w:sz w:val="30"/>
          <w:szCs w:val="30"/>
          <w:cs/>
        </w:rPr>
        <w:t>การตีราคาใหม่ดำเนินการโดยผู้</w:t>
      </w:r>
      <w:r w:rsidRPr="00D510F6">
        <w:rPr>
          <w:rFonts w:ascii="Angsana New" w:hAnsi="Angsana New" w:hint="cs"/>
          <w:sz w:val="30"/>
          <w:szCs w:val="30"/>
          <w:cs/>
        </w:rPr>
        <w:t>เชี่ยวชาญในการ</w:t>
      </w:r>
      <w:r w:rsidRPr="00D510F6">
        <w:rPr>
          <w:rFonts w:ascii="Angsana New" w:hAnsi="Angsana New"/>
          <w:sz w:val="30"/>
          <w:szCs w:val="30"/>
          <w:cs/>
        </w:rPr>
        <w:t>ประเมิน</w:t>
      </w:r>
      <w:r w:rsidRPr="00D510F6">
        <w:rPr>
          <w:rFonts w:ascii="Angsana New" w:hAnsi="Angsana New" w:hint="cs"/>
          <w:sz w:val="30"/>
          <w:szCs w:val="30"/>
          <w:cs/>
        </w:rPr>
        <w:t>ราคาที่มีความเป็น</w:t>
      </w:r>
      <w:r w:rsidRPr="00D510F6">
        <w:rPr>
          <w:rFonts w:ascii="Angsana New" w:hAnsi="Angsana New"/>
          <w:sz w:val="30"/>
          <w:szCs w:val="30"/>
          <w:cs/>
        </w:rPr>
        <w:t>อิสระอย่าง</w:t>
      </w:r>
      <w:r w:rsidRPr="00D510F6">
        <w:rPr>
          <w:rFonts w:ascii="Angsana New" w:hAnsi="Angsana New" w:hint="cs"/>
          <w:sz w:val="30"/>
          <w:szCs w:val="30"/>
          <w:cs/>
        </w:rPr>
        <w:t>สม่ำเสมอ</w:t>
      </w:r>
      <w:r w:rsidRPr="00D510F6">
        <w:rPr>
          <w:rFonts w:ascii="Angsana New" w:hAnsi="Angsana New"/>
          <w:sz w:val="30"/>
          <w:szCs w:val="30"/>
          <w:cs/>
        </w:rPr>
        <w:t xml:space="preserve">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</w:t>
      </w:r>
      <w:r w:rsidRPr="00D510F6">
        <w:rPr>
          <w:rFonts w:ascii="Angsana New" w:hAnsi="Angsana New" w:hint="cs"/>
          <w:sz w:val="30"/>
          <w:szCs w:val="30"/>
          <w:cs/>
        </w:rPr>
        <w:t>รายงาน</w:t>
      </w:r>
    </w:p>
    <w:p w14:paraId="63FDCE4D" w14:textId="77777777" w:rsidR="001924CD" w:rsidRPr="00CA238C" w:rsidRDefault="001924CD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  <w:lang w:eastAsia="en-GB"/>
        </w:rPr>
      </w:pPr>
    </w:p>
    <w:p w14:paraId="2B63A0B4" w14:textId="52501BDF" w:rsidR="001924CD" w:rsidRPr="00D510F6" w:rsidRDefault="001924CD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D510F6">
        <w:rPr>
          <w:rFonts w:ascii="Angsana New" w:hAnsi="Angsana New" w:hint="cs"/>
          <w:sz w:val="30"/>
          <w:szCs w:val="30"/>
          <w:cs/>
        </w:rPr>
        <w:t>มูลค่าของ</w:t>
      </w:r>
      <w:r w:rsidRPr="00D510F6">
        <w:rPr>
          <w:rFonts w:ascii="Angsana New" w:hAnsi="Angsana New"/>
          <w:sz w:val="30"/>
          <w:szCs w:val="30"/>
          <w:cs/>
        </w:rPr>
        <w:t>สินทรัพย์</w:t>
      </w:r>
      <w:r w:rsidRPr="00D510F6">
        <w:rPr>
          <w:rFonts w:ascii="Angsana New" w:hAnsi="Angsana New" w:hint="cs"/>
          <w:sz w:val="30"/>
          <w:szCs w:val="30"/>
          <w:cs/>
        </w:rPr>
        <w:t>ส่วนที่ตี</w:t>
      </w:r>
      <w:r w:rsidRPr="00D510F6">
        <w:rPr>
          <w:rFonts w:ascii="Angsana New" w:hAnsi="Angsana New"/>
          <w:sz w:val="30"/>
          <w:szCs w:val="30"/>
          <w:cs/>
        </w:rPr>
        <w:t>เพิ่มขึ้น</w:t>
      </w:r>
      <w:r w:rsidRPr="00D510F6">
        <w:rPr>
          <w:rFonts w:ascii="Angsana New" w:hAnsi="Angsana New" w:hint="cs"/>
          <w:sz w:val="30"/>
          <w:szCs w:val="30"/>
          <w:cs/>
        </w:rPr>
        <w:t xml:space="preserve">จะบันทึกไปยังกำไรขาดทุนเบ็ดเสร็จอื่นและแสดงเป็น </w:t>
      </w:r>
      <w:r w:rsidRPr="00D510F6">
        <w:rPr>
          <w:rFonts w:ascii="Angsana New" w:hAnsi="Angsana New" w:hint="cs"/>
          <w:sz w:val="30"/>
          <w:szCs w:val="30"/>
        </w:rPr>
        <w:t>“</w:t>
      </w:r>
      <w:r w:rsidR="00006B69">
        <w:rPr>
          <w:rFonts w:ascii="Angsana New" w:hAnsi="Angsana New" w:hint="cs"/>
          <w:sz w:val="30"/>
          <w:szCs w:val="30"/>
          <w:cs/>
        </w:rPr>
        <w:t>สำรองการตีราคาสินทรัพย์ใหม่</w:t>
      </w:r>
      <w:r w:rsidRPr="00D510F6">
        <w:rPr>
          <w:rFonts w:ascii="Angsana New" w:hAnsi="Angsana New" w:hint="cs"/>
          <w:sz w:val="30"/>
          <w:szCs w:val="30"/>
        </w:rPr>
        <w:t>”</w:t>
      </w:r>
      <w:r w:rsidRPr="00D510F6">
        <w:rPr>
          <w:rFonts w:ascii="Angsana New" w:hAnsi="Angsana New"/>
          <w:sz w:val="30"/>
          <w:szCs w:val="30"/>
          <w:cs/>
        </w:rPr>
        <w:t xml:space="preserve"> </w:t>
      </w:r>
      <w:r w:rsidRPr="00D510F6">
        <w:rPr>
          <w:rFonts w:ascii="Angsana New" w:hAnsi="Angsana New" w:hint="cs"/>
          <w:sz w:val="30"/>
          <w:szCs w:val="30"/>
          <w:cs/>
        </w:rPr>
        <w:t>ในองค์ประกอบอื่นของส่วนของผู้ถือหุ้น ยกเว้นกรณี</w:t>
      </w:r>
      <w:r w:rsidRPr="00D510F6">
        <w:rPr>
          <w:rFonts w:ascii="Angsana New" w:hAnsi="Angsana New"/>
          <w:sz w:val="30"/>
          <w:szCs w:val="30"/>
          <w:cs/>
        </w:rPr>
        <w:t>ที่เคยประเมิน</w:t>
      </w:r>
      <w:r w:rsidRPr="00D510F6">
        <w:rPr>
          <w:rFonts w:ascii="Angsana New" w:hAnsi="Angsana New" w:hint="cs"/>
          <w:sz w:val="30"/>
          <w:szCs w:val="30"/>
          <w:cs/>
        </w:rPr>
        <w:t>มูลค่าของสินทรัพย์</w:t>
      </w:r>
      <w:r w:rsidRPr="00D510F6">
        <w:rPr>
          <w:rFonts w:ascii="Angsana New" w:hAnsi="Angsana New"/>
          <w:sz w:val="30"/>
          <w:szCs w:val="30"/>
          <w:cs/>
        </w:rPr>
        <w:t>ลดลงและรับรู้</w:t>
      </w:r>
      <w:r w:rsidRPr="00D510F6">
        <w:rPr>
          <w:rFonts w:ascii="Angsana New" w:hAnsi="Angsana New" w:hint="cs"/>
          <w:sz w:val="30"/>
          <w:szCs w:val="30"/>
          <w:cs/>
        </w:rPr>
        <w:t>ขาดทุน</w:t>
      </w:r>
      <w:r w:rsidRPr="00D510F6">
        <w:rPr>
          <w:rFonts w:ascii="Angsana New" w:hAnsi="Angsana New"/>
          <w:sz w:val="30"/>
          <w:szCs w:val="30"/>
          <w:cs/>
        </w:rPr>
        <w:t>ในกำไร</w:t>
      </w:r>
      <w:r w:rsidRPr="00D510F6">
        <w:rPr>
          <w:rFonts w:ascii="Angsana New" w:hAnsi="Angsana New" w:hint="cs"/>
          <w:sz w:val="30"/>
          <w:szCs w:val="30"/>
          <w:cs/>
        </w:rPr>
        <w:t>หรือ</w:t>
      </w:r>
      <w:r w:rsidRPr="00D510F6">
        <w:rPr>
          <w:rFonts w:ascii="Angsana New" w:hAnsi="Angsana New"/>
          <w:sz w:val="30"/>
          <w:szCs w:val="30"/>
          <w:cs/>
        </w:rPr>
        <w:t>ขาดทุน</w:t>
      </w:r>
      <w:r w:rsidRPr="00D510F6">
        <w:rPr>
          <w:rFonts w:ascii="Angsana New" w:hAnsi="Angsana New" w:hint="cs"/>
          <w:sz w:val="30"/>
          <w:szCs w:val="30"/>
          <w:cs/>
        </w:rPr>
        <w:t>ของสินทรัพย์ชิ้นเดียวกันนั้น</w:t>
      </w:r>
      <w:r w:rsidRPr="00D510F6">
        <w:rPr>
          <w:rFonts w:ascii="Angsana New" w:hAnsi="Angsana New"/>
          <w:sz w:val="30"/>
          <w:szCs w:val="30"/>
          <w:cs/>
        </w:rPr>
        <w:t>แล้ว</w:t>
      </w:r>
      <w:r w:rsidRPr="00D510F6">
        <w:rPr>
          <w:rFonts w:ascii="Angsana New" w:hAnsi="Angsana New" w:hint="cs"/>
          <w:sz w:val="30"/>
          <w:szCs w:val="30"/>
          <w:cs/>
        </w:rPr>
        <w:t xml:space="preserve"> ใน</w:t>
      </w:r>
      <w:r w:rsidRPr="00D510F6">
        <w:rPr>
          <w:rFonts w:ascii="Angsana New" w:hAnsi="Angsana New"/>
          <w:sz w:val="30"/>
          <w:szCs w:val="30"/>
          <w:cs/>
        </w:rPr>
        <w:t>กรณีที่มูลค่าของสินทรัพย์ลดลงจากการตีราคาใหม่จะบันทึกในกำไร</w:t>
      </w:r>
      <w:r w:rsidRPr="00D510F6">
        <w:rPr>
          <w:rFonts w:ascii="Angsana New" w:hAnsi="Angsana New" w:hint="cs"/>
          <w:sz w:val="30"/>
          <w:szCs w:val="30"/>
          <w:cs/>
        </w:rPr>
        <w:t>หรือ</w:t>
      </w:r>
      <w:r w:rsidRPr="00D510F6">
        <w:rPr>
          <w:rFonts w:ascii="Angsana New" w:hAnsi="Angsana New"/>
          <w:sz w:val="30"/>
          <w:szCs w:val="30"/>
          <w:cs/>
        </w:rPr>
        <w:t>ขาดทุนสำหรับมูลค่าที่ลดลงเฉพาะจำนวนที่</w:t>
      </w:r>
      <w:r w:rsidRPr="00D510F6">
        <w:rPr>
          <w:rFonts w:ascii="Angsana New" w:hAnsi="Angsana New" w:hint="cs"/>
          <w:sz w:val="30"/>
          <w:szCs w:val="30"/>
          <w:cs/>
        </w:rPr>
        <w:t>ลดลง</w:t>
      </w:r>
      <w:r w:rsidRPr="00D510F6">
        <w:rPr>
          <w:rFonts w:ascii="Angsana New" w:hAnsi="Angsana New"/>
          <w:sz w:val="30"/>
          <w:szCs w:val="30"/>
          <w:cs/>
        </w:rPr>
        <w:t>มากกว่าส่วนเกินทุนจากการตีราคาสินทรัพย์ที่เคย</w:t>
      </w:r>
      <w:r w:rsidRPr="00D510F6">
        <w:rPr>
          <w:rFonts w:ascii="Angsana New" w:hAnsi="Angsana New" w:hint="cs"/>
          <w:sz w:val="30"/>
          <w:szCs w:val="30"/>
          <w:cs/>
        </w:rPr>
        <w:t>บันทึก</w:t>
      </w:r>
      <w:r w:rsidRPr="00D510F6">
        <w:rPr>
          <w:rFonts w:ascii="Angsana New" w:hAnsi="Angsana New"/>
          <w:sz w:val="30"/>
          <w:szCs w:val="30"/>
          <w:cs/>
        </w:rPr>
        <w:t>ไว้ครั้งก่อน</w:t>
      </w:r>
      <w:r w:rsidRPr="00D510F6">
        <w:rPr>
          <w:rFonts w:ascii="Angsana New" w:hAnsi="Angsana New" w:hint="cs"/>
          <w:sz w:val="30"/>
          <w:szCs w:val="30"/>
          <w:cs/>
        </w:rPr>
        <w:t xml:space="preserve">ในกำไรขาดทุนเบ็ดเสร็จอื่นของสินทรัพย์ชิ้นเดียวกันนั้น </w:t>
      </w:r>
      <w:r w:rsidRPr="00D510F6">
        <w:rPr>
          <w:rFonts w:ascii="Angsana New" w:hAnsi="Angsana New"/>
          <w:sz w:val="30"/>
          <w:szCs w:val="30"/>
          <w:cs/>
        </w:rPr>
        <w:t xml:space="preserve"> </w:t>
      </w:r>
      <w:r w:rsidRPr="00D510F6">
        <w:rPr>
          <w:rFonts w:ascii="Angsana New" w:hAnsi="Angsana New" w:hint="cs"/>
          <w:sz w:val="30"/>
          <w:szCs w:val="30"/>
          <w:cs/>
        </w:rPr>
        <w:t xml:space="preserve"> </w:t>
      </w:r>
      <w:r w:rsidRPr="00D510F6">
        <w:rPr>
          <w:rFonts w:ascii="Angsana New" w:hAnsi="Angsana New"/>
          <w:sz w:val="30"/>
          <w:szCs w:val="30"/>
          <w:cs/>
        </w:rPr>
        <w:t>ในกรณีที่มีการจำหน่ายสินทรัพย์ที่ตีราคาใหม่ ส่วนเกินทุนจากการตีราคา</w:t>
      </w:r>
      <w:r w:rsidRPr="00D510F6">
        <w:rPr>
          <w:rFonts w:ascii="Angsana New" w:hAnsi="Angsana New" w:hint="cs"/>
          <w:sz w:val="30"/>
          <w:szCs w:val="30"/>
          <w:cs/>
        </w:rPr>
        <w:t>ของ</w:t>
      </w:r>
      <w:r w:rsidRPr="00D510F6">
        <w:rPr>
          <w:rFonts w:ascii="Angsana New" w:hAnsi="Angsana New"/>
          <w:sz w:val="30"/>
          <w:szCs w:val="30"/>
          <w:cs/>
        </w:rPr>
        <w:t>สินทรัพย์ที่จำหน่ายจะโอน</w:t>
      </w:r>
      <w:r w:rsidRPr="00D510F6">
        <w:rPr>
          <w:rFonts w:ascii="Angsana New" w:hAnsi="Angsana New" w:hint="cs"/>
          <w:sz w:val="30"/>
          <w:szCs w:val="30"/>
          <w:cs/>
        </w:rPr>
        <w:t>โดยตรง</w:t>
      </w:r>
      <w:r w:rsidRPr="00D510F6">
        <w:rPr>
          <w:rFonts w:ascii="Angsana New" w:hAnsi="Angsana New"/>
          <w:sz w:val="30"/>
          <w:szCs w:val="30"/>
          <w:cs/>
        </w:rPr>
        <w:t>ไปยัง</w:t>
      </w:r>
      <w:r w:rsidRPr="00D510F6">
        <w:rPr>
          <w:rFonts w:ascii="Angsana New" w:hAnsi="Angsana New" w:hint="cs"/>
          <w:sz w:val="30"/>
          <w:szCs w:val="30"/>
          <w:cs/>
        </w:rPr>
        <w:t>กำไรสะสม</w:t>
      </w:r>
      <w:r w:rsidRPr="00D510F6">
        <w:rPr>
          <w:rFonts w:ascii="Angsana New" w:hAnsi="Angsana New"/>
          <w:sz w:val="30"/>
          <w:szCs w:val="30"/>
          <w:cs/>
        </w:rPr>
        <w:t>และ</w:t>
      </w:r>
      <w:r w:rsidR="00006B69">
        <w:rPr>
          <w:rFonts w:ascii="Angsana New" w:hAnsi="Angsana New"/>
          <w:sz w:val="30"/>
          <w:szCs w:val="30"/>
          <w:cs/>
        </w:rPr>
        <w:br/>
      </w:r>
      <w:r w:rsidRPr="00D510F6">
        <w:rPr>
          <w:rFonts w:ascii="Angsana New" w:hAnsi="Angsana New" w:hint="cs"/>
          <w:sz w:val="30"/>
          <w:szCs w:val="30"/>
          <w:cs/>
        </w:rPr>
        <w:t>ไม่รวม</w:t>
      </w:r>
      <w:r w:rsidRPr="00D510F6">
        <w:rPr>
          <w:rFonts w:ascii="Angsana New" w:hAnsi="Angsana New"/>
          <w:sz w:val="30"/>
          <w:szCs w:val="30"/>
          <w:cs/>
        </w:rPr>
        <w:t>ในการคำนวณกำไรหรือขาดทุนจากการจำหน่ายสินทรัพย์</w:t>
      </w:r>
    </w:p>
    <w:p w14:paraId="2818ED50" w14:textId="77777777" w:rsidR="00152012" w:rsidRPr="00CA238C" w:rsidRDefault="00152012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  <w:lang w:eastAsia="en-GB"/>
        </w:rPr>
      </w:pPr>
    </w:p>
    <w:p w14:paraId="5F54DA52" w14:textId="77777777" w:rsidR="00152012" w:rsidRPr="00D510F6" w:rsidRDefault="00152012" w:rsidP="00152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D510F6">
        <w:rPr>
          <w:rFonts w:ascii="Angsana New" w:hAnsi="Angsana New" w:hint="cs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554867D6" w14:textId="77777777" w:rsidR="00152012" w:rsidRPr="00CA238C" w:rsidRDefault="00152012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  <w:lang w:eastAsia="en-GB"/>
        </w:rPr>
      </w:pPr>
    </w:p>
    <w:p w14:paraId="55C453BC" w14:textId="77777777" w:rsidR="00152012" w:rsidRDefault="00152012" w:rsidP="00152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10F6">
        <w:rPr>
          <w:rFonts w:ascii="Angsana New" w:hAnsi="Angsana New" w:hint="cs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  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   อสังหาริมทรัพย์ซึ่งอยู่ระหว่างการก่อสร้างเพื่อใช้เป็นอสังหาริมทรัพย์เพื่อการลงทุนในอนาคตวัดมูลค่าด้วยมูลค่ายุติธรรม  หากเกิดกำไรจากการวัดมูลค่าใหม่ซึ่งเป็นการกลับรายการผลขาดทุนจากการด้อยค่าของสินทรัพย์ที่เคยบันทึกไว้ จำนวนที่เพิ่มขึ้นให้รับรู้ในกำไรหรือขาดทุนในส่วนที่ไม่เกินกว่าจำนวนที่ทำให้มูลค่าตามบัญชีของอสังหาริมทรัพย์กลับไปเท่ากับมูลค่าที่ควรจะเป็น</w:t>
      </w:r>
      <w:r w:rsidRPr="00D510F6">
        <w:rPr>
          <w:rFonts w:ascii="Angsana New" w:hAnsi="Angsana New"/>
          <w:sz w:val="30"/>
          <w:szCs w:val="30"/>
        </w:rPr>
        <w:t xml:space="preserve"> </w:t>
      </w:r>
      <w:r w:rsidRPr="00D510F6">
        <w:rPr>
          <w:rFonts w:ascii="Angsana New" w:hAnsi="Angsana New" w:hint="cs"/>
          <w:sz w:val="30"/>
          <w:szCs w:val="30"/>
          <w:cs/>
        </w:rPr>
        <w:t xml:space="preserve">กำไรส่วนที่เหลือรับรู้ในกำไรขาดทุนเบ็ดเสร็จอื่น  และแสดงรายการ </w:t>
      </w:r>
      <w:r w:rsidRPr="00D510F6">
        <w:rPr>
          <w:rFonts w:ascii="Angsana New" w:hAnsi="Angsana New"/>
          <w:sz w:val="30"/>
          <w:szCs w:val="30"/>
        </w:rPr>
        <w:t>“</w:t>
      </w:r>
      <w:r w:rsidRPr="00D510F6">
        <w:rPr>
          <w:rFonts w:ascii="Angsana New" w:hAnsi="Angsana New" w:hint="cs"/>
          <w:sz w:val="30"/>
          <w:szCs w:val="30"/>
          <w:cs/>
        </w:rPr>
        <w:t>ส่วนเกินทุนจากการตีราคาสินทรัพย์</w:t>
      </w:r>
      <w:r w:rsidRPr="00D510F6">
        <w:rPr>
          <w:rFonts w:ascii="Angsana New" w:hAnsi="Angsana New"/>
          <w:sz w:val="30"/>
          <w:szCs w:val="30"/>
        </w:rPr>
        <w:t xml:space="preserve">” </w:t>
      </w:r>
      <w:r w:rsidRPr="00D510F6">
        <w:rPr>
          <w:rFonts w:ascii="Angsana New" w:hAnsi="Angsana New" w:hint="cs"/>
          <w:sz w:val="30"/>
          <w:szCs w:val="30"/>
          <w:cs/>
        </w:rPr>
        <w:t>ในองค์ประกอบอื่นของส่วนของผู้ถือหุ้น</w:t>
      </w:r>
      <w:r w:rsidRPr="00D510F6">
        <w:rPr>
          <w:rFonts w:ascii="Angsana New" w:hAnsi="Angsana New"/>
          <w:sz w:val="30"/>
          <w:szCs w:val="30"/>
        </w:rPr>
        <w:t xml:space="preserve"> </w:t>
      </w:r>
      <w:r w:rsidRPr="00D510F6">
        <w:rPr>
          <w:rFonts w:ascii="Angsana New" w:hAnsi="Angsana New" w:hint="cs"/>
          <w:sz w:val="30"/>
          <w:szCs w:val="30"/>
          <w:cs/>
        </w:rPr>
        <w:t>กรณีเกิดส่วนที่ลดลงจากการวัดมูลค่าใหม่และ</w:t>
      </w:r>
      <w:r w:rsidRPr="00D510F6">
        <w:rPr>
          <w:rFonts w:ascii="Angsana New" w:hAnsi="Angsana New"/>
          <w:sz w:val="30"/>
          <w:szCs w:val="30"/>
          <w:cs/>
        </w:rPr>
        <w:t>หากสินทรัพย์นั้นเคยมีการตีราคาเพิ่มขึ้นและมียอดคงค้างอยู่ในบัญชี</w:t>
      </w:r>
      <w:r w:rsidRPr="00D510F6">
        <w:rPr>
          <w:rFonts w:ascii="Angsana New" w:hAnsi="Angsana New"/>
          <w:sz w:val="30"/>
          <w:szCs w:val="30"/>
        </w:rPr>
        <w:t xml:space="preserve"> “</w:t>
      </w:r>
      <w:r w:rsidRPr="00D510F6">
        <w:rPr>
          <w:rFonts w:ascii="Angsana New" w:hAnsi="Angsana New"/>
          <w:sz w:val="30"/>
          <w:szCs w:val="30"/>
          <w:cs/>
        </w:rPr>
        <w:t>ส่วนเกินทุนจาก</w:t>
      </w:r>
      <w:r w:rsidRPr="00D510F6">
        <w:rPr>
          <w:rFonts w:ascii="Angsana New" w:hAnsi="Angsana New" w:hint="cs"/>
          <w:sz w:val="30"/>
          <w:szCs w:val="30"/>
          <w:cs/>
        </w:rPr>
        <w:t>การ</w:t>
      </w:r>
      <w:r w:rsidRPr="00D510F6">
        <w:rPr>
          <w:rFonts w:ascii="Angsana New" w:hAnsi="Angsana New"/>
          <w:sz w:val="30"/>
          <w:szCs w:val="30"/>
          <w:cs/>
        </w:rPr>
        <w:t>ตีราคาสินทรัพย์</w:t>
      </w:r>
      <w:r w:rsidRPr="00D510F6">
        <w:rPr>
          <w:rFonts w:ascii="Angsana New" w:hAnsi="Angsana New"/>
          <w:sz w:val="30"/>
          <w:szCs w:val="30"/>
        </w:rPr>
        <w:t xml:space="preserve">” </w:t>
      </w:r>
      <w:r w:rsidRPr="00D510F6">
        <w:rPr>
          <w:rFonts w:ascii="Angsana New" w:hAnsi="Angsana New"/>
          <w:sz w:val="30"/>
          <w:szCs w:val="30"/>
          <w:cs/>
        </w:rPr>
        <w:t>ใน</w:t>
      </w:r>
      <w:r w:rsidRPr="00D510F6">
        <w:rPr>
          <w:rFonts w:ascii="Angsana New" w:hAnsi="Angsana New" w:hint="cs"/>
          <w:sz w:val="30"/>
          <w:szCs w:val="30"/>
          <w:cs/>
        </w:rPr>
        <w:t>องค์ประกอบอื่นของ</w:t>
      </w:r>
      <w:r w:rsidRPr="00D510F6">
        <w:rPr>
          <w:rFonts w:ascii="Angsana New" w:hAnsi="Angsana New"/>
          <w:sz w:val="30"/>
          <w:szCs w:val="30"/>
          <w:cs/>
        </w:rPr>
        <w:t>ส่วนของผู้ถือหุ้น</w:t>
      </w:r>
      <w:r w:rsidRPr="00D510F6">
        <w:rPr>
          <w:rFonts w:ascii="Angsana New" w:hAnsi="Angsana New" w:hint="cs"/>
          <w:sz w:val="30"/>
          <w:szCs w:val="30"/>
          <w:cs/>
        </w:rPr>
        <w:t xml:space="preserve"> ส่วนที่ลดลงต้องรับรู้ในกำไรขาดทุนเบ็ดเสร็จอื่น  </w:t>
      </w:r>
      <w:r w:rsidRPr="00D510F6">
        <w:rPr>
          <w:rFonts w:ascii="Angsana New" w:hAnsi="Angsana New"/>
          <w:sz w:val="30"/>
          <w:szCs w:val="30"/>
          <w:cs/>
        </w:rPr>
        <w:t>และต้องนำไปลดส่วนเกินทุนจากการตีราคาสินทรัพย์</w:t>
      </w:r>
      <w:r w:rsidRPr="00D510F6">
        <w:rPr>
          <w:rFonts w:ascii="Angsana New" w:hAnsi="Angsana New" w:hint="cs"/>
          <w:sz w:val="30"/>
          <w:szCs w:val="30"/>
          <w:cs/>
        </w:rPr>
        <w:t xml:space="preserve"> ขาดทุนส่วนที่เหลือรับรู้ในกำไรหรือขาดทุนทันที</w:t>
      </w:r>
    </w:p>
    <w:p w14:paraId="67CD28B7" w14:textId="77777777" w:rsidR="007C181A" w:rsidRPr="00CA238C" w:rsidRDefault="007C181A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  <w:lang w:eastAsia="en-GB"/>
        </w:rPr>
      </w:pPr>
    </w:p>
    <w:p w14:paraId="7EC92D57" w14:textId="77777777" w:rsidR="00941836" w:rsidRDefault="00941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49FD104" w14:textId="5802CEED" w:rsidR="001924CD" w:rsidRPr="00E216F2" w:rsidRDefault="001924CD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216F2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42226CCE" w14:textId="77777777" w:rsidR="001924CD" w:rsidRPr="00CA238C" w:rsidRDefault="001924CD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  <w:lang w:eastAsia="en-GB"/>
        </w:rPr>
      </w:pPr>
    </w:p>
    <w:p w14:paraId="3DB4F952" w14:textId="06DD5B3E" w:rsidR="001924CD" w:rsidRPr="004B0E48" w:rsidRDefault="001924CD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5"/>
          <w:sz w:val="30"/>
          <w:szCs w:val="30"/>
        </w:rPr>
      </w:pPr>
      <w:r w:rsidRPr="004B0E48">
        <w:rPr>
          <w:rFonts w:ascii="Angsana New" w:hAnsi="Angsana New"/>
          <w:spacing w:val="-5"/>
          <w:sz w:val="30"/>
          <w:szCs w:val="30"/>
          <w:cs/>
        </w:rPr>
        <w:t>ต้นทุนในการเปลี่ยนแทนส่วนประกอบ</w:t>
      </w:r>
      <w:r w:rsidRPr="004B0E48">
        <w:rPr>
          <w:rFonts w:ascii="Angsana New" w:hAnsi="Angsana New" w:hint="cs"/>
          <w:spacing w:val="-5"/>
          <w:sz w:val="30"/>
          <w:szCs w:val="30"/>
          <w:cs/>
        </w:rPr>
        <w:t>จะรับรู้</w:t>
      </w:r>
      <w:r w:rsidRPr="004B0E48">
        <w:rPr>
          <w:rFonts w:ascii="Angsana New" w:hAnsi="Angsana New"/>
          <w:spacing w:val="-5"/>
          <w:sz w:val="30"/>
          <w:szCs w:val="30"/>
          <w:cs/>
        </w:rPr>
        <w:t>เป็นส่วนหนึ่งของมูลค่าตามบัญชีของรายการที่ดิน</w:t>
      </w:r>
      <w:r w:rsidRPr="004B0E48">
        <w:rPr>
          <w:rFonts w:ascii="Angsana New" w:hAnsi="Angsana New"/>
          <w:spacing w:val="-5"/>
          <w:sz w:val="30"/>
          <w:szCs w:val="30"/>
        </w:rPr>
        <w:t xml:space="preserve"> </w:t>
      </w:r>
      <w:r w:rsidRPr="004B0E48">
        <w:rPr>
          <w:rFonts w:ascii="Angsana New" w:hAnsi="Angsana New"/>
          <w:spacing w:val="-5"/>
          <w:sz w:val="30"/>
          <w:szCs w:val="30"/>
          <w:cs/>
        </w:rPr>
        <w:t>อาคารและอุปกรณ์</w:t>
      </w:r>
      <w:r w:rsidRPr="004B0E48">
        <w:rPr>
          <w:rFonts w:ascii="Angsana New" w:hAnsi="Angsana New" w:hint="cs"/>
          <w:spacing w:val="-5"/>
          <w:sz w:val="30"/>
          <w:szCs w:val="30"/>
          <w:cs/>
        </w:rPr>
        <w:t xml:space="preserve">  </w:t>
      </w:r>
      <w:r w:rsidR="00941836">
        <w:rPr>
          <w:rFonts w:ascii="Angsana New" w:hAnsi="Angsana New"/>
          <w:spacing w:val="-5"/>
          <w:sz w:val="30"/>
          <w:szCs w:val="30"/>
          <w:cs/>
        </w:rPr>
        <w:br/>
      </w:r>
      <w:r w:rsidRPr="004B0E48">
        <w:rPr>
          <w:rFonts w:ascii="Angsana New" w:hAnsi="Angsana New" w:hint="cs"/>
          <w:spacing w:val="-5"/>
          <w:sz w:val="30"/>
          <w:szCs w:val="30"/>
          <w:cs/>
        </w:rPr>
        <w:t>ถ้า</w:t>
      </w:r>
      <w:r w:rsidRPr="004B0E48">
        <w:rPr>
          <w:rFonts w:ascii="Angsana New" w:hAnsi="Angsana New"/>
          <w:spacing w:val="-5"/>
          <w:sz w:val="30"/>
          <w:szCs w:val="30"/>
          <w:cs/>
        </w:rPr>
        <w:t>มีความเป็นไปได้ค่อนข้างแน่ที่</w:t>
      </w:r>
      <w:r w:rsidRPr="004B0E48">
        <w:rPr>
          <w:rFonts w:ascii="Angsana New" w:hAnsi="Angsana New" w:hint="cs"/>
          <w:spacing w:val="-5"/>
          <w:sz w:val="30"/>
          <w:szCs w:val="30"/>
          <w:cs/>
        </w:rPr>
        <w:t>กลุ่มบริษัท/บริษัท</w:t>
      </w:r>
      <w:r w:rsidRPr="004B0E48">
        <w:rPr>
          <w:rFonts w:ascii="Angsana New" w:hAnsi="Angsana New"/>
          <w:spacing w:val="-5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Pr="004B0E48">
        <w:rPr>
          <w:rFonts w:ascii="Angsana New" w:hAnsi="Angsana New" w:hint="cs"/>
          <w:spacing w:val="-5"/>
          <w:sz w:val="30"/>
          <w:szCs w:val="30"/>
          <w:cs/>
        </w:rPr>
        <w:t xml:space="preserve"> และสามารถ</w:t>
      </w:r>
      <w:r w:rsidRPr="004B0E48">
        <w:rPr>
          <w:rFonts w:ascii="Angsana New" w:hAnsi="Angsana New"/>
          <w:spacing w:val="-5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Pr="004B0E48">
        <w:rPr>
          <w:rFonts w:ascii="Angsana New" w:hAnsi="Angsana New" w:hint="cs"/>
          <w:spacing w:val="-5"/>
          <w:sz w:val="30"/>
          <w:szCs w:val="30"/>
          <w:cs/>
        </w:rPr>
        <w:t xml:space="preserve">  ชิ้นส่วนที่ถูกเปลี่ยนแทนจะถูกตัดจำหน่ายตามมูลค่าตามบัญชี  </w:t>
      </w:r>
      <w:r w:rsidRPr="004B0E48">
        <w:rPr>
          <w:rFonts w:ascii="Angsana New" w:hAnsi="Angsana New"/>
          <w:spacing w:val="-5"/>
          <w:sz w:val="30"/>
          <w:szCs w:val="30"/>
          <w:cs/>
        </w:rPr>
        <w:t>ต้นทุนที่เกิดขึ้นในการซ่อมบ</w:t>
      </w:r>
      <w:r w:rsidRPr="004B0E48">
        <w:rPr>
          <w:rFonts w:ascii="Angsana New" w:hAnsi="Angsana New" w:hint="cs"/>
          <w:spacing w:val="-5"/>
          <w:sz w:val="30"/>
          <w:szCs w:val="30"/>
          <w:cs/>
        </w:rPr>
        <w:t>ำ</w:t>
      </w:r>
      <w:r w:rsidRPr="004B0E48">
        <w:rPr>
          <w:rFonts w:ascii="Angsana New" w:hAnsi="Angsana New"/>
          <w:spacing w:val="-5"/>
          <w:sz w:val="30"/>
          <w:szCs w:val="30"/>
          <w:cs/>
        </w:rPr>
        <w:t>รุงที่ดิน</w:t>
      </w:r>
      <w:r w:rsidRPr="004B0E48">
        <w:rPr>
          <w:rFonts w:ascii="Angsana New" w:hAnsi="Angsana New"/>
          <w:spacing w:val="-5"/>
          <w:sz w:val="30"/>
          <w:szCs w:val="30"/>
        </w:rPr>
        <w:t xml:space="preserve"> </w:t>
      </w:r>
      <w:r w:rsidRPr="004B0E48">
        <w:rPr>
          <w:rFonts w:ascii="Angsana New" w:hAnsi="Angsana New"/>
          <w:spacing w:val="-5"/>
          <w:sz w:val="30"/>
          <w:szCs w:val="30"/>
          <w:cs/>
        </w:rPr>
        <w:t>อาคารและอุปกรณ์ที่เกิดขึ้นเป็นประจ</w:t>
      </w:r>
      <w:r w:rsidRPr="004B0E48">
        <w:rPr>
          <w:rFonts w:ascii="Angsana New" w:hAnsi="Angsana New" w:hint="cs"/>
          <w:spacing w:val="-5"/>
          <w:sz w:val="30"/>
          <w:szCs w:val="30"/>
          <w:cs/>
        </w:rPr>
        <w:t>ำจะรับรู้</w:t>
      </w:r>
      <w:r w:rsidRPr="004B0E48">
        <w:rPr>
          <w:rFonts w:ascii="Angsana New" w:hAnsi="Angsana New"/>
          <w:spacing w:val="-5"/>
          <w:sz w:val="30"/>
          <w:szCs w:val="30"/>
          <w:cs/>
        </w:rPr>
        <w:t>ในก</w:t>
      </w:r>
      <w:r w:rsidRPr="004B0E48">
        <w:rPr>
          <w:rFonts w:ascii="Angsana New" w:hAnsi="Angsana New" w:hint="cs"/>
          <w:spacing w:val="-5"/>
          <w:sz w:val="30"/>
          <w:szCs w:val="30"/>
          <w:cs/>
        </w:rPr>
        <w:t>ำ</w:t>
      </w:r>
      <w:r w:rsidRPr="004B0E48">
        <w:rPr>
          <w:rFonts w:ascii="Angsana New" w:hAnsi="Angsana New"/>
          <w:spacing w:val="-5"/>
          <w:sz w:val="30"/>
          <w:szCs w:val="30"/>
          <w:cs/>
        </w:rPr>
        <w:t>ไรหรือขาดทุนเมื่อเกิดขึ้</w:t>
      </w:r>
      <w:r w:rsidRPr="004B0E48">
        <w:rPr>
          <w:rFonts w:ascii="Angsana New" w:hAnsi="Angsana New" w:hint="cs"/>
          <w:spacing w:val="-5"/>
          <w:sz w:val="30"/>
          <w:szCs w:val="30"/>
          <w:cs/>
        </w:rPr>
        <w:t>น</w:t>
      </w:r>
    </w:p>
    <w:p w14:paraId="62CD9A80" w14:textId="77777777" w:rsidR="00AB4DA6" w:rsidRPr="00CA238C" w:rsidRDefault="00AB4DA6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  <w:lang w:eastAsia="en-GB"/>
        </w:rPr>
      </w:pPr>
    </w:p>
    <w:p w14:paraId="7CEF978C" w14:textId="77777777" w:rsidR="001924CD" w:rsidRPr="00E216F2" w:rsidRDefault="001924CD" w:rsidP="001924CD">
      <w:pPr>
        <w:ind w:left="540" w:right="-16"/>
        <w:rPr>
          <w:rFonts w:ascii="Angsana New" w:hAnsi="Angsana New"/>
          <w:i/>
          <w:iCs/>
          <w:sz w:val="30"/>
          <w:szCs w:val="30"/>
        </w:rPr>
      </w:pPr>
      <w:r w:rsidRPr="00E216F2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0E95D3D1" w14:textId="77777777" w:rsidR="001924CD" w:rsidRPr="00CA238C" w:rsidRDefault="001924CD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  <w:lang w:eastAsia="en-GB"/>
        </w:rPr>
      </w:pPr>
    </w:p>
    <w:p w14:paraId="24EBB971" w14:textId="77777777" w:rsidR="001924CD" w:rsidRDefault="001924CD" w:rsidP="001924CD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216F2">
        <w:rPr>
          <w:rFonts w:ascii="Angsana New" w:hAnsi="Angsana New" w:cs="Angsana New" w:hint="cs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</w:t>
      </w:r>
      <w:r w:rsidRPr="00E216F2">
        <w:rPr>
          <w:rFonts w:ascii="Angsana New" w:hAnsi="Angsana New" w:cs="Angsana New"/>
          <w:sz w:val="30"/>
          <w:szCs w:val="30"/>
          <w:cs/>
        </w:rPr>
        <w:t>ทุนของสินทรัพย์</w:t>
      </w:r>
      <w:r w:rsidRPr="00E216F2">
        <w:rPr>
          <w:rFonts w:ascii="Angsana New" w:hAnsi="Angsana New" w:cs="Angsana New" w:hint="cs"/>
          <w:sz w:val="30"/>
          <w:szCs w:val="30"/>
          <w:cs/>
        </w:rPr>
        <w:t>หรือต้นทุนในการเปลี่ยนแทนอื่น</w:t>
      </w:r>
      <w:r w:rsidRPr="00E216F2">
        <w:rPr>
          <w:rFonts w:ascii="Angsana New" w:hAnsi="Angsana New" w:cs="Angsana New"/>
          <w:sz w:val="30"/>
          <w:szCs w:val="30"/>
        </w:rPr>
        <w:t xml:space="preserve"> </w:t>
      </w:r>
      <w:r w:rsidRPr="00E216F2">
        <w:rPr>
          <w:rFonts w:ascii="Angsana New" w:hAnsi="Angsana New" w:cs="Angsana New" w:hint="cs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0235E697" w14:textId="77777777" w:rsidR="001924CD" w:rsidRPr="00132110" w:rsidRDefault="001924CD" w:rsidP="00132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  <w:lang w:eastAsia="en-GB"/>
        </w:rPr>
      </w:pPr>
    </w:p>
    <w:p w14:paraId="68DBEDB8" w14:textId="77777777" w:rsidR="001924CD" w:rsidRPr="00E216F2" w:rsidRDefault="001924CD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E216F2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</w:t>
      </w:r>
      <w:r w:rsidRPr="00E216F2">
        <w:rPr>
          <w:rFonts w:ascii="Angsana New" w:hAnsi="Angsana New" w:hint="cs"/>
          <w:sz w:val="30"/>
          <w:szCs w:val="30"/>
          <w:cs/>
        </w:rPr>
        <w:t>หรือ</w:t>
      </w:r>
      <w:r w:rsidRPr="00E216F2">
        <w:rPr>
          <w:rFonts w:ascii="Angsana New" w:hAnsi="Angsana New"/>
          <w:sz w:val="30"/>
          <w:szCs w:val="30"/>
          <w:cs/>
        </w:rPr>
        <w:t>ขาดทุน คำนวณโดยวิธีเส้นตรงตามเกณฑ์อายุการใช้งานโดยประมาณของ</w:t>
      </w:r>
      <w:r w:rsidRPr="00E216F2">
        <w:rPr>
          <w:rFonts w:ascii="Angsana New" w:hAnsi="Angsana New" w:hint="cs"/>
          <w:sz w:val="30"/>
          <w:szCs w:val="30"/>
          <w:cs/>
        </w:rPr>
        <w:t>ส่วนประกอบของ</w:t>
      </w:r>
      <w:r w:rsidRPr="00E216F2">
        <w:rPr>
          <w:rFonts w:ascii="Angsana New" w:hAnsi="Angsana New"/>
          <w:sz w:val="30"/>
          <w:szCs w:val="30"/>
          <w:cs/>
        </w:rPr>
        <w:t xml:space="preserve">สินทรัพย์แต่ละรายการ  </w:t>
      </w:r>
      <w:r w:rsidRPr="005B2411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</w:t>
      </w:r>
      <w:r w:rsidRPr="00E216F2">
        <w:rPr>
          <w:rFonts w:ascii="Angsana New" w:hAnsi="Angsana New"/>
          <w:sz w:val="30"/>
          <w:szCs w:val="30"/>
          <w:cs/>
        </w:rPr>
        <w:t>สินทรัพย์แสดงได้ดังนี้</w:t>
      </w:r>
    </w:p>
    <w:p w14:paraId="583B94E5" w14:textId="77777777" w:rsidR="001924CD" w:rsidRPr="00CA238C" w:rsidRDefault="001924CD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  <w:cs/>
          <w:lang w:eastAsia="en-GB"/>
        </w:rPr>
      </w:pPr>
    </w:p>
    <w:p w14:paraId="00CBF900" w14:textId="77777777" w:rsidR="001924CD" w:rsidRPr="00E216F2" w:rsidRDefault="001924CD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0"/>
        </w:tabs>
        <w:ind w:left="540" w:right="-43"/>
        <w:rPr>
          <w:rFonts w:ascii="Angsana New" w:hAnsi="Angsana New"/>
          <w:sz w:val="30"/>
          <w:szCs w:val="30"/>
        </w:rPr>
      </w:pPr>
      <w:r w:rsidRPr="00E216F2">
        <w:rPr>
          <w:rFonts w:ascii="Angsana New" w:hAnsi="Angsana New"/>
          <w:sz w:val="30"/>
          <w:szCs w:val="30"/>
          <w:cs/>
        </w:rPr>
        <w:t>อาคารและส่วนปรับปรุง</w:t>
      </w:r>
      <w:r w:rsidRPr="00E216F2">
        <w:rPr>
          <w:rFonts w:ascii="Angsana New" w:hAnsi="Angsana New"/>
          <w:sz w:val="30"/>
          <w:szCs w:val="30"/>
          <w:cs/>
        </w:rPr>
        <w:tab/>
      </w:r>
      <w:r w:rsidR="00CC5A41" w:rsidRPr="00CC5A41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- </w:t>
      </w:r>
      <w:r w:rsidR="00CC5A41" w:rsidRPr="00CC5A41">
        <w:rPr>
          <w:rFonts w:ascii="Angsana New" w:hAnsi="Angsana New"/>
          <w:sz w:val="30"/>
          <w:szCs w:val="30"/>
        </w:rPr>
        <w:t>25</w:t>
      </w:r>
      <w:r w:rsidRPr="00E216F2">
        <w:rPr>
          <w:rFonts w:ascii="Angsana New" w:hAnsi="Angsana New"/>
          <w:sz w:val="30"/>
          <w:szCs w:val="30"/>
          <w:cs/>
        </w:rPr>
        <w:tab/>
        <w:t>ปี</w:t>
      </w:r>
    </w:p>
    <w:p w14:paraId="2C1C2661" w14:textId="77777777" w:rsidR="001924CD" w:rsidRPr="00E216F2" w:rsidRDefault="001924CD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0"/>
        </w:tabs>
        <w:ind w:left="540" w:right="-43"/>
        <w:rPr>
          <w:rFonts w:ascii="Angsana New" w:hAnsi="Angsana New"/>
          <w:sz w:val="30"/>
          <w:szCs w:val="30"/>
          <w:cs/>
        </w:rPr>
      </w:pPr>
      <w:r w:rsidRPr="00E216F2">
        <w:rPr>
          <w:rFonts w:ascii="Angsana New" w:hAnsi="Angsana New"/>
          <w:sz w:val="30"/>
          <w:szCs w:val="30"/>
          <w:cs/>
        </w:rPr>
        <w:t>เครื่องตกแต่ง ติดตั้งและเครื่องใช้สำนักงาน</w:t>
      </w:r>
      <w:r w:rsidRPr="00E216F2">
        <w:rPr>
          <w:rFonts w:ascii="Angsana New" w:hAnsi="Angsana New"/>
          <w:sz w:val="30"/>
          <w:szCs w:val="30"/>
        </w:rPr>
        <w:tab/>
      </w:r>
      <w:r w:rsidR="00CC5A41" w:rsidRPr="00CC5A41">
        <w:rPr>
          <w:rFonts w:ascii="Angsana New" w:hAnsi="Angsana New"/>
          <w:sz w:val="30"/>
          <w:szCs w:val="30"/>
        </w:rPr>
        <w:t>3</w:t>
      </w:r>
      <w:r w:rsidR="003C6628">
        <w:rPr>
          <w:rFonts w:ascii="Angsana New" w:hAnsi="Angsana New" w:hint="cs"/>
          <w:sz w:val="30"/>
          <w:szCs w:val="30"/>
          <w:cs/>
        </w:rPr>
        <w:t xml:space="preserve"> - </w:t>
      </w:r>
      <w:r w:rsidR="004361DA">
        <w:rPr>
          <w:rFonts w:ascii="Angsana New" w:hAnsi="Angsana New"/>
          <w:sz w:val="30"/>
          <w:szCs w:val="30"/>
        </w:rPr>
        <w:t>10</w:t>
      </w:r>
      <w:r w:rsidR="003C6628">
        <w:rPr>
          <w:rFonts w:ascii="Angsana New" w:hAnsi="Angsana New"/>
          <w:sz w:val="30"/>
          <w:szCs w:val="30"/>
        </w:rPr>
        <w:t xml:space="preserve"> </w:t>
      </w:r>
      <w:r w:rsidRPr="00E216F2">
        <w:rPr>
          <w:rFonts w:ascii="Angsana New" w:hAnsi="Angsana New"/>
          <w:sz w:val="30"/>
          <w:szCs w:val="30"/>
        </w:rPr>
        <w:tab/>
      </w:r>
      <w:r w:rsidRPr="00E216F2">
        <w:rPr>
          <w:rFonts w:ascii="Angsana New" w:hAnsi="Angsana New"/>
          <w:sz w:val="30"/>
          <w:szCs w:val="30"/>
          <w:cs/>
        </w:rPr>
        <w:t>ปี</w:t>
      </w:r>
    </w:p>
    <w:p w14:paraId="4EF9259D" w14:textId="77777777" w:rsidR="001924CD" w:rsidRPr="00E216F2" w:rsidRDefault="001924CD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0"/>
        </w:tabs>
        <w:ind w:left="540" w:right="-43"/>
        <w:rPr>
          <w:rFonts w:ascii="Angsana New" w:hAnsi="Angsana New"/>
          <w:sz w:val="30"/>
          <w:szCs w:val="30"/>
        </w:rPr>
      </w:pPr>
      <w:r w:rsidRPr="00E216F2">
        <w:rPr>
          <w:rFonts w:ascii="Angsana New" w:hAnsi="Angsana New"/>
          <w:sz w:val="30"/>
          <w:szCs w:val="30"/>
          <w:cs/>
        </w:rPr>
        <w:t>เครื่องมือ</w:t>
      </w:r>
      <w:r w:rsidR="00A25B32">
        <w:rPr>
          <w:rFonts w:ascii="Angsana New" w:hAnsi="Angsana New" w:hint="cs"/>
          <w:sz w:val="30"/>
          <w:szCs w:val="30"/>
          <w:cs/>
        </w:rPr>
        <w:t xml:space="preserve"> </w:t>
      </w:r>
      <w:r w:rsidRPr="00E216F2">
        <w:rPr>
          <w:rFonts w:ascii="Angsana New" w:hAnsi="Angsana New"/>
          <w:sz w:val="30"/>
          <w:szCs w:val="30"/>
          <w:cs/>
        </w:rPr>
        <w:t>อุปกรณ์</w:t>
      </w:r>
      <w:r w:rsidR="00A25B32">
        <w:rPr>
          <w:rFonts w:ascii="Angsana New" w:hAnsi="Angsana New" w:hint="cs"/>
          <w:sz w:val="30"/>
          <w:szCs w:val="30"/>
          <w:cs/>
        </w:rPr>
        <w:t>และอุปกรณ์ให้เช่า</w:t>
      </w:r>
      <w:r w:rsidRPr="00E216F2">
        <w:rPr>
          <w:rFonts w:ascii="Angsana New" w:hAnsi="Angsana New"/>
          <w:sz w:val="30"/>
          <w:szCs w:val="30"/>
          <w:cs/>
        </w:rPr>
        <w:tab/>
      </w:r>
      <w:r w:rsidR="00CC5A41" w:rsidRPr="00CC5A41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- </w:t>
      </w:r>
      <w:r w:rsidR="004361DA">
        <w:rPr>
          <w:rFonts w:ascii="Angsana New" w:hAnsi="Angsana New"/>
          <w:sz w:val="30"/>
          <w:szCs w:val="30"/>
        </w:rPr>
        <w:t>10</w:t>
      </w:r>
      <w:r w:rsidRPr="00E216F2">
        <w:rPr>
          <w:rFonts w:ascii="Angsana New" w:hAnsi="Angsana New"/>
          <w:sz w:val="30"/>
          <w:szCs w:val="30"/>
          <w:cs/>
        </w:rPr>
        <w:tab/>
        <w:t>ปี</w:t>
      </w:r>
    </w:p>
    <w:p w14:paraId="4724DD3A" w14:textId="77777777" w:rsidR="00B93A55" w:rsidRDefault="001924CD" w:rsidP="004B0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0"/>
        </w:tabs>
        <w:ind w:left="540" w:right="-43"/>
        <w:rPr>
          <w:rFonts w:ascii="Angsana New" w:hAnsi="Angsana New"/>
          <w:sz w:val="30"/>
          <w:szCs w:val="30"/>
        </w:rPr>
      </w:pPr>
      <w:r w:rsidRPr="00AD2008">
        <w:rPr>
          <w:rFonts w:ascii="Angsana New" w:hAnsi="Angsana New"/>
          <w:sz w:val="30"/>
          <w:szCs w:val="30"/>
          <w:cs/>
        </w:rPr>
        <w:t>ยานพาหนะ</w:t>
      </w:r>
      <w:r w:rsidRPr="00AD2008">
        <w:rPr>
          <w:rFonts w:ascii="Angsana New" w:hAnsi="Angsana New"/>
          <w:sz w:val="30"/>
          <w:szCs w:val="30"/>
          <w:cs/>
        </w:rPr>
        <w:tab/>
      </w:r>
      <w:r w:rsidR="00CC5A41" w:rsidRPr="00CC5A41">
        <w:rPr>
          <w:rFonts w:ascii="Angsana New" w:hAnsi="Angsana New"/>
          <w:sz w:val="30"/>
          <w:szCs w:val="30"/>
        </w:rPr>
        <w:t>5</w:t>
      </w:r>
      <w:r w:rsidRPr="00AD2008">
        <w:rPr>
          <w:rFonts w:ascii="Angsana New" w:hAnsi="Angsana New"/>
          <w:sz w:val="30"/>
          <w:szCs w:val="30"/>
        </w:rPr>
        <w:tab/>
      </w:r>
      <w:r w:rsidRPr="00AD2008">
        <w:rPr>
          <w:rFonts w:ascii="Angsana New" w:hAnsi="Angsana New"/>
          <w:sz w:val="30"/>
          <w:szCs w:val="30"/>
          <w:cs/>
        </w:rPr>
        <w:t>ปี</w:t>
      </w:r>
      <w:r w:rsidRPr="00E216F2">
        <w:rPr>
          <w:rFonts w:ascii="Angsana New" w:hAnsi="Angsana New"/>
          <w:sz w:val="30"/>
          <w:szCs w:val="30"/>
        </w:rPr>
        <w:t xml:space="preserve"> </w:t>
      </w:r>
    </w:p>
    <w:p w14:paraId="6C47CC7D" w14:textId="77777777" w:rsidR="00CA238C" w:rsidRPr="00CA238C" w:rsidRDefault="00CA238C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  <w:lang w:eastAsia="en-GB"/>
        </w:rPr>
      </w:pPr>
    </w:p>
    <w:p w14:paraId="197CD01F" w14:textId="77777777" w:rsidR="001924CD" w:rsidRPr="00E216F2" w:rsidRDefault="001924CD" w:rsidP="001924CD">
      <w:pPr>
        <w:ind w:left="540" w:right="387"/>
        <w:jc w:val="both"/>
        <w:rPr>
          <w:rFonts w:ascii="Angsana New" w:hAnsi="Angsana New"/>
          <w:sz w:val="30"/>
          <w:szCs w:val="30"/>
        </w:rPr>
      </w:pPr>
      <w:r w:rsidRPr="00E216F2">
        <w:rPr>
          <w:rFonts w:ascii="Angsana New" w:hAnsi="Angsana New"/>
          <w:sz w:val="30"/>
          <w:szCs w:val="30"/>
          <w:cs/>
        </w:rPr>
        <w:t>กลุ่มบริษัท</w:t>
      </w:r>
      <w:r w:rsidRPr="00E216F2">
        <w:rPr>
          <w:rFonts w:ascii="Angsana New" w:hAnsi="Angsana New" w:hint="cs"/>
          <w:sz w:val="30"/>
          <w:szCs w:val="30"/>
          <w:cs/>
        </w:rPr>
        <w:t>/บริษัท</w:t>
      </w:r>
      <w:r w:rsidRPr="00E216F2">
        <w:rPr>
          <w:rFonts w:ascii="Angsana New" w:hAnsi="Angsana New"/>
          <w:sz w:val="30"/>
          <w:szCs w:val="30"/>
          <w:cs/>
        </w:rPr>
        <w:t>ไม่คิดค่าเสื่อมราคาสำหรับที่ดินและสินทรัพย์ที่อยู่ระหว่างการก่อสร้าง</w:t>
      </w:r>
    </w:p>
    <w:p w14:paraId="644900B6" w14:textId="77777777" w:rsidR="001924CD" w:rsidRPr="00CA238C" w:rsidRDefault="001924CD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  <w:lang w:eastAsia="en-GB"/>
        </w:rPr>
      </w:pPr>
    </w:p>
    <w:p w14:paraId="5FAD42F2" w14:textId="77777777" w:rsidR="001924CD" w:rsidRPr="00E216F2" w:rsidRDefault="001924CD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216F2">
        <w:rPr>
          <w:rFonts w:ascii="Angsana New" w:hAnsi="Angsana New" w:hint="cs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14EE2F49" w14:textId="77777777" w:rsidR="001924CD" w:rsidRPr="00CA238C" w:rsidRDefault="001924CD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  <w:lang w:eastAsia="en-GB"/>
        </w:rPr>
      </w:pPr>
    </w:p>
    <w:p w14:paraId="1098B02E" w14:textId="77777777" w:rsidR="00F970F2" w:rsidRPr="00F970F2" w:rsidRDefault="00F970F2" w:rsidP="00F970F2">
      <w:pPr>
        <w:pStyle w:val="Style2"/>
        <w:tabs>
          <w:tab w:val="clear" w:pos="340"/>
          <w:tab w:val="num" w:pos="540"/>
        </w:tabs>
        <w:ind w:left="540" w:hanging="540"/>
        <w:rPr>
          <w:rFonts w:cs="Angsana New"/>
          <w:i/>
          <w:iCs/>
        </w:rPr>
      </w:pPr>
      <w:r w:rsidRPr="00F970F2">
        <w:rPr>
          <w:rFonts w:cs="Angsana New"/>
          <w:i/>
          <w:iCs/>
          <w:cs/>
        </w:rPr>
        <w:t>สินทรัพย์ต้นทุนของสัญญา</w:t>
      </w:r>
      <w:r w:rsidRPr="00F970F2">
        <w:rPr>
          <w:rFonts w:cs="Angsana New"/>
          <w:i/>
          <w:iCs/>
        </w:rPr>
        <w:t xml:space="preserve"> </w:t>
      </w:r>
    </w:p>
    <w:p w14:paraId="4CAB9214" w14:textId="77777777" w:rsidR="00F970F2" w:rsidRPr="00CA238C" w:rsidRDefault="00F970F2" w:rsidP="00CA2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  <w:lang w:eastAsia="en-GB"/>
        </w:rPr>
      </w:pPr>
    </w:p>
    <w:p w14:paraId="6D0FDA09" w14:textId="77777777" w:rsidR="00F970F2" w:rsidRPr="00E56B34" w:rsidRDefault="00F970F2" w:rsidP="00F970F2">
      <w:pPr>
        <w:autoSpaceDE w:val="0"/>
        <w:autoSpaceDN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E56B34">
        <w:rPr>
          <w:rFonts w:ascii="Angsana New" w:hAnsi="Angsana New"/>
          <w:sz w:val="30"/>
          <w:szCs w:val="30"/>
          <w:cs/>
        </w:rPr>
        <w:t>สินทรัพย์ต้นทุนของสัญญาเป็นต้นทุนส่วนเพิ่มที่เกิดขึ้นจากการทำสัญญากับลูกค้า โดยกลุ่มบริษัท</w:t>
      </w:r>
      <w:r w:rsidRPr="00E56B34">
        <w:rPr>
          <w:rFonts w:ascii="Angsana New" w:hAnsi="Angsana New"/>
          <w:sz w:val="30"/>
          <w:szCs w:val="30"/>
        </w:rPr>
        <w:t>/</w:t>
      </w:r>
      <w:r w:rsidRPr="00E56B34">
        <w:rPr>
          <w:rFonts w:ascii="Angsana New" w:hAnsi="Angsana New"/>
          <w:sz w:val="30"/>
          <w:szCs w:val="30"/>
          <w:cs/>
        </w:rPr>
        <w:t>บริษัทคาดว่าจะสามารถเรียกเก็บต้นทุนดังกล่าวได้</w:t>
      </w:r>
      <w:r w:rsidR="009F6C15" w:rsidRPr="00E56B34">
        <w:rPr>
          <w:rFonts w:ascii="Angsana New" w:hAnsi="Angsana New" w:hint="cs"/>
          <w:sz w:val="30"/>
          <w:szCs w:val="30"/>
          <w:cs/>
        </w:rPr>
        <w:t xml:space="preserve"> </w:t>
      </w:r>
      <w:r w:rsidR="009F6C15" w:rsidRPr="00E56B34">
        <w:rPr>
          <w:rFonts w:ascii="Angsana New" w:hAnsi="Angsana New"/>
          <w:sz w:val="30"/>
          <w:szCs w:val="30"/>
          <w:cs/>
        </w:rPr>
        <w:t>อย่างไรก็ตาม ต้นทุนส่วนเพิ่มจากการทำสัญญาจะรับรู้เป็นค่าใช้จ่ายเมื่อเกิดขึ้นหากคาดว่าระยะเวลาในการตัดจำหน่ายเท่ากับหรือน้อยกว่าหนึ่งปี</w:t>
      </w:r>
    </w:p>
    <w:p w14:paraId="142C8422" w14:textId="77777777" w:rsidR="00F970F2" w:rsidRPr="00651E83" w:rsidRDefault="00F970F2" w:rsidP="00F970F2">
      <w:pPr>
        <w:autoSpaceDE w:val="0"/>
        <w:autoSpaceDN w:val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AD5BF62" w14:textId="77777777" w:rsidR="00F970F2" w:rsidRPr="00E56B34" w:rsidRDefault="00F970F2" w:rsidP="00F970F2">
      <w:pPr>
        <w:autoSpaceDE w:val="0"/>
        <w:autoSpaceDN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E56B34">
        <w:rPr>
          <w:rFonts w:ascii="Angsana New" w:hAnsi="Angsana New"/>
          <w:sz w:val="30"/>
          <w:szCs w:val="30"/>
          <w:cs/>
        </w:rPr>
        <w:t>สินทรัพย์ต้นทุนของสัญญาวัดมูลค่าด้วยราคาทุนหักค่าตัดจำหน่ายสะสมและขาดทุนจากการด้อยค่า ค่าตัดจำหน่ายบันทึกเป็นค่าใช้จ่ายในกำไรหรือขาดทุน คำนวณตามเกณฑ์อย่างเป็นระบบตลอดอายุของสัญญาที่เกี่ยวข้องซึ่งสอดคล้องกับการรับรู้รายได้ของสัญญานั้น</w:t>
      </w:r>
    </w:p>
    <w:p w14:paraId="451BBA77" w14:textId="77777777" w:rsidR="00F970F2" w:rsidRDefault="00F970F2" w:rsidP="001924CD">
      <w:pPr>
        <w:pStyle w:val="a2"/>
        <w:tabs>
          <w:tab w:val="clear" w:pos="1080"/>
          <w:tab w:val="left" w:pos="540"/>
          <w:tab w:val="right" w:pos="630"/>
        </w:tabs>
        <w:spacing w:line="240" w:lineRule="atLeast"/>
        <w:jc w:val="both"/>
        <w:rPr>
          <w:rFonts w:ascii="Angsana New" w:eastAsia="Times New Roman" w:hAnsi="Angsana New"/>
          <w:b w:val="0"/>
          <w:bCs w:val="0"/>
          <w:noProof/>
          <w:sz w:val="24"/>
          <w:szCs w:val="24"/>
          <w:lang w:val="en-US"/>
        </w:rPr>
      </w:pPr>
    </w:p>
    <w:p w14:paraId="0229B987" w14:textId="77777777" w:rsidR="001924CD" w:rsidRPr="00B212CE" w:rsidRDefault="001924CD" w:rsidP="00B212CE">
      <w:pPr>
        <w:pStyle w:val="Style2"/>
        <w:tabs>
          <w:tab w:val="clear" w:pos="340"/>
          <w:tab w:val="num" w:pos="540"/>
        </w:tabs>
        <w:ind w:left="540" w:hanging="540"/>
        <w:rPr>
          <w:rFonts w:cs="Angsana New"/>
          <w:i/>
          <w:iCs/>
        </w:rPr>
      </w:pPr>
      <w:r w:rsidRPr="00B212CE">
        <w:rPr>
          <w:rFonts w:cs="Angsana New"/>
          <w:i/>
          <w:iCs/>
          <w:cs/>
        </w:rPr>
        <w:t>สินทรัพย์ไม่มีตัวตน</w:t>
      </w:r>
    </w:p>
    <w:p w14:paraId="15BF2A91" w14:textId="77777777" w:rsidR="001924CD" w:rsidRPr="005D089E" w:rsidRDefault="001924CD" w:rsidP="001924CD">
      <w:pPr>
        <w:pStyle w:val="a2"/>
        <w:tabs>
          <w:tab w:val="clear" w:pos="1080"/>
          <w:tab w:val="left" w:pos="540"/>
          <w:tab w:val="right" w:pos="630"/>
        </w:tabs>
        <w:spacing w:line="240" w:lineRule="atLeast"/>
        <w:jc w:val="both"/>
        <w:rPr>
          <w:rFonts w:ascii="Angsana New" w:eastAsia="Times New Roman" w:hAnsi="Angsana New"/>
          <w:b w:val="0"/>
          <w:bCs w:val="0"/>
          <w:noProof/>
          <w:sz w:val="24"/>
          <w:szCs w:val="24"/>
          <w:cs/>
          <w:lang w:val="en-US"/>
        </w:rPr>
      </w:pPr>
    </w:p>
    <w:p w14:paraId="61D0AAD5" w14:textId="77777777" w:rsidR="001924CD" w:rsidRPr="00E216F2" w:rsidRDefault="001924CD" w:rsidP="001924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216F2">
        <w:rPr>
          <w:rFonts w:ascii="Angsana New" w:hAnsi="Angsana New"/>
          <w:i/>
          <w:iCs/>
          <w:sz w:val="30"/>
          <w:szCs w:val="30"/>
          <w:cs/>
        </w:rPr>
        <w:t>ค่าความนิยม</w:t>
      </w:r>
    </w:p>
    <w:p w14:paraId="1D369A07" w14:textId="77777777" w:rsidR="001924CD" w:rsidRPr="005D089E" w:rsidRDefault="001924CD" w:rsidP="001924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  <w:sz w:val="24"/>
          <w:szCs w:val="24"/>
        </w:rPr>
      </w:pPr>
    </w:p>
    <w:p w14:paraId="52BFC08E" w14:textId="77777777" w:rsidR="001924CD" w:rsidRPr="00E216F2" w:rsidRDefault="001924CD" w:rsidP="001924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216F2">
        <w:rPr>
          <w:rFonts w:ascii="Angsana New" w:hAnsi="Angsana New"/>
          <w:sz w:val="30"/>
          <w:szCs w:val="30"/>
          <w:cs/>
        </w:rPr>
        <w:t>ค่าความนิยม</w:t>
      </w:r>
      <w:r w:rsidRPr="00E216F2">
        <w:rPr>
          <w:rFonts w:ascii="Angsana New" w:hAnsi="Angsana New" w:hint="cs"/>
          <w:sz w:val="30"/>
          <w:szCs w:val="30"/>
          <w:cs/>
        </w:rPr>
        <w:t>ที่เกิดจาก</w:t>
      </w:r>
      <w:r w:rsidRPr="00E216F2">
        <w:rPr>
          <w:rFonts w:ascii="Angsana New" w:hAnsi="Angsana New"/>
          <w:sz w:val="30"/>
          <w:szCs w:val="30"/>
          <w:cs/>
        </w:rPr>
        <w:t>การ</w:t>
      </w:r>
      <w:r w:rsidRPr="00E216F2">
        <w:rPr>
          <w:rFonts w:ascii="Angsana New" w:hAnsi="Angsana New" w:hint="cs"/>
          <w:sz w:val="30"/>
          <w:szCs w:val="30"/>
          <w:cs/>
        </w:rPr>
        <w:t>ซื้อกิจการของบริษัทย่อยรับรู้ในสินทรัพย์ไม่มีตัวตน การรับรู้มูลค่าเริ่มแรกของค่าความนิยม</w:t>
      </w:r>
      <w:r w:rsidRPr="00E216F2">
        <w:rPr>
          <w:rFonts w:ascii="Angsana New" w:hAnsi="Angsana New"/>
          <w:sz w:val="30"/>
          <w:szCs w:val="30"/>
          <w:cs/>
        </w:rPr>
        <w:t xml:space="preserve"> </w:t>
      </w:r>
      <w:r w:rsidRPr="00E216F2">
        <w:rPr>
          <w:rFonts w:ascii="Angsana New" w:hAnsi="Angsana New" w:hint="cs"/>
          <w:sz w:val="30"/>
          <w:szCs w:val="30"/>
          <w:cs/>
        </w:rPr>
        <w:t>ได้อธิบายในหมายเหตุประกอบงบ</w:t>
      </w:r>
      <w:r w:rsidRPr="00B84CF0">
        <w:rPr>
          <w:rFonts w:ascii="Angsana New" w:hAnsi="Angsana New" w:hint="cs"/>
          <w:sz w:val="30"/>
          <w:szCs w:val="30"/>
          <w:cs/>
        </w:rPr>
        <w:t xml:space="preserve">การเงิน </w:t>
      </w:r>
      <w:r w:rsidR="00CC5A41" w:rsidRPr="00CC5A41">
        <w:rPr>
          <w:rFonts w:ascii="Angsana New" w:hAnsi="Angsana New" w:hint="cs"/>
          <w:sz w:val="30"/>
          <w:szCs w:val="30"/>
        </w:rPr>
        <w:t>4</w:t>
      </w:r>
      <w:r w:rsidR="001A5932">
        <w:rPr>
          <w:rFonts w:ascii="Angsana New" w:hAnsi="Angsana New"/>
          <w:sz w:val="30"/>
          <w:szCs w:val="30"/>
        </w:rPr>
        <w:t xml:space="preserve"> </w:t>
      </w:r>
      <w:r w:rsidRPr="00B84CF0">
        <w:rPr>
          <w:rFonts w:ascii="Angsana New" w:hAnsi="Angsana New"/>
          <w:sz w:val="30"/>
          <w:szCs w:val="30"/>
        </w:rPr>
        <w:t>(</w:t>
      </w:r>
      <w:r w:rsidRPr="00B84CF0">
        <w:rPr>
          <w:rFonts w:ascii="Angsana New" w:hAnsi="Angsana New" w:hint="cs"/>
          <w:sz w:val="30"/>
          <w:szCs w:val="30"/>
          <w:cs/>
        </w:rPr>
        <w:t>ก)</w:t>
      </w:r>
      <w:r w:rsidRPr="00E216F2">
        <w:rPr>
          <w:rFonts w:ascii="Angsana New" w:hAnsi="Angsana New" w:hint="cs"/>
          <w:sz w:val="30"/>
          <w:szCs w:val="30"/>
          <w:cs/>
        </w:rPr>
        <w:t xml:space="preserve"> 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  </w:t>
      </w:r>
      <w:r w:rsidRPr="00E56B34">
        <w:rPr>
          <w:rFonts w:ascii="Angsana New" w:hAnsi="Angsana New" w:hint="cs"/>
          <w:sz w:val="30"/>
          <w:szCs w:val="30"/>
          <w:cs/>
        </w:rPr>
        <w:t>สำหรับ</w:t>
      </w:r>
      <w:r w:rsidR="009F6C15" w:rsidRPr="00E56B34">
        <w:rPr>
          <w:rFonts w:ascii="Angsana New" w:hAnsi="Angsana New"/>
          <w:sz w:val="30"/>
          <w:szCs w:val="30"/>
          <w:cs/>
        </w:rPr>
        <w:t xml:space="preserve">เงินลงทุนที่บันทึกตามวิธีส่วนได้เสีย </w:t>
      </w:r>
      <w:r w:rsidR="009F6C15" w:rsidRPr="00E56B34">
        <w:rPr>
          <w:rFonts w:ascii="Angsana New" w:hAnsi="Angsana New"/>
          <w:sz w:val="30"/>
          <w:szCs w:val="30"/>
        </w:rPr>
        <w:t xml:space="preserve"> </w:t>
      </w:r>
      <w:r w:rsidRPr="00E56B34">
        <w:rPr>
          <w:rFonts w:ascii="Angsana New" w:hAnsi="Angsana New" w:hint="cs"/>
          <w:sz w:val="30"/>
          <w:szCs w:val="30"/>
          <w:cs/>
        </w:rPr>
        <w:t>มูลค่าตาม</w:t>
      </w:r>
      <w:r w:rsidRPr="00E216F2">
        <w:rPr>
          <w:rFonts w:ascii="Angsana New" w:hAnsi="Angsana New" w:hint="cs"/>
          <w:sz w:val="30"/>
          <w:szCs w:val="30"/>
          <w:cs/>
        </w:rPr>
        <w:t>บัญชีของค่าความนิยมรวมอยู่ใน</w:t>
      </w:r>
      <w:r w:rsidRPr="00E216F2">
        <w:rPr>
          <w:rFonts w:ascii="Angsana New" w:hAnsi="Angsana New"/>
          <w:sz w:val="30"/>
          <w:szCs w:val="30"/>
          <w:cs/>
        </w:rPr>
        <w:t>มูลค่าตามบัญชี</w:t>
      </w:r>
      <w:r w:rsidRPr="00E216F2">
        <w:rPr>
          <w:rFonts w:ascii="Angsana New" w:hAnsi="Angsana New" w:hint="cs"/>
          <w:sz w:val="30"/>
          <w:szCs w:val="30"/>
          <w:cs/>
        </w:rPr>
        <w:t>ของ</w:t>
      </w:r>
      <w:r w:rsidRPr="00E216F2">
        <w:rPr>
          <w:rFonts w:ascii="Angsana New" w:hAnsi="Angsana New"/>
          <w:sz w:val="30"/>
          <w:szCs w:val="30"/>
          <w:cs/>
        </w:rPr>
        <w:t>เงินลงทุน</w:t>
      </w:r>
      <w:r w:rsidRPr="00E216F2">
        <w:rPr>
          <w:rFonts w:ascii="Angsana New" w:hAnsi="Angsana New"/>
          <w:sz w:val="30"/>
          <w:szCs w:val="30"/>
        </w:rPr>
        <w:t xml:space="preserve"> </w:t>
      </w:r>
      <w:r w:rsidRPr="00E216F2">
        <w:rPr>
          <w:rFonts w:ascii="Angsana New" w:hAnsi="Angsana New" w:hint="cs"/>
          <w:sz w:val="30"/>
          <w:szCs w:val="30"/>
          <w:cs/>
        </w:rPr>
        <w:t>และ</w:t>
      </w:r>
      <w:r w:rsidRPr="00E216F2">
        <w:rPr>
          <w:rFonts w:ascii="Angsana New" w:hAnsi="Angsana New"/>
          <w:sz w:val="30"/>
          <w:szCs w:val="30"/>
          <w:cs/>
        </w:rPr>
        <w:t>ผลขาดทุนจากการด้อยค่าใน</w:t>
      </w:r>
      <w:r w:rsidRPr="00E216F2">
        <w:rPr>
          <w:rFonts w:ascii="Angsana New" w:hAnsi="Angsana New" w:hint="cs"/>
          <w:sz w:val="30"/>
          <w:szCs w:val="30"/>
          <w:cs/>
        </w:rPr>
        <w:t>เงินลงทุน</w:t>
      </w:r>
      <w:r w:rsidRPr="00E216F2">
        <w:rPr>
          <w:rFonts w:ascii="Angsana New" w:hAnsi="Angsana New"/>
          <w:sz w:val="30"/>
          <w:szCs w:val="30"/>
          <w:cs/>
        </w:rPr>
        <w:t>ต้องไม่ถูกปันส่วนให้สินทรัพย์ใดๆ</w:t>
      </w:r>
      <w:r w:rsidRPr="00E216F2">
        <w:rPr>
          <w:rFonts w:ascii="Angsana New" w:hAnsi="Angsana New"/>
          <w:sz w:val="30"/>
          <w:szCs w:val="30"/>
        </w:rPr>
        <w:t xml:space="preserve"> </w:t>
      </w:r>
      <w:r w:rsidRPr="00E216F2">
        <w:rPr>
          <w:rFonts w:ascii="Angsana New" w:hAnsi="Angsana New"/>
          <w:sz w:val="30"/>
          <w:szCs w:val="30"/>
          <w:cs/>
        </w:rPr>
        <w:t>ที่เป็นส่วนหนึ่งของมูลค่าตามบัญชีของเงินลงทุนรวมถึงค่า</w:t>
      </w:r>
      <w:r w:rsidRPr="00E216F2">
        <w:rPr>
          <w:rFonts w:ascii="Angsana New" w:hAnsi="Angsana New" w:hint="cs"/>
          <w:sz w:val="30"/>
          <w:szCs w:val="30"/>
          <w:cs/>
        </w:rPr>
        <w:t>ความนิยม</w:t>
      </w:r>
    </w:p>
    <w:p w14:paraId="214AE267" w14:textId="77777777" w:rsidR="005D2E17" w:rsidRPr="005D089E" w:rsidRDefault="005D2E17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50DC4296" w14:textId="77777777" w:rsidR="001924CD" w:rsidRPr="00951773" w:rsidRDefault="006A3C29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51773">
        <w:rPr>
          <w:rFonts w:ascii="Angsana New" w:hAnsi="Angsana New"/>
          <w:i/>
          <w:iCs/>
          <w:sz w:val="30"/>
          <w:szCs w:val="30"/>
          <w:cs/>
        </w:rPr>
        <w:t>สินทรัพย์ไม่มีตัวตนอื่น</w:t>
      </w:r>
      <w:r w:rsidR="001924CD" w:rsidRPr="00951773">
        <w:rPr>
          <w:rFonts w:ascii="Angsana New" w:hAnsi="Angsana New"/>
          <w:i/>
          <w:iCs/>
          <w:sz w:val="30"/>
          <w:szCs w:val="30"/>
          <w:cs/>
        </w:rPr>
        <w:t>ๆ</w:t>
      </w:r>
    </w:p>
    <w:p w14:paraId="2CF36509" w14:textId="77777777" w:rsidR="001924CD" w:rsidRPr="005D089E" w:rsidRDefault="001924CD" w:rsidP="001924CD">
      <w:pPr>
        <w:ind w:left="540" w:right="-16"/>
        <w:jc w:val="both"/>
        <w:rPr>
          <w:rFonts w:ascii="Angsana New" w:hAnsi="Angsana New"/>
          <w:sz w:val="24"/>
          <w:szCs w:val="24"/>
        </w:rPr>
      </w:pPr>
    </w:p>
    <w:p w14:paraId="1077DD5E" w14:textId="77777777" w:rsidR="001924CD" w:rsidRPr="00951773" w:rsidRDefault="001924CD" w:rsidP="001924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51773">
        <w:rPr>
          <w:rFonts w:ascii="Angsana New" w:hAnsi="Angsana New"/>
          <w:sz w:val="30"/>
          <w:szCs w:val="30"/>
          <w:cs/>
        </w:rPr>
        <w:t>สินทรัพย์ไม่มีตัวตนอื่นๆ</w:t>
      </w:r>
      <w:r w:rsidRPr="00951773">
        <w:rPr>
          <w:rFonts w:ascii="Angsana New" w:hAnsi="Angsana New" w:hint="cs"/>
          <w:sz w:val="30"/>
          <w:szCs w:val="30"/>
          <w:cs/>
        </w:rPr>
        <w:t xml:space="preserve"> </w:t>
      </w:r>
      <w:r w:rsidRPr="00951773">
        <w:rPr>
          <w:rFonts w:ascii="Angsana New" w:hAnsi="Angsana New"/>
          <w:sz w:val="30"/>
          <w:szCs w:val="30"/>
          <w:cs/>
        </w:rPr>
        <w:t>ที่</w:t>
      </w:r>
      <w:r w:rsidRPr="0095177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51773">
        <w:rPr>
          <w:rFonts w:ascii="Angsana New" w:hAnsi="Angsana New"/>
          <w:sz w:val="30"/>
          <w:szCs w:val="30"/>
        </w:rPr>
        <w:t>/</w:t>
      </w:r>
      <w:r w:rsidRPr="00951773">
        <w:rPr>
          <w:rFonts w:ascii="Angsana New" w:hAnsi="Angsana New" w:hint="cs"/>
          <w:sz w:val="30"/>
          <w:szCs w:val="30"/>
          <w:cs/>
        </w:rPr>
        <w:t>บริษัท</w:t>
      </w:r>
      <w:r w:rsidRPr="00951773">
        <w:rPr>
          <w:rFonts w:ascii="Angsana New" w:hAnsi="Angsana New"/>
          <w:sz w:val="30"/>
          <w:szCs w:val="30"/>
          <w:cs/>
        </w:rPr>
        <w:t>ซื้อมา</w:t>
      </w:r>
      <w:r w:rsidRPr="00951773">
        <w:rPr>
          <w:rFonts w:ascii="Angsana New" w:hAnsi="Angsana New" w:hint="cs"/>
          <w:sz w:val="30"/>
          <w:szCs w:val="30"/>
          <w:cs/>
        </w:rPr>
        <w:t>และมีอายุการใช้งานจำกัด</w:t>
      </w:r>
      <w:r w:rsidR="009A4838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951773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</w:t>
      </w:r>
      <w:r w:rsidRPr="00951773">
        <w:rPr>
          <w:rFonts w:ascii="Angsana New" w:hAnsi="Angsana New" w:hint="cs"/>
          <w:sz w:val="30"/>
          <w:szCs w:val="30"/>
          <w:cs/>
        </w:rPr>
        <w:t>ผล</w:t>
      </w:r>
      <w:r w:rsidRPr="00951773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951773">
        <w:rPr>
          <w:rFonts w:ascii="Angsana New" w:hAnsi="Angsana New" w:hint="cs"/>
          <w:sz w:val="30"/>
          <w:szCs w:val="30"/>
          <w:cs/>
        </w:rPr>
        <w:t>สะสม</w:t>
      </w:r>
      <w:r w:rsidRPr="00951773">
        <w:rPr>
          <w:rFonts w:ascii="Angsana New" w:hAnsi="Angsana New"/>
          <w:sz w:val="30"/>
          <w:szCs w:val="30"/>
        </w:rPr>
        <w:t xml:space="preserve">  </w:t>
      </w:r>
    </w:p>
    <w:p w14:paraId="6174237B" w14:textId="77777777" w:rsidR="00AB4DA6" w:rsidRPr="005D089E" w:rsidRDefault="00AB4DA6" w:rsidP="001924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3F8218B3" w14:textId="77777777" w:rsidR="001924CD" w:rsidRPr="00951773" w:rsidRDefault="001924CD" w:rsidP="001924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51773">
        <w:rPr>
          <w:rFonts w:ascii="Angsana New" w:hAnsi="Angsana New" w:hint="cs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7CFA5DE5" w14:textId="77777777" w:rsidR="001924CD" w:rsidRPr="005D089E" w:rsidRDefault="001924CD" w:rsidP="001924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BF11659" w14:textId="77777777" w:rsidR="001924CD" w:rsidRPr="00951773" w:rsidRDefault="001924CD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51773">
        <w:rPr>
          <w:rFonts w:ascii="Angsana New" w:eastAsia="Calibri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</w:t>
      </w:r>
      <w:r w:rsidRPr="00951773">
        <w:rPr>
          <w:rFonts w:ascii="Angsana New" w:eastAsia="Calibri" w:hAnsi="Angsana New"/>
          <w:sz w:val="30"/>
          <w:szCs w:val="30"/>
          <w:cs/>
        </w:rPr>
        <w:t>ก่อให้เกิดประโยชน์เชิงเศรษฐกิจในอนาคต</w:t>
      </w:r>
      <w:r w:rsidRPr="00951773">
        <w:rPr>
          <w:rFonts w:ascii="Angsana New" w:eastAsia="Calibri" w:hAnsi="Angsana New" w:hint="cs"/>
          <w:sz w:val="30"/>
          <w:szCs w:val="30"/>
          <w:cs/>
        </w:rPr>
        <w:t xml:space="preserve">  โดยรวมเป็นสินทรัพย์ที่</w:t>
      </w:r>
      <w:r w:rsidRPr="00951773">
        <w:rPr>
          <w:rFonts w:ascii="Angsana New" w:eastAsia="Calibri" w:hAnsi="Angsana New"/>
          <w:sz w:val="30"/>
          <w:szCs w:val="30"/>
          <w:cs/>
        </w:rPr>
        <w:t>สามารถระบุได้</w:t>
      </w:r>
      <w:r w:rsidRPr="00951773">
        <w:rPr>
          <w:rFonts w:ascii="Angsana New" w:eastAsia="Calibri" w:hAnsi="Angsana New" w:hint="cs"/>
          <w:sz w:val="30"/>
          <w:szCs w:val="30"/>
          <w:cs/>
        </w:rPr>
        <w:t>ที่เกี่ยวข้องนั้น  ค่าใช้จ่ายอื่น รวมถึงค่าความนิยมและตราผลิตภัณฑ์ที่เกิดขึ้นภายในรับรู้</w:t>
      </w:r>
      <w:r w:rsidRPr="00951773">
        <w:rPr>
          <w:rFonts w:ascii="Angsana New" w:eastAsia="Calibri" w:hAnsi="Angsana New"/>
          <w:sz w:val="30"/>
          <w:szCs w:val="30"/>
          <w:cs/>
        </w:rPr>
        <w:t>ในกำไรหรือขาดทุนเมื่อเกิดขึ้น</w:t>
      </w:r>
    </w:p>
    <w:p w14:paraId="5AF32D6C" w14:textId="77777777" w:rsidR="001924CD" w:rsidRPr="00CA238C" w:rsidRDefault="001924CD" w:rsidP="001924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E2260F3" w14:textId="77777777" w:rsidR="001924CD" w:rsidRPr="00951773" w:rsidRDefault="001924CD" w:rsidP="001924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951773">
        <w:rPr>
          <w:rFonts w:ascii="Angsana New" w:hAnsi="Angsana New" w:hint="cs"/>
          <w:i/>
          <w:iCs/>
          <w:sz w:val="30"/>
          <w:szCs w:val="30"/>
          <w:cs/>
        </w:rPr>
        <w:t xml:space="preserve">ค่าตัดจำหน่าย </w:t>
      </w:r>
    </w:p>
    <w:p w14:paraId="47EE2684" w14:textId="77777777" w:rsidR="001924CD" w:rsidRPr="005D089E" w:rsidRDefault="001924CD" w:rsidP="001924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648606F" w14:textId="77777777" w:rsidR="001924CD" w:rsidRPr="00951773" w:rsidRDefault="001924CD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51773">
        <w:rPr>
          <w:rFonts w:ascii="Angsana New" w:hAnsi="Angsana New" w:hint="cs"/>
          <w:sz w:val="30"/>
          <w:szCs w:val="30"/>
          <w:cs/>
        </w:rPr>
        <w:t>ค่าตัดจำหน่ายคำนวณจาก</w:t>
      </w:r>
      <w:r w:rsidRPr="00951773">
        <w:rPr>
          <w:rFonts w:ascii="Angsana New" w:eastAsia="Calibri" w:hAnsi="Angsana New" w:hint="cs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71A84AED" w14:textId="77777777" w:rsidR="001924CD" w:rsidRPr="00951773" w:rsidRDefault="001924CD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04F66AC" w14:textId="77777777" w:rsidR="00E32E13" w:rsidRDefault="001924CD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1773">
        <w:rPr>
          <w:rFonts w:ascii="Angsana New" w:hAnsi="Angsana New" w:hint="cs"/>
          <w:sz w:val="30"/>
          <w:szCs w:val="30"/>
          <w:cs/>
        </w:rPr>
        <w:t>ค่าตัดจำหน่ายรับรู้ในกำไรหรือขาดทุน</w:t>
      </w:r>
      <w:r w:rsidRPr="00951773">
        <w:rPr>
          <w:rFonts w:ascii="Angsana New" w:hAnsi="Angsana New"/>
          <w:sz w:val="30"/>
          <w:szCs w:val="30"/>
          <w:cs/>
        </w:rPr>
        <w:t>โดยวิธีเส้นตรง</w:t>
      </w:r>
      <w:r w:rsidRPr="00951773">
        <w:rPr>
          <w:rFonts w:ascii="Angsana New" w:hAnsi="Angsana New" w:hint="cs"/>
          <w:sz w:val="30"/>
          <w:szCs w:val="30"/>
          <w:cs/>
        </w:rPr>
        <w:t>ซึ่งโดยส่วนใหญ่จะสะท้อน</w:t>
      </w:r>
      <w:r w:rsidRPr="00951773">
        <w:rPr>
          <w:rFonts w:ascii="Angsana New" w:hAnsi="Angsana New"/>
          <w:sz w:val="30"/>
          <w:szCs w:val="30"/>
          <w:cs/>
        </w:rPr>
        <w:t>รูปแบบที่คาดว่าจะได้รับประโยชน์</w:t>
      </w:r>
      <w:r w:rsidRPr="00951773">
        <w:rPr>
          <w:rFonts w:ascii="Angsana New" w:hAnsi="Angsana New" w:hint="cs"/>
          <w:sz w:val="30"/>
          <w:szCs w:val="30"/>
          <w:cs/>
        </w:rPr>
        <w:t>เชิงเศ</w:t>
      </w:r>
      <w:r w:rsidR="00AF21EE" w:rsidRPr="00951773">
        <w:rPr>
          <w:rFonts w:ascii="Angsana New" w:hAnsi="Angsana New" w:hint="cs"/>
          <w:sz w:val="30"/>
          <w:szCs w:val="30"/>
          <w:cs/>
        </w:rPr>
        <w:t>ร</w:t>
      </w:r>
      <w:r w:rsidRPr="00951773">
        <w:rPr>
          <w:rFonts w:ascii="Angsana New" w:hAnsi="Angsana New" w:hint="cs"/>
          <w:sz w:val="30"/>
          <w:szCs w:val="30"/>
          <w:cs/>
        </w:rPr>
        <w:t>ษ</w:t>
      </w:r>
      <w:r w:rsidR="00AF21EE" w:rsidRPr="00951773">
        <w:rPr>
          <w:rFonts w:ascii="Angsana New" w:hAnsi="Angsana New" w:hint="cs"/>
          <w:sz w:val="30"/>
          <w:szCs w:val="30"/>
          <w:cs/>
        </w:rPr>
        <w:t>ฐ</w:t>
      </w:r>
      <w:r w:rsidRPr="00951773">
        <w:rPr>
          <w:rFonts w:ascii="Angsana New" w:hAnsi="Angsana New" w:hint="cs"/>
          <w:sz w:val="30"/>
          <w:szCs w:val="30"/>
          <w:cs/>
        </w:rPr>
        <w:t>กิจ</w:t>
      </w:r>
      <w:r w:rsidRPr="00951773">
        <w:rPr>
          <w:rFonts w:ascii="Angsana New" w:hAnsi="Angsana New"/>
          <w:sz w:val="30"/>
          <w:szCs w:val="30"/>
          <w:cs/>
        </w:rPr>
        <w:t>ในอนาคตจากสินทรัพย์นั้นตาม</w:t>
      </w:r>
      <w:r w:rsidRPr="00951773">
        <w:rPr>
          <w:rFonts w:ascii="Angsana New" w:hAnsi="Angsana New" w:hint="cs"/>
          <w:sz w:val="30"/>
          <w:szCs w:val="30"/>
          <w:cs/>
        </w:rPr>
        <w:t>ระยะเวลาที่คาดว่าจะได้รับประโยชน์จากสินทรัพย์ไม่มีตัวตนซึ่งไม่รวมค่าความนิยม</w:t>
      </w:r>
      <w:r w:rsidRPr="00951773">
        <w:rPr>
          <w:rFonts w:ascii="Angsana New" w:hAnsi="Angsana New"/>
          <w:sz w:val="30"/>
          <w:szCs w:val="30"/>
        </w:rPr>
        <w:t xml:space="preserve"> </w:t>
      </w:r>
      <w:r w:rsidRPr="00951773">
        <w:rPr>
          <w:rFonts w:ascii="Angsana New" w:hAnsi="Angsana New" w:hint="cs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Pr="00951773">
        <w:rPr>
          <w:rFonts w:ascii="Angsana New" w:hAnsi="Angsana New"/>
          <w:sz w:val="30"/>
          <w:szCs w:val="30"/>
        </w:rPr>
        <w:t xml:space="preserve"> </w:t>
      </w:r>
    </w:p>
    <w:p w14:paraId="6122C8FF" w14:textId="77777777" w:rsidR="00E32E13" w:rsidRPr="005D089E" w:rsidRDefault="00E32E13" w:rsidP="00E32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0E85C9CA" w14:textId="77777777" w:rsidR="001924CD" w:rsidRPr="00951773" w:rsidRDefault="001924CD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1773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</w:t>
      </w:r>
      <w:r w:rsidRPr="00951773">
        <w:rPr>
          <w:rFonts w:ascii="Angsana New" w:hAnsi="Angsana New" w:hint="cs"/>
          <w:sz w:val="30"/>
          <w:szCs w:val="30"/>
          <w:cs/>
        </w:rPr>
        <w:t>สำหรับปีปัจจุบันและปีเปรียบเทียบ</w:t>
      </w:r>
      <w:r w:rsidRPr="00951773">
        <w:rPr>
          <w:rFonts w:ascii="Angsana New" w:hAnsi="Angsana New"/>
          <w:sz w:val="30"/>
          <w:szCs w:val="30"/>
          <w:cs/>
        </w:rPr>
        <w:t>แสดงได้ดังนี้</w:t>
      </w:r>
    </w:p>
    <w:p w14:paraId="3D9AF41E" w14:textId="77777777" w:rsidR="001924CD" w:rsidRDefault="001924CD" w:rsidP="0019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C940367" w14:textId="77777777" w:rsidR="004361DA" w:rsidRDefault="004361DA" w:rsidP="00436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0"/>
        </w:tabs>
        <w:ind w:left="540" w:right="-43"/>
        <w:rPr>
          <w:rFonts w:ascii="Angsana New" w:hAnsi="Angsana New"/>
          <w:sz w:val="30"/>
          <w:szCs w:val="30"/>
        </w:rPr>
      </w:pPr>
      <w:r w:rsidRPr="004361DA">
        <w:rPr>
          <w:rFonts w:ascii="Angsana New" w:hAnsi="Angsana New" w:hint="cs"/>
          <w:sz w:val="30"/>
          <w:szCs w:val="30"/>
          <w:cs/>
        </w:rPr>
        <w:t>ค่าลิขสิทธิ์ซอฟต์แวร์และอื่นๆ</w:t>
      </w:r>
      <w:r w:rsidRPr="00AD2008"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</w:rPr>
        <w:t>3 - 10</w:t>
      </w:r>
      <w:r w:rsidRPr="00AD2008">
        <w:rPr>
          <w:rFonts w:ascii="Angsana New" w:hAnsi="Angsana New"/>
          <w:sz w:val="30"/>
          <w:szCs w:val="30"/>
        </w:rPr>
        <w:tab/>
      </w:r>
      <w:r w:rsidRPr="00AD2008">
        <w:rPr>
          <w:rFonts w:ascii="Angsana New" w:hAnsi="Angsana New"/>
          <w:sz w:val="30"/>
          <w:szCs w:val="30"/>
          <w:cs/>
        </w:rPr>
        <w:t>ปี</w:t>
      </w:r>
      <w:r w:rsidRPr="00E216F2">
        <w:rPr>
          <w:rFonts w:ascii="Angsana New" w:hAnsi="Angsana New"/>
          <w:sz w:val="30"/>
          <w:szCs w:val="30"/>
        </w:rPr>
        <w:t xml:space="preserve"> </w:t>
      </w:r>
    </w:p>
    <w:p w14:paraId="555384D2" w14:textId="77777777" w:rsidR="001924CD" w:rsidRPr="005D089E" w:rsidRDefault="001924CD" w:rsidP="004361DA">
      <w:pPr>
        <w:rPr>
          <w:rFonts w:ascii="Angsana New" w:hAnsi="Angsana New"/>
          <w:sz w:val="24"/>
          <w:szCs w:val="24"/>
        </w:rPr>
      </w:pPr>
    </w:p>
    <w:p w14:paraId="001B569E" w14:textId="77777777" w:rsidR="001924CD" w:rsidRDefault="001924CD" w:rsidP="001924CD">
      <w:pPr>
        <w:ind w:left="540"/>
        <w:jc w:val="thaiDistribute"/>
        <w:rPr>
          <w:sz w:val="30"/>
          <w:szCs w:val="30"/>
        </w:rPr>
      </w:pPr>
      <w:r w:rsidRPr="00951773">
        <w:rPr>
          <w:rFonts w:ascii="Angsana New" w:hAnsi="Angsana New" w:hint="cs"/>
          <w:sz w:val="30"/>
          <w:szCs w:val="30"/>
          <w:cs/>
        </w:rPr>
        <w:t>วิธีการตัดจำหน่าย 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  <w:r w:rsidRPr="00951773" w:rsidDel="00E44C55">
        <w:rPr>
          <w:sz w:val="30"/>
          <w:szCs w:val="30"/>
        </w:rPr>
        <w:t xml:space="preserve"> </w:t>
      </w:r>
    </w:p>
    <w:p w14:paraId="33D69536" w14:textId="77777777" w:rsidR="00820D9B" w:rsidRPr="005D089E" w:rsidRDefault="00820D9B" w:rsidP="001924CD">
      <w:pPr>
        <w:ind w:left="540"/>
        <w:jc w:val="thaiDistribute"/>
        <w:rPr>
          <w:sz w:val="24"/>
          <w:szCs w:val="24"/>
        </w:rPr>
      </w:pPr>
    </w:p>
    <w:p w14:paraId="4A26F9BB" w14:textId="77777777" w:rsidR="001A5932" w:rsidRDefault="001A5932" w:rsidP="00B212CE">
      <w:pPr>
        <w:pStyle w:val="Style2"/>
        <w:tabs>
          <w:tab w:val="clear" w:pos="340"/>
          <w:tab w:val="num" w:pos="540"/>
        </w:tabs>
        <w:ind w:left="540" w:hanging="540"/>
        <w:rPr>
          <w:rFonts w:cs="Angsana New"/>
          <w:i/>
          <w:iCs/>
        </w:rPr>
      </w:pPr>
      <w:r w:rsidRPr="001A5932">
        <w:rPr>
          <w:rFonts w:cs="Angsana New" w:hint="cs"/>
          <w:i/>
          <w:iCs/>
          <w:cs/>
        </w:rPr>
        <w:t>สัญญาเช่า</w:t>
      </w:r>
    </w:p>
    <w:p w14:paraId="54475D3D" w14:textId="77777777" w:rsidR="001A5932" w:rsidRPr="001A5932" w:rsidRDefault="001A5932" w:rsidP="001A59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50D0D2FD" w14:textId="77777777" w:rsidR="001A5932" w:rsidRPr="001A5932" w:rsidRDefault="001A5932" w:rsidP="001A59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A5932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4361DA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1A5932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1A5932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มกราคม </w:t>
      </w:r>
      <w:r w:rsidR="00CC5A41" w:rsidRPr="00CC5A41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763B07FA" w14:textId="77777777" w:rsidR="001A5932" w:rsidRDefault="001A5932" w:rsidP="001A59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51ADFA61" w14:textId="77777777" w:rsidR="001A5932" w:rsidRPr="001A5932" w:rsidRDefault="001A5932" w:rsidP="001A5932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A5932">
        <w:rPr>
          <w:rFonts w:ascii="Angsana New" w:hAnsi="Angsana New"/>
          <w:sz w:val="30"/>
          <w:szCs w:val="30"/>
          <w:cs/>
        </w:rPr>
        <w:t xml:space="preserve">ณ วันเริ่มต้นของสัญญา </w:t>
      </w:r>
      <w:r w:rsidRPr="001A5932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A5932">
        <w:rPr>
          <w:rFonts w:ascii="Angsana New" w:hAnsi="Angsana New"/>
          <w:sz w:val="30"/>
          <w:szCs w:val="30"/>
        </w:rPr>
        <w:t>/</w:t>
      </w:r>
      <w:r w:rsidRPr="001A5932">
        <w:rPr>
          <w:rFonts w:ascii="Angsana New" w:hAnsi="Angsana New" w:hint="cs"/>
          <w:sz w:val="30"/>
          <w:szCs w:val="30"/>
          <w:cs/>
        </w:rPr>
        <w:t>บริษัท</w:t>
      </w:r>
      <w:r w:rsidRPr="001A5932">
        <w:rPr>
          <w:rFonts w:ascii="Angsana New" w:hAnsi="Angsana New"/>
          <w:sz w:val="30"/>
          <w:szCs w:val="30"/>
          <w:cs/>
        </w:rPr>
        <w:t xml:space="preserve">จะประเมินว่าสัญญาเป็นสัญญาเช่าหรือประกอบด้วยสัญญาเช่าหรือไม่      </w:t>
      </w:r>
      <w:r w:rsidRPr="001A5932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A5932">
        <w:rPr>
          <w:rFonts w:ascii="Angsana New" w:hAnsi="Angsana New"/>
          <w:sz w:val="30"/>
          <w:szCs w:val="30"/>
        </w:rPr>
        <w:t>/</w:t>
      </w:r>
      <w:r w:rsidRPr="001A5932">
        <w:rPr>
          <w:rFonts w:ascii="Angsana New" w:hAnsi="Angsana New" w:hint="cs"/>
          <w:sz w:val="30"/>
          <w:szCs w:val="30"/>
          <w:cs/>
        </w:rPr>
        <w:t>บริษัท</w:t>
      </w:r>
      <w:r w:rsidRPr="001A5932">
        <w:rPr>
          <w:rFonts w:ascii="Angsana New" w:hAnsi="Angsana New"/>
          <w:sz w:val="30"/>
          <w:szCs w:val="30"/>
          <w:cs/>
        </w:rPr>
        <w:t xml:space="preserve">นำคำนิยามของสัญญาเช่าตาม </w:t>
      </w:r>
      <w:r w:rsidRPr="001A5932">
        <w:rPr>
          <w:rFonts w:ascii="Angsana New" w:hAnsi="Angsana New"/>
          <w:sz w:val="30"/>
          <w:szCs w:val="30"/>
        </w:rPr>
        <w:t xml:space="preserve">TFRS </w:t>
      </w:r>
      <w:r w:rsidR="004361DA">
        <w:rPr>
          <w:rFonts w:ascii="Angsana New" w:hAnsi="Angsana New"/>
          <w:sz w:val="30"/>
          <w:szCs w:val="30"/>
        </w:rPr>
        <w:t>1</w:t>
      </w:r>
      <w:r w:rsidR="00CC5A41" w:rsidRPr="00CC5A41">
        <w:rPr>
          <w:rFonts w:ascii="Angsana New" w:hAnsi="Angsana New"/>
          <w:sz w:val="30"/>
          <w:szCs w:val="30"/>
        </w:rPr>
        <w:t>6</w:t>
      </w:r>
      <w:r w:rsidRPr="001A5932">
        <w:rPr>
          <w:rFonts w:ascii="Angsana New" w:hAnsi="Angsana New" w:hint="cs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1A6B3F1F" w14:textId="77777777" w:rsidR="001A5932" w:rsidRPr="00086DF7" w:rsidRDefault="001A5932" w:rsidP="00086DF7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  <w:shd w:val="clear" w:color="auto" w:fill="CCCCCC"/>
        </w:rPr>
      </w:pPr>
      <w:r w:rsidRPr="00086DF7">
        <w:rPr>
          <w:rFonts w:ascii="Angsana New" w:hAnsi="Angsana New"/>
          <w:sz w:val="24"/>
          <w:szCs w:val="24"/>
          <w:highlight w:val="lightGray"/>
          <w:shd w:val="clear" w:color="auto" w:fill="CCCCCC"/>
        </w:rPr>
        <w:t xml:space="preserve"> </w:t>
      </w:r>
    </w:p>
    <w:p w14:paraId="1F61409C" w14:textId="77777777" w:rsidR="001A5932" w:rsidRPr="001A5932" w:rsidRDefault="001A5932" w:rsidP="001A5932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A5932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70F86AEC" w14:textId="77777777" w:rsidR="001A5932" w:rsidRPr="001A5932" w:rsidRDefault="001A5932" w:rsidP="001A5932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  <w:highlight w:val="cyan"/>
        </w:rPr>
      </w:pPr>
    </w:p>
    <w:p w14:paraId="052AE02A" w14:textId="77777777" w:rsidR="001A5932" w:rsidRPr="001A5932" w:rsidRDefault="001A5932" w:rsidP="001A593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A5932">
        <w:rPr>
          <w:rFonts w:ascii="Angsana New" w:hAnsi="Angsana New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</w:t>
      </w:r>
      <w:r w:rsidRPr="001A5932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A5932">
        <w:rPr>
          <w:rFonts w:ascii="Angsana New" w:hAnsi="Angsana New"/>
          <w:sz w:val="30"/>
          <w:szCs w:val="30"/>
        </w:rPr>
        <w:t>/</w:t>
      </w:r>
      <w:r w:rsidRPr="001A5932">
        <w:rPr>
          <w:rFonts w:ascii="Angsana New" w:hAnsi="Angsana New" w:hint="cs"/>
          <w:sz w:val="30"/>
          <w:szCs w:val="30"/>
          <w:cs/>
        </w:rPr>
        <w:t>บริษัท</w:t>
      </w:r>
      <w:r w:rsidRPr="001A5932">
        <w:rPr>
          <w:rFonts w:ascii="Angsana New" w:hAnsi="Angsana New"/>
          <w:sz w:val="30"/>
          <w:szCs w:val="30"/>
          <w:cs/>
        </w:rPr>
        <w:t>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</w:t>
      </w:r>
      <w:r w:rsidRPr="001A5932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A5932">
        <w:rPr>
          <w:rFonts w:ascii="Angsana New" w:hAnsi="Angsana New"/>
          <w:sz w:val="30"/>
          <w:szCs w:val="30"/>
        </w:rPr>
        <w:t>/</w:t>
      </w:r>
      <w:r w:rsidRPr="001A5932">
        <w:rPr>
          <w:rFonts w:ascii="Angsana New" w:hAnsi="Angsana New" w:hint="cs"/>
          <w:sz w:val="30"/>
          <w:szCs w:val="30"/>
          <w:cs/>
        </w:rPr>
        <w:t>บริษัท</w:t>
      </w:r>
      <w:r w:rsidRPr="001A5932">
        <w:rPr>
          <w:rFonts w:ascii="Angsana New" w:hAnsi="Angsana New"/>
          <w:sz w:val="30"/>
          <w:szCs w:val="30"/>
          <w:cs/>
        </w:rPr>
        <w:t xml:space="preserve"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58E66B9F" w14:textId="77777777" w:rsidR="001A5932" w:rsidRPr="001A5932" w:rsidRDefault="001A5932" w:rsidP="001A5932">
      <w:pPr>
        <w:tabs>
          <w:tab w:val="clear" w:pos="227"/>
          <w:tab w:val="clear" w:pos="454"/>
          <w:tab w:val="clear" w:pos="680"/>
          <w:tab w:val="left" w:pos="720"/>
        </w:tabs>
        <w:spacing w:line="256" w:lineRule="auto"/>
        <w:rPr>
          <w:rFonts w:asciiTheme="majorBidi" w:hAnsiTheme="majorBidi" w:cstheme="majorBidi"/>
          <w:b/>
          <w:i/>
          <w:iCs/>
          <w:sz w:val="24"/>
          <w:szCs w:val="24"/>
          <w:highlight w:val="cyan"/>
          <w:cs/>
        </w:rPr>
      </w:pPr>
    </w:p>
    <w:p w14:paraId="1ABB8DBA" w14:textId="77777777" w:rsidR="001A5932" w:rsidRPr="001A5932" w:rsidRDefault="001A5932" w:rsidP="001A593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  <w:cs/>
        </w:rPr>
      </w:pPr>
      <w:r w:rsidRPr="001A593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1A5932">
        <w:rPr>
          <w:rFonts w:asciiTheme="majorBidi" w:hAnsiTheme="majorBidi" w:cstheme="majorBidi"/>
          <w:sz w:val="30"/>
          <w:szCs w:val="30"/>
        </w:rPr>
        <w:t>/</w:t>
      </w:r>
      <w:r w:rsidRPr="001A593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1A5932">
        <w:rPr>
          <w:rFonts w:asciiTheme="majorBidi" w:hAnsiTheme="majorBidi" w:cstheme="majorBidi"/>
          <w:b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1A5932">
        <w:rPr>
          <w:rFonts w:asciiTheme="majorBidi" w:hAnsiTheme="majorBidi" w:cstheme="majorBidi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838DFAE" w14:textId="77777777" w:rsidR="001A5932" w:rsidRPr="00CA238C" w:rsidRDefault="001A5932" w:rsidP="00CA238C">
      <w:pPr>
        <w:tabs>
          <w:tab w:val="clear" w:pos="227"/>
          <w:tab w:val="clear" w:pos="454"/>
          <w:tab w:val="clear" w:pos="680"/>
          <w:tab w:val="left" w:pos="720"/>
        </w:tabs>
        <w:spacing w:line="256" w:lineRule="auto"/>
        <w:rPr>
          <w:rFonts w:asciiTheme="majorBidi" w:hAnsiTheme="majorBidi" w:cstheme="majorBidi"/>
          <w:b/>
          <w:i/>
          <w:iCs/>
          <w:sz w:val="24"/>
          <w:szCs w:val="24"/>
          <w:highlight w:val="cyan"/>
        </w:rPr>
      </w:pPr>
    </w:p>
    <w:p w14:paraId="28E9D826" w14:textId="77777777" w:rsidR="001A5932" w:rsidRPr="001A5932" w:rsidRDefault="001A5932" w:rsidP="001A593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646F5F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</w:t>
      </w:r>
      <w:r w:rsidRPr="00646F5F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646F5F">
        <w:rPr>
          <w:rFonts w:asciiTheme="majorBidi" w:eastAsia="Times New Roman" w:hAnsiTheme="majorBidi" w:cstheme="majorBidi"/>
          <w:sz w:val="30"/>
          <w:szCs w:val="30"/>
        </w:rPr>
        <w:t>/</w:t>
      </w:r>
      <w:r w:rsidRPr="00646F5F">
        <w:rPr>
          <w:rFonts w:asciiTheme="majorBidi" w:eastAsia="Times New Roman" w:hAnsiTheme="majorBidi" w:cstheme="majorBidi"/>
          <w:sz w:val="30"/>
          <w:szCs w:val="30"/>
          <w:cs/>
        </w:rPr>
        <w:t>บริษัท</w:t>
      </w:r>
      <w:r w:rsidRPr="00646F5F">
        <w:rPr>
          <w:rFonts w:asciiTheme="majorBidi" w:hAnsiTheme="majorBidi" w:cstheme="majorBidi"/>
          <w:b/>
          <w:sz w:val="30"/>
          <w:szCs w:val="30"/>
          <w:cs/>
        </w:rPr>
        <w:t>เมื่อสิ้นสุดสัญญาเช่า หรือต้นทุนของสินทรัพย์สิทธิการใช้สะท้อนว่า</w:t>
      </w:r>
      <w:r w:rsidRPr="00646F5F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646F5F">
        <w:rPr>
          <w:rFonts w:asciiTheme="majorBidi" w:eastAsia="Times New Roman" w:hAnsiTheme="majorBidi" w:cstheme="majorBidi"/>
          <w:sz w:val="30"/>
          <w:szCs w:val="30"/>
        </w:rPr>
        <w:t>/</w:t>
      </w:r>
      <w:r w:rsidRPr="00646F5F">
        <w:rPr>
          <w:rFonts w:asciiTheme="majorBidi" w:eastAsia="Times New Roman" w:hAnsiTheme="majorBidi" w:cstheme="majorBidi"/>
          <w:sz w:val="30"/>
          <w:szCs w:val="30"/>
          <w:cs/>
        </w:rPr>
        <w:t>บริษัท</w:t>
      </w:r>
      <w:r w:rsidRPr="00646F5F">
        <w:rPr>
          <w:rFonts w:asciiTheme="majorBidi" w:hAnsiTheme="majorBidi" w:cstheme="majorBidi"/>
          <w:b/>
          <w:sz w:val="30"/>
          <w:szCs w:val="30"/>
          <w:cs/>
        </w:rPr>
        <w:t>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2E15FDA7" w14:textId="77777777" w:rsidR="001A5932" w:rsidRPr="00646F5F" w:rsidRDefault="001A5932" w:rsidP="001A5932">
      <w:pPr>
        <w:tabs>
          <w:tab w:val="clear" w:pos="680"/>
          <w:tab w:val="clear" w:pos="907"/>
        </w:tabs>
        <w:jc w:val="thaiDistribute"/>
        <w:rPr>
          <w:rFonts w:asciiTheme="majorBidi" w:hAnsiTheme="majorBidi" w:cstheme="majorBidi"/>
          <w:b/>
          <w:color w:val="0000FF"/>
          <w:sz w:val="24"/>
          <w:szCs w:val="24"/>
        </w:rPr>
      </w:pPr>
    </w:p>
    <w:p w14:paraId="1CB0ACF6" w14:textId="77777777" w:rsidR="001A5932" w:rsidRPr="001A5932" w:rsidRDefault="001A5932" w:rsidP="001A593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B55E45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</w:t>
      </w:r>
      <w:r w:rsidRPr="00B55E45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อัตราดอกเบี้ยตามนัยของสัญญาเช่า เว้นแต่อัตรานั้นไม่สามารถกำหนดได้ </w:t>
      </w:r>
      <w:r w:rsidRPr="00B55E4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55E45">
        <w:rPr>
          <w:rFonts w:asciiTheme="majorBidi" w:hAnsiTheme="majorBidi" w:cstheme="majorBidi"/>
          <w:sz w:val="30"/>
          <w:szCs w:val="30"/>
        </w:rPr>
        <w:t>/</w:t>
      </w:r>
      <w:r w:rsidRPr="00B55E4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55E45">
        <w:rPr>
          <w:rFonts w:asciiTheme="majorBidi" w:hAnsiTheme="majorBidi" w:cstheme="majorBidi"/>
          <w:b/>
          <w:sz w:val="30"/>
          <w:szCs w:val="30"/>
          <w:cs/>
        </w:rPr>
        <w:t>ใช้อัตราดอกเบี้ยเงินกู้ยืมส่วนเพิ่มของ</w:t>
      </w:r>
      <w:r w:rsidRPr="00B55E4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55E45">
        <w:rPr>
          <w:rFonts w:asciiTheme="majorBidi" w:hAnsiTheme="majorBidi" w:cstheme="majorBidi"/>
          <w:sz w:val="30"/>
          <w:szCs w:val="30"/>
        </w:rPr>
        <w:t>/</w:t>
      </w:r>
      <w:r w:rsidRPr="00B55E4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55E45">
        <w:rPr>
          <w:rFonts w:asciiTheme="majorBidi" w:hAnsiTheme="majorBidi" w:cstheme="majorBidi"/>
          <w:b/>
          <w:sz w:val="30"/>
          <w:szCs w:val="30"/>
          <w:lang w:val="en-GB"/>
        </w:rPr>
        <w:t xml:space="preserve"> </w:t>
      </w:r>
      <w:r w:rsidRPr="00B55E45">
        <w:rPr>
          <w:rFonts w:asciiTheme="majorBidi" w:hAnsiTheme="majorBidi" w:cstheme="majorBidi"/>
          <w:b/>
          <w:sz w:val="30"/>
          <w:szCs w:val="30"/>
          <w:cs/>
        </w:rPr>
        <w:t>ค่าเช่ารวมถึงค่าเช่าคงที่หักสิ่งจูงใจตามสัญญาเช่าค้างรับ ค่าเช่าผันแปรที่ขึ้นอยู่กับดัชนีหรืออัตรา และจำนวนเงินที่คาดว่าต้องจ่ายภายใต้การรับประกันมูลค่าคงเหลือ ค่าเช่ายังรวมถึง จำนวนเงินที่ต้องจ่ายตาม สิทธิเลือกซื้อ สิทธิเลือกในการขยายอายุสัญญาเช่าหรือสิทธิเลือกในการยกเลิกสัญญาเช่าหาก</w:t>
      </w:r>
      <w:r w:rsidRPr="00B55E4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55E45">
        <w:rPr>
          <w:rFonts w:asciiTheme="majorBidi" w:hAnsiTheme="majorBidi" w:cstheme="majorBidi"/>
          <w:sz w:val="30"/>
          <w:szCs w:val="30"/>
        </w:rPr>
        <w:t>/</w:t>
      </w:r>
      <w:r w:rsidRPr="00B55E4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55E45">
        <w:rPr>
          <w:rFonts w:asciiTheme="majorBidi" w:hAnsiTheme="majorBidi" w:cstheme="majorBidi"/>
          <w:b/>
          <w:sz w:val="30"/>
          <w:szCs w:val="30"/>
          <w:cs/>
        </w:rPr>
        <w:t>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</w:t>
      </w:r>
    </w:p>
    <w:p w14:paraId="40E8232C" w14:textId="77777777" w:rsidR="001A5932" w:rsidRPr="00B55E45" w:rsidRDefault="001A5932" w:rsidP="001A5932">
      <w:pPr>
        <w:tabs>
          <w:tab w:val="clear" w:pos="680"/>
          <w:tab w:val="clear" w:pos="907"/>
        </w:tabs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249A259A" w14:textId="77777777" w:rsidR="001A5932" w:rsidRPr="00B55E45" w:rsidRDefault="001A5932" w:rsidP="001A593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55E4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55E45">
        <w:rPr>
          <w:rFonts w:asciiTheme="majorBidi" w:hAnsiTheme="majorBidi" w:cstheme="majorBidi"/>
          <w:sz w:val="30"/>
          <w:szCs w:val="30"/>
        </w:rPr>
        <w:t>/</w:t>
      </w:r>
      <w:r w:rsidRPr="00B55E4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55E45">
        <w:rPr>
          <w:rFonts w:asciiTheme="majorBidi" w:hAnsiTheme="majorBidi" w:cstheme="majorBidi"/>
          <w:b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8A15DE3" w14:textId="77777777" w:rsidR="001A5932" w:rsidRPr="00B55E45" w:rsidRDefault="001A5932" w:rsidP="001A5932">
      <w:pPr>
        <w:tabs>
          <w:tab w:val="clear" w:pos="680"/>
          <w:tab w:val="clear" w:pos="907"/>
        </w:tabs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719B983E" w14:textId="77777777" w:rsidR="001A5932" w:rsidRPr="00B55E45" w:rsidRDefault="001A5932" w:rsidP="001A593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5E45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วัดมูลค่าใหม่เมื่อมีการเปลี่ยนแปลงอายุสัญญาเช่า การเปลี่ยนแปลง 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792C6700" w14:textId="77777777" w:rsidR="001A5932" w:rsidRPr="00B55E45" w:rsidRDefault="001A5932" w:rsidP="001A593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37785B2B" w14:textId="77777777" w:rsidR="001A5932" w:rsidRPr="00B55E45" w:rsidRDefault="001A5932" w:rsidP="001A593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B55E45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1F4E5751" w14:textId="77777777" w:rsidR="001A5932" w:rsidRPr="00CA238C" w:rsidRDefault="001A5932" w:rsidP="00CA238C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1B7877F9" w14:textId="5E33F970" w:rsidR="001A5932" w:rsidRPr="00B55E45" w:rsidRDefault="001A5932" w:rsidP="001A593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55E45">
        <w:rPr>
          <w:rFonts w:asciiTheme="majorBidi" w:hAnsiTheme="majorBidi" w:cstheme="majorBidi"/>
          <w:b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</w:t>
      </w:r>
      <w:r w:rsidRPr="00B55E45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B55E45">
        <w:rPr>
          <w:rFonts w:asciiTheme="majorBidi" w:eastAsia="Times New Roman" w:hAnsiTheme="majorBidi" w:cstheme="majorBidi"/>
          <w:sz w:val="30"/>
          <w:szCs w:val="30"/>
        </w:rPr>
        <w:t>/</w:t>
      </w:r>
      <w:r w:rsidRPr="00B55E45">
        <w:rPr>
          <w:rFonts w:asciiTheme="majorBidi" w:eastAsia="Times New Roman" w:hAnsiTheme="majorBidi" w:cstheme="majorBidi"/>
          <w:sz w:val="30"/>
          <w:szCs w:val="30"/>
          <w:cs/>
        </w:rPr>
        <w:t>บริษัท</w:t>
      </w:r>
      <w:r w:rsidRPr="00B55E45">
        <w:rPr>
          <w:rFonts w:asciiTheme="majorBidi" w:hAnsiTheme="majorBidi" w:cstheme="majorBidi"/>
          <w:b/>
          <w:sz w:val="30"/>
          <w:szCs w:val="30"/>
          <w:cs/>
        </w:rPr>
        <w:t>จะปันส่วนสิ่งตอบแทนที่จะได้รับตามสัญญาให้กับแต่ละส่วนประกอบตามเกณฑ์ราคาขายที่เป็นเอกเทศ</w:t>
      </w:r>
    </w:p>
    <w:p w14:paraId="779F521D" w14:textId="77777777" w:rsidR="005E272A" w:rsidRPr="00CA238C" w:rsidRDefault="005E272A" w:rsidP="00CA238C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4"/>
          <w:szCs w:val="24"/>
          <w:cs/>
        </w:rPr>
      </w:pPr>
    </w:p>
    <w:p w14:paraId="361E0764" w14:textId="77777777" w:rsidR="001A5932" w:rsidRPr="00B55E45" w:rsidRDefault="001A5932" w:rsidP="001A593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55E45">
        <w:rPr>
          <w:rFonts w:asciiTheme="majorBidi" w:hAnsiTheme="majorBidi" w:cstheme="majorBidi"/>
          <w:b/>
          <w:sz w:val="30"/>
          <w:szCs w:val="30"/>
          <w:cs/>
        </w:rPr>
        <w:t>เมื่อ</w:t>
      </w:r>
      <w:r w:rsidRPr="00B55E4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55E45">
        <w:rPr>
          <w:rFonts w:asciiTheme="majorBidi" w:hAnsiTheme="majorBidi" w:cstheme="majorBidi"/>
          <w:sz w:val="30"/>
          <w:szCs w:val="30"/>
        </w:rPr>
        <w:t>/</w:t>
      </w:r>
      <w:r w:rsidRPr="00B55E4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55E45">
        <w:rPr>
          <w:rFonts w:asciiTheme="majorBidi" w:hAnsiTheme="majorBidi" w:cstheme="majorBidi"/>
          <w:b/>
          <w:sz w:val="30"/>
          <w:szCs w:val="30"/>
          <w:cs/>
        </w:rPr>
        <w:t xml:space="preserve">เป็นผู้ให้เช่า </w:t>
      </w:r>
      <w:r w:rsidRPr="00B55E4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55E45">
        <w:rPr>
          <w:rFonts w:asciiTheme="majorBidi" w:hAnsiTheme="majorBidi" w:cstheme="majorBidi"/>
          <w:sz w:val="30"/>
          <w:szCs w:val="30"/>
        </w:rPr>
        <w:t>/</w:t>
      </w:r>
      <w:r w:rsidRPr="00B55E4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55E45">
        <w:rPr>
          <w:rFonts w:asciiTheme="majorBidi" w:hAnsiTheme="majorBidi" w:cstheme="majorBidi"/>
          <w:b/>
          <w:sz w:val="30"/>
          <w:szCs w:val="30"/>
          <w:cs/>
        </w:rPr>
        <w:t>จะพิจารณา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390E4DB0" w14:textId="77777777" w:rsidR="001A5932" w:rsidRPr="00CA238C" w:rsidRDefault="001A5932" w:rsidP="001A593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74C721EA" w14:textId="77777777" w:rsidR="001A5932" w:rsidRPr="00B55E45" w:rsidRDefault="001A5932" w:rsidP="001A593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659E3">
        <w:rPr>
          <w:rFonts w:asciiTheme="majorBidi" w:hAnsiTheme="majorBidi" w:cstheme="majorBidi"/>
          <w:b/>
          <w:sz w:val="30"/>
          <w:szCs w:val="30"/>
          <w:cs/>
        </w:rPr>
        <w:t>เมื่อ</w:t>
      </w:r>
      <w:r w:rsidRPr="004659E3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</w:t>
      </w:r>
      <w:r w:rsidRPr="004659E3">
        <w:rPr>
          <w:rFonts w:asciiTheme="majorBidi" w:hAnsiTheme="majorBidi" w:cstheme="majorBidi"/>
          <w:b/>
          <w:sz w:val="30"/>
          <w:szCs w:val="30"/>
        </w:rPr>
        <w:t>/</w:t>
      </w:r>
      <w:r w:rsidRPr="004659E3">
        <w:rPr>
          <w:rFonts w:asciiTheme="majorBidi" w:hAnsiTheme="majorBidi" w:cstheme="majorBidi" w:hint="cs"/>
          <w:b/>
          <w:sz w:val="30"/>
          <w:szCs w:val="30"/>
          <w:cs/>
        </w:rPr>
        <w:t>บริษัท</w:t>
      </w:r>
      <w:r w:rsidRPr="004659E3">
        <w:rPr>
          <w:rFonts w:asciiTheme="majorBidi" w:hAnsiTheme="majorBidi" w:cstheme="majorBidi"/>
          <w:b/>
          <w:sz w:val="30"/>
          <w:szCs w:val="30"/>
          <w:cs/>
        </w:rPr>
        <w:t xml:space="preserve">เป็นผู้ให้เช่าช่วง </w:t>
      </w:r>
      <w:r w:rsidRPr="004659E3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</w:t>
      </w:r>
      <w:r w:rsidRPr="004659E3">
        <w:rPr>
          <w:rFonts w:asciiTheme="majorBidi" w:hAnsiTheme="majorBidi" w:cstheme="majorBidi"/>
          <w:b/>
          <w:sz w:val="30"/>
          <w:szCs w:val="30"/>
        </w:rPr>
        <w:t>/</w:t>
      </w:r>
      <w:r w:rsidRPr="004659E3">
        <w:rPr>
          <w:rFonts w:asciiTheme="majorBidi" w:hAnsiTheme="majorBidi" w:cstheme="majorBidi" w:hint="cs"/>
          <w:b/>
          <w:sz w:val="30"/>
          <w:szCs w:val="30"/>
          <w:cs/>
        </w:rPr>
        <w:t>บริษัท</w:t>
      </w:r>
      <w:r w:rsidRPr="004659E3">
        <w:rPr>
          <w:rFonts w:asciiTheme="majorBidi" w:hAnsiTheme="majorBidi" w:cstheme="majorBidi"/>
          <w:b/>
          <w:sz w:val="30"/>
          <w:szCs w:val="30"/>
          <w:cs/>
        </w:rPr>
        <w:t xml:space="preserve">จะรับรู้รายการสัญญาเช่าหลักและสัญญาเช่าช่วงแยกต่างหากจากกัน และพิจารณาการจัดประเภทสัญญาเช่าช่วงโดยอ้างอิงสินทรัพย์สิทธิการใช้ที่เกิดจากสัญญาเช่าหลัก หากสัญญาเช่าหลักเป็นสัญญาเช่าระยะสั้นที่กลุ่มบริษัท/บริษัทใช้ข้อยกเว้นในการรับรู้รายการ </w:t>
      </w:r>
      <w:r w:rsidRPr="004659E3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</w:t>
      </w:r>
      <w:r w:rsidRPr="004659E3">
        <w:rPr>
          <w:rFonts w:asciiTheme="majorBidi" w:hAnsiTheme="majorBidi" w:cstheme="majorBidi"/>
          <w:b/>
          <w:sz w:val="30"/>
          <w:szCs w:val="30"/>
        </w:rPr>
        <w:t>/</w:t>
      </w:r>
      <w:r w:rsidRPr="004659E3">
        <w:rPr>
          <w:rFonts w:asciiTheme="majorBidi" w:hAnsiTheme="majorBidi" w:cstheme="majorBidi" w:hint="cs"/>
          <w:b/>
          <w:sz w:val="30"/>
          <w:szCs w:val="30"/>
          <w:cs/>
        </w:rPr>
        <w:t>บริษัท</w:t>
      </w:r>
      <w:r w:rsidRPr="004659E3">
        <w:rPr>
          <w:rFonts w:asciiTheme="majorBidi" w:hAnsiTheme="majorBidi" w:cstheme="majorBidi"/>
          <w:b/>
          <w:sz w:val="30"/>
          <w:szCs w:val="30"/>
          <w:cs/>
        </w:rPr>
        <w:t>จะจัดประเภทสัญญาเช่าช่วงเป็นสัญญาเช่าดำเนินงาน</w:t>
      </w:r>
    </w:p>
    <w:p w14:paraId="166D0B11" w14:textId="77777777" w:rsidR="001A5932" w:rsidRPr="00CA238C" w:rsidRDefault="001A5932" w:rsidP="001A593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704E44CB" w14:textId="77777777" w:rsidR="001A5932" w:rsidRDefault="001A5932" w:rsidP="001A593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B55E4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55E45">
        <w:rPr>
          <w:rFonts w:asciiTheme="majorBidi" w:hAnsiTheme="majorBidi" w:cstheme="majorBidi"/>
          <w:sz w:val="30"/>
          <w:szCs w:val="30"/>
        </w:rPr>
        <w:t>/</w:t>
      </w:r>
      <w:r w:rsidRPr="00B55E4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55E45">
        <w:rPr>
          <w:rFonts w:asciiTheme="majorBidi" w:hAnsiTheme="majorBidi" w:cstheme="majorBidi"/>
          <w:b/>
          <w:sz w:val="30"/>
          <w:szCs w:val="30"/>
          <w:cs/>
        </w:rPr>
        <w:t>รับรู้ค่าเช่าที่ได้รับจากสัญญาเช่าดำเนินงานเป็นรายได้ค่าเช่าด้วยวิธีเส้นตรงตลอดอายุสัญญาเช่า และแสดงเป็นส่วนหนึ่งของ</w:t>
      </w:r>
      <w:r w:rsidRPr="00B55E45">
        <w:rPr>
          <w:rFonts w:asciiTheme="majorBidi" w:hAnsiTheme="majorBidi" w:cstheme="majorBidi" w:hint="cs"/>
          <w:sz w:val="30"/>
          <w:szCs w:val="30"/>
          <w:cs/>
        </w:rPr>
        <w:t>รายได้ค่าเช่า</w:t>
      </w:r>
      <w:r w:rsidRPr="00B55E45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4659E3">
        <w:rPr>
          <w:rFonts w:asciiTheme="majorBidi" w:hAnsiTheme="majorBidi" w:cstheme="majorBidi"/>
          <w:b/>
          <w:sz w:val="30"/>
          <w:szCs w:val="30"/>
          <w:cs/>
        </w:rPr>
        <w:t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ค่าเช่าที่อาจเกิดขึ้นรับรู้เป็นรายได้ในรอบระยะเวลาบัญชีที่ได้รับ</w:t>
      </w:r>
    </w:p>
    <w:p w14:paraId="05B213BD" w14:textId="77777777" w:rsidR="00B55E45" w:rsidRPr="00CA238C" w:rsidRDefault="00B55E45" w:rsidP="001A593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1BABF408" w14:textId="77777777" w:rsidR="001A5932" w:rsidRPr="00B55E45" w:rsidRDefault="001A5932" w:rsidP="001A593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55E4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55E45">
        <w:rPr>
          <w:rFonts w:asciiTheme="majorBidi" w:hAnsiTheme="majorBidi" w:cstheme="majorBidi"/>
          <w:sz w:val="30"/>
          <w:szCs w:val="30"/>
        </w:rPr>
        <w:t>/</w:t>
      </w:r>
      <w:r w:rsidRPr="00B55E4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55E45">
        <w:rPr>
          <w:rFonts w:asciiTheme="majorBidi" w:hAnsiTheme="majorBidi" w:cstheme="majorBidi"/>
          <w:b/>
          <w:sz w:val="30"/>
          <w:szCs w:val="30"/>
          <w:cs/>
        </w:rPr>
        <w:t>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 w:rsidRPr="00B55E4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55E45">
        <w:rPr>
          <w:rFonts w:asciiTheme="majorBidi" w:hAnsiTheme="majorBidi" w:cstheme="majorBidi"/>
          <w:sz w:val="30"/>
          <w:szCs w:val="30"/>
        </w:rPr>
        <w:t>/</w:t>
      </w:r>
      <w:r w:rsidRPr="00B55E4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55E45">
        <w:rPr>
          <w:rFonts w:asciiTheme="majorBidi" w:hAnsiTheme="majorBidi" w:cstheme="majorBidi"/>
          <w:b/>
          <w:sz w:val="30"/>
          <w:szCs w:val="30"/>
          <w:cs/>
        </w:rPr>
        <w:t>ที่ได้จากเงินลงทุนสุทธิคงเหลือตามสัญญาเช่า</w:t>
      </w:r>
    </w:p>
    <w:p w14:paraId="2EBD9D7D" w14:textId="77777777" w:rsidR="001A5932" w:rsidRPr="001A5932" w:rsidRDefault="001A5932" w:rsidP="001A593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highlight w:val="cyan"/>
        </w:rPr>
      </w:pPr>
    </w:p>
    <w:p w14:paraId="3B4FA24C" w14:textId="77777777" w:rsidR="001A5932" w:rsidRDefault="001A5932" w:rsidP="00B55E4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5E4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55E45">
        <w:rPr>
          <w:rFonts w:asciiTheme="majorBidi" w:hAnsiTheme="majorBidi" w:cstheme="majorBidi"/>
          <w:sz w:val="30"/>
          <w:szCs w:val="30"/>
        </w:rPr>
        <w:t>/</w:t>
      </w:r>
      <w:r w:rsidRPr="00B55E4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55E45">
        <w:rPr>
          <w:rFonts w:asciiTheme="majorBidi" w:hAnsiTheme="majorBidi" w:cstheme="majorBidi"/>
          <w:sz w:val="30"/>
          <w:szCs w:val="30"/>
          <w:cs/>
        </w:rPr>
        <w:t>ถือปฏิ</w:t>
      </w:r>
      <w:r w:rsidRPr="005E272A">
        <w:rPr>
          <w:rFonts w:asciiTheme="majorBidi" w:hAnsiTheme="majorBidi" w:cstheme="majorBidi"/>
          <w:sz w:val="30"/>
          <w:szCs w:val="30"/>
          <w:cs/>
        </w:rPr>
        <w:t xml:space="preserve">บัติตามข้อกำหนดการตัดรายการและการด้อยค่าตาม </w:t>
      </w:r>
      <w:r w:rsidRPr="005E272A">
        <w:rPr>
          <w:rFonts w:asciiTheme="majorBidi" w:hAnsiTheme="majorBidi" w:cstheme="majorBidi"/>
          <w:sz w:val="30"/>
          <w:szCs w:val="30"/>
        </w:rPr>
        <w:t xml:space="preserve">TFRS </w:t>
      </w:r>
      <w:r w:rsidR="00E82DAF" w:rsidRPr="00E82DAF">
        <w:rPr>
          <w:rFonts w:asciiTheme="majorBidi" w:hAnsiTheme="majorBidi" w:cstheme="majorBidi"/>
          <w:sz w:val="30"/>
          <w:szCs w:val="30"/>
        </w:rPr>
        <w:t>9</w:t>
      </w:r>
      <w:r w:rsidRPr="005E272A">
        <w:rPr>
          <w:rFonts w:asciiTheme="majorBidi" w:hAnsiTheme="majorBidi" w:cstheme="majorBidi"/>
          <w:sz w:val="30"/>
          <w:szCs w:val="30"/>
        </w:rPr>
        <w:t xml:space="preserve"> </w:t>
      </w:r>
      <w:r w:rsidRPr="005E272A">
        <w:rPr>
          <w:rFonts w:asciiTheme="majorBidi" w:hAnsiTheme="majorBidi" w:cstheme="majorBidi"/>
          <w:sz w:val="30"/>
          <w:szCs w:val="30"/>
          <w:cs/>
        </w:rPr>
        <w:t xml:space="preserve">กับเงินลงทุนสุทธิตามสัญญาเช่า (ดูหมายเหตุข้อ </w:t>
      </w:r>
      <w:r w:rsidR="00CC5A41" w:rsidRPr="00CC5A41">
        <w:rPr>
          <w:rFonts w:asciiTheme="majorBidi" w:hAnsiTheme="majorBidi" w:cstheme="majorBidi"/>
          <w:sz w:val="30"/>
          <w:szCs w:val="30"/>
        </w:rPr>
        <w:t>4</w:t>
      </w:r>
      <w:r w:rsidRPr="005E272A">
        <w:rPr>
          <w:rFonts w:asciiTheme="majorBidi" w:hAnsiTheme="majorBidi" w:cstheme="majorBidi"/>
          <w:sz w:val="30"/>
          <w:szCs w:val="30"/>
          <w:cs/>
        </w:rPr>
        <w:t>(</w:t>
      </w:r>
      <w:r w:rsidR="004B0E48">
        <w:rPr>
          <w:rFonts w:asciiTheme="majorBidi" w:hAnsiTheme="majorBidi" w:cstheme="majorBidi" w:hint="cs"/>
          <w:sz w:val="30"/>
          <w:szCs w:val="30"/>
          <w:cs/>
        </w:rPr>
        <w:t>ฐ</w:t>
      </w:r>
      <w:r w:rsidRPr="005E272A">
        <w:rPr>
          <w:rFonts w:asciiTheme="majorBidi" w:hAnsiTheme="majorBidi" w:cstheme="majorBidi"/>
          <w:sz w:val="30"/>
          <w:szCs w:val="30"/>
          <w:cs/>
        </w:rPr>
        <w:t>))</w:t>
      </w:r>
      <w:r w:rsidRPr="00B55E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55E4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55E45">
        <w:rPr>
          <w:rFonts w:asciiTheme="majorBidi" w:hAnsiTheme="majorBidi" w:cstheme="majorBidi"/>
          <w:sz w:val="30"/>
          <w:szCs w:val="30"/>
        </w:rPr>
        <w:t>/</w:t>
      </w:r>
      <w:r w:rsidRPr="00B55E4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55E45">
        <w:rPr>
          <w:rFonts w:asciiTheme="majorBidi" w:hAnsiTheme="majorBidi" w:cstheme="majorBidi"/>
          <w:sz w:val="30"/>
          <w:szCs w:val="30"/>
          <w:cs/>
        </w:rPr>
        <w:t>สอบทานมูลค่าคงเหลือที่ไม่ได้รับประกันที่ประมาณการไว้ ซึ่งใช้ในการคำนวณเงินลงทุนขั้นต้นตามสัญญาเช่าอย่างสม่ำเสมอ</w:t>
      </w:r>
    </w:p>
    <w:p w14:paraId="791207EF" w14:textId="77777777" w:rsidR="00B55E45" w:rsidRPr="00CA238C" w:rsidRDefault="00B55E45" w:rsidP="00B55E4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43C76338" w14:textId="77777777" w:rsidR="00B55E45" w:rsidRPr="00B55E45" w:rsidRDefault="00B55E45" w:rsidP="00B55E4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B55E4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4361DA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B55E4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B55E4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มกราคม </w:t>
      </w:r>
      <w:r w:rsidR="00CC5A41" w:rsidRPr="00CC5A41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53363DE0" w14:textId="77777777" w:rsidR="00B55E45" w:rsidRPr="00B55E45" w:rsidRDefault="00B55E45" w:rsidP="00B55E4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b/>
          <w:sz w:val="24"/>
          <w:szCs w:val="24"/>
          <w:highlight w:val="cyan"/>
        </w:rPr>
      </w:pPr>
    </w:p>
    <w:p w14:paraId="62F08EBE" w14:textId="77777777" w:rsidR="00B55E45" w:rsidRPr="00B55E45" w:rsidRDefault="00B55E45" w:rsidP="00B55E45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55E45">
        <w:rPr>
          <w:rFonts w:asciiTheme="majorBidi" w:hAnsiTheme="majorBidi" w:cstheme="majorBidi"/>
          <w:b/>
          <w:sz w:val="30"/>
          <w:szCs w:val="30"/>
          <w:cs/>
        </w:rPr>
        <w:t xml:space="preserve">ในฐานะผู้เช่า </w:t>
      </w:r>
      <w:r w:rsidRPr="00B55E45">
        <w:rPr>
          <w:rFonts w:asciiTheme="majorBidi" w:hAnsiTheme="majorBidi" w:cstheme="majorBidi"/>
          <w:sz w:val="30"/>
          <w:szCs w:val="30"/>
          <w:cs/>
        </w:rPr>
        <w:t>สัญญาเช่าซึ่ง</w:t>
      </w:r>
      <w:r w:rsidRPr="00B55E4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55E45">
        <w:rPr>
          <w:rFonts w:asciiTheme="majorBidi" w:hAnsiTheme="majorBidi" w:cstheme="majorBidi"/>
          <w:sz w:val="30"/>
          <w:szCs w:val="30"/>
        </w:rPr>
        <w:t>/</w:t>
      </w:r>
      <w:r w:rsidRPr="00B55E45">
        <w:rPr>
          <w:rFonts w:asciiTheme="majorBidi" w:hAnsiTheme="majorBidi" w:cstheme="majorBidi"/>
          <w:sz w:val="30"/>
          <w:szCs w:val="30"/>
          <w:cs/>
        </w:rPr>
        <w:t>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 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ค่าใช้จ่ายทางการเงินจะบันทึกโดยตรงในกำไรหรือขาดทุน</w:t>
      </w:r>
    </w:p>
    <w:p w14:paraId="41A0FD18" w14:textId="77777777" w:rsidR="00B55E45" w:rsidRPr="001E58DB" w:rsidRDefault="00B55E45" w:rsidP="00B55E4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24"/>
          <w:szCs w:val="24"/>
        </w:rPr>
      </w:pPr>
    </w:p>
    <w:p w14:paraId="581A550A" w14:textId="77777777" w:rsidR="00B55E45" w:rsidRPr="00B55E45" w:rsidRDefault="00B55E45" w:rsidP="00B55E45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E58DB">
        <w:rPr>
          <w:rFonts w:asciiTheme="majorBidi" w:hAnsiTheme="majorBidi" w:cstheme="majorBidi"/>
          <w:b/>
          <w:sz w:val="30"/>
          <w:szCs w:val="30"/>
          <w:cs/>
        </w:rPr>
        <w:t>สินทรัพย์ภายใต้สัญญาเช่าอื่นได้จัดประเภทเป็นสัญญาเช่าดำเนินงานและค่า</w:t>
      </w:r>
      <w:r w:rsidRPr="00B55E45">
        <w:rPr>
          <w:rFonts w:asciiTheme="majorBidi" w:hAnsiTheme="majorBidi" w:cstheme="majorBidi"/>
          <w:b/>
          <w:sz w:val="30"/>
          <w:szCs w:val="30"/>
          <w:cs/>
        </w:rPr>
        <w:t>เช่าจ่าย</w:t>
      </w:r>
      <w:r w:rsidRPr="00B55E45">
        <w:rPr>
          <w:rFonts w:asciiTheme="majorBidi" w:eastAsia="Calibri" w:hAnsiTheme="majorBidi" w:cstheme="majorBidi"/>
          <w:sz w:val="30"/>
          <w:szCs w:val="30"/>
          <w:cs/>
        </w:rPr>
        <w:t xml:space="preserve">บันทึกในกำไรหรือขาดทุนโดยวิธีเส้นตรงตลอดอายุสัญญาเช่า </w:t>
      </w:r>
      <w:r w:rsidRPr="001E58DB">
        <w:rPr>
          <w:rFonts w:asciiTheme="majorBidi" w:eastAsia="Calibri" w:hAnsiTheme="majorBidi" w:cstheme="majorBidi" w:hint="cs"/>
          <w:sz w:val="30"/>
          <w:szCs w:val="30"/>
          <w:cs/>
        </w:rPr>
        <w:t>ประโยชน์ที่ได้รับตามสัญญาเช่า จะรับรู้ในกำไรหรือขาดทุนเป็นส่วนหนึ่งของค่าเช่าทั้งสิ้นตามสัญญา</w:t>
      </w:r>
      <w:r w:rsidRPr="001E58DB">
        <w:rPr>
          <w:rFonts w:asciiTheme="majorBidi" w:eastAsia="Calibri" w:hAnsiTheme="majorBidi" w:cstheme="majorBidi"/>
          <w:sz w:val="30"/>
          <w:szCs w:val="30"/>
          <w:cs/>
        </w:rPr>
        <w:t>ตลอดอายุสัญญาเช่า</w:t>
      </w:r>
      <w:r w:rsidRPr="00B55E4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B55E45">
        <w:rPr>
          <w:rFonts w:asciiTheme="majorBidi" w:eastAsia="Calibri" w:hAnsiTheme="majorBidi" w:cstheme="majorBidi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053D39E0" w14:textId="77777777" w:rsidR="00B55E45" w:rsidRPr="001E58DB" w:rsidRDefault="00B55E45" w:rsidP="00B55E45">
      <w:pPr>
        <w:ind w:left="540"/>
        <w:rPr>
          <w:rFonts w:asciiTheme="majorBidi" w:eastAsia="Calibri" w:hAnsiTheme="majorBidi" w:cstheme="majorBidi"/>
          <w:sz w:val="24"/>
          <w:szCs w:val="24"/>
        </w:rPr>
      </w:pPr>
    </w:p>
    <w:p w14:paraId="18E206AB" w14:textId="77777777" w:rsidR="00B55E45" w:rsidRPr="00B55E45" w:rsidRDefault="00B55E45" w:rsidP="00B55E45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1E58DB">
        <w:rPr>
          <w:rFonts w:asciiTheme="majorBidi" w:hAnsiTheme="majorBidi" w:cstheme="majorBidi"/>
          <w:sz w:val="30"/>
          <w:szCs w:val="30"/>
          <w:cs/>
        </w:rPr>
        <w:t>ในฐานะผู้ให้เช่า</w:t>
      </w:r>
      <w:r w:rsidRPr="00B55E45">
        <w:rPr>
          <w:rFonts w:asciiTheme="majorBidi" w:hAnsiTheme="majorBidi" w:cstheme="majorBidi"/>
          <w:sz w:val="30"/>
          <w:szCs w:val="30"/>
          <w:cs/>
        </w:rPr>
        <w:t xml:space="preserve"> 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รายได้ค่าเช่าทั้งสิ้นตามสัญญา</w:t>
      </w:r>
      <w:r w:rsidRPr="00B55E45">
        <w:rPr>
          <w:rFonts w:asciiTheme="majorBidi" w:hAnsiTheme="majorBidi" w:cstheme="majorBidi"/>
          <w:sz w:val="30"/>
          <w:szCs w:val="30"/>
        </w:rPr>
        <w:t xml:space="preserve"> </w:t>
      </w:r>
      <w:r w:rsidRPr="00B55E45">
        <w:rPr>
          <w:rFonts w:asciiTheme="majorBidi" w:hAnsiTheme="majorBidi" w:cstheme="majorBidi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32267BC1" w14:textId="77777777" w:rsidR="00B55E45" w:rsidRPr="001E58DB" w:rsidRDefault="00B55E45" w:rsidP="00B55E45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9666658" w14:textId="77777777" w:rsidR="00B55E45" w:rsidRPr="00B55E45" w:rsidRDefault="00B55E45" w:rsidP="00B55E45">
      <w:pPr>
        <w:pStyle w:val="AccPolicysubhead"/>
        <w:rPr>
          <w:rFonts w:asciiTheme="majorBidi" w:hAnsiTheme="majorBidi" w:cstheme="majorBidi"/>
        </w:rPr>
      </w:pPr>
      <w:r w:rsidRPr="00B55E45">
        <w:rPr>
          <w:rFonts w:asciiTheme="majorBidi" w:hAnsiTheme="majorBidi" w:cstheme="majorBidi" w:hint="cs"/>
          <w:cs/>
        </w:rPr>
        <w:t>การประเมินว่าข้อตกลงประกอบด้วยสัญญาเช่าหรือไม่</w:t>
      </w:r>
    </w:p>
    <w:p w14:paraId="3870FF88" w14:textId="77777777" w:rsidR="00B55E45" w:rsidRPr="001E58DB" w:rsidRDefault="00B55E45" w:rsidP="00B55E45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6207DBC5" w14:textId="77777777" w:rsidR="00B55E45" w:rsidRPr="00B55E45" w:rsidRDefault="00B55E45" w:rsidP="00B55E4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55E45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วันที่เริ่มต้นข้อตกลง </w:t>
      </w:r>
      <w:r w:rsidR="001E58DB" w:rsidRPr="00E216F2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="001E58DB" w:rsidRPr="00E216F2">
        <w:rPr>
          <w:rFonts w:ascii="Angsana New" w:eastAsia="Calibri" w:hAnsi="Angsana New"/>
          <w:sz w:val="30"/>
          <w:szCs w:val="30"/>
        </w:rPr>
        <w:t>/</w:t>
      </w:r>
      <w:r w:rsidR="001E58DB" w:rsidRPr="00E216F2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B55E45">
        <w:rPr>
          <w:rFonts w:asciiTheme="majorBidi" w:eastAsia="Calibri" w:hAnsiTheme="majorBidi" w:cstheme="majorBidi"/>
          <w:sz w:val="30"/>
          <w:szCs w:val="30"/>
          <w:cs/>
        </w:rPr>
        <w:t>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ถ้าการปฏิบัติตามข้อตกลงนั้นขึ้นอยู่กับการใช้สินทรัพย์ที่มีลักษณะเฉพาะเจาะจง  และข้อตกลงนั้นจะนำไปสู่สิทธิในการใช้สินทรัพย์ ถ้าทำให้</w:t>
      </w:r>
      <w:r w:rsidR="001E58DB" w:rsidRPr="00E216F2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="001E58DB" w:rsidRPr="00E216F2">
        <w:rPr>
          <w:rFonts w:ascii="Angsana New" w:eastAsia="Calibri" w:hAnsi="Angsana New"/>
          <w:sz w:val="30"/>
          <w:szCs w:val="30"/>
        </w:rPr>
        <w:t>/</w:t>
      </w:r>
      <w:r w:rsidR="001E58DB" w:rsidRPr="00E216F2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B55E45">
        <w:rPr>
          <w:rFonts w:asciiTheme="majorBidi" w:eastAsia="Calibri" w:hAnsiTheme="majorBidi" w:cstheme="majorBidi"/>
          <w:sz w:val="30"/>
          <w:szCs w:val="30"/>
          <w:cs/>
        </w:rPr>
        <w:t>มีสิทธิในการควบคุมการใช้สินทรัพย์</w:t>
      </w:r>
    </w:p>
    <w:p w14:paraId="62870CD3" w14:textId="77777777" w:rsidR="00B55E45" w:rsidRPr="001E58DB" w:rsidRDefault="00B55E45" w:rsidP="00B55E45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14:paraId="7203E8F2" w14:textId="77777777" w:rsidR="00B55E45" w:rsidRPr="00B55E45" w:rsidRDefault="00B55E45" w:rsidP="00B55E4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5E45">
        <w:rPr>
          <w:rFonts w:asciiTheme="majorBidi" w:hAnsiTheme="majorBidi" w:cstheme="majorBidi"/>
          <w:sz w:val="30"/>
          <w:szCs w:val="30"/>
          <w:cs/>
        </w:rPr>
        <w:t xml:space="preserve">ณ วันที่เริ่มต้นข้อตกลง หรือมีการประเมินข้อตกลงใหม่ </w:t>
      </w:r>
      <w:r w:rsidR="001E58DB" w:rsidRPr="00E216F2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="001E58DB" w:rsidRPr="00E216F2">
        <w:rPr>
          <w:rFonts w:ascii="Angsana New" w:eastAsia="Calibri" w:hAnsi="Angsana New"/>
          <w:sz w:val="30"/>
          <w:szCs w:val="30"/>
        </w:rPr>
        <w:t>/</w:t>
      </w:r>
      <w:r w:rsidR="001E58DB" w:rsidRPr="00E216F2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B55E45">
        <w:rPr>
          <w:rFonts w:asciiTheme="majorBidi" w:hAnsiTheme="majorBidi" w:cstheme="majorBidi"/>
          <w:sz w:val="30"/>
          <w:szCs w:val="30"/>
          <w:cs/>
        </w:rPr>
        <w:t>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</w:t>
      </w:r>
      <w:r w:rsidR="001E58DB" w:rsidRPr="00E216F2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="001E58DB" w:rsidRPr="00E216F2">
        <w:rPr>
          <w:rFonts w:ascii="Angsana New" w:eastAsia="Calibri" w:hAnsi="Angsana New"/>
          <w:sz w:val="30"/>
          <w:szCs w:val="30"/>
        </w:rPr>
        <w:t>/</w:t>
      </w:r>
      <w:r w:rsidR="001E58DB" w:rsidRPr="00E216F2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B55E45">
        <w:rPr>
          <w:rFonts w:asciiTheme="majorBidi" w:hAnsiTheme="majorBidi" w:cstheme="majorBidi"/>
          <w:sz w:val="30"/>
          <w:szCs w:val="30"/>
          <w:cs/>
        </w:rPr>
        <w:t>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</w:t>
      </w:r>
      <w:r w:rsidR="001E58DB" w:rsidRPr="00E216F2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="001E58DB" w:rsidRPr="00E216F2">
        <w:rPr>
          <w:rFonts w:ascii="Angsana New" w:eastAsia="Calibri" w:hAnsi="Angsana New"/>
          <w:sz w:val="30"/>
          <w:szCs w:val="30"/>
        </w:rPr>
        <w:t>/</w:t>
      </w:r>
      <w:r w:rsidR="001E58DB" w:rsidRPr="00E216F2">
        <w:rPr>
          <w:rFonts w:ascii="Angsana New" w:eastAsia="Calibri" w:hAnsi="Angsana New" w:hint="cs"/>
          <w:sz w:val="30"/>
          <w:szCs w:val="30"/>
          <w:cs/>
        </w:rPr>
        <w:t>บริษัท</w:t>
      </w:r>
    </w:p>
    <w:p w14:paraId="1B0C7424" w14:textId="77777777" w:rsidR="001A5932" w:rsidRPr="001A5932" w:rsidRDefault="001A5932" w:rsidP="001A59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47D05608" w14:textId="77777777" w:rsidR="001924CD" w:rsidRPr="00B212CE" w:rsidRDefault="001E58DB" w:rsidP="00B212CE">
      <w:pPr>
        <w:pStyle w:val="Style2"/>
        <w:tabs>
          <w:tab w:val="clear" w:pos="340"/>
          <w:tab w:val="num" w:pos="540"/>
        </w:tabs>
        <w:ind w:left="540" w:hanging="540"/>
        <w:rPr>
          <w:rFonts w:cs="Angsana New"/>
          <w:i/>
          <w:iCs/>
        </w:rPr>
      </w:pPr>
      <w:r w:rsidRPr="001E58DB">
        <w:rPr>
          <w:rFonts w:cs="Angsana New" w:hint="cs"/>
          <w:i/>
          <w:iCs/>
          <w:cs/>
        </w:rPr>
        <w:t>การด้อยค่าสินทรัพย์ทางการเงิน</w:t>
      </w:r>
    </w:p>
    <w:p w14:paraId="1E81394A" w14:textId="77777777" w:rsidR="001924CD" w:rsidRDefault="001924CD" w:rsidP="00EF2A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5E7F9131" w14:textId="77777777" w:rsidR="001E58DB" w:rsidRPr="001E58DB" w:rsidRDefault="001E58DB" w:rsidP="001E58D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E58D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4361DA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1E58D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1E58D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มกราคม </w:t>
      </w:r>
      <w:r w:rsidR="00CC5A41" w:rsidRPr="00CC5A41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5EF1DF50" w14:textId="77777777" w:rsidR="001E58DB" w:rsidRPr="00EB3692" w:rsidRDefault="001E58DB" w:rsidP="001E58DB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010EA17" w14:textId="77777777" w:rsidR="001E58DB" w:rsidRPr="001E58DB" w:rsidRDefault="001E58DB" w:rsidP="001E58DB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  <w:cs/>
        </w:rPr>
      </w:pPr>
      <w:r w:rsidRPr="001E58DB">
        <w:rPr>
          <w:rFonts w:ascii="Angsana New" w:eastAsia="Calibri" w:hAnsi="Angsana New" w:hint="cs"/>
          <w:sz w:val="30"/>
          <w:szCs w:val="30"/>
          <w:cs/>
        </w:rPr>
        <w:t>กลุ่มบริษัท/บริษัท</w:t>
      </w:r>
      <w:r w:rsidRPr="001E58DB">
        <w:rPr>
          <w:rFonts w:asciiTheme="majorBidi" w:hAnsiTheme="majorBidi" w:cstheme="majorBidi"/>
          <w:color w:val="000000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(รวมถึง เงินสดและรายการเทียบเท่าเงินสด ลูกหนี้การค้าและลูกหนี้อื่น รวมถึงเงินให้กู้ยืมแก่กิจการอื่นและกิจการที่เกี่ยวข้องกัน) เงินลงทุนในตราสารหนี้ที่วัดมูลค่าด้วยมูลค่ายุติธรรมผ่านกำไรขาดทุนเบ็ดเสร็จอื่น สินทรัพย์ที่เกิดจากสัญญา ลูกหนี้ตามสัญญาเช่าและวงเงินให้สินเชื่อที่อนุมัติและไม่ได้วัดมูลค่าด้วยมูลค่ายุติธรรมผ่านกำไรหรือขาดทุน</w:t>
      </w:r>
    </w:p>
    <w:p w14:paraId="23F128A8" w14:textId="77777777" w:rsidR="001E58DB" w:rsidRPr="00CA238C" w:rsidRDefault="001E58DB" w:rsidP="001E58DB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5B186A0" w14:textId="77777777" w:rsidR="001E58DB" w:rsidRPr="00EB3692" w:rsidRDefault="001E58DB" w:rsidP="001E58D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i/>
          <w:iCs/>
          <w:color w:val="000000"/>
          <w:sz w:val="30"/>
          <w:szCs w:val="30"/>
        </w:rPr>
      </w:pPr>
      <w:r w:rsidRPr="00EB3692">
        <w:rPr>
          <w:i/>
          <w:iCs/>
          <w:color w:val="000000"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14:paraId="3686AE8C" w14:textId="77777777" w:rsidR="001E58DB" w:rsidRPr="00EB3692" w:rsidRDefault="001E58DB" w:rsidP="001E58D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7E3059A" w14:textId="77777777" w:rsidR="001E58DB" w:rsidRPr="00EB3692" w:rsidRDefault="001E58DB" w:rsidP="001E58D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cstheme="minorBidi"/>
          <w:b/>
          <w:bCs/>
          <w:sz w:val="30"/>
          <w:szCs w:val="30"/>
        </w:rPr>
      </w:pPr>
      <w:r w:rsidRPr="00EB3692">
        <w:rPr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ผลต่างระหว่างกระแสเงินสดที่กิจการจะต้องจ่ายตามสัญญาและกระแสเงินสดที่</w:t>
      </w:r>
      <w:r w:rsidR="00EB3692" w:rsidRPr="001E58DB">
        <w:rPr>
          <w:rFonts w:ascii="Angsana New" w:eastAsia="Calibri" w:hAnsi="Angsana New" w:hint="cs"/>
          <w:sz w:val="30"/>
          <w:szCs w:val="30"/>
          <w:cs/>
        </w:rPr>
        <w:t>กลุ่มบริษัท/บริษัท</w:t>
      </w:r>
      <w:r w:rsidRPr="00EB369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คาดว่าจะได้รับ) </w:t>
      </w:r>
      <w:r w:rsidRPr="00EB3692">
        <w:rPr>
          <w:color w:val="000000"/>
          <w:sz w:val="30"/>
          <w:szCs w:val="30"/>
          <w:cs/>
        </w:rPr>
        <w:t>ผลขาดทุนด้านเครดิตที่คาดว่าจะเกิดขึ้นคิดลดด้วยอัตราดอกเบี้ยที่แท้จริงของสินทรัพย์ทางการเงิน</w:t>
      </w:r>
    </w:p>
    <w:p w14:paraId="0B5ACF7F" w14:textId="77777777" w:rsidR="001E58DB" w:rsidRPr="00EB3692" w:rsidRDefault="001E58DB" w:rsidP="001E58DB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5D6F9DA" w14:textId="77777777" w:rsidR="001E58DB" w:rsidRPr="00EB3692" w:rsidRDefault="001E58DB" w:rsidP="001E58DB">
      <w:pPr>
        <w:ind w:left="540"/>
        <w:jc w:val="thaiDistribute"/>
        <w:rPr>
          <w:color w:val="000000"/>
          <w:sz w:val="30"/>
          <w:szCs w:val="30"/>
        </w:rPr>
      </w:pPr>
      <w:r w:rsidRPr="00EB3692">
        <w:rPr>
          <w:rFonts w:asciiTheme="majorBidi" w:hAnsiTheme="majorBidi" w:cstheme="majorBidi"/>
          <w:color w:val="000000"/>
          <w:sz w:val="30"/>
          <w:szCs w:val="30"/>
          <w:cs/>
        </w:rPr>
        <w:t>การวัดมูลค่า</w:t>
      </w:r>
      <w:r w:rsidRPr="00EB3692">
        <w:rPr>
          <w:color w:val="000000"/>
          <w:sz w:val="30"/>
          <w:szCs w:val="30"/>
          <w:cs/>
        </w:rPr>
        <w:t>ผลขาดทุนด้านเครดิตนั้นคำนวณดังต่อไปนี้</w:t>
      </w:r>
    </w:p>
    <w:p w14:paraId="133BFB50" w14:textId="77777777" w:rsidR="001E58DB" w:rsidRPr="00EB3692" w:rsidRDefault="001E58DB" w:rsidP="002F2927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B369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="004361DA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CC5A41" w:rsidRPr="00CC5A41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EB369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B3692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="004361DA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CC5A41" w:rsidRPr="00CC5A41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EB369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B3692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 หรือ</w:t>
      </w:r>
    </w:p>
    <w:p w14:paraId="7F24DABD" w14:textId="77777777" w:rsidR="001E58DB" w:rsidRPr="00EB3692" w:rsidRDefault="001E58DB" w:rsidP="002F2927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B3692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43E88B15" w14:textId="77777777" w:rsidR="001E58DB" w:rsidRPr="00EB3692" w:rsidRDefault="001E58DB" w:rsidP="001E58DB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B2C795F" w14:textId="615B374B" w:rsidR="001E58DB" w:rsidRPr="00EB3692" w:rsidRDefault="001E58DB" w:rsidP="001E58DB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B369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ค่าเผื่อผลขาดทุนสำหรับลูกหนี้การค้า ลูกหนี้ตามสัญญาเช่า และสินทรัพย์ที่เกิดจากสัญญา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</w:t>
      </w:r>
      <w:r w:rsidR="00A83E66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EB3692">
        <w:rPr>
          <w:rFonts w:asciiTheme="majorBidi" w:hAnsiTheme="majorBidi" w:cstheme="majorBidi"/>
          <w:color w:val="000000"/>
          <w:sz w:val="30"/>
          <w:szCs w:val="30"/>
          <w:cs/>
        </w:rPr>
        <w:t>การปรับปรุงปัจจัยที่มีความเฉพาะเจาะจงกับลูกหนี้นั้นๆ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4391C10" w14:textId="77777777" w:rsidR="001E58DB" w:rsidRPr="00EB3692" w:rsidRDefault="001E58DB" w:rsidP="001E58DB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  <w:highlight w:val="cyan"/>
        </w:rPr>
      </w:pPr>
    </w:p>
    <w:p w14:paraId="1DF65088" w14:textId="77777777" w:rsidR="001E58DB" w:rsidRDefault="001E58DB" w:rsidP="001E58DB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B369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ค่าเผื่อผลขาดทุนด้านเครดิตสำหรับสินทรัพย์ทางการเงินอื่น </w:t>
      </w:r>
      <w:r w:rsidR="00EB3692" w:rsidRPr="00EB3692">
        <w:rPr>
          <w:rFonts w:ascii="Angsana New" w:eastAsia="Calibri" w:hAnsi="Angsana New" w:hint="cs"/>
          <w:sz w:val="30"/>
          <w:szCs w:val="30"/>
          <w:cs/>
        </w:rPr>
        <w:t>กลุ่มบริษัท/บริษัท</w:t>
      </w:r>
      <w:r w:rsidRPr="00EB369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4361DA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CC5A41" w:rsidRPr="00CC5A41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EB369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B3692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EB3692">
        <w:rPr>
          <w:rFonts w:asciiTheme="majorBidi" w:eastAsia="EucrosiaUPCBold" w:hAnsiTheme="majorBidi" w:cstheme="majorBidi"/>
          <w:sz w:val="30"/>
          <w:szCs w:val="30"/>
          <w:cs/>
        </w:rPr>
        <w:t>สินทรัพย์ทางการเงินที่มีการด้อยค่า</w:t>
      </w:r>
      <w:r w:rsidRPr="00EB3692">
        <w:rPr>
          <w:rFonts w:asciiTheme="majorBidi" w:eastAsia="EucrosiaUPCBold" w:hAnsiTheme="majorBidi" w:cstheme="majorBidi" w:hint="cs"/>
          <w:sz w:val="30"/>
          <w:szCs w:val="30"/>
          <w:cs/>
        </w:rPr>
        <w:t>ด้านเครดิต</w:t>
      </w:r>
      <w:r w:rsidRPr="00EB369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0D7C2629" w14:textId="77777777" w:rsidR="00EB3692" w:rsidRPr="00EB3692" w:rsidRDefault="00EB3692" w:rsidP="001E58DB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24"/>
          <w:szCs w:val="24"/>
        </w:rPr>
      </w:pPr>
    </w:p>
    <w:p w14:paraId="6ED0A193" w14:textId="77777777" w:rsidR="001E58DB" w:rsidRPr="00EB3692" w:rsidRDefault="001E58DB" w:rsidP="001E58D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eastAsia="Times New Roman"/>
          <w:i/>
          <w:iCs/>
          <w:color w:val="000000"/>
          <w:sz w:val="30"/>
          <w:szCs w:val="30"/>
        </w:rPr>
      </w:pPr>
      <w:r w:rsidRPr="00EB3692">
        <w:rPr>
          <w:rFonts w:asciiTheme="majorBidi" w:hAnsiTheme="majorBidi" w:cstheme="majorBidi"/>
          <w:color w:val="000000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</w:t>
      </w:r>
      <w:r w:rsidR="00EB3692" w:rsidRPr="00EB3692">
        <w:rPr>
          <w:rFonts w:ascii="Angsana New" w:eastAsia="Calibri" w:hAnsi="Angsana New" w:hint="cs"/>
          <w:sz w:val="30"/>
          <w:szCs w:val="30"/>
          <w:cs/>
        </w:rPr>
        <w:t>กลุ่มบริษัท/บริษัท</w:t>
      </w:r>
      <w:r w:rsidRPr="00EB3692">
        <w:rPr>
          <w:rFonts w:asciiTheme="majorBidi" w:hAnsiTheme="majorBidi" w:cstheme="majorBidi"/>
          <w:color w:val="000000"/>
          <w:sz w:val="30"/>
          <w:szCs w:val="30"/>
          <w:cs/>
        </w:rPr>
        <w:t>มีฐานะเปิดต่อความเสี่ยงด้านเครดิต</w:t>
      </w:r>
    </w:p>
    <w:p w14:paraId="54D36476" w14:textId="77777777" w:rsidR="001E58DB" w:rsidRPr="0052118E" w:rsidRDefault="001E58DB" w:rsidP="001E58DB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  <w:highlight w:val="cyan"/>
        </w:rPr>
      </w:pPr>
    </w:p>
    <w:p w14:paraId="4CC1D79C" w14:textId="185EC09C" w:rsidR="001E58DB" w:rsidRPr="001E58DB" w:rsidRDefault="00F17611" w:rsidP="001E58DB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F17611">
        <w:rPr>
          <w:rFonts w:ascii="Angsana New" w:eastAsia="Calibri" w:hAnsi="Angsana New" w:hint="cs"/>
          <w:sz w:val="30"/>
          <w:szCs w:val="30"/>
          <w:cs/>
        </w:rPr>
        <w:t>กลุ่มบริษัท/บริษัท</w:t>
      </w:r>
      <w:r w:rsidR="001E58DB" w:rsidRPr="00F1761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377966">
        <w:rPr>
          <w:rFonts w:asciiTheme="majorBidi" w:hAnsiTheme="majorBidi" w:cstheme="majorBidi"/>
          <w:color w:val="000000"/>
          <w:sz w:val="30"/>
          <w:szCs w:val="30"/>
        </w:rPr>
        <w:t>90</w:t>
      </w:r>
      <w:r w:rsidR="001E58DB" w:rsidRPr="00F1761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1E58DB" w:rsidRPr="00F17611">
        <w:rPr>
          <w:rFonts w:asciiTheme="majorBidi" w:hAnsiTheme="majorBidi" w:cstheme="majorBidi" w:hint="cs"/>
          <w:color w:val="000000"/>
          <w:sz w:val="30"/>
          <w:szCs w:val="30"/>
          <w:cs/>
        </w:rPr>
        <w:t>วัน มีการเปลี่ยนแปลงของ</w:t>
      </w:r>
      <w:r w:rsidR="001E58DB" w:rsidRPr="005E272A">
        <w:rPr>
          <w:rFonts w:asciiTheme="majorBidi" w:eastAsia="Calibri" w:hAnsiTheme="majorBidi" w:cstheme="majorBidi"/>
          <w:sz w:val="30"/>
          <w:szCs w:val="30"/>
          <w:cs/>
        </w:rPr>
        <w:t>อันดับความน่าเชื่อถือ</w:t>
      </w:r>
      <w:r w:rsidR="001E58DB" w:rsidRPr="00F17611">
        <w:rPr>
          <w:rFonts w:asciiTheme="majorBidi" w:hAnsiTheme="majorBidi" w:cstheme="majorBidi"/>
          <w:color w:val="000000"/>
          <w:sz w:val="30"/>
          <w:szCs w:val="30"/>
          <w:cs/>
        </w:rPr>
        <w:t>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F17611">
        <w:rPr>
          <w:rFonts w:ascii="Angsana New" w:eastAsia="Calibri" w:hAnsi="Angsana New" w:hint="cs"/>
          <w:sz w:val="30"/>
          <w:szCs w:val="30"/>
          <w:cs/>
        </w:rPr>
        <w:t>กลุ่มบริษัท/บริษัท</w:t>
      </w:r>
    </w:p>
    <w:p w14:paraId="43796638" w14:textId="77777777" w:rsidR="00086DF7" w:rsidRPr="00086DF7" w:rsidRDefault="00086DF7" w:rsidP="00086DF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  <w:highlight w:val="cyan"/>
        </w:rPr>
      </w:pPr>
    </w:p>
    <w:p w14:paraId="54FEE446" w14:textId="44FF41A6" w:rsidR="00B64433" w:rsidRPr="00B64433" w:rsidRDefault="00F17611" w:rsidP="00B64433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17611">
        <w:rPr>
          <w:rFonts w:ascii="Angsana New" w:eastAsia="Calibri" w:hAnsi="Angsana New" w:hint="cs"/>
          <w:sz w:val="30"/>
          <w:szCs w:val="30"/>
          <w:cs/>
        </w:rPr>
        <w:t>กลุ่มบริษัท/บริษัท</w:t>
      </w:r>
      <w:r w:rsidR="001E58DB" w:rsidRPr="00F17611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พิจารณาว่าสินทรัพย์ทางการเงินจะเกิดการผิดสัญญาเมื่อ</w:t>
      </w:r>
      <w:r w:rsidR="001E58DB" w:rsidRPr="00B64433">
        <w:rPr>
          <w:rFonts w:asciiTheme="majorBidi" w:hAnsiTheme="majorBidi" w:cstheme="majorBidi"/>
          <w:color w:val="000000"/>
          <w:sz w:val="30"/>
          <w:szCs w:val="30"/>
          <w:cs/>
        </w:rPr>
        <w:t>ผู้กู้ไม่สามารถจ่ายชำระภาระผูกพันด้านเครดิตให้แก่</w:t>
      </w:r>
      <w:r w:rsidRPr="00B64433">
        <w:rPr>
          <w:rFonts w:ascii="Angsana New" w:eastAsia="Calibri" w:hAnsi="Angsana New" w:hint="cs"/>
          <w:sz w:val="30"/>
          <w:szCs w:val="30"/>
          <w:cs/>
        </w:rPr>
        <w:t>กลุ่มบริษัท/บริษัท</w:t>
      </w:r>
      <w:r w:rsidR="001E58DB" w:rsidRPr="00B64433">
        <w:rPr>
          <w:rFonts w:asciiTheme="majorBidi" w:hAnsiTheme="majorBidi" w:cstheme="majorBidi"/>
          <w:color w:val="000000"/>
          <w:sz w:val="30"/>
          <w:szCs w:val="30"/>
          <w:cs/>
        </w:rPr>
        <w:t>ได้เต็มจำนวน อีกทั้ง</w:t>
      </w:r>
      <w:r w:rsidRPr="00B64433">
        <w:rPr>
          <w:rFonts w:ascii="Angsana New" w:eastAsia="Calibri" w:hAnsi="Angsana New" w:hint="cs"/>
          <w:sz w:val="30"/>
          <w:szCs w:val="30"/>
          <w:cs/>
        </w:rPr>
        <w:t>กลุ่มบริษัท/บริษัท</w:t>
      </w:r>
      <w:r w:rsidR="001E58DB" w:rsidRPr="00B64433">
        <w:rPr>
          <w:rFonts w:asciiTheme="majorBidi" w:hAnsiTheme="majorBidi" w:cstheme="majorBidi"/>
          <w:color w:val="000000"/>
          <w:sz w:val="30"/>
          <w:szCs w:val="30"/>
          <w:cs/>
        </w:rPr>
        <w:t>ไม่มีสิทธิในการไล่เบี้ย เช่น การยึดหลักประกัน (หากมีการวางหลักประกัน)</w:t>
      </w:r>
    </w:p>
    <w:p w14:paraId="07C66EF0" w14:textId="43D17193" w:rsidR="001E58DB" w:rsidRPr="00B64433" w:rsidRDefault="00B64433" w:rsidP="00B64433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  <w:highlight w:val="cyan"/>
        </w:rPr>
      </w:pPr>
      <w:r w:rsidRPr="00B64433">
        <w:rPr>
          <w:rFonts w:asciiTheme="majorBidi" w:hAnsiTheme="majorBidi" w:cstheme="majorBidi"/>
          <w:color w:val="000000"/>
          <w:sz w:val="24"/>
          <w:szCs w:val="24"/>
          <w:highlight w:val="cyan"/>
        </w:rPr>
        <w:t xml:space="preserve"> </w:t>
      </w:r>
    </w:p>
    <w:p w14:paraId="629A9B91" w14:textId="77777777" w:rsidR="001E58DB" w:rsidRPr="0052118E" w:rsidRDefault="001E58DB" w:rsidP="001E58D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118E">
        <w:rPr>
          <w:rFonts w:asciiTheme="majorBidi" w:hAnsiTheme="majorBidi" w:cstheme="majorBidi"/>
          <w:color w:val="000000"/>
          <w:sz w:val="30"/>
          <w:szCs w:val="30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หากการประเมินความเสี่ยงเป็นการประเมินแบบกลุ่มต้องมีการ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สถานการณ์ค้างชำระและอันดับความน่าเชื่อถือ</w:t>
      </w:r>
    </w:p>
    <w:p w14:paraId="604EF439" w14:textId="77777777" w:rsidR="001E58DB" w:rsidRPr="0052118E" w:rsidRDefault="001E58DB" w:rsidP="001E58D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eastAsia="Calibri" w:hAnsi="Angsana New"/>
          <w:sz w:val="24"/>
          <w:szCs w:val="24"/>
          <w:highlight w:val="cyan"/>
          <w:shd w:val="clear" w:color="auto" w:fill="D9D9D9" w:themeFill="background1" w:themeFillShade="D9"/>
        </w:rPr>
      </w:pPr>
    </w:p>
    <w:p w14:paraId="4FFC13C9" w14:textId="77777777" w:rsidR="00CA238C" w:rsidRDefault="001E58DB" w:rsidP="00086DF7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B91DB3">
        <w:rPr>
          <w:rFonts w:ascii="Angsana New" w:eastAsia="Calibri" w:hAnsi="Angsana New"/>
          <w:sz w:val="30"/>
          <w:szCs w:val="30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</w:t>
      </w:r>
      <w:r w:rsidRPr="00B91DB3">
        <w:rPr>
          <w:rFonts w:asciiTheme="majorBidi" w:hAnsiTheme="majorBidi" w:cstheme="majorBidi"/>
          <w:color w:val="000000"/>
          <w:sz w:val="30"/>
          <w:szCs w:val="30"/>
          <w:cs/>
        </w:rPr>
        <w:t>รับรู้รายการเมื่อเริ่มแรก การเพิ่มขึ้นของค่าเผื่อผลขาดทุนแสดงเป็นขาดทุนจากการด้อยค่าในกำไรหรือขาดทุน ค่าเผื่อ</w:t>
      </w:r>
      <w:r w:rsidRPr="00B91DB3">
        <w:rPr>
          <w:rFonts w:ascii="Angsana New" w:eastAsia="Calibri" w:hAnsi="Angsana New"/>
          <w:sz w:val="30"/>
          <w:szCs w:val="30"/>
          <w:cs/>
        </w:rPr>
        <w:t>ผลขาดทุนแสดงเป็นรายการหักออกจากมูลค่าตามบัญชีขั้นต้นของสินทรัพย์ทางการเงิน เงินลงทุนในตราสารหนี้ที่วัดมูลค่าด้วยมูลค่ายุติธรรมผ่านกำไรขาดทุนเบ็ดเสร็จอื่นซึ่ง</w:t>
      </w:r>
      <w:r w:rsidR="0052118E" w:rsidRPr="00B91DB3">
        <w:rPr>
          <w:rFonts w:ascii="Angsana New" w:eastAsia="Calibri" w:hAnsi="Angsana New" w:hint="cs"/>
          <w:sz w:val="30"/>
          <w:szCs w:val="30"/>
          <w:cs/>
        </w:rPr>
        <w:t>กลุ่มบริษัท/บริษัท</w:t>
      </w:r>
      <w:r w:rsidRPr="00B91DB3">
        <w:rPr>
          <w:rFonts w:ascii="Angsana New" w:eastAsia="Calibri" w:hAnsi="Angsana New" w:hint="cs"/>
          <w:sz w:val="30"/>
          <w:szCs w:val="30"/>
          <w:cs/>
        </w:rPr>
        <w:t>รับรู้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  <w:r w:rsidR="00CA238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br w:type="page"/>
      </w:r>
    </w:p>
    <w:p w14:paraId="148FE123" w14:textId="77777777" w:rsidR="001E58DB" w:rsidRPr="001E58DB" w:rsidRDefault="001E58DB" w:rsidP="001E58DB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91DB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6EBCAA65" w14:textId="77777777" w:rsidR="001E58DB" w:rsidRPr="00B91DB3" w:rsidRDefault="001E58DB" w:rsidP="001E58D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56E1C4C0" w14:textId="288BC47F" w:rsidR="001E58DB" w:rsidRPr="001E58DB" w:rsidRDefault="001E58DB" w:rsidP="001E58DB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91DB3">
        <w:rPr>
          <w:rFonts w:asciiTheme="majorBidi" w:hAnsiTheme="majorBidi" w:cstheme="majorBidi"/>
          <w:sz w:val="30"/>
          <w:szCs w:val="30"/>
          <w:cs/>
        </w:rPr>
        <w:t xml:space="preserve">ณ วันที่รายงาน </w:t>
      </w:r>
      <w:r w:rsidRPr="00B91DB3">
        <w:rPr>
          <w:rFonts w:asciiTheme="majorBidi" w:hAnsiTheme="majorBidi" w:cstheme="majorBidi" w:hint="cs"/>
          <w:sz w:val="30"/>
          <w:szCs w:val="30"/>
          <w:cs/>
        </w:rPr>
        <w:t>กลุ่มบริษัท/บริษัท</w:t>
      </w:r>
      <w:r w:rsidRPr="00B91DB3">
        <w:rPr>
          <w:rFonts w:asciiTheme="majorBidi" w:hAnsiTheme="majorBidi" w:cstheme="majorBidi"/>
          <w:sz w:val="30"/>
          <w:szCs w:val="30"/>
          <w:cs/>
        </w:rPr>
        <w:t xml:space="preserve">ประเมินว่าสินทรัพย์ทางการเงินที่วัดมูลค่าด้วยราคาทุนตัดจำหน่ายและตราสารหนี้ที่วัดมูลค่าด้วยมูลค่ายุติธรรมผ่านกำไรขาดทุนเบ็ดเสร็จอื่นเกิด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หนึ่งเหตุการณ์ซึ่งส่งผลกระทบเชิงลบต่อกระแสเงินสดที่คาดว่าจะเกิดขึ้นในอนาคตของสินทรัพย์ทางการเงิน สถานการณ์ที่เป็นข้อบ่งชี้ว่าสินทรัพย์ทางการเงินเกิดการด้อยค่าด้านเครดิตรวมถึง การที่ลูกหนี้ประสบปัญหาทางการเงินอย่างมีนัยสำคัญ การผิดสัญญา เช่น การค้างชำระเกินกว่า </w:t>
      </w:r>
      <w:r w:rsidR="00E82DAF" w:rsidRPr="00E82DAF">
        <w:rPr>
          <w:rFonts w:asciiTheme="majorBidi" w:hAnsiTheme="majorBidi" w:cstheme="majorBidi"/>
          <w:sz w:val="30"/>
          <w:szCs w:val="30"/>
        </w:rPr>
        <w:t>9</w:t>
      </w:r>
      <w:r w:rsidR="004361DA">
        <w:rPr>
          <w:rFonts w:asciiTheme="majorBidi" w:hAnsiTheme="majorBidi" w:cstheme="majorBidi"/>
          <w:sz w:val="30"/>
          <w:szCs w:val="30"/>
        </w:rPr>
        <w:t>0</w:t>
      </w:r>
      <w:r w:rsidRPr="00B91DB3">
        <w:rPr>
          <w:rFonts w:asciiTheme="majorBidi" w:hAnsiTheme="majorBidi" w:cstheme="majorBidi"/>
          <w:sz w:val="30"/>
          <w:szCs w:val="30"/>
        </w:rPr>
        <w:t xml:space="preserve"> </w:t>
      </w:r>
      <w:r w:rsidRPr="00B91DB3">
        <w:rPr>
          <w:rFonts w:asciiTheme="majorBidi" w:hAnsiTheme="majorBidi" w:cstheme="majorBidi" w:hint="cs"/>
          <w:sz w:val="30"/>
          <w:szCs w:val="30"/>
          <w:cs/>
        </w:rPr>
        <w:t>วัน มีความเป็นไปได้ที่ลูกหนี้จะเข้าสู่การล้มละลาย</w:t>
      </w:r>
      <w:r w:rsidRPr="00B91DB3">
        <w:rPr>
          <w:rFonts w:asciiTheme="majorBidi" w:hAnsiTheme="majorBidi" w:cstheme="majorBidi"/>
          <w:sz w:val="30"/>
          <w:szCs w:val="30"/>
          <w:cs/>
        </w:rPr>
        <w:t xml:space="preserve"> เป็นต้น</w:t>
      </w:r>
    </w:p>
    <w:p w14:paraId="2E45CE7F" w14:textId="77777777" w:rsidR="001E58DB" w:rsidRPr="00B91DB3" w:rsidRDefault="001E58DB" w:rsidP="001E58D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70FA252" w14:textId="77777777" w:rsidR="001E58DB" w:rsidRPr="001E58DB" w:rsidRDefault="001E58DB" w:rsidP="001E58DB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Calibri" w:hAnsiTheme="majorBidi" w:cstheme="majorBidi"/>
          <w:b/>
          <w:bCs/>
          <w:color w:val="0000FF"/>
        </w:rPr>
      </w:pPr>
      <w:r w:rsidRPr="00B91DB3">
        <w:rPr>
          <w:rFonts w:asciiTheme="majorBidi" w:eastAsia="EucrosiaUPCBold" w:hAnsiTheme="majorBidi" w:cstheme="majorBidi"/>
          <w:i/>
          <w:iCs/>
          <w:cs/>
        </w:rPr>
        <w:t>การตัดจำหน่าย</w:t>
      </w:r>
    </w:p>
    <w:p w14:paraId="3DD308DE" w14:textId="77777777" w:rsidR="001E58DB" w:rsidRPr="00B91DB3" w:rsidRDefault="001E58DB" w:rsidP="001E58DB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24"/>
          <w:szCs w:val="24"/>
        </w:rPr>
      </w:pPr>
    </w:p>
    <w:p w14:paraId="640807C2" w14:textId="77777777" w:rsidR="001E58DB" w:rsidRPr="00B91DB3" w:rsidRDefault="001E58DB" w:rsidP="00B91DB3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91DB3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</w:t>
      </w:r>
      <w:r w:rsidRPr="00B91DB3">
        <w:rPr>
          <w:rFonts w:asciiTheme="majorBidi" w:hAnsiTheme="majorBidi" w:cstheme="majorBidi" w:hint="cs"/>
          <w:sz w:val="30"/>
          <w:szCs w:val="30"/>
          <w:cs/>
        </w:rPr>
        <w:t>กลุ่มบริษัท/บริษัท</w:t>
      </w:r>
      <w:r w:rsidRPr="00B91DB3">
        <w:rPr>
          <w:rFonts w:asciiTheme="majorBidi" w:hAnsiTheme="majorBidi" w:cstheme="majorBidi"/>
          <w:sz w:val="30"/>
          <w:szCs w:val="30"/>
          <w:cs/>
        </w:rPr>
        <w:t>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31E98E3" w14:textId="77777777" w:rsidR="001E58DB" w:rsidRPr="005D089E" w:rsidRDefault="001E58DB" w:rsidP="00EF2A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  <w:cs/>
        </w:rPr>
      </w:pPr>
    </w:p>
    <w:p w14:paraId="67DBF628" w14:textId="77777777" w:rsidR="00B91DB3" w:rsidRPr="00B91DB3" w:rsidRDefault="00B91DB3" w:rsidP="001924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91DB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นโยบายการบัญชีที่ถือปฏิบัติก่อนวันที่</w:t>
      </w:r>
      <w:r w:rsidRPr="00B91DB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4361DA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B91DB3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B91DB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มกราคม</w:t>
      </w:r>
      <w:r w:rsidRPr="00B91DB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7C7F577C" w14:textId="77777777" w:rsidR="00B91DB3" w:rsidRPr="00B91DB3" w:rsidRDefault="00B91DB3" w:rsidP="001924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C4C3306" w14:textId="77777777" w:rsidR="00140508" w:rsidRDefault="001924CD" w:rsidP="001924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51773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</w:t>
      </w:r>
      <w:r w:rsidRPr="00951773">
        <w:rPr>
          <w:rFonts w:ascii="Angsana New" w:hAnsi="Angsana New"/>
          <w:sz w:val="30"/>
          <w:szCs w:val="30"/>
        </w:rPr>
        <w:t>/</w:t>
      </w:r>
      <w:r w:rsidRPr="00951773">
        <w:rPr>
          <w:rFonts w:ascii="Angsana New" w:hAnsi="Angsana New"/>
          <w:sz w:val="30"/>
          <w:szCs w:val="30"/>
          <w:cs/>
        </w:rPr>
        <w:t>บริษัทได้รับการทบทวน ณ ทุกวันที่</w:t>
      </w:r>
      <w:r w:rsidRPr="00951773">
        <w:rPr>
          <w:rFonts w:ascii="Angsana New" w:hAnsi="Angsana New" w:hint="cs"/>
          <w:sz w:val="30"/>
          <w:szCs w:val="30"/>
          <w:cs/>
        </w:rPr>
        <w:t>รายงาน</w:t>
      </w:r>
      <w:r w:rsidRPr="00951773">
        <w:rPr>
          <w:rFonts w:ascii="Angsana New" w:hAnsi="Angsana New"/>
          <w:sz w:val="30"/>
          <w:szCs w:val="30"/>
          <w:cs/>
        </w:rPr>
        <w:t>ว่า มีข้อบ่งชี้เรื่องการด้อยค่าหรือไม่</w:t>
      </w:r>
      <w:r w:rsidR="004F5DDE" w:rsidRPr="00951773">
        <w:rPr>
          <w:rFonts w:ascii="Angsana New" w:hAnsi="Angsana New"/>
          <w:color w:val="FFFFFF"/>
          <w:sz w:val="30"/>
          <w:szCs w:val="30"/>
        </w:rPr>
        <w:t>-</w:t>
      </w:r>
      <w:r w:rsidRPr="00951773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Pr="0095177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24E3423" w14:textId="77777777" w:rsidR="00140508" w:rsidRPr="00140508" w:rsidRDefault="00140508" w:rsidP="001924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D32FD15" w14:textId="77777777" w:rsidR="001924CD" w:rsidRPr="00951773" w:rsidRDefault="00140508" w:rsidP="001924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140508">
        <w:rPr>
          <w:rFonts w:ascii="Angsana New" w:hAnsi="Angsana New" w:hint="cs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</w:t>
      </w:r>
      <w:r w:rsidRPr="00140508">
        <w:rPr>
          <w:rFonts w:ascii="Angsana New" w:hAnsi="Angsana New"/>
          <w:sz w:val="30"/>
          <w:szCs w:val="30"/>
          <w:cs/>
        </w:rPr>
        <w:t xml:space="preserve"> </w:t>
      </w:r>
      <w:r w:rsidRPr="00140508">
        <w:rPr>
          <w:rFonts w:ascii="Angsana New" w:hAnsi="Angsana New" w:hint="cs"/>
          <w:sz w:val="30"/>
          <w:szCs w:val="30"/>
          <w:cs/>
        </w:rPr>
        <w:t>ขาดทุนจากการด้อยค่าบันทึกในกำไรหรือขาดทุน</w:t>
      </w:r>
    </w:p>
    <w:p w14:paraId="4823C45A" w14:textId="77777777" w:rsidR="00AB4DA6" w:rsidRPr="005D089E" w:rsidRDefault="00AB4DA6" w:rsidP="001924CD">
      <w:pPr>
        <w:pStyle w:val="BodyText"/>
        <w:tabs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F30939A" w14:textId="77777777" w:rsidR="001924CD" w:rsidRPr="00E216F2" w:rsidRDefault="001924CD" w:rsidP="001924CD">
      <w:pPr>
        <w:pStyle w:val="BodyText"/>
        <w:tabs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216F2">
        <w:rPr>
          <w:rFonts w:ascii="Angsana New" w:hAnsi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ยอดขาดทุนซึ่งเคยบันทึกในส่วนของผู้ถือหุ้นจะถูกบันทึกในกำไร</w:t>
      </w:r>
      <w:r w:rsidRPr="00E216F2">
        <w:rPr>
          <w:rFonts w:ascii="Angsana New" w:hAnsi="Angsana New" w:hint="cs"/>
          <w:sz w:val="30"/>
          <w:szCs w:val="30"/>
          <w:cs/>
        </w:rPr>
        <w:t>หรือ</w:t>
      </w:r>
      <w:r w:rsidRPr="00E216F2">
        <w:rPr>
          <w:rFonts w:ascii="Angsana New" w:hAnsi="Angsana New"/>
          <w:sz w:val="30"/>
          <w:szCs w:val="30"/>
          <w:cs/>
        </w:rPr>
        <w:t>ขาดทุน</w:t>
      </w:r>
      <w:r w:rsidRPr="00E216F2">
        <w:rPr>
          <w:rFonts w:ascii="Angsana New" w:hAnsi="Angsana New"/>
          <w:sz w:val="30"/>
          <w:szCs w:val="30"/>
        </w:rPr>
        <w:t xml:space="preserve"> </w:t>
      </w:r>
      <w:r w:rsidRPr="00E216F2">
        <w:rPr>
          <w:rFonts w:ascii="Angsana New" w:hAnsi="Angsana New"/>
          <w:sz w:val="30"/>
          <w:szCs w:val="30"/>
          <w:cs/>
        </w:rPr>
        <w:t>โดยไม่ต้องปรับกับยอดสินทรัพย์ทางการเงินดังกล่าว ยอดขาดทุนที่บันทึกในกำไร</w:t>
      </w:r>
      <w:r w:rsidRPr="00E216F2">
        <w:rPr>
          <w:rFonts w:ascii="Angsana New" w:hAnsi="Angsana New" w:hint="cs"/>
          <w:sz w:val="30"/>
          <w:szCs w:val="30"/>
          <w:cs/>
        </w:rPr>
        <w:t>หรือ</w:t>
      </w:r>
      <w:r w:rsidRPr="00E216F2">
        <w:rPr>
          <w:rFonts w:ascii="Angsana New" w:hAnsi="Angsana New"/>
          <w:sz w:val="30"/>
          <w:szCs w:val="30"/>
          <w:cs/>
        </w:rPr>
        <w:t>ขาดทุนเป็นผลต่างระหว่างราคาทุนที่ซื้อกับมูลค่ายุติธรรมในปัจจุบันของสินทรัพย์  หักขาดทุนจากการด้อยค่าของสินทรัพย์ทางการเงินนั้นๆ ซึ่งเคยรับรู้แล้วในกำไร</w:t>
      </w:r>
      <w:r w:rsidRPr="00E216F2">
        <w:rPr>
          <w:rFonts w:ascii="Angsana New" w:hAnsi="Angsana New" w:hint="cs"/>
          <w:sz w:val="30"/>
          <w:szCs w:val="30"/>
          <w:cs/>
        </w:rPr>
        <w:t>หรือ</w:t>
      </w:r>
      <w:r w:rsidRPr="00E216F2">
        <w:rPr>
          <w:rFonts w:ascii="Angsana New" w:hAnsi="Angsana New"/>
          <w:sz w:val="30"/>
          <w:szCs w:val="30"/>
          <w:cs/>
        </w:rPr>
        <w:t>ขาดทุน</w:t>
      </w:r>
    </w:p>
    <w:p w14:paraId="259B4BCB" w14:textId="77777777" w:rsidR="009358F1" w:rsidRPr="009358F1" w:rsidRDefault="009358F1" w:rsidP="001924CD">
      <w:pPr>
        <w:pStyle w:val="BodyText"/>
        <w:spacing w:after="0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51B78436" w14:textId="77777777" w:rsidR="001924CD" w:rsidRPr="00E216F2" w:rsidRDefault="001924CD" w:rsidP="001924CD">
      <w:pPr>
        <w:pStyle w:val="BodyText"/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216F2">
        <w:rPr>
          <w:rFonts w:ascii="Angsana New" w:hAnsi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0857E0D0" w14:textId="77777777" w:rsidR="001924CD" w:rsidRPr="005D089E" w:rsidRDefault="001924CD" w:rsidP="00EF2A91">
      <w:pPr>
        <w:pStyle w:val="BodyText"/>
        <w:tabs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E585332" w14:textId="77777777" w:rsidR="009358F1" w:rsidRDefault="009358F1" w:rsidP="009358F1">
      <w:pPr>
        <w:pStyle w:val="BodyText"/>
        <w:tabs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358F1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</w:t>
      </w:r>
      <w:r w:rsidRPr="009358F1">
        <w:rPr>
          <w:rFonts w:ascii="Angsana New" w:hAnsi="Angsana New"/>
          <w:sz w:val="30"/>
          <w:szCs w:val="30"/>
          <w:cs/>
        </w:rPr>
        <w:t xml:space="preserve">  </w:t>
      </w:r>
      <w:r w:rsidRPr="009358F1">
        <w:rPr>
          <w:rFonts w:ascii="Angsana New" w:hAnsi="Angsana New" w:hint="cs"/>
          <w:sz w:val="30"/>
          <w:szCs w:val="30"/>
          <w:cs/>
        </w:rPr>
        <w:t>คำนวณโดยการหามูลค่าปัจจุบันของประมาณการกระแสเงินสดที่จะได้รับในอนาคต</w:t>
      </w:r>
      <w:r w:rsidRPr="009358F1">
        <w:rPr>
          <w:rFonts w:ascii="Angsana New" w:hAnsi="Angsana New"/>
          <w:sz w:val="30"/>
          <w:szCs w:val="30"/>
          <w:cs/>
        </w:rPr>
        <w:t xml:space="preserve"> </w:t>
      </w:r>
      <w:r w:rsidRPr="009358F1">
        <w:rPr>
          <w:rFonts w:ascii="Angsana New" w:hAnsi="Angsana New" w:hint="cs"/>
          <w:sz w:val="30"/>
          <w:szCs w:val="30"/>
          <w:cs/>
        </w:rPr>
        <w:t>คิดลดด้วยอัตราดอกเบี้ยที่แท้จริง</w:t>
      </w:r>
    </w:p>
    <w:p w14:paraId="0D7C7185" w14:textId="77777777" w:rsidR="009358F1" w:rsidRPr="009358F1" w:rsidRDefault="009358F1" w:rsidP="009358F1">
      <w:pPr>
        <w:pStyle w:val="BodyText"/>
        <w:tabs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A1BB250" w14:textId="77777777" w:rsidR="001924CD" w:rsidRPr="00E216F2" w:rsidRDefault="001924CD" w:rsidP="009358F1">
      <w:pPr>
        <w:pStyle w:val="BodyText"/>
        <w:tabs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216F2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</w:t>
      </w:r>
      <w:r w:rsidRPr="00E216F2">
        <w:rPr>
          <w:rFonts w:ascii="Angsana New" w:hAnsi="Angsana New" w:hint="cs"/>
          <w:sz w:val="30"/>
          <w:szCs w:val="30"/>
          <w:cs/>
        </w:rPr>
        <w:t>สินทรัพย์ทางการเงินสำหรับหลักทรัพย์เผื่อขาย คำนวณโดยอ้างอิงถึงมูลค่ายุติธรรม</w:t>
      </w:r>
    </w:p>
    <w:p w14:paraId="13948D58" w14:textId="77777777" w:rsidR="009358F1" w:rsidRPr="009358F1" w:rsidRDefault="009358F1" w:rsidP="001924CD">
      <w:pPr>
        <w:pStyle w:val="BodyText"/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358F1">
        <w:rPr>
          <w:rFonts w:ascii="Angsana New" w:hAnsi="Angsana New" w:hint="cs"/>
          <w:i/>
          <w:iCs/>
          <w:sz w:val="30"/>
          <w:szCs w:val="30"/>
          <w:cs/>
        </w:rPr>
        <w:t>การกลับรายการด้อยค่า</w:t>
      </w:r>
    </w:p>
    <w:p w14:paraId="44FF1A32" w14:textId="77777777" w:rsidR="009358F1" w:rsidRPr="009358F1" w:rsidRDefault="009358F1" w:rsidP="001924CD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99CD6F8" w14:textId="77777777" w:rsidR="001924CD" w:rsidRPr="00E216F2" w:rsidRDefault="009358F1" w:rsidP="001924CD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358F1">
        <w:rPr>
          <w:rFonts w:ascii="Angsana New" w:hAnsi="Angsana New" w:hint="cs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เมื่อมูลค่าที่คาดว่าจะได้รับคืนเพิ่มขึ้นในภายหลัง</w:t>
      </w:r>
      <w:r w:rsidRPr="009358F1">
        <w:rPr>
          <w:rFonts w:ascii="Angsana New" w:hAnsi="Angsana New"/>
          <w:sz w:val="30"/>
          <w:szCs w:val="30"/>
          <w:cs/>
        </w:rPr>
        <w:t xml:space="preserve">  </w:t>
      </w:r>
      <w:r w:rsidRPr="009358F1">
        <w:rPr>
          <w:rFonts w:ascii="Angsana New" w:hAnsi="Angsana New" w:hint="cs"/>
          <w:sz w:val="30"/>
          <w:szCs w:val="30"/>
          <w:cs/>
        </w:rPr>
        <w:t>และการเพิ่มขึ้นนั้นสัมพันธ์โดยตรงกับขาดทุนจากการด้อยค่าที่เคยรับรู้ในกำไรหรือขาดทุน</w:t>
      </w:r>
      <w:r w:rsidRPr="009358F1">
        <w:rPr>
          <w:rFonts w:ascii="Angsana New" w:hAnsi="Angsana New"/>
          <w:sz w:val="30"/>
          <w:szCs w:val="30"/>
          <w:cs/>
        </w:rPr>
        <w:t xml:space="preserve">  </w:t>
      </w:r>
      <w:r w:rsidRPr="009358F1">
        <w:rPr>
          <w:rFonts w:ascii="Angsana New" w:hAnsi="Angsana New" w:hint="cs"/>
          <w:sz w:val="30"/>
          <w:szCs w:val="30"/>
          <w:cs/>
        </w:rPr>
        <w:t>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</w:t>
      </w:r>
      <w:r w:rsidRPr="009358F1">
        <w:rPr>
          <w:rFonts w:ascii="Angsana New" w:hAnsi="Angsana New"/>
          <w:sz w:val="30"/>
          <w:szCs w:val="30"/>
          <w:cs/>
        </w:rPr>
        <w:t xml:space="preserve"> </w:t>
      </w:r>
      <w:r w:rsidRPr="009358F1">
        <w:rPr>
          <w:rFonts w:ascii="Angsana New" w:hAnsi="Angsana New" w:hint="cs"/>
          <w:sz w:val="30"/>
          <w:szCs w:val="30"/>
          <w:cs/>
        </w:rPr>
        <w:t>การกลับรายการจะถูกบันทึกในกำไรหรือขาดทุน</w:t>
      </w:r>
      <w:r w:rsidRPr="009358F1">
        <w:rPr>
          <w:rFonts w:ascii="Angsana New" w:hAnsi="Angsana New"/>
          <w:sz w:val="30"/>
          <w:szCs w:val="30"/>
          <w:cs/>
        </w:rPr>
        <w:t xml:space="preserve">  </w:t>
      </w:r>
      <w:r w:rsidRPr="009358F1">
        <w:rPr>
          <w:rFonts w:ascii="Angsana New" w:hAnsi="Angsana New" w:hint="cs"/>
          <w:sz w:val="30"/>
          <w:szCs w:val="30"/>
          <w:cs/>
        </w:rPr>
        <w:t>ส่วนสินทรัพย์ทางการเงินที่เป็นตราสารทุนที่จัดประเภทเป็นหลักทรัพย์เผื่อขาย</w:t>
      </w:r>
      <w:r w:rsidRPr="009358F1">
        <w:rPr>
          <w:rFonts w:ascii="Angsana New" w:hAnsi="Angsana New"/>
          <w:sz w:val="30"/>
          <w:szCs w:val="30"/>
          <w:cs/>
        </w:rPr>
        <w:t xml:space="preserve"> </w:t>
      </w:r>
      <w:r w:rsidRPr="009358F1">
        <w:rPr>
          <w:rFonts w:ascii="Angsana New" w:hAnsi="Angsana New" w:hint="cs"/>
          <w:sz w:val="30"/>
          <w:szCs w:val="30"/>
          <w:cs/>
        </w:rPr>
        <w:t>การกลับรายการจะถูกรับรู้โดยตรงในกำไรขาดทุนเบ็ดเสร็จอื่น</w:t>
      </w:r>
    </w:p>
    <w:p w14:paraId="60EFA3A9" w14:textId="77777777" w:rsidR="001924CD" w:rsidRPr="009358F1" w:rsidRDefault="001924CD" w:rsidP="00EF2A91">
      <w:pPr>
        <w:pStyle w:val="BodyText"/>
        <w:tabs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46673BE" w14:textId="77777777" w:rsidR="00AB4DA6" w:rsidRDefault="009358F1" w:rsidP="009358F1">
      <w:pPr>
        <w:pStyle w:val="Style2"/>
        <w:tabs>
          <w:tab w:val="clear" w:pos="340"/>
          <w:tab w:val="num" w:pos="540"/>
        </w:tabs>
        <w:ind w:left="540" w:hanging="540"/>
        <w:rPr>
          <w:rFonts w:cs="Angsana New"/>
          <w:i/>
          <w:iCs/>
        </w:rPr>
      </w:pPr>
      <w:r w:rsidRPr="009358F1">
        <w:rPr>
          <w:rFonts w:cs="Angsana New" w:hint="cs"/>
          <w:i/>
          <w:iCs/>
          <w:cs/>
        </w:rPr>
        <w:t>การด้อยค่าสินทรัพย์ที่ไม่ใช่สินทรัพย์ทางการเงิน</w:t>
      </w:r>
    </w:p>
    <w:p w14:paraId="497328B3" w14:textId="77777777" w:rsidR="009358F1" w:rsidRPr="009358F1" w:rsidRDefault="009358F1" w:rsidP="009358F1">
      <w:pPr>
        <w:pStyle w:val="BodyText"/>
        <w:tabs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1ED2B59" w14:textId="77777777" w:rsidR="009358F1" w:rsidRPr="009358F1" w:rsidRDefault="009358F1" w:rsidP="009358F1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358F1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</w:t>
      </w:r>
      <w:r w:rsidRPr="009358F1">
        <w:rPr>
          <w:rFonts w:ascii="Angsana New" w:hAnsi="Angsana New"/>
          <w:sz w:val="30"/>
          <w:szCs w:val="30"/>
        </w:rPr>
        <w:t>/</w:t>
      </w:r>
      <w:r w:rsidRPr="009358F1">
        <w:rPr>
          <w:rFonts w:ascii="Angsana New" w:hAnsi="Angsana New"/>
          <w:sz w:val="30"/>
          <w:szCs w:val="30"/>
          <w:cs/>
        </w:rPr>
        <w:t xml:space="preserve">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</w:t>
      </w:r>
    </w:p>
    <w:p w14:paraId="62A4EABE" w14:textId="77777777" w:rsidR="00CA238C" w:rsidRPr="00CA238C" w:rsidRDefault="00CA238C" w:rsidP="00CA238C">
      <w:pPr>
        <w:pStyle w:val="BodyText"/>
        <w:tabs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BCE6D10" w14:textId="77777777" w:rsidR="009358F1" w:rsidRPr="009358F1" w:rsidRDefault="009358F1" w:rsidP="009358F1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358F1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</w:t>
      </w:r>
      <w:r w:rsidR="00086DF7">
        <w:rPr>
          <w:rFonts w:asciiTheme="majorBidi" w:hAnsiTheme="majorBidi" w:cstheme="majorBidi"/>
          <w:sz w:val="30"/>
          <w:szCs w:val="30"/>
          <w:cs/>
        </w:rPr>
        <w:br/>
      </w:r>
      <w:r w:rsidRPr="009358F1">
        <w:rPr>
          <w:rFonts w:asciiTheme="majorBidi" w:hAnsiTheme="majorBidi" w:cstheme="majorBidi"/>
          <w:sz w:val="30"/>
          <w:szCs w:val="30"/>
          <w:cs/>
        </w:rPr>
        <w:t>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</w:t>
      </w:r>
      <w:r w:rsidR="00086DF7">
        <w:rPr>
          <w:rFonts w:asciiTheme="majorBidi" w:hAnsiTheme="majorBidi" w:cstheme="majorBidi"/>
          <w:sz w:val="30"/>
          <w:szCs w:val="30"/>
          <w:cs/>
        </w:rPr>
        <w:br/>
      </w:r>
      <w:r w:rsidRPr="009358F1">
        <w:rPr>
          <w:rFonts w:asciiTheme="majorBidi" w:hAnsiTheme="majorBidi" w:cstheme="majorBidi"/>
          <w:sz w:val="30"/>
          <w:szCs w:val="30"/>
          <w:cs/>
        </w:rPr>
        <w:t>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693AEA2F" w14:textId="77777777" w:rsidR="009358F1" w:rsidRPr="009358F1" w:rsidRDefault="009358F1" w:rsidP="009358F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Theme="majorBidi" w:eastAsia="Calibri" w:hAnsiTheme="majorBidi" w:cstheme="majorBidi"/>
          <w:i/>
          <w:sz w:val="24"/>
          <w:szCs w:val="24"/>
        </w:rPr>
      </w:pPr>
    </w:p>
    <w:p w14:paraId="1436F228" w14:textId="77777777" w:rsidR="009358F1" w:rsidRPr="009358F1" w:rsidRDefault="009358F1" w:rsidP="009358F1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eastAsia="Calibri" w:hAnsiTheme="majorBidi" w:cstheme="majorBidi"/>
          <w:iCs/>
          <w:sz w:val="30"/>
          <w:szCs w:val="30"/>
          <w:cs/>
        </w:rPr>
      </w:pPr>
      <w:r w:rsidRPr="009358F1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1AF49D49" w14:textId="77777777" w:rsidR="009358F1" w:rsidRPr="009358F1" w:rsidRDefault="009358F1" w:rsidP="009358F1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24"/>
          <w:szCs w:val="24"/>
        </w:rPr>
      </w:pPr>
    </w:p>
    <w:p w14:paraId="3542A833" w14:textId="77777777" w:rsidR="009358F1" w:rsidRPr="009358F1" w:rsidRDefault="009358F1" w:rsidP="009358F1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358F1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93B8C96" w14:textId="77777777" w:rsidR="009358F1" w:rsidRPr="009358F1" w:rsidRDefault="009358F1" w:rsidP="009358F1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5C8D2B16" w14:textId="77777777" w:rsidR="009358F1" w:rsidRPr="009358F1" w:rsidRDefault="009358F1" w:rsidP="009358F1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9358F1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14:paraId="2EBAC79B" w14:textId="77777777" w:rsidR="009358F1" w:rsidRPr="009358F1" w:rsidRDefault="009358F1" w:rsidP="009358F1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4E884C44" w14:textId="77777777" w:rsidR="009358F1" w:rsidRPr="009358F1" w:rsidRDefault="009358F1" w:rsidP="009358F1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358F1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 ที่เคยรับรู้ในงวดก่อนจะถูกประเมิน ณ ทุกวันที่</w:t>
      </w:r>
      <w:r w:rsidR="00086DF7">
        <w:rPr>
          <w:rFonts w:asciiTheme="majorBidi" w:hAnsiTheme="majorBidi" w:cstheme="majorBidi"/>
          <w:sz w:val="30"/>
          <w:szCs w:val="30"/>
          <w:cs/>
        </w:rPr>
        <w:br/>
      </w:r>
      <w:r w:rsidRPr="009358F1">
        <w:rPr>
          <w:rFonts w:asciiTheme="majorBidi" w:hAnsiTheme="majorBidi" w:cstheme="majorBidi"/>
          <w:sz w:val="30"/>
          <w:szCs w:val="30"/>
          <w:cs/>
        </w:rPr>
        <w:t xml:space="preserve">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 </w:t>
      </w:r>
    </w:p>
    <w:p w14:paraId="5DE2A711" w14:textId="77777777" w:rsidR="009358F1" w:rsidRPr="00D921C1" w:rsidRDefault="009358F1" w:rsidP="009358F1">
      <w:pPr>
        <w:pStyle w:val="BodyText"/>
        <w:tabs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B301343" w14:textId="77777777" w:rsidR="00D921C1" w:rsidRDefault="00D921C1" w:rsidP="00B212CE">
      <w:pPr>
        <w:pStyle w:val="Style2"/>
        <w:tabs>
          <w:tab w:val="clear" w:pos="340"/>
          <w:tab w:val="num" w:pos="540"/>
        </w:tabs>
        <w:ind w:left="540" w:hanging="540"/>
        <w:rPr>
          <w:rFonts w:cs="Angsana New"/>
          <w:i/>
          <w:iCs/>
        </w:rPr>
      </w:pPr>
      <w:r w:rsidRPr="00D921C1">
        <w:rPr>
          <w:rFonts w:cs="Angsana New" w:hint="cs"/>
          <w:i/>
          <w:iCs/>
          <w:cs/>
        </w:rPr>
        <w:t>หนี้สินที่เกิดจากสัญญา</w:t>
      </w:r>
    </w:p>
    <w:p w14:paraId="5E5FD43E" w14:textId="77777777" w:rsidR="00D921C1" w:rsidRPr="00D921C1" w:rsidRDefault="00D921C1" w:rsidP="00D921C1">
      <w:pPr>
        <w:pStyle w:val="BodyText"/>
        <w:tabs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sz w:val="24"/>
          <w:szCs w:val="24"/>
        </w:rPr>
      </w:pPr>
    </w:p>
    <w:p w14:paraId="1D5E45BD" w14:textId="77777777" w:rsidR="00D921C1" w:rsidRPr="00D921C1" w:rsidRDefault="00D921C1" w:rsidP="00D921C1">
      <w:pPr>
        <w:pStyle w:val="BodyText"/>
        <w:tabs>
          <w:tab w:val="clear" w:pos="454"/>
          <w:tab w:val="clear" w:pos="680"/>
          <w:tab w:val="left" w:pos="540"/>
        </w:tabs>
        <w:ind w:left="540"/>
        <w:jc w:val="thaiDistribute"/>
        <w:rPr>
          <w:sz w:val="30"/>
          <w:szCs w:val="30"/>
        </w:rPr>
      </w:pPr>
      <w:r w:rsidRPr="00D921C1">
        <w:rPr>
          <w:rFonts w:hint="cs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</w:t>
      </w:r>
      <w:r w:rsidRPr="00D921C1">
        <w:rPr>
          <w:sz w:val="30"/>
          <w:szCs w:val="30"/>
          <w:cs/>
        </w:rPr>
        <w:t xml:space="preserve"> </w:t>
      </w:r>
      <w:r w:rsidRPr="00D921C1">
        <w:rPr>
          <w:rFonts w:hint="cs"/>
          <w:sz w:val="30"/>
          <w:szCs w:val="30"/>
          <w:cs/>
        </w:rPr>
        <w:t>หนี้สินที่เกิดจากสัญญารับรู้เมื่อกลุ่มบริษัท</w:t>
      </w:r>
      <w:r w:rsidRPr="00D921C1">
        <w:rPr>
          <w:sz w:val="30"/>
          <w:szCs w:val="30"/>
          <w:cs/>
        </w:rPr>
        <w:t>/</w:t>
      </w:r>
      <w:r w:rsidRPr="00D921C1">
        <w:rPr>
          <w:rFonts w:hint="cs"/>
          <w:sz w:val="30"/>
          <w:szCs w:val="30"/>
          <w:cs/>
        </w:rPr>
        <w:t>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</w:t>
      </w:r>
      <w:r w:rsidRPr="00D921C1">
        <w:rPr>
          <w:sz w:val="30"/>
          <w:szCs w:val="30"/>
          <w:cs/>
        </w:rPr>
        <w:t>/</w:t>
      </w:r>
      <w:r w:rsidRPr="00D921C1">
        <w:rPr>
          <w:rFonts w:hint="cs"/>
          <w:sz w:val="30"/>
          <w:szCs w:val="30"/>
          <w:cs/>
        </w:rPr>
        <w:t>บริษัทรับรู้รายได้ที่เกี่ยวข้อง</w:t>
      </w:r>
    </w:p>
    <w:p w14:paraId="44A616C3" w14:textId="77777777" w:rsidR="00D921C1" w:rsidRPr="00D921C1" w:rsidRDefault="00D921C1" w:rsidP="00D921C1">
      <w:pPr>
        <w:pStyle w:val="BodyText"/>
        <w:tabs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sz w:val="24"/>
          <w:szCs w:val="24"/>
        </w:rPr>
      </w:pPr>
    </w:p>
    <w:p w14:paraId="32C40C09" w14:textId="77777777" w:rsidR="001924CD" w:rsidRPr="00B212CE" w:rsidRDefault="001924CD" w:rsidP="00B212CE">
      <w:pPr>
        <w:pStyle w:val="Style2"/>
        <w:tabs>
          <w:tab w:val="clear" w:pos="340"/>
          <w:tab w:val="num" w:pos="540"/>
        </w:tabs>
        <w:ind w:left="540" w:hanging="540"/>
        <w:rPr>
          <w:rFonts w:cs="Angsana New"/>
          <w:i/>
          <w:iCs/>
        </w:rPr>
      </w:pPr>
      <w:r w:rsidRPr="00B212CE">
        <w:rPr>
          <w:rFonts w:cs="Angsana New"/>
          <w:i/>
          <w:iCs/>
          <w:cs/>
        </w:rPr>
        <w:t>ผลประโยชน์พนักงาน</w:t>
      </w:r>
    </w:p>
    <w:p w14:paraId="260E7CE7" w14:textId="77777777" w:rsidR="001924CD" w:rsidRPr="009F6C15" w:rsidRDefault="001924CD" w:rsidP="009F6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Cs/>
          <w:i/>
          <w:iCs/>
          <w:sz w:val="24"/>
          <w:szCs w:val="24"/>
        </w:rPr>
      </w:pPr>
    </w:p>
    <w:p w14:paraId="14DA7646" w14:textId="77777777" w:rsidR="000B08BF" w:rsidRPr="007A4A0F" w:rsidRDefault="000B08BF" w:rsidP="000B08B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7A4A0F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1BF8126E" w14:textId="77777777" w:rsidR="000B08BF" w:rsidRPr="00A40AC6" w:rsidRDefault="000B08BF" w:rsidP="000B08B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24"/>
          <w:szCs w:val="24"/>
        </w:rPr>
      </w:pPr>
    </w:p>
    <w:p w14:paraId="16E7C5E1" w14:textId="77777777" w:rsidR="000B08BF" w:rsidRPr="007A4A0F" w:rsidRDefault="000B08BF" w:rsidP="000B08B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7A4A0F">
        <w:rPr>
          <w:rFonts w:ascii="Angsana New" w:hAnsi="Angsana New"/>
          <w:i/>
          <w:sz w:val="30"/>
          <w:szCs w:val="30"/>
          <w:cs/>
        </w:rPr>
        <w:t xml:space="preserve"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549EF9E4" w14:textId="77777777" w:rsidR="00086DF7" w:rsidRPr="00086DF7" w:rsidRDefault="00086DF7" w:rsidP="005D2E1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24"/>
          <w:szCs w:val="24"/>
        </w:rPr>
      </w:pPr>
    </w:p>
    <w:p w14:paraId="71E57FA9" w14:textId="77777777" w:rsidR="000B08BF" w:rsidRPr="007A4A0F" w:rsidRDefault="000B08BF" w:rsidP="005D2E1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7A4A0F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0C5F5C73" w14:textId="77777777" w:rsidR="000B08BF" w:rsidRPr="00A40AC6" w:rsidRDefault="000B08BF" w:rsidP="000B08BF">
      <w:pPr>
        <w:ind w:left="540"/>
        <w:rPr>
          <w:rFonts w:ascii="Angsana New" w:hAnsi="Angsana New"/>
          <w:i/>
          <w:sz w:val="24"/>
          <w:szCs w:val="24"/>
        </w:rPr>
      </w:pPr>
    </w:p>
    <w:p w14:paraId="416A6A8A" w14:textId="77777777" w:rsidR="000B08BF" w:rsidRPr="007A4A0F" w:rsidRDefault="000B08BF" w:rsidP="000B08BF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7A4A0F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/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7A4A0F">
        <w:rPr>
          <w:rFonts w:ascii="Angsana New" w:hAnsi="Angsana New" w:hint="cs"/>
          <w:i/>
          <w:sz w:val="30"/>
          <w:szCs w:val="30"/>
          <w:cs/>
        </w:rPr>
        <w:t>งวด</w:t>
      </w:r>
      <w:r w:rsidRPr="007A4A0F">
        <w:rPr>
          <w:rFonts w:ascii="Angsana New" w:hAnsi="Angsana New"/>
          <w:i/>
          <w:sz w:val="30"/>
          <w:szCs w:val="30"/>
          <w:cs/>
        </w:rPr>
        <w:t>ปัจจุบันและงวดก่อนๆ  ผลประโยชน์ดังกล่าวได้มีการคิดลดกระแสเงิน</w:t>
      </w:r>
      <w:r w:rsidRPr="007A4A0F">
        <w:rPr>
          <w:rFonts w:ascii="Angsana New" w:hAnsi="Angsana New" w:hint="cs"/>
          <w:i/>
          <w:sz w:val="30"/>
          <w:szCs w:val="30"/>
          <w:cs/>
        </w:rPr>
        <w:t>ส</w:t>
      </w:r>
      <w:r w:rsidRPr="007A4A0F">
        <w:rPr>
          <w:rFonts w:ascii="Angsana New" w:hAnsi="Angsana New"/>
          <w:i/>
          <w:sz w:val="30"/>
          <w:szCs w:val="30"/>
          <w:cs/>
        </w:rPr>
        <w:t>ดเพื่อให้เป็นมูลค่าปัจจุบัน</w:t>
      </w:r>
    </w:p>
    <w:p w14:paraId="2A8603E7" w14:textId="77777777" w:rsidR="000B08BF" w:rsidRPr="00A40AC6" w:rsidRDefault="000B08BF" w:rsidP="000B08BF">
      <w:pPr>
        <w:ind w:left="540"/>
        <w:jc w:val="thaiDistribute"/>
        <w:rPr>
          <w:rFonts w:ascii="Angsana New" w:hAnsi="Angsana New"/>
          <w:i/>
          <w:sz w:val="24"/>
          <w:szCs w:val="24"/>
        </w:rPr>
      </w:pPr>
    </w:p>
    <w:p w14:paraId="7250919A" w14:textId="77777777" w:rsidR="000B08BF" w:rsidRPr="007A4A0F" w:rsidRDefault="000B08BF" w:rsidP="000B08BF">
      <w:pPr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7A4A0F">
        <w:rPr>
          <w:rFonts w:ascii="Angsana New" w:hAnsi="Angsana New"/>
          <w:i/>
          <w:sz w:val="30"/>
          <w:szCs w:val="30"/>
          <w:cs/>
        </w:rPr>
        <w:t>การคำนวณ</w:t>
      </w:r>
      <w:r w:rsidRPr="007A4A0F">
        <w:rPr>
          <w:rFonts w:ascii="Angsana New" w:hAnsi="Angsana New" w:hint="cs"/>
          <w:i/>
          <w:sz w:val="30"/>
          <w:szCs w:val="30"/>
          <w:cs/>
        </w:rPr>
        <w:t>ภาระผูกพันของโครงการผลประโยชน์ที่กำหนดไว้</w:t>
      </w:r>
      <w:r w:rsidRPr="007A4A0F">
        <w:rPr>
          <w:rFonts w:ascii="Angsana New" w:hAnsi="Angsana New"/>
          <w:i/>
          <w:sz w:val="30"/>
          <w:szCs w:val="30"/>
          <w:cs/>
        </w:rPr>
        <w:t>นั้นจัดทำโดยนักคณิตศาสตร์ประกัน</w:t>
      </w:r>
      <w:r w:rsidR="00D30538">
        <w:rPr>
          <w:rFonts w:ascii="Angsana New" w:hAnsi="Angsana New"/>
          <w:i/>
          <w:sz w:val="30"/>
          <w:szCs w:val="30"/>
          <w:cs/>
        </w:rPr>
        <w:t>ภัยที่ได้รับอนุญาตเป็นประจำ</w:t>
      </w:r>
      <w:r w:rsidRPr="007A4A0F">
        <w:rPr>
          <w:rFonts w:ascii="Angsana New" w:hAnsi="Angsana New"/>
          <w:i/>
          <w:sz w:val="30"/>
          <w:szCs w:val="30"/>
          <w:cs/>
        </w:rPr>
        <w:t>โดยวิธีคิดลดแต่ละหน่วยที่ประมาณการไว้</w:t>
      </w:r>
      <w:r w:rsidRPr="007A4A0F">
        <w:rPr>
          <w:rFonts w:ascii="Angsana New" w:hAnsi="Angsana New" w:hint="cs"/>
          <w:i/>
          <w:sz w:val="30"/>
          <w:szCs w:val="30"/>
          <w:cs/>
        </w:rPr>
        <w:t xml:space="preserve">  </w:t>
      </w:r>
    </w:p>
    <w:p w14:paraId="17EEB53D" w14:textId="77777777" w:rsidR="00A40AC6" w:rsidRPr="00A40AC6" w:rsidRDefault="00A40AC6" w:rsidP="000B08BF">
      <w:pPr>
        <w:pStyle w:val="BodyText"/>
        <w:spacing w:after="0"/>
        <w:ind w:left="540"/>
        <w:jc w:val="thaiDistribute"/>
        <w:rPr>
          <w:rFonts w:ascii="Angsana New" w:eastAsia="Times New Roman" w:hAnsi="Angsana New"/>
          <w:i/>
          <w:sz w:val="24"/>
          <w:szCs w:val="24"/>
        </w:rPr>
      </w:pPr>
    </w:p>
    <w:p w14:paraId="3BAB950A" w14:textId="77777777" w:rsidR="000B08BF" w:rsidRDefault="000B08BF" w:rsidP="000B08BF">
      <w:pPr>
        <w:pStyle w:val="BodyText"/>
        <w:spacing w:after="0"/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  <w:r w:rsidRPr="007A4A0F">
        <w:rPr>
          <w:rFonts w:ascii="Angsana New" w:eastAsia="Times New Roman" w:hAnsi="Angsana New" w:hint="cs"/>
          <w:i/>
          <w:sz w:val="30"/>
          <w:szCs w:val="30"/>
          <w:cs/>
        </w:rPr>
        <w:t>ใน</w:t>
      </w:r>
      <w:r w:rsidRPr="007A4A0F">
        <w:rPr>
          <w:rFonts w:ascii="Angsana New" w:eastAsia="Times New Roman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7A4A0F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7A4A0F">
        <w:rPr>
          <w:rFonts w:ascii="Angsana New" w:eastAsia="Times New Roman" w:hAnsi="Angsana New"/>
          <w:i/>
          <w:sz w:val="30"/>
          <w:szCs w:val="30"/>
          <w:cs/>
        </w:rPr>
        <w:t>กำไร</w:t>
      </w:r>
      <w:r w:rsidRPr="007A4A0F">
        <w:rPr>
          <w:rFonts w:ascii="Angsana New" w:eastAsia="Times New Roman" w:hAnsi="Angsana New" w:hint="cs"/>
          <w:i/>
          <w:sz w:val="30"/>
          <w:szCs w:val="30"/>
          <w:cs/>
        </w:rPr>
        <w:t>หรือ</w:t>
      </w:r>
      <w:r w:rsidRPr="007A4A0F">
        <w:rPr>
          <w:rFonts w:ascii="Angsana New" w:eastAsia="Times New Roman" w:hAnsi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7A4A0F">
        <w:rPr>
          <w:rFonts w:ascii="Angsana New" w:eastAsia="Times New Roman" w:hAnsi="Angsana New" w:hint="cs"/>
          <w:i/>
          <w:sz w:val="30"/>
          <w:szCs w:val="30"/>
          <w:cs/>
        </w:rPr>
        <w:t>จะถูก</w:t>
      </w:r>
      <w:r w:rsidRPr="007A4A0F">
        <w:rPr>
          <w:rFonts w:ascii="Angsana New" w:eastAsia="Times New Roman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7A4A0F">
        <w:rPr>
          <w:rFonts w:ascii="Angsana New" w:eastAsia="Times New Roman" w:hAnsi="Angsana New" w:hint="cs"/>
          <w:i/>
          <w:sz w:val="30"/>
          <w:szCs w:val="30"/>
          <w:cs/>
        </w:rPr>
        <w:t>ทันที</w:t>
      </w:r>
      <w:r w:rsidRPr="007A4A0F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7A4A0F">
        <w:rPr>
          <w:rFonts w:ascii="Angsana New" w:hAnsi="Angsana New" w:hint="cs"/>
          <w:i/>
          <w:sz w:val="30"/>
          <w:szCs w:val="30"/>
          <w:cs/>
        </w:rPr>
        <w:t>กลุ่มบริษัท/</w:t>
      </w:r>
      <w:r w:rsidRPr="007A4A0F">
        <w:rPr>
          <w:rFonts w:ascii="Angsana New" w:hAnsi="Angsana New"/>
          <w:i/>
          <w:sz w:val="30"/>
          <w:szCs w:val="30"/>
          <w:cs/>
        </w:rPr>
        <w:t>บริษัทกำหนดดอกเบี้ยจ่าย</w:t>
      </w:r>
      <w:r w:rsidRPr="007A4A0F">
        <w:rPr>
          <w:rFonts w:ascii="Angsana New" w:hAnsi="Angsana New" w:hint="cs"/>
          <w:i/>
          <w:sz w:val="30"/>
          <w:szCs w:val="30"/>
          <w:cs/>
        </w:rPr>
        <w:t>ของ</w:t>
      </w:r>
      <w:r w:rsidRPr="007A4A0F">
        <w:rPr>
          <w:rFonts w:ascii="Angsana New" w:eastAsia="Times New Roman" w:hAnsi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</w:t>
      </w:r>
      <w:r w:rsidRPr="007A4A0F">
        <w:rPr>
          <w:rFonts w:ascii="Angsana New" w:eastAsia="Times New Roman" w:hAnsi="Angsana New" w:hint="cs"/>
          <w:i/>
          <w:sz w:val="30"/>
          <w:szCs w:val="30"/>
          <w:cs/>
        </w:rPr>
        <w:t xml:space="preserve"> </w:t>
      </w:r>
      <w:r w:rsidRPr="007A4A0F">
        <w:rPr>
          <w:rFonts w:ascii="Angsana New" w:eastAsia="Times New Roman" w:hAnsi="Angsana New"/>
          <w:i/>
          <w:sz w:val="30"/>
          <w:szCs w:val="30"/>
          <w:cs/>
        </w:rPr>
        <w:t xml:space="preserve">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7A4A0F">
        <w:rPr>
          <w:rFonts w:ascii="Angsana New" w:hAnsi="Angsana New"/>
          <w:i/>
          <w:sz w:val="30"/>
          <w:szCs w:val="30"/>
          <w:cs/>
        </w:rPr>
        <w:t>ดอกเบี้ยจ่ายสุทธิและค่าใช้จ่ายอื่นๆ</w:t>
      </w:r>
      <w:r w:rsidRPr="007A4A0F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7A4A0F">
        <w:rPr>
          <w:rFonts w:ascii="Angsana New" w:hAnsi="Angsana New"/>
          <w:i/>
          <w:sz w:val="30"/>
          <w:szCs w:val="30"/>
          <w:cs/>
        </w:rPr>
        <w:t>ที่เกี่ยวข้องกับโครงการผลประโยชน์</w:t>
      </w:r>
      <w:r w:rsidRPr="007A4A0F">
        <w:rPr>
          <w:rFonts w:ascii="Angsana New" w:eastAsia="Times New Roman" w:hAnsi="Angsana New"/>
          <w:i/>
          <w:sz w:val="30"/>
          <w:szCs w:val="30"/>
          <w:cs/>
        </w:rPr>
        <w:t>รับรู้รายการในกำไรหรือขาดทุน</w:t>
      </w:r>
    </w:p>
    <w:p w14:paraId="40817D18" w14:textId="77777777" w:rsidR="00CC55A9" w:rsidRPr="00A40AC6" w:rsidRDefault="00CC55A9" w:rsidP="000B08BF">
      <w:pPr>
        <w:pStyle w:val="BodyText"/>
        <w:spacing w:after="0"/>
        <w:ind w:left="540"/>
        <w:jc w:val="thaiDistribute"/>
        <w:rPr>
          <w:rFonts w:ascii="Angsana New" w:hAnsi="Angsana New"/>
          <w:b/>
          <w:bCs/>
          <w:color w:val="0000FF"/>
          <w:sz w:val="24"/>
          <w:szCs w:val="24"/>
        </w:rPr>
      </w:pPr>
    </w:p>
    <w:p w14:paraId="42A8E11A" w14:textId="77777777" w:rsidR="000B08BF" w:rsidRPr="00D921C1" w:rsidRDefault="000B08BF" w:rsidP="00D921C1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D921C1">
        <w:rPr>
          <w:rFonts w:ascii="Angsana New" w:hAnsi="Angsana New"/>
          <w:i/>
          <w:sz w:val="30"/>
          <w:szCs w:val="30"/>
          <w:cs/>
        </w:rPr>
        <w:t>เมื่อมีการ</w:t>
      </w:r>
      <w:r w:rsidRPr="00D921C1">
        <w:rPr>
          <w:rFonts w:ascii="Angsana New" w:hAnsi="Angsana New" w:hint="cs"/>
          <w:i/>
          <w:sz w:val="30"/>
          <w:szCs w:val="30"/>
          <w:cs/>
        </w:rPr>
        <w:t>เปลี่ยนแปลง</w:t>
      </w:r>
      <w:r w:rsidRPr="00D921C1">
        <w:rPr>
          <w:rFonts w:ascii="Angsana New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D921C1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D921C1">
        <w:rPr>
          <w:rFonts w:ascii="Angsana New" w:hAnsi="Angsana New"/>
          <w:i/>
          <w:sz w:val="30"/>
          <w:szCs w:val="30"/>
          <w:cs/>
        </w:rPr>
        <w:t>กำไร</w:t>
      </w:r>
      <w:r w:rsidRPr="00D921C1">
        <w:rPr>
          <w:rFonts w:ascii="Angsana New" w:hAnsi="Angsana New" w:hint="cs"/>
          <w:i/>
          <w:sz w:val="30"/>
          <w:szCs w:val="30"/>
          <w:cs/>
        </w:rPr>
        <w:t>หรือ</w:t>
      </w:r>
      <w:r w:rsidRPr="00D921C1">
        <w:rPr>
          <w:rFonts w:ascii="Angsana New" w:hAnsi="Angsana New"/>
          <w:i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D921C1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7A4A0F">
        <w:rPr>
          <w:rFonts w:ascii="Angsana New" w:hAnsi="Angsana New" w:hint="cs"/>
          <w:i/>
          <w:sz w:val="30"/>
          <w:szCs w:val="30"/>
          <w:cs/>
        </w:rPr>
        <w:t>กลุ่มบริษัท/</w:t>
      </w:r>
      <w:r w:rsidRPr="007A4A0F">
        <w:rPr>
          <w:rFonts w:ascii="Angsana New" w:hAnsi="Angsana New"/>
          <w:i/>
          <w:sz w:val="30"/>
          <w:szCs w:val="30"/>
          <w:cs/>
        </w:rPr>
        <w:t>บริษัท</w:t>
      </w:r>
      <w:r w:rsidRPr="007A4A0F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7A4A0F">
        <w:rPr>
          <w:rFonts w:ascii="Angsana New" w:hAnsi="Angsana New"/>
          <w:i/>
          <w:sz w:val="30"/>
          <w:szCs w:val="30"/>
          <w:cs/>
        </w:rPr>
        <w:t>รับรู้</w:t>
      </w:r>
      <w:r w:rsidRPr="00D921C1">
        <w:rPr>
          <w:rFonts w:ascii="Angsana New" w:hAnsi="Angsana New"/>
          <w:i/>
          <w:sz w:val="30"/>
          <w:szCs w:val="30"/>
          <w:cs/>
        </w:rPr>
        <w:t>กำไรและขาดทุนจากการจ่ายชำระผลประโยชน์</w:t>
      </w:r>
      <w:r w:rsidRPr="00D921C1">
        <w:rPr>
          <w:rFonts w:ascii="Angsana New" w:hAnsi="Angsana New" w:hint="cs"/>
          <w:i/>
          <w:sz w:val="30"/>
          <w:szCs w:val="30"/>
          <w:cs/>
        </w:rPr>
        <w:t>พนักงาน</w:t>
      </w:r>
      <w:r w:rsidRPr="00D921C1">
        <w:rPr>
          <w:rFonts w:ascii="Angsana New" w:hAnsi="Angsana New"/>
          <w:i/>
          <w:sz w:val="30"/>
          <w:szCs w:val="30"/>
          <w:cs/>
        </w:rPr>
        <w:t>เมื่อเกิดขึ้น</w:t>
      </w:r>
    </w:p>
    <w:p w14:paraId="63D0850D" w14:textId="77777777" w:rsidR="000B08BF" w:rsidRPr="00D921C1" w:rsidRDefault="000B08BF" w:rsidP="00D921C1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D921C1">
        <w:rPr>
          <w:rFonts w:ascii="Angsana New" w:hAnsi="Angsana New"/>
          <w:iCs/>
          <w:sz w:val="30"/>
          <w:szCs w:val="30"/>
          <w:cs/>
        </w:rPr>
        <w:t xml:space="preserve">ผลประโยชน์เมื่อเลิกจ้าง </w:t>
      </w:r>
    </w:p>
    <w:p w14:paraId="518D1F0F" w14:textId="77777777" w:rsidR="000B08BF" w:rsidRPr="00A40AC6" w:rsidRDefault="000B08BF" w:rsidP="000B08B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24"/>
          <w:szCs w:val="24"/>
        </w:rPr>
      </w:pPr>
    </w:p>
    <w:p w14:paraId="2DED6C66" w14:textId="77777777" w:rsidR="000B08BF" w:rsidRPr="007A4A0F" w:rsidRDefault="000B08BF" w:rsidP="00405AA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7A4A0F">
        <w:rPr>
          <w:rFonts w:ascii="Angsana New" w:hAnsi="Angsana New" w:hint="cs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7A4A0F">
        <w:rPr>
          <w:rFonts w:ascii="Angsana New" w:hAnsi="Angsana New"/>
          <w:i/>
          <w:sz w:val="30"/>
          <w:szCs w:val="30"/>
          <w:cs/>
        </w:rPr>
        <w:t>กลุ่มบริษัท/บริษัท</w:t>
      </w:r>
      <w:r w:rsidRPr="007A4A0F">
        <w:rPr>
          <w:rFonts w:ascii="Angsana New" w:hAnsi="Angsana New" w:hint="cs"/>
          <w:i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</w:t>
      </w:r>
      <w:r w:rsidRPr="007A4A0F">
        <w:rPr>
          <w:rFonts w:ascii="Angsana New" w:hAnsi="Angsana New"/>
          <w:i/>
          <w:sz w:val="30"/>
          <w:szCs w:val="30"/>
          <w:cs/>
        </w:rPr>
        <w:t xml:space="preserve"> </w:t>
      </w:r>
      <w:r w:rsidRPr="007A4A0F">
        <w:rPr>
          <w:rFonts w:ascii="Angsana New" w:hAnsi="Angsana New" w:hint="cs"/>
          <w:i/>
          <w:sz w:val="30"/>
          <w:szCs w:val="30"/>
          <w:cs/>
        </w:rPr>
        <w:t>หรือเมื่อ</w:t>
      </w:r>
      <w:r w:rsidRPr="007A4A0F">
        <w:rPr>
          <w:rFonts w:ascii="Angsana New" w:hAnsi="Angsana New"/>
          <w:i/>
          <w:sz w:val="30"/>
          <w:szCs w:val="30"/>
          <w:cs/>
        </w:rPr>
        <w:t>กลุ่มบริษัท/บริษัท</w:t>
      </w:r>
      <w:r w:rsidRPr="007A4A0F">
        <w:rPr>
          <w:rFonts w:ascii="Angsana New" w:hAnsi="Angsana New" w:hint="cs"/>
          <w:i/>
          <w:sz w:val="30"/>
          <w:szCs w:val="30"/>
          <w:cs/>
        </w:rPr>
        <w:t xml:space="preserve">รับรู้ต้นทุนสำหรับการปรับโครงสร้าง </w:t>
      </w:r>
      <w:r w:rsidRPr="007A4A0F">
        <w:rPr>
          <w:rFonts w:ascii="Angsana New" w:hAnsi="Angsana New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="004361DA">
        <w:rPr>
          <w:rFonts w:ascii="Angsana New" w:hAnsi="Angsana New"/>
          <w:iCs/>
          <w:sz w:val="30"/>
          <w:szCs w:val="30"/>
        </w:rPr>
        <w:t>1</w:t>
      </w:r>
      <w:r w:rsidR="00CC5A41" w:rsidRPr="00CC5A41">
        <w:rPr>
          <w:rFonts w:ascii="Angsana New" w:hAnsi="Angsana New"/>
          <w:iCs/>
          <w:sz w:val="30"/>
          <w:szCs w:val="30"/>
        </w:rPr>
        <w:t>2</w:t>
      </w:r>
      <w:r w:rsidRPr="007A4A0F">
        <w:rPr>
          <w:rFonts w:ascii="Angsana New" w:hAnsi="Angsana New"/>
          <w:i/>
          <w:sz w:val="30"/>
          <w:szCs w:val="30"/>
        </w:rPr>
        <w:t xml:space="preserve"> </w:t>
      </w:r>
      <w:r w:rsidRPr="007A4A0F">
        <w:rPr>
          <w:rFonts w:ascii="Angsana New" w:hAnsi="Angsana New"/>
          <w:i/>
          <w:sz w:val="30"/>
          <w:szCs w:val="30"/>
          <w:cs/>
        </w:rPr>
        <w:t>เดือนนับจากวัน</w:t>
      </w:r>
      <w:r w:rsidRPr="007A4A0F">
        <w:rPr>
          <w:rFonts w:ascii="Angsana New" w:hAnsi="Angsana New" w:hint="cs"/>
          <w:i/>
          <w:sz w:val="30"/>
          <w:szCs w:val="30"/>
          <w:cs/>
        </w:rPr>
        <w:t>สิ้นรอบระยะเวลา</w:t>
      </w:r>
      <w:r w:rsidRPr="007A4A0F">
        <w:rPr>
          <w:rFonts w:ascii="Angsana New" w:hAnsi="Angsana New"/>
          <w:i/>
          <w:sz w:val="30"/>
          <w:szCs w:val="30"/>
          <w:cs/>
        </w:rPr>
        <w:t>รายงาน</w:t>
      </w:r>
      <w:r w:rsidRPr="007A4A0F">
        <w:rPr>
          <w:rFonts w:ascii="Angsana New" w:hAnsi="Angsana New" w:hint="cs"/>
          <w:i/>
          <w:sz w:val="30"/>
          <w:szCs w:val="30"/>
          <w:cs/>
        </w:rPr>
        <w:t xml:space="preserve"> ผลประโยชน์เมื่อเลิกจ้างจะถูกคิดลดกระแสเงินสด</w:t>
      </w:r>
    </w:p>
    <w:p w14:paraId="086458C1" w14:textId="77777777" w:rsidR="00707122" w:rsidRPr="00D921C1" w:rsidRDefault="00707122" w:rsidP="000B08B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24"/>
          <w:szCs w:val="24"/>
        </w:rPr>
      </w:pPr>
    </w:p>
    <w:p w14:paraId="0CAD9379" w14:textId="77777777" w:rsidR="000B08BF" w:rsidRPr="007A4A0F" w:rsidRDefault="000B08BF" w:rsidP="008F0BD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7A4A0F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79FF34A3" w14:textId="77777777" w:rsidR="000B08BF" w:rsidRPr="00D921C1" w:rsidRDefault="000B08BF" w:rsidP="008F0BD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24"/>
          <w:szCs w:val="24"/>
        </w:rPr>
      </w:pPr>
    </w:p>
    <w:p w14:paraId="4E934D72" w14:textId="77777777" w:rsidR="000B08BF" w:rsidRPr="008B4D77" w:rsidRDefault="000B08BF" w:rsidP="008F0BD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</w:rPr>
      </w:pPr>
      <w:r w:rsidRPr="007A4A0F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</w:t>
      </w:r>
      <w:r w:rsidRPr="007A4A0F">
        <w:rPr>
          <w:rFonts w:ascii="Angsana New" w:hAnsi="Angsana New" w:hint="cs"/>
          <w:i/>
          <w:sz w:val="30"/>
          <w:szCs w:val="30"/>
          <w:cs/>
        </w:rPr>
        <w:t>รับรู้</w:t>
      </w:r>
      <w:r w:rsidRPr="007A4A0F">
        <w:rPr>
          <w:rFonts w:ascii="Angsana New" w:hAnsi="Angsana New"/>
          <w:i/>
          <w:sz w:val="30"/>
          <w:szCs w:val="30"/>
          <w:cs/>
        </w:rPr>
        <w:t>เป็นค่าใช้จ่ายเมื่อพนักงานทำงานให้</w:t>
      </w:r>
      <w:r w:rsidRPr="007A4A0F">
        <w:rPr>
          <w:rFonts w:ascii="Angsana New" w:hAnsi="Angsana New"/>
          <w:i/>
          <w:sz w:val="30"/>
          <w:szCs w:val="30"/>
        </w:rPr>
        <w:t xml:space="preserve"> </w:t>
      </w:r>
      <w:r w:rsidRPr="007A4A0F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Pr="007A4A0F">
        <w:rPr>
          <w:rFonts w:ascii="Angsana New" w:hAnsi="Angsana New" w:hint="cs"/>
          <w:i/>
          <w:sz w:val="30"/>
          <w:szCs w:val="30"/>
          <w:cs/>
        </w:rPr>
        <w:t>กลุ่มบริษัท/</w:t>
      </w:r>
      <w:r w:rsidRPr="007A4A0F">
        <w:rPr>
          <w:rFonts w:ascii="Angsana New" w:hAnsi="Angsana New"/>
          <w:i/>
          <w:sz w:val="30"/>
          <w:szCs w:val="30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40EEE8D" w14:textId="77777777" w:rsidR="005E272A" w:rsidRPr="00CA238C" w:rsidRDefault="005E2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i/>
          <w:iCs/>
          <w:sz w:val="24"/>
          <w:szCs w:val="24"/>
          <w:cs/>
          <w:lang w:val="en-GB" w:eastAsia="th-TH"/>
        </w:rPr>
      </w:pPr>
    </w:p>
    <w:p w14:paraId="4BE24C6C" w14:textId="77777777" w:rsidR="001924CD" w:rsidRPr="00B212CE" w:rsidRDefault="001924CD" w:rsidP="008F0BDC">
      <w:pPr>
        <w:pStyle w:val="Style2"/>
        <w:tabs>
          <w:tab w:val="clear" w:pos="340"/>
          <w:tab w:val="num" w:pos="540"/>
        </w:tabs>
        <w:ind w:left="540" w:right="0" w:hanging="540"/>
        <w:rPr>
          <w:rFonts w:cs="Angsana New"/>
          <w:i/>
          <w:iCs/>
        </w:rPr>
      </w:pPr>
      <w:r w:rsidRPr="00B212CE">
        <w:rPr>
          <w:rFonts w:cs="Angsana New"/>
          <w:i/>
          <w:iCs/>
          <w:cs/>
        </w:rPr>
        <w:t>ประมาณการหนี้สิน</w:t>
      </w:r>
    </w:p>
    <w:p w14:paraId="439AA3BA" w14:textId="77777777" w:rsidR="001924CD" w:rsidRPr="00D921C1" w:rsidRDefault="001924CD" w:rsidP="008F0BD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/>
          <w:sz w:val="24"/>
          <w:szCs w:val="24"/>
        </w:rPr>
      </w:pPr>
    </w:p>
    <w:p w14:paraId="1E87DDE8" w14:textId="77777777" w:rsidR="001924CD" w:rsidRPr="00B96490" w:rsidRDefault="001924CD" w:rsidP="008F0BD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96490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Pr="00B9649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96490">
        <w:rPr>
          <w:rFonts w:ascii="Angsana New" w:hAnsi="Angsana New"/>
          <w:sz w:val="30"/>
          <w:szCs w:val="30"/>
        </w:rPr>
        <w:t>/</w:t>
      </w:r>
      <w:r w:rsidRPr="00B96490">
        <w:rPr>
          <w:rFonts w:ascii="Angsana New" w:hAnsi="Angsana New"/>
          <w:sz w:val="30"/>
          <w:szCs w:val="30"/>
          <w:cs/>
        </w:rPr>
        <w:t>บริษัทมีภาระ</w:t>
      </w:r>
      <w:r w:rsidR="009A4838">
        <w:rPr>
          <w:rFonts w:ascii="Angsana New" w:hAnsi="Angsana New" w:hint="cs"/>
          <w:sz w:val="30"/>
          <w:szCs w:val="30"/>
          <w:cs/>
        </w:rPr>
        <w:t>ผูกพัน</w:t>
      </w:r>
      <w:r w:rsidRPr="00B96490">
        <w:rPr>
          <w:rFonts w:ascii="Angsana New" w:hAnsi="Angsana New" w:hint="cs"/>
          <w:sz w:val="30"/>
          <w:szCs w:val="30"/>
          <w:cs/>
        </w:rPr>
        <w:t>ตาม</w:t>
      </w:r>
      <w:r w:rsidRPr="00B96490">
        <w:rPr>
          <w:rFonts w:ascii="Angsana New" w:hAnsi="Angsana New"/>
          <w:sz w:val="30"/>
          <w:szCs w:val="30"/>
          <w:cs/>
        </w:rPr>
        <w:t>กฎหมาย</w:t>
      </w:r>
      <w:r w:rsidR="009A4838">
        <w:rPr>
          <w:rFonts w:ascii="Angsana New" w:hAnsi="Angsana New" w:hint="cs"/>
          <w:sz w:val="30"/>
          <w:szCs w:val="30"/>
          <w:cs/>
        </w:rPr>
        <w:t>หรือ</w:t>
      </w:r>
      <w:r w:rsidR="00C01EE9">
        <w:rPr>
          <w:rFonts w:ascii="Angsana New" w:hAnsi="Angsana New" w:hint="cs"/>
          <w:sz w:val="30"/>
          <w:szCs w:val="30"/>
          <w:cs/>
        </w:rPr>
        <w:t>ภาระผูกพันจากการอนุมาน</w:t>
      </w:r>
      <w:r w:rsidRPr="00B96490">
        <w:rPr>
          <w:rFonts w:ascii="Angsana New" w:hAnsi="Angsana New" w:hint="cs"/>
          <w:sz w:val="30"/>
          <w:szCs w:val="30"/>
          <w:cs/>
        </w:rPr>
        <w:t>ที่เกิดขึ้นในปัจจุบันอัน</w:t>
      </w:r>
      <w:r w:rsidRPr="00B96490">
        <w:rPr>
          <w:rFonts w:ascii="Angsana New" w:hAnsi="Angsana New"/>
          <w:sz w:val="30"/>
          <w:szCs w:val="30"/>
          <w:cs/>
        </w:rPr>
        <w:t>เป็นผลมาจากเหตุการณ์</w:t>
      </w:r>
      <w:r w:rsidRPr="00B96490">
        <w:rPr>
          <w:rFonts w:ascii="Angsana New" w:hAnsi="Angsana New" w:hint="cs"/>
          <w:sz w:val="30"/>
          <w:szCs w:val="30"/>
          <w:cs/>
        </w:rPr>
        <w:t>ใน</w:t>
      </w:r>
      <w:r w:rsidRPr="00B96490">
        <w:rPr>
          <w:rFonts w:ascii="Angsana New" w:hAnsi="Angsana New"/>
          <w:sz w:val="30"/>
          <w:szCs w:val="30"/>
          <w:cs/>
        </w:rPr>
        <w:t>อดีต</w:t>
      </w:r>
      <w:r w:rsidR="00C01EE9" w:rsidRPr="00C01EE9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B96490">
        <w:rPr>
          <w:rFonts w:ascii="Angsana New" w:hAnsi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C01EE9">
        <w:rPr>
          <w:rFonts w:ascii="Angsana New" w:hAnsi="Angsana New" w:hint="cs"/>
          <w:sz w:val="30"/>
          <w:szCs w:val="30"/>
          <w:cs/>
        </w:rPr>
        <w:t>ผูกพัน</w:t>
      </w:r>
      <w:r w:rsidRPr="00B96490">
        <w:rPr>
          <w:rFonts w:ascii="Angsana New" w:hAnsi="Angsana New"/>
          <w:sz w:val="30"/>
          <w:szCs w:val="30"/>
          <w:cs/>
        </w:rPr>
        <w:t>ดังกล่าว</w:t>
      </w:r>
      <w:r w:rsidRPr="00B96490">
        <w:rPr>
          <w:rFonts w:ascii="Angsana New" w:hAnsi="Angsana New" w:hint="cs"/>
          <w:sz w:val="30"/>
          <w:szCs w:val="30"/>
          <w:cs/>
        </w:rPr>
        <w:t xml:space="preserve"> </w:t>
      </w:r>
      <w:r w:rsidRPr="00B96490">
        <w:rPr>
          <w:rFonts w:ascii="Angsana New" w:hAnsi="Angsana New"/>
          <w:sz w:val="30"/>
          <w:szCs w:val="30"/>
          <w:cs/>
        </w:rPr>
        <w:t>ประมาณการ</w:t>
      </w:r>
      <w:r w:rsidRPr="00B96490">
        <w:rPr>
          <w:rFonts w:ascii="Angsana New" w:hAnsi="Angsana New" w:hint="cs"/>
          <w:sz w:val="30"/>
          <w:szCs w:val="30"/>
          <w:cs/>
        </w:rPr>
        <w:t>หนี้สินพิจารณาจากการคิดลด</w:t>
      </w:r>
      <w:r w:rsidRPr="00B96490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B96490">
        <w:rPr>
          <w:rFonts w:ascii="Angsana New" w:hAnsi="Angsana New" w:hint="cs"/>
          <w:sz w:val="30"/>
          <w:szCs w:val="30"/>
          <w:cs/>
        </w:rPr>
        <w:t>ถึง</w:t>
      </w:r>
      <w:r w:rsidRPr="00B96490">
        <w:rPr>
          <w:rFonts w:ascii="Angsana New" w:hAnsi="Angsana New"/>
          <w:sz w:val="30"/>
          <w:szCs w:val="30"/>
          <w:cs/>
        </w:rPr>
        <w:t>ภาษีเงินได้  เพื่อให้สะท้อน</w:t>
      </w:r>
      <w:r w:rsidRPr="00B96490">
        <w:rPr>
          <w:rFonts w:ascii="Angsana New" w:hAnsi="Angsana New" w:hint="cs"/>
          <w:sz w:val="30"/>
          <w:szCs w:val="30"/>
          <w:cs/>
        </w:rPr>
        <w:t>จำนวน</w:t>
      </w:r>
      <w:r w:rsidRPr="00B96490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B96490">
        <w:rPr>
          <w:rFonts w:ascii="Angsana New" w:hAnsi="Angsana New" w:hint="cs"/>
          <w:sz w:val="30"/>
          <w:szCs w:val="30"/>
          <w:cs/>
        </w:rPr>
        <w:t xml:space="preserve"> 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B96490">
        <w:rPr>
          <w:rFonts w:ascii="Angsana New" w:hAnsi="Angsana New"/>
          <w:sz w:val="30"/>
          <w:szCs w:val="30"/>
        </w:rPr>
        <w:t xml:space="preserve"> </w:t>
      </w:r>
    </w:p>
    <w:p w14:paraId="5D58BDC2" w14:textId="77777777" w:rsidR="00AD1BC5" w:rsidRPr="00D921C1" w:rsidRDefault="00AD1BC5" w:rsidP="008F0BD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/>
          <w:sz w:val="24"/>
          <w:szCs w:val="24"/>
        </w:rPr>
      </w:pPr>
    </w:p>
    <w:p w14:paraId="3074A953" w14:textId="77777777" w:rsidR="001924CD" w:rsidRDefault="001924CD" w:rsidP="008F0BDC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96490">
        <w:rPr>
          <w:rFonts w:ascii="Angsana New" w:hAnsi="Angsana New"/>
          <w:i/>
          <w:iCs/>
          <w:sz w:val="30"/>
          <w:szCs w:val="30"/>
          <w:cs/>
        </w:rPr>
        <w:t>ประมาณการค่าประกันความเสียหาย</w:t>
      </w:r>
    </w:p>
    <w:p w14:paraId="06909392" w14:textId="77777777" w:rsidR="00203C63" w:rsidRPr="00D921C1" w:rsidRDefault="00203C63" w:rsidP="008F0BDC">
      <w:pPr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737A0747" w14:textId="77777777" w:rsidR="001924CD" w:rsidRDefault="001924CD" w:rsidP="008F0BD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96490">
        <w:rPr>
          <w:rFonts w:ascii="Angsana New" w:hAnsi="Angsana New"/>
          <w:sz w:val="30"/>
          <w:szCs w:val="30"/>
          <w:cs/>
        </w:rPr>
        <w:t>ประมาณการค่าประกันความเสียหายจะบันทึกเมื่อ</w:t>
      </w:r>
      <w:r w:rsidRPr="00B96490">
        <w:rPr>
          <w:rFonts w:ascii="Angsana New" w:hAnsi="Angsana New" w:hint="cs"/>
          <w:sz w:val="30"/>
          <w:szCs w:val="30"/>
          <w:cs/>
        </w:rPr>
        <w:t>ได้ขาย</w:t>
      </w:r>
      <w:r w:rsidRPr="00B96490">
        <w:rPr>
          <w:rFonts w:ascii="Angsana New" w:hAnsi="Angsana New"/>
          <w:sz w:val="30"/>
          <w:szCs w:val="30"/>
          <w:cs/>
        </w:rPr>
        <w:t>สินค้าหรือ</w:t>
      </w:r>
      <w:r w:rsidRPr="00B96490">
        <w:rPr>
          <w:rFonts w:ascii="Angsana New" w:hAnsi="Angsana New" w:hint="cs"/>
          <w:sz w:val="30"/>
          <w:szCs w:val="30"/>
          <w:cs/>
        </w:rPr>
        <w:t>ให้</w:t>
      </w:r>
      <w:r w:rsidRPr="00B96490">
        <w:rPr>
          <w:rFonts w:ascii="Angsana New" w:hAnsi="Angsana New"/>
          <w:sz w:val="30"/>
          <w:szCs w:val="30"/>
          <w:cs/>
        </w:rPr>
        <w:t xml:space="preserve">บริการแก่ลูกค้าแล้ว  ประมาณการค่าใช้จ่ายพิจารณาจากประวัติการจ่ายค่าประกันความเสียหาย </w:t>
      </w:r>
      <w:r w:rsidRPr="00B96490">
        <w:rPr>
          <w:rFonts w:ascii="Angsana New" w:hAnsi="Angsana New" w:hint="cs"/>
          <w:sz w:val="30"/>
          <w:szCs w:val="30"/>
          <w:cs/>
        </w:rPr>
        <w:t>และ</w:t>
      </w:r>
      <w:r w:rsidRPr="00B96490">
        <w:rPr>
          <w:rFonts w:ascii="Angsana New" w:hAnsi="Angsana New"/>
          <w:sz w:val="30"/>
          <w:szCs w:val="30"/>
          <w:cs/>
        </w:rPr>
        <w:t>ปัจจัยต่างๆ ที่อาจเกี่ยวข้องกับความน่าจะเป็นที่จะเกิดความเสียหายดังกล่าว</w:t>
      </w:r>
    </w:p>
    <w:p w14:paraId="2B761453" w14:textId="77777777" w:rsidR="002F5EE4" w:rsidRDefault="002F5EE4" w:rsidP="008F0BDC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6BF66C6C" w14:textId="77777777" w:rsidR="008B7BAA" w:rsidRPr="008B7BAA" w:rsidRDefault="008B7BAA" w:rsidP="008B7BAA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B7BAA">
        <w:rPr>
          <w:rFonts w:ascii="Angsana New" w:hAnsi="Angsana New"/>
          <w:i/>
          <w:iCs/>
          <w:sz w:val="30"/>
          <w:szCs w:val="30"/>
          <w:cs/>
        </w:rPr>
        <w:t>ประมาณการค่าใช้จ่ายจากสัญญาที่เสียเปรียบหรือก่อให้เกิดภาระ</w:t>
      </w:r>
    </w:p>
    <w:p w14:paraId="67AA54E2" w14:textId="77777777" w:rsidR="008B7BAA" w:rsidRPr="008B7BAA" w:rsidRDefault="008B7BAA" w:rsidP="008B7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C874071" w14:textId="77777777" w:rsidR="008B7BAA" w:rsidRPr="008B7BAA" w:rsidRDefault="008B7BAA" w:rsidP="008B7BA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B7BAA">
        <w:rPr>
          <w:rFonts w:ascii="Angsana New" w:hAnsi="Angsana New"/>
          <w:sz w:val="30"/>
          <w:szCs w:val="30"/>
          <w:cs/>
        </w:rPr>
        <w:t>ประมาณการค่าใช้จ่ายของสัญญาที่เสียเปรียบหรือก่อให้เกิดภาระแก่กลุ่มบริษัท</w:t>
      </w:r>
      <w:r w:rsidRPr="008B7BAA">
        <w:rPr>
          <w:rFonts w:ascii="Angsana New" w:hAnsi="Angsana New"/>
          <w:sz w:val="30"/>
          <w:szCs w:val="30"/>
        </w:rPr>
        <w:t>/</w:t>
      </w:r>
      <w:r w:rsidRPr="008B7BAA">
        <w:rPr>
          <w:rFonts w:ascii="Angsana New" w:hAnsi="Angsana New"/>
          <w:sz w:val="30"/>
          <w:szCs w:val="30"/>
          <w:cs/>
        </w:rPr>
        <w:t>บริษัทจะบันทึกเมื่อประโยชน์ที่</w:t>
      </w:r>
      <w:r w:rsidRPr="008B7BAA">
        <w:rPr>
          <w:rFonts w:ascii="Angsana New" w:hAnsi="Angsana New"/>
          <w:sz w:val="30"/>
          <w:szCs w:val="30"/>
        </w:rPr>
        <w:br/>
      </w:r>
      <w:r w:rsidRPr="008B7BAA">
        <w:rPr>
          <w:rFonts w:ascii="Angsana New" w:hAnsi="Angsana New"/>
          <w:sz w:val="30"/>
          <w:szCs w:val="30"/>
          <w:cs/>
        </w:rPr>
        <w:t>กลุ่มบริษัท</w:t>
      </w:r>
      <w:r w:rsidRPr="008B7BAA">
        <w:rPr>
          <w:rFonts w:ascii="Angsana New" w:hAnsi="Angsana New"/>
          <w:sz w:val="30"/>
          <w:szCs w:val="30"/>
        </w:rPr>
        <w:t>/</w:t>
      </w:r>
      <w:r w:rsidRPr="008B7BAA">
        <w:rPr>
          <w:rFonts w:ascii="Angsana New" w:hAnsi="Angsana New"/>
          <w:sz w:val="30"/>
          <w:szCs w:val="30"/>
          <w:cs/>
        </w:rPr>
        <w:t>บริษัทพึงได้รับน้อยกว่าต้นทุนที่จำเป็นในการดำเนินการตามข้อผูกพันในสัญญา  การประมาณค่าใช้จ่ายรับรู้ด้วยมูลค่าปัจจุบันของต้นทุนที่คาดว่าจะเกิดขึ้นเมื่อสิ้นสุดสัญญา หรือ ต้นทุนสุทธิที่คาดว่าจะเกิดขึ้นเมื่อดำเนินสัญญาต่อ แล้วแต่มูลค่าใดจะต่ำกว่า  กลุ่มบริษัท</w:t>
      </w:r>
      <w:r w:rsidRPr="008B7BAA">
        <w:rPr>
          <w:rFonts w:ascii="Angsana New" w:hAnsi="Angsana New"/>
          <w:sz w:val="30"/>
          <w:szCs w:val="30"/>
        </w:rPr>
        <w:t>/</w:t>
      </w:r>
      <w:r w:rsidRPr="008B7BAA">
        <w:rPr>
          <w:rFonts w:ascii="Angsana New" w:hAnsi="Angsana New"/>
          <w:sz w:val="30"/>
          <w:szCs w:val="30"/>
          <w:cs/>
        </w:rPr>
        <w:t>บริษัทรับรู้ผลขาดทุนจากการด้อยค่าที่เกิดขึ้นจากสินทรัพย์ที่ระบุไว้ในสัญญาก่อนที่จะรับรู้และวัดมูลค่าประมาณการหนี้สิน</w:t>
      </w:r>
    </w:p>
    <w:p w14:paraId="3BBFD677" w14:textId="77777777" w:rsidR="009F6C15" w:rsidRPr="009F6C15" w:rsidRDefault="009F6C15" w:rsidP="009F6C15">
      <w:pPr>
        <w:pStyle w:val="Style2"/>
        <w:tabs>
          <w:tab w:val="clear" w:pos="340"/>
          <w:tab w:val="num" w:pos="540"/>
        </w:tabs>
        <w:ind w:left="540" w:right="0" w:hanging="540"/>
        <w:rPr>
          <w:rFonts w:cs="Angsana New"/>
          <w:i/>
          <w:iCs/>
        </w:rPr>
      </w:pPr>
      <w:r w:rsidRPr="009F6C15">
        <w:rPr>
          <w:rFonts w:cs="Angsana New"/>
          <w:i/>
          <w:iCs/>
          <w:cs/>
        </w:rPr>
        <w:t>การวัดมูลค่ายุติธรรม</w:t>
      </w:r>
    </w:p>
    <w:p w14:paraId="49935B89" w14:textId="77777777" w:rsidR="009F6C15" w:rsidRPr="00D921C1" w:rsidRDefault="009F6C15" w:rsidP="009F6C15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  <w:highlight w:val="yellow"/>
        </w:rPr>
      </w:pPr>
    </w:p>
    <w:p w14:paraId="352B7B79" w14:textId="77777777" w:rsidR="00D921C1" w:rsidRDefault="00D921C1" w:rsidP="009F6C15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D921C1"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D921C1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D921C1">
        <w:rPr>
          <w:rFonts w:ascii="Angsana New" w:hAnsi="Angsana New" w:hint="cs"/>
          <w:sz w:val="30"/>
          <w:szCs w:val="30"/>
          <w:cs/>
          <w:lang w:bidi="th-TH"/>
        </w:rPr>
        <w:t>ณ</w:t>
      </w:r>
      <w:r w:rsidRPr="00D921C1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D921C1">
        <w:rPr>
          <w:rFonts w:ascii="Angsana New" w:hAnsi="Angsana New" w:hint="cs"/>
          <w:sz w:val="30"/>
          <w:szCs w:val="30"/>
          <w:cs/>
          <w:lang w:bidi="th-TH"/>
        </w:rPr>
        <w:t>วันที่วัดมูลค่าในตลาดหลัก</w:t>
      </w:r>
      <w:r w:rsidRPr="00D921C1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D921C1">
        <w:rPr>
          <w:rFonts w:ascii="Angsana New" w:hAnsi="Angsana New" w:hint="cs"/>
          <w:sz w:val="30"/>
          <w:szCs w:val="30"/>
          <w:cs/>
          <w:lang w:bidi="th-TH"/>
        </w:rPr>
        <w:t>หรือตลาดที่ให้ประโยชน์สูงสุด</w:t>
      </w:r>
      <w:r w:rsidRPr="00D921C1">
        <w:rPr>
          <w:rFonts w:ascii="Angsana New" w:hAnsi="Angsana New"/>
          <w:sz w:val="30"/>
          <w:szCs w:val="30"/>
          <w:cs/>
          <w:lang w:bidi="th-TH"/>
        </w:rPr>
        <w:t xml:space="preserve"> (</w:t>
      </w:r>
      <w:r w:rsidRPr="00D921C1">
        <w:rPr>
          <w:rFonts w:ascii="Angsana New" w:hAnsi="Angsana New" w:hint="cs"/>
          <w:sz w:val="30"/>
          <w:szCs w:val="30"/>
          <w:cs/>
          <w:lang w:bidi="th-TH"/>
        </w:rPr>
        <w:t>หากไม่มีตลาดหลัก</w:t>
      </w:r>
      <w:r w:rsidRPr="00D921C1">
        <w:rPr>
          <w:rFonts w:ascii="Angsana New" w:hAnsi="Angsana New"/>
          <w:sz w:val="30"/>
          <w:szCs w:val="30"/>
          <w:cs/>
          <w:lang w:bidi="th-TH"/>
        </w:rPr>
        <w:t xml:space="preserve">) </w:t>
      </w:r>
      <w:r w:rsidRPr="00D921C1">
        <w:rPr>
          <w:rFonts w:ascii="Angsana New" w:hAnsi="Angsana New" w:hint="cs"/>
          <w:sz w:val="30"/>
          <w:szCs w:val="30"/>
          <w:cs/>
          <w:lang w:bidi="th-TH"/>
        </w:rPr>
        <w:t>ที่กลุ่มบริษัท</w:t>
      </w:r>
      <w:r w:rsidRPr="00D921C1">
        <w:rPr>
          <w:rFonts w:ascii="Angsana New" w:hAnsi="Angsana New"/>
          <w:sz w:val="30"/>
          <w:szCs w:val="30"/>
          <w:cs/>
          <w:lang w:bidi="th-TH"/>
        </w:rPr>
        <w:t>/</w:t>
      </w:r>
      <w:r w:rsidRPr="00D921C1">
        <w:rPr>
          <w:rFonts w:ascii="Angsana New" w:hAnsi="Angsana New" w:hint="cs"/>
          <w:sz w:val="30"/>
          <w:szCs w:val="30"/>
          <w:cs/>
          <w:lang w:bidi="th-TH"/>
        </w:rPr>
        <w:t>บริษัทสามารถเข้าถึงได้ในวันดังกล่าว</w:t>
      </w:r>
      <w:r w:rsidRPr="00D921C1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D921C1"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602CAF97" w14:textId="77777777" w:rsidR="00D921C1" w:rsidRDefault="00D921C1" w:rsidP="009F6C15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2D591D81" w14:textId="77777777" w:rsidR="00D921C1" w:rsidRPr="00D921C1" w:rsidRDefault="00D921C1" w:rsidP="00D921C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D921C1">
        <w:rPr>
          <w:rFonts w:ascii="Angsana New" w:hAnsi="Angsana New" w:hint="cs"/>
          <w:sz w:val="30"/>
          <w:szCs w:val="30"/>
          <w:cs/>
          <w:lang w:val="en-US" w:bidi="th-TH"/>
        </w:rPr>
        <w:t>นโยบายการบัญชีและการเปิดเผยข้อมูลของกลุ่มบริษัท</w:t>
      </w:r>
      <w:r w:rsidRPr="00D921C1">
        <w:rPr>
          <w:rFonts w:ascii="Angsana New" w:hAnsi="Angsana New"/>
          <w:sz w:val="30"/>
          <w:szCs w:val="30"/>
          <w:cs/>
          <w:lang w:val="en-US" w:bidi="th-TH"/>
        </w:rPr>
        <w:t>/</w:t>
      </w:r>
      <w:r w:rsidRPr="00D921C1">
        <w:rPr>
          <w:rFonts w:ascii="Angsana New" w:hAnsi="Angsana New" w:hint="cs"/>
          <w:sz w:val="30"/>
          <w:szCs w:val="30"/>
          <w:cs/>
          <w:lang w:val="en-US" w:bidi="th-TH"/>
        </w:rPr>
        <w:t>บริษัทหลายข้อกำหนดให้มีการวัดมูลค่ายุติธรรมของ</w:t>
      </w:r>
      <w:r w:rsidRPr="00D921C1">
        <w:rPr>
          <w:rFonts w:ascii="Angsana New" w:hAnsi="Angsana New" w:hint="cs"/>
          <w:sz w:val="30"/>
          <w:szCs w:val="30"/>
          <w:cs/>
          <w:lang w:bidi="th-TH"/>
        </w:rPr>
        <w:t>สินทรัพย์และหนี้สินทางการเงิน</w:t>
      </w:r>
      <w:r w:rsidRPr="00D921C1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D921C1">
        <w:rPr>
          <w:rFonts w:ascii="Angsana New" w:hAnsi="Angsana New" w:hint="cs"/>
          <w:sz w:val="30"/>
          <w:szCs w:val="30"/>
          <w:cs/>
          <w:lang w:bidi="th-TH"/>
        </w:rPr>
        <w:t>และสินทรัพย์และหนี้สินที่ไม่ใช่ทางการเงิน</w:t>
      </w:r>
    </w:p>
    <w:p w14:paraId="4ECDBC0C" w14:textId="77777777" w:rsidR="00D921C1" w:rsidRPr="00B12132" w:rsidRDefault="00D921C1" w:rsidP="00D921C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45B3FE90" w14:textId="77777777" w:rsidR="00D921C1" w:rsidRPr="00D921C1" w:rsidRDefault="00D921C1" w:rsidP="00D921C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D921C1">
        <w:rPr>
          <w:rFonts w:ascii="Angsana New" w:hAnsi="Angsana New" w:hint="cs"/>
          <w:sz w:val="30"/>
          <w:szCs w:val="30"/>
          <w:cs/>
          <w:lang w:bidi="th-TH"/>
        </w:rPr>
        <w:t>กลุ่มบริษัท</w:t>
      </w:r>
      <w:r w:rsidRPr="00D921C1">
        <w:rPr>
          <w:rFonts w:ascii="Angsana New" w:hAnsi="Angsana New"/>
          <w:sz w:val="30"/>
          <w:szCs w:val="30"/>
          <w:cs/>
          <w:lang w:bidi="th-TH"/>
        </w:rPr>
        <w:t>/</w:t>
      </w:r>
      <w:r w:rsidRPr="00D921C1">
        <w:rPr>
          <w:rFonts w:ascii="Angsana New" w:hAnsi="Angsana New" w:hint="cs"/>
          <w:sz w:val="30"/>
          <w:szCs w:val="30"/>
          <w:cs/>
          <w:lang w:bidi="th-TH"/>
        </w:rPr>
        <w:t>บริษัทวัดมูลค่ายุติธรรมของเครื่องมือทางการเงินโดยใช้ราคาเสนอซื้อขายในตลาดที่มีสภาพคล่อง</w:t>
      </w:r>
      <w:r w:rsidRPr="00D921C1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D921C1">
        <w:rPr>
          <w:rFonts w:ascii="Angsana New" w:hAnsi="Angsana New" w:hint="cs"/>
          <w:sz w:val="30"/>
          <w:szCs w:val="30"/>
          <w:cs/>
          <w:lang w:bidi="th-TH"/>
        </w:rPr>
        <w:t>หากสามารถหาได้</w:t>
      </w:r>
      <w:r w:rsidRPr="00D921C1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D921C1">
        <w:rPr>
          <w:rFonts w:ascii="Angsana New" w:hAnsi="Angsana New" w:hint="cs"/>
          <w:sz w:val="30"/>
          <w:szCs w:val="30"/>
          <w:cs/>
          <w:lang w:bidi="th-TH"/>
        </w:rPr>
        <w:t>ตลาดจะถือว่ามี</w:t>
      </w:r>
      <w:r w:rsidRPr="00D921C1">
        <w:rPr>
          <w:rFonts w:ascii="Angsana New" w:hAnsi="Angsana New"/>
          <w:sz w:val="30"/>
          <w:szCs w:val="30"/>
          <w:cs/>
          <w:lang w:bidi="th-TH"/>
        </w:rPr>
        <w:t xml:space="preserve"> ‘</w:t>
      </w:r>
      <w:r w:rsidRPr="00D921C1">
        <w:rPr>
          <w:rFonts w:ascii="Angsana New" w:hAnsi="Angsana New" w:hint="cs"/>
          <w:sz w:val="30"/>
          <w:szCs w:val="30"/>
          <w:cs/>
          <w:lang w:bidi="th-TH"/>
        </w:rPr>
        <w:t>สภาพคล่อง</w:t>
      </w:r>
      <w:r w:rsidRPr="00D921C1">
        <w:rPr>
          <w:rFonts w:ascii="Angsana New" w:hAnsi="Angsana New" w:hint="eastAsia"/>
          <w:sz w:val="30"/>
          <w:szCs w:val="30"/>
          <w:cs/>
          <w:lang w:bidi="th-TH"/>
        </w:rPr>
        <w:t>’</w:t>
      </w:r>
      <w:r w:rsidRPr="00D921C1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D921C1">
        <w:rPr>
          <w:rFonts w:ascii="Angsana New" w:hAnsi="Angsana New" w:hint="cs"/>
          <w:sz w:val="30"/>
          <w:szCs w:val="30"/>
          <w:cs/>
          <w:lang w:bidi="th-TH"/>
        </w:rPr>
        <w:t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</w:t>
      </w:r>
    </w:p>
    <w:p w14:paraId="2539AADD" w14:textId="77777777" w:rsidR="00D921C1" w:rsidRDefault="00D921C1" w:rsidP="009F6C15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305C9DE1" w14:textId="77777777" w:rsidR="00B12132" w:rsidRPr="00B12132" w:rsidRDefault="00B12132" w:rsidP="00B1213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B12132">
        <w:rPr>
          <w:rFonts w:ascii="Angsana New" w:hAnsi="Angsana New" w:hint="cs"/>
          <w:sz w:val="30"/>
          <w:szCs w:val="30"/>
          <w:cs/>
          <w:lang w:bidi="th-TH"/>
        </w:rPr>
        <w:t>หากไม่มีราคาเสนอซื้อขายในตลาดที่มีสภาพคล่อง</w:t>
      </w:r>
      <w:r w:rsidR="00086DF7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B12132">
        <w:rPr>
          <w:rFonts w:ascii="Angsana New" w:hAnsi="Angsana New" w:hint="cs"/>
          <w:sz w:val="30"/>
          <w:szCs w:val="30"/>
          <w:cs/>
          <w:lang w:bidi="th-TH"/>
        </w:rPr>
        <w:t>กลุ่มบริษัท</w:t>
      </w:r>
      <w:r w:rsidRPr="00B12132">
        <w:rPr>
          <w:rFonts w:ascii="Angsana New" w:hAnsi="Angsana New"/>
          <w:sz w:val="30"/>
          <w:szCs w:val="30"/>
          <w:cs/>
          <w:lang w:bidi="th-TH"/>
        </w:rPr>
        <w:t>/</w:t>
      </w:r>
      <w:r w:rsidRPr="00B12132">
        <w:rPr>
          <w:rFonts w:ascii="Angsana New" w:hAnsi="Angsana New" w:hint="cs"/>
          <w:sz w:val="30"/>
          <w:szCs w:val="30"/>
          <w:cs/>
          <w:lang w:bidi="th-TH"/>
        </w:rPr>
        <w:t>บริษัทใช้เทคนิคการประเมินมูลค่าที่ใช้ข้อมูลที่สามารถสังเกตได้ที่มีความเกี่ยวข้องให้มากที่สุด</w:t>
      </w:r>
      <w:r w:rsidRPr="00B12132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12132">
        <w:rPr>
          <w:rFonts w:ascii="Angsana New" w:hAnsi="Angsana New" w:hint="cs"/>
          <w:sz w:val="30"/>
          <w:szCs w:val="30"/>
          <w:cs/>
          <w:lang w:bidi="th-TH"/>
        </w:rPr>
        <w:t>และลดการใช้ข้อมูลที่ไม่สามารถสังเกตได้ให้น้อยที่สุด</w:t>
      </w:r>
      <w:r w:rsidRPr="00B12132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12132">
        <w:rPr>
          <w:rFonts w:ascii="Angsana New" w:hAnsi="Angsana New" w:hint="cs"/>
          <w:sz w:val="30"/>
          <w:szCs w:val="30"/>
          <w:cs/>
          <w:lang w:bidi="th-TH"/>
        </w:rPr>
        <w:t>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</w:t>
      </w:r>
    </w:p>
    <w:p w14:paraId="6C21800D" w14:textId="77777777" w:rsidR="00B12132" w:rsidRPr="00B12132" w:rsidRDefault="00B12132" w:rsidP="00CA238C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5C3A5F38" w14:textId="77777777" w:rsidR="00B12132" w:rsidRPr="00B12132" w:rsidRDefault="00B12132" w:rsidP="00B1213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B12132">
        <w:rPr>
          <w:rFonts w:ascii="Angsana New" w:hAnsi="Angsana New" w:hint="cs"/>
          <w:sz w:val="30"/>
          <w:szCs w:val="30"/>
          <w:cs/>
          <w:lang w:bidi="th-TH"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086DF7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B12132">
        <w:rPr>
          <w:rFonts w:ascii="Angsana New" w:hAnsi="Angsana New" w:hint="cs"/>
          <w:sz w:val="30"/>
          <w:szCs w:val="30"/>
          <w:cs/>
          <w:lang w:bidi="th-TH"/>
        </w:rPr>
        <w:t>กลุ่มบริษัท</w:t>
      </w:r>
      <w:r w:rsidRPr="00B12132">
        <w:rPr>
          <w:rFonts w:ascii="Angsana New" w:hAnsi="Angsana New"/>
          <w:sz w:val="30"/>
          <w:szCs w:val="30"/>
          <w:cs/>
          <w:lang w:bidi="th-TH"/>
        </w:rPr>
        <w:t>/</w:t>
      </w:r>
      <w:r w:rsidRPr="00B12132">
        <w:rPr>
          <w:rFonts w:ascii="Angsana New" w:hAnsi="Angsana New" w:hint="cs"/>
          <w:sz w:val="30"/>
          <w:szCs w:val="30"/>
          <w:cs/>
          <w:lang w:bidi="th-TH"/>
        </w:rPr>
        <w:t>บริษัทวัดมูลค่าสินทรัพย์และสถานการณ์เป็นสินทรัพย์ด้วยราคาเสนอซื้อ</w:t>
      </w:r>
      <w:r w:rsidRPr="00B12132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12132">
        <w:rPr>
          <w:rFonts w:ascii="Angsana New" w:hAnsi="Angsana New" w:hint="cs"/>
          <w:sz w:val="30"/>
          <w:szCs w:val="30"/>
          <w:cs/>
          <w:lang w:bidi="th-TH"/>
        </w:rPr>
        <w:t>และวัดมูลค่าหนี้สินและสถานะการเป็นหนี้สินด้วยราคาเสนอขาย</w:t>
      </w:r>
    </w:p>
    <w:p w14:paraId="4663C1C8" w14:textId="77777777" w:rsidR="00B12132" w:rsidRPr="00B12132" w:rsidRDefault="00B12132" w:rsidP="00B1213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7C0DF8B5" w14:textId="77777777" w:rsidR="00B12132" w:rsidRPr="00B12132" w:rsidRDefault="00B12132" w:rsidP="00B1213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B12132">
        <w:rPr>
          <w:rFonts w:ascii="Angsana New" w:hAnsi="Angsana New" w:hint="cs"/>
          <w:sz w:val="30"/>
          <w:szCs w:val="30"/>
          <w:cs/>
          <w:lang w:bidi="th-TH"/>
        </w:rPr>
        <w:t>หลักฐานที่ดีที่สุดสำหรับมูลค่ายุติธรรมของเครื่องมือทางการเงิน</w:t>
      </w:r>
      <w:r w:rsidRPr="00B12132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12132">
        <w:rPr>
          <w:rFonts w:ascii="Angsana New" w:hAnsi="Angsana New" w:hint="cs"/>
          <w:sz w:val="30"/>
          <w:szCs w:val="30"/>
          <w:cs/>
          <w:lang w:bidi="th-TH"/>
        </w:rPr>
        <w:t>ณ</w:t>
      </w:r>
      <w:r w:rsidRPr="00B12132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12132">
        <w:rPr>
          <w:rFonts w:ascii="Angsana New" w:hAnsi="Angsana New" w:hint="cs"/>
          <w:sz w:val="30"/>
          <w:szCs w:val="30"/>
          <w:cs/>
          <w:lang w:bidi="th-TH"/>
        </w:rPr>
        <w:t>วันที่รับรู้รายการเมื่อเริ่มแรกคือราคาของการทำรายการ</w:t>
      </w:r>
      <w:r w:rsidRPr="00B12132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12132">
        <w:rPr>
          <w:rFonts w:ascii="Angsana New" w:hAnsi="Angsana New" w:hint="cs"/>
          <w:sz w:val="30"/>
          <w:szCs w:val="30"/>
          <w:cs/>
          <w:lang w:bidi="th-TH"/>
        </w:rPr>
        <w:t>เช่น</w:t>
      </w:r>
      <w:r w:rsidRPr="00B12132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12132"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มูลค่ายุติธรรมของผลตอบแทนที่ให้หรือได้รับ</w:t>
      </w:r>
      <w:r w:rsidRPr="00B12132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12132">
        <w:rPr>
          <w:rFonts w:ascii="Angsana New" w:hAnsi="Angsana New" w:hint="cs"/>
          <w:sz w:val="30"/>
          <w:szCs w:val="30"/>
          <w:cs/>
          <w:lang w:bidi="th-TH"/>
        </w:rPr>
        <w:t>หากกลุ่มบริษัท</w:t>
      </w:r>
      <w:r w:rsidRPr="00B12132">
        <w:rPr>
          <w:rFonts w:ascii="Angsana New" w:hAnsi="Angsana New"/>
          <w:sz w:val="30"/>
          <w:szCs w:val="30"/>
          <w:cs/>
          <w:lang w:bidi="th-TH"/>
        </w:rPr>
        <w:t>/</w:t>
      </w:r>
      <w:r w:rsidRPr="00B12132">
        <w:rPr>
          <w:rFonts w:ascii="Angsana New" w:hAnsi="Angsana New" w:hint="cs"/>
          <w:sz w:val="30"/>
          <w:szCs w:val="30"/>
          <w:cs/>
          <w:lang w:bidi="th-TH"/>
        </w:rPr>
        <w:t>บริษัทพิจารณาว่ามูลค่ายุติธรรม</w:t>
      </w:r>
      <w:r w:rsidRPr="00B12132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12132">
        <w:rPr>
          <w:rFonts w:ascii="Angsana New" w:hAnsi="Angsana New" w:hint="cs"/>
          <w:sz w:val="30"/>
          <w:szCs w:val="30"/>
          <w:cs/>
          <w:lang w:bidi="th-TH"/>
        </w:rPr>
        <w:t>ณ</w:t>
      </w:r>
      <w:r w:rsidRPr="00B12132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12132">
        <w:rPr>
          <w:rFonts w:ascii="Angsana New" w:hAnsi="Angsana New" w:hint="cs"/>
          <w:sz w:val="30"/>
          <w:szCs w:val="30"/>
          <w:cs/>
          <w:lang w:bidi="th-TH"/>
        </w:rPr>
        <w:t>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</w:t>
      </w:r>
      <w:r w:rsidRPr="00B12132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12132">
        <w:rPr>
          <w:rFonts w:ascii="Angsana New" w:hAnsi="Angsana New" w:hint="cs"/>
          <w:sz w:val="30"/>
          <w:szCs w:val="30"/>
          <w:cs/>
          <w:lang w:bidi="th-TH"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B12132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12132">
        <w:rPr>
          <w:rFonts w:ascii="Angsana New" w:hAnsi="Angsana New" w:hint="cs"/>
          <w:sz w:val="30"/>
          <w:szCs w:val="30"/>
          <w:cs/>
          <w:lang w:bidi="th-TH"/>
        </w:rPr>
        <w:t>ณ</w:t>
      </w:r>
      <w:r w:rsidRPr="00B12132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12132">
        <w:rPr>
          <w:rFonts w:ascii="Angsana New" w:hAnsi="Angsana New" w:hint="cs"/>
          <w:sz w:val="30"/>
          <w:szCs w:val="30"/>
          <w:cs/>
          <w:lang w:bidi="th-TH"/>
        </w:rPr>
        <w:t>วันที่รับรู้รายการเมื่อเริ่มแรกและราคาของการทำรายการ</w:t>
      </w:r>
      <w:r w:rsidRPr="00B12132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CA238C">
        <w:rPr>
          <w:rFonts w:ascii="Angsana New" w:hAnsi="Angsana New"/>
          <w:sz w:val="30"/>
          <w:szCs w:val="30"/>
          <w:lang w:bidi="th-TH"/>
        </w:rPr>
        <w:br/>
      </w:r>
      <w:r w:rsidRPr="00B12132">
        <w:rPr>
          <w:rFonts w:ascii="Angsana New" w:hAnsi="Angsana New" w:hint="cs"/>
          <w:sz w:val="30"/>
          <w:szCs w:val="30"/>
          <w:cs/>
          <w:lang w:bidi="th-TH"/>
        </w:rPr>
        <w:t>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3F0B3CE7" w14:textId="77777777" w:rsidR="00B12132" w:rsidRPr="00D921C1" w:rsidRDefault="00B12132" w:rsidP="009F6C15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2D2C3B37" w14:textId="77777777" w:rsidR="008C0E54" w:rsidRPr="009403C5" w:rsidRDefault="008C0E54" w:rsidP="008C0E5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403C5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9403C5">
        <w:rPr>
          <w:rFonts w:ascii="Angsana New" w:hAnsi="Angsana New"/>
          <w:sz w:val="30"/>
          <w:szCs w:val="30"/>
        </w:rPr>
        <w:t xml:space="preserve"> </w:t>
      </w:r>
      <w:r w:rsidRPr="009403C5">
        <w:rPr>
          <w:rFonts w:ascii="Angsana New" w:hAnsi="Angsana New"/>
          <w:sz w:val="30"/>
          <w:szCs w:val="30"/>
          <w:cs/>
          <w:lang w:val="en-GB"/>
        </w:rPr>
        <w:t>กลุ่มบริษัท</w:t>
      </w:r>
      <w:r w:rsidRPr="009403C5">
        <w:rPr>
          <w:rFonts w:ascii="Angsana New" w:hAnsi="Angsana New"/>
          <w:sz w:val="30"/>
          <w:szCs w:val="30"/>
          <w:lang w:val="en-GB"/>
        </w:rPr>
        <w:t>/</w:t>
      </w:r>
      <w:r w:rsidRPr="009403C5">
        <w:rPr>
          <w:rFonts w:ascii="Angsana New" w:hAnsi="Angsana New"/>
          <w:sz w:val="30"/>
          <w:szCs w:val="30"/>
          <w:cs/>
          <w:lang w:val="en-GB"/>
        </w:rPr>
        <w:t>บริษัท</w:t>
      </w:r>
      <w:r w:rsidRPr="009403C5">
        <w:rPr>
          <w:rFonts w:ascii="Angsana New" w:hAnsi="Angsana New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9403C5">
        <w:rPr>
          <w:rFonts w:ascii="Angsana New" w:hAnsi="Angsana New"/>
          <w:sz w:val="30"/>
          <w:szCs w:val="30"/>
        </w:rPr>
        <w:t xml:space="preserve"> </w:t>
      </w:r>
      <w:r w:rsidRPr="009403C5">
        <w:rPr>
          <w:rFonts w:ascii="Angsana New" w:hAnsi="Angsana New"/>
          <w:sz w:val="30"/>
          <w:szCs w:val="30"/>
          <w:cs/>
        </w:rPr>
        <w:t xml:space="preserve">ดังนี้ </w:t>
      </w:r>
    </w:p>
    <w:p w14:paraId="14E889E5" w14:textId="77777777" w:rsidR="008C0E54" w:rsidRPr="009403C5" w:rsidRDefault="008C0E54" w:rsidP="002F2927">
      <w:pPr>
        <w:pStyle w:val="block"/>
        <w:numPr>
          <w:ilvl w:val="0"/>
          <w:numId w:val="19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9403C5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="004361DA">
        <w:rPr>
          <w:rFonts w:ascii="Angsana New" w:hAnsi="Angsana New"/>
          <w:sz w:val="30"/>
          <w:szCs w:val="30"/>
          <w:lang w:val="en-US" w:bidi="th-TH"/>
        </w:rPr>
        <w:t>1</w:t>
      </w:r>
      <w:r w:rsidRPr="009403C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9403C5">
        <w:rPr>
          <w:rFonts w:ascii="Angsana New" w:hAnsi="Angsana New"/>
          <w:sz w:val="30"/>
          <w:szCs w:val="30"/>
          <w:lang w:bidi="th-TH"/>
        </w:rPr>
        <w:t xml:space="preserve"> </w:t>
      </w:r>
      <w:r w:rsidRPr="009403C5">
        <w:rPr>
          <w:rFonts w:ascii="Angsana New" w:hAnsi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7FED2A9" w14:textId="77777777" w:rsidR="008C0E54" w:rsidRPr="009403C5" w:rsidRDefault="008C0E54" w:rsidP="002F2927">
      <w:pPr>
        <w:pStyle w:val="block"/>
        <w:numPr>
          <w:ilvl w:val="0"/>
          <w:numId w:val="19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9403C5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9403C5">
        <w:rPr>
          <w:rFonts w:ascii="Angsana New" w:hAnsi="Angsana New"/>
          <w:sz w:val="30"/>
          <w:szCs w:val="30"/>
          <w:lang w:bidi="th-TH"/>
        </w:rPr>
        <w:t xml:space="preserve"> </w:t>
      </w:r>
      <w:r w:rsidR="00CC5A41" w:rsidRPr="00CC5A41">
        <w:rPr>
          <w:rFonts w:ascii="Angsana New" w:hAnsi="Angsana New"/>
          <w:sz w:val="30"/>
          <w:szCs w:val="30"/>
          <w:lang w:val="en-US" w:bidi="th-TH"/>
        </w:rPr>
        <w:t>2</w:t>
      </w:r>
      <w:r w:rsidRPr="009403C5">
        <w:rPr>
          <w:rFonts w:ascii="Angsana New" w:hAnsi="Angsana New"/>
          <w:sz w:val="30"/>
          <w:szCs w:val="30"/>
          <w:lang w:bidi="th-TH"/>
        </w:rPr>
        <w:t xml:space="preserve">  </w:t>
      </w:r>
      <w:r w:rsidRPr="009403C5">
        <w:rPr>
          <w:rFonts w:ascii="Angsana New" w:hAnsi="Angsana New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4361DA">
        <w:rPr>
          <w:rFonts w:ascii="Angsana New" w:hAnsi="Angsana New"/>
          <w:sz w:val="30"/>
          <w:szCs w:val="30"/>
          <w:lang w:val="en-US" w:bidi="th-TH"/>
        </w:rPr>
        <w:t>1</w:t>
      </w:r>
    </w:p>
    <w:p w14:paraId="45E46746" w14:textId="77777777" w:rsidR="008C0E54" w:rsidRPr="009403C5" w:rsidRDefault="008C0E54" w:rsidP="002F2927">
      <w:pPr>
        <w:pStyle w:val="block"/>
        <w:numPr>
          <w:ilvl w:val="0"/>
          <w:numId w:val="19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9403C5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9403C5">
        <w:rPr>
          <w:rFonts w:ascii="Angsana New" w:hAnsi="Angsana New"/>
          <w:sz w:val="30"/>
          <w:szCs w:val="30"/>
          <w:lang w:bidi="th-TH"/>
        </w:rPr>
        <w:t xml:space="preserve"> </w:t>
      </w:r>
      <w:r w:rsidR="00CC5A41" w:rsidRPr="00CC5A41">
        <w:rPr>
          <w:rFonts w:ascii="Angsana New" w:hAnsi="Angsana New"/>
          <w:sz w:val="30"/>
          <w:szCs w:val="30"/>
          <w:lang w:val="en-US" w:bidi="th-TH"/>
        </w:rPr>
        <w:t>3</w:t>
      </w:r>
      <w:r w:rsidRPr="009403C5">
        <w:rPr>
          <w:rFonts w:ascii="Angsana New" w:hAnsi="Angsana New"/>
          <w:sz w:val="30"/>
          <w:szCs w:val="30"/>
          <w:lang w:bidi="th-TH"/>
        </w:rPr>
        <w:t xml:space="preserve">  </w:t>
      </w:r>
      <w:r w:rsidRPr="009403C5">
        <w:rPr>
          <w:rFonts w:ascii="Angsana New" w:hAnsi="Angsana New" w:hint="cs"/>
          <w:sz w:val="30"/>
          <w:szCs w:val="30"/>
          <w:cs/>
          <w:lang w:bidi="th-TH"/>
        </w:rPr>
        <w:t>ข้อมูลที่ใช้</w:t>
      </w:r>
      <w:r w:rsidRPr="009403C5">
        <w:rPr>
          <w:rFonts w:ascii="Angsana New" w:hAnsi="Angsana New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665AC603" w14:textId="77777777" w:rsidR="008C0E54" w:rsidRPr="008C0E54" w:rsidRDefault="008C0E54" w:rsidP="008C0E54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20"/>
          <w:lang w:bidi="th-TH"/>
        </w:rPr>
      </w:pPr>
    </w:p>
    <w:p w14:paraId="436B5C46" w14:textId="77777777" w:rsidR="008C0E54" w:rsidRPr="009403C5" w:rsidRDefault="008C0E54" w:rsidP="008C0E5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403C5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08BFB496" w14:textId="77777777" w:rsidR="008C0E54" w:rsidRDefault="008C0E54" w:rsidP="009F6C15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2"/>
          <w:szCs w:val="22"/>
          <w:highlight w:val="yellow"/>
        </w:rPr>
      </w:pPr>
    </w:p>
    <w:p w14:paraId="3D7F9916" w14:textId="77777777" w:rsidR="00B212CE" w:rsidRDefault="001924CD" w:rsidP="008F0BDC">
      <w:pPr>
        <w:pStyle w:val="Style2"/>
        <w:tabs>
          <w:tab w:val="clear" w:pos="340"/>
          <w:tab w:val="num" w:pos="540"/>
        </w:tabs>
        <w:ind w:left="540" w:right="0" w:hanging="540"/>
        <w:rPr>
          <w:rFonts w:cs="Angsana New"/>
          <w:i/>
          <w:iCs/>
        </w:rPr>
      </w:pPr>
      <w:r w:rsidRPr="00B96490">
        <w:rPr>
          <w:rFonts w:cs="Angsana New"/>
          <w:i/>
          <w:iCs/>
          <w:cs/>
        </w:rPr>
        <w:t>รายได้</w:t>
      </w:r>
      <w:r w:rsidRPr="00B96490">
        <w:rPr>
          <w:rFonts w:cs="Angsana New" w:hint="cs"/>
          <w:i/>
          <w:iCs/>
          <w:cs/>
        </w:rPr>
        <w:t xml:space="preserve"> </w:t>
      </w:r>
    </w:p>
    <w:p w14:paraId="6320BC7A" w14:textId="77777777" w:rsidR="00C03C77" w:rsidRPr="00B12132" w:rsidRDefault="00C03C77" w:rsidP="00C03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79EB8C34" w14:textId="77777777" w:rsidR="00C03C77" w:rsidRPr="00C03C77" w:rsidRDefault="00C03C77" w:rsidP="00C03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03C77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/บริษัทคาดว่าจะมีสิทธิได้รับซึ่งไม่รวมจำนวนเงินที่เก็บแทนบุคคลที่สาม ภาษีมูลค่าเพิ่ม</w:t>
      </w:r>
      <w:r w:rsidRPr="00C03C77">
        <w:rPr>
          <w:rFonts w:ascii="Angsana New" w:hAnsi="Angsana New"/>
          <w:sz w:val="30"/>
          <w:szCs w:val="30"/>
        </w:rPr>
        <w:t xml:space="preserve"> </w:t>
      </w:r>
      <w:r w:rsidRPr="00C03C77">
        <w:rPr>
          <w:rFonts w:ascii="Angsana New" w:hAnsi="Angsana New"/>
          <w:sz w:val="30"/>
          <w:szCs w:val="30"/>
          <w:cs/>
        </w:rPr>
        <w:t>และแสดงสุทธิจากส่วนลดการค้าและส่วนลดตามปริมาณ</w:t>
      </w:r>
    </w:p>
    <w:p w14:paraId="5C6E98B5" w14:textId="77777777" w:rsidR="00C03C77" w:rsidRPr="00B12132" w:rsidRDefault="00C03C77" w:rsidP="00C03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  <w:highlight w:val="cyan"/>
          <w:cs/>
        </w:rPr>
      </w:pPr>
    </w:p>
    <w:p w14:paraId="19E52E4C" w14:textId="77777777" w:rsidR="00C03C77" w:rsidRPr="00C03C77" w:rsidRDefault="00C03C77" w:rsidP="00C03C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03C77">
        <w:rPr>
          <w:rFonts w:ascii="Angsana New" w:hAnsi="Angsana New"/>
          <w:i/>
          <w:iCs/>
          <w:sz w:val="30"/>
          <w:szCs w:val="30"/>
          <w:cs/>
        </w:rPr>
        <w:t>การขายสินค้าและบริการ</w:t>
      </w:r>
    </w:p>
    <w:p w14:paraId="082DEB96" w14:textId="77777777" w:rsidR="00C03C77" w:rsidRPr="00B12132" w:rsidRDefault="00C03C77" w:rsidP="00C03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64B38207" w14:textId="77777777" w:rsidR="00C03C77" w:rsidRPr="00C03C77" w:rsidRDefault="00C03C77" w:rsidP="00C03C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C03C77">
        <w:rPr>
          <w:rFonts w:ascii="Angsana New" w:hAnsi="Angsana New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</w:p>
    <w:p w14:paraId="55902AA5" w14:textId="77777777" w:rsidR="00C03C77" w:rsidRPr="00B12132" w:rsidRDefault="00C03C77" w:rsidP="00C03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16C0EF8F" w14:textId="77777777" w:rsidR="00C03C77" w:rsidRPr="00C03C77" w:rsidRDefault="00C03C77" w:rsidP="00C03C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03C77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รายได้จากการให้บริการรับรู้ตลอดช่วงเวลาหนึ่งโดยอ้างอิงกับขั้นความสำเร็จของงาน</w:t>
      </w:r>
      <w:r w:rsidRPr="00C03C77">
        <w:rPr>
          <w:rFonts w:ascii="Angsana New" w:hAnsi="Angsana New"/>
          <w:sz w:val="30"/>
          <w:szCs w:val="30"/>
        </w:rPr>
        <w:t>/</w:t>
      </w:r>
      <w:r w:rsidRPr="00C03C77">
        <w:rPr>
          <w:rFonts w:ascii="Angsana New" w:hAnsi="Angsana New"/>
          <w:sz w:val="30"/>
          <w:szCs w:val="30"/>
          <w:cs/>
        </w:rPr>
        <w:t xml:space="preserve">เมื่อได้ให้บริการ </w:t>
      </w:r>
      <w:r w:rsidRPr="00C03C77">
        <w:rPr>
          <w:rFonts w:ascii="Angsana New" w:hAnsi="Angsana New"/>
          <w:sz w:val="30"/>
          <w:szCs w:val="30"/>
        </w:rPr>
        <w:br/>
      </w:r>
      <w:r w:rsidRPr="00C03C77">
        <w:rPr>
          <w:rFonts w:ascii="Angsana New" w:hAnsi="Angsana New"/>
          <w:sz w:val="30"/>
          <w:szCs w:val="30"/>
          <w:cs/>
        </w:rPr>
        <w:t>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</w:t>
      </w:r>
      <w:r w:rsidRPr="00C03C77">
        <w:rPr>
          <w:rFonts w:ascii="Angsana New" w:hAnsi="Angsana New"/>
          <w:sz w:val="30"/>
          <w:szCs w:val="30"/>
        </w:rPr>
        <w:t>/</w:t>
      </w:r>
      <w:r w:rsidRPr="00C03C77">
        <w:rPr>
          <w:rFonts w:ascii="Angsana New" w:hAnsi="Angsana New"/>
          <w:sz w:val="30"/>
          <w:szCs w:val="30"/>
          <w:cs/>
        </w:rPr>
        <w:t>การสำรวจงานที่ได้ทำแล้ว ต้นทุนที่เกี่ยวข้องรับรู้ในกำไรหรือขาดทุนเมื่อเกิดขึ้น</w:t>
      </w:r>
    </w:p>
    <w:p w14:paraId="02B2FED8" w14:textId="77777777" w:rsidR="00C03C77" w:rsidRPr="00B12132" w:rsidRDefault="00C03C77" w:rsidP="00C03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27E7594C" w14:textId="77777777" w:rsidR="00C03C77" w:rsidRDefault="00C03C77" w:rsidP="00C03C77">
      <w:pPr>
        <w:tabs>
          <w:tab w:val="clear" w:pos="907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03C77">
        <w:rPr>
          <w:rFonts w:ascii="Angsana New" w:hAnsi="Angsana New"/>
          <w:sz w:val="30"/>
          <w:szCs w:val="30"/>
          <w:cs/>
          <w:lang w:val="en-GB"/>
        </w:rPr>
        <w:t xml:space="preserve">สำหรับสัญญาที่มีการรวมการขายสินค้าและบริการเข้าด้วยกัน </w:t>
      </w:r>
      <w:r w:rsidRPr="00C03C77">
        <w:rPr>
          <w:rFonts w:ascii="Angsana New" w:hAnsi="Angsana New"/>
          <w:sz w:val="30"/>
          <w:szCs w:val="30"/>
          <w:cs/>
        </w:rPr>
        <w:t>กลุ่มบริษัท</w:t>
      </w:r>
      <w:r w:rsidRPr="00C03C77">
        <w:rPr>
          <w:rFonts w:ascii="Angsana New" w:hAnsi="Angsana New"/>
          <w:sz w:val="30"/>
          <w:szCs w:val="30"/>
        </w:rPr>
        <w:t>/</w:t>
      </w:r>
      <w:r w:rsidRPr="00C03C77">
        <w:rPr>
          <w:rFonts w:ascii="Angsana New" w:hAnsi="Angsana New"/>
          <w:sz w:val="30"/>
          <w:szCs w:val="30"/>
          <w:cs/>
        </w:rPr>
        <w:t>บริษัท</w:t>
      </w:r>
      <w:r w:rsidRPr="00C03C77">
        <w:rPr>
          <w:rFonts w:ascii="Angsana New" w:hAnsi="Angsana New"/>
          <w:sz w:val="30"/>
          <w:szCs w:val="30"/>
          <w:cs/>
          <w:lang w:val="en-GB"/>
        </w:rPr>
        <w:t>บันทึกสินค้าและบริการแยกจากกัน หากสินค้าและบริการดังกล่าวแตกต่างกัน</w:t>
      </w:r>
      <w:r w:rsidRPr="00C03C77">
        <w:rPr>
          <w:rFonts w:ascii="Angsana New" w:hAnsi="Angsana New"/>
          <w:sz w:val="30"/>
          <w:szCs w:val="30"/>
          <w:lang w:val="en-GB"/>
        </w:rPr>
        <w:t xml:space="preserve"> </w:t>
      </w:r>
      <w:r w:rsidRPr="00C03C77">
        <w:rPr>
          <w:rFonts w:ascii="Angsana New" w:hAnsi="Angsana New"/>
          <w:sz w:val="30"/>
          <w:szCs w:val="30"/>
        </w:rPr>
        <w:t>(</w:t>
      </w:r>
      <w:r w:rsidRPr="00C03C77">
        <w:rPr>
          <w:rFonts w:ascii="Angsana New" w:hAnsi="Angsana New"/>
          <w:sz w:val="30"/>
          <w:szCs w:val="30"/>
          <w:cs/>
          <w:lang w:val="en-GB"/>
        </w:rPr>
        <w:t>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C03C77">
        <w:rPr>
          <w:rFonts w:ascii="Angsana New" w:hAnsi="Angsana New"/>
          <w:sz w:val="30"/>
          <w:szCs w:val="30"/>
          <w:lang w:val="en-GB"/>
        </w:rPr>
        <w:t>)</w:t>
      </w:r>
      <w:r w:rsidRPr="00C03C77">
        <w:rPr>
          <w:rFonts w:ascii="Angsana New" w:hAnsi="Angsana New"/>
          <w:sz w:val="30"/>
          <w:szCs w:val="30"/>
          <w:cs/>
          <w:lang w:val="en-GB"/>
        </w:rPr>
        <w:t xml:space="preserve"> หรือมีการให้บริการหลายๆ ประเภทในรอบระยะเวลารายงานที่แตกต่างกัน</w:t>
      </w:r>
      <w:r w:rsidRPr="00C03C77">
        <w:rPr>
          <w:rFonts w:ascii="Angsana New" w:hAnsi="Angsana New"/>
          <w:sz w:val="30"/>
          <w:szCs w:val="30"/>
          <w:lang w:val="en-GB"/>
        </w:rPr>
        <w:t xml:space="preserve"> </w:t>
      </w:r>
      <w:r w:rsidRPr="00C03C77">
        <w:rPr>
          <w:rFonts w:ascii="Angsana New" w:hAnsi="Angsana New"/>
          <w:sz w:val="30"/>
          <w:szCs w:val="30"/>
          <w:cs/>
          <w:lang w:val="en-GB"/>
        </w:rPr>
        <w:t>สิ่งตอบแทนที่ได้รับจะถูกปันส่วนตามสัดส่วน</w:t>
      </w:r>
      <w:r w:rsidRPr="00C03C77">
        <w:rPr>
          <w:rFonts w:ascii="Angsana New" w:hAnsi="Angsana New"/>
          <w:sz w:val="30"/>
          <w:szCs w:val="30"/>
          <w:cs/>
        </w:rPr>
        <w:t>ของ</w:t>
      </w:r>
      <w:r w:rsidRPr="00C03C77">
        <w:rPr>
          <w:rFonts w:ascii="Angsana New" w:hAnsi="Angsana New"/>
          <w:sz w:val="30"/>
          <w:szCs w:val="30"/>
          <w:cs/>
          <w:lang w:val="en-GB"/>
        </w:rPr>
        <w:t xml:space="preserve">ราคาขายที่เป็นเอกเทศของสินค้าและบริการนั้นๆ </w:t>
      </w:r>
      <w:r w:rsidRPr="00C03C77">
        <w:rPr>
          <w:rFonts w:ascii="Angsana New" w:hAnsi="Angsana New"/>
          <w:sz w:val="30"/>
          <w:szCs w:val="30"/>
          <w:cs/>
        </w:rPr>
        <w:t>ซึ่งได้ระบุไว้ในรายงานอัตราค่าสินค้าหรือบริการ</w:t>
      </w:r>
      <w:r w:rsidRPr="00C03C77">
        <w:rPr>
          <w:rFonts w:ascii="Angsana New" w:hAnsi="Angsana New"/>
          <w:color w:val="000000"/>
          <w:sz w:val="30"/>
          <w:szCs w:val="30"/>
          <w:cs/>
        </w:rPr>
        <w:t>ที่</w:t>
      </w:r>
      <w:r w:rsidRPr="00C03C77">
        <w:rPr>
          <w:rFonts w:ascii="Angsana New" w:hAnsi="Angsana New"/>
          <w:sz w:val="30"/>
          <w:szCs w:val="30"/>
          <w:cs/>
        </w:rPr>
        <w:t>กลุ่มบริษัท</w:t>
      </w:r>
      <w:r w:rsidRPr="00C03C77">
        <w:rPr>
          <w:rFonts w:ascii="Angsana New" w:hAnsi="Angsana New"/>
          <w:sz w:val="30"/>
          <w:szCs w:val="30"/>
        </w:rPr>
        <w:t>/</w:t>
      </w:r>
      <w:r w:rsidRPr="00C03C77">
        <w:rPr>
          <w:rFonts w:ascii="Angsana New" w:hAnsi="Angsana New"/>
          <w:sz w:val="30"/>
          <w:szCs w:val="30"/>
          <w:cs/>
        </w:rPr>
        <w:t>บริษัท</w:t>
      </w:r>
      <w:r w:rsidRPr="00C03C77">
        <w:rPr>
          <w:rFonts w:ascii="Angsana New" w:hAnsi="Angsana New"/>
          <w:color w:val="000000"/>
          <w:sz w:val="30"/>
          <w:szCs w:val="30"/>
          <w:cs/>
        </w:rPr>
        <w:t>ขายสินค้าและบริการเป็นเอกเทศแยกต่างหาก</w:t>
      </w:r>
    </w:p>
    <w:p w14:paraId="71596E42" w14:textId="77777777" w:rsidR="00540F88" w:rsidRPr="00C03C77" w:rsidRDefault="00540F88" w:rsidP="00C03C77">
      <w:pPr>
        <w:tabs>
          <w:tab w:val="clear" w:pos="907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3333CC"/>
          <w:sz w:val="30"/>
          <w:szCs w:val="30"/>
          <w:shd w:val="clear" w:color="auto" w:fill="D9D9D9"/>
        </w:rPr>
      </w:pPr>
    </w:p>
    <w:p w14:paraId="0EE7CCEB" w14:textId="77777777" w:rsidR="008B7BAA" w:rsidRDefault="008B7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i/>
          <w:iCs/>
          <w:sz w:val="30"/>
          <w:szCs w:val="30"/>
          <w:cs/>
          <w:lang w:val="en-GB" w:eastAsia="th-TH"/>
        </w:rPr>
      </w:pPr>
      <w:r>
        <w:rPr>
          <w:i/>
          <w:iCs/>
          <w:cs/>
        </w:rPr>
        <w:br w:type="page"/>
      </w:r>
    </w:p>
    <w:p w14:paraId="6DAD1F6C" w14:textId="77777777" w:rsidR="00421B26" w:rsidRDefault="00421B26" w:rsidP="008C0E54">
      <w:pPr>
        <w:pStyle w:val="Style2"/>
        <w:tabs>
          <w:tab w:val="clear" w:pos="340"/>
          <w:tab w:val="num" w:pos="540"/>
        </w:tabs>
        <w:ind w:left="540" w:right="0" w:hanging="540"/>
        <w:rPr>
          <w:rFonts w:cs="Angsana New"/>
          <w:i/>
          <w:iCs/>
        </w:rPr>
      </w:pPr>
      <w:r w:rsidRPr="00421B26">
        <w:rPr>
          <w:rFonts w:cs="Angsana New" w:hint="cs"/>
          <w:i/>
          <w:iCs/>
          <w:cs/>
        </w:rPr>
        <w:t>รายได้อื่น</w:t>
      </w:r>
    </w:p>
    <w:p w14:paraId="259B5A16" w14:textId="77777777" w:rsidR="00421B26" w:rsidRPr="00421B26" w:rsidRDefault="00421B26" w:rsidP="00421B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3DBCE8A" w14:textId="77777777" w:rsidR="00421B26" w:rsidRPr="00421B26" w:rsidRDefault="00421B26" w:rsidP="00421B2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421B26">
        <w:rPr>
          <w:rFonts w:ascii="Angsana New" w:hAnsi="Angsana New" w:hint="cs"/>
          <w:sz w:val="30"/>
          <w:szCs w:val="30"/>
          <w:cs/>
          <w:lang w:val="en-GB"/>
        </w:rPr>
        <w:t>รายได้อื่นประกอบด้วยเงินปันผล</w:t>
      </w:r>
      <w:r w:rsidRPr="00421B2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421B26">
        <w:rPr>
          <w:rFonts w:ascii="Angsana New" w:hAnsi="Angsana New" w:hint="cs"/>
          <w:sz w:val="30"/>
          <w:szCs w:val="30"/>
          <w:cs/>
          <w:lang w:val="en-GB"/>
        </w:rPr>
        <w:t>ดอกเบี้ยรับและอื่นๆ</w:t>
      </w:r>
      <w:r w:rsidRPr="00421B2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421B26">
        <w:rPr>
          <w:rFonts w:ascii="Angsana New" w:hAnsi="Angsana New" w:hint="cs"/>
          <w:sz w:val="30"/>
          <w:szCs w:val="30"/>
          <w:cs/>
          <w:lang w:val="en-GB"/>
        </w:rPr>
        <w:t>โดยเงินปันผลรับบันทึกในกำไรหรือขาดทุนในวันที่กลุ่มบริษัท</w:t>
      </w:r>
      <w:r w:rsidRPr="00421B26">
        <w:rPr>
          <w:rFonts w:ascii="Angsana New" w:hAnsi="Angsana New"/>
          <w:sz w:val="30"/>
          <w:szCs w:val="30"/>
          <w:cs/>
          <w:lang w:val="en-GB"/>
        </w:rPr>
        <w:t>/</w:t>
      </w:r>
      <w:r w:rsidRPr="00421B26">
        <w:rPr>
          <w:rFonts w:ascii="Angsana New" w:hAnsi="Angsana New" w:hint="cs"/>
          <w:sz w:val="30"/>
          <w:szCs w:val="30"/>
          <w:cs/>
          <w:lang w:val="en-GB"/>
        </w:rPr>
        <w:t>บริษัทมีสิทธิได้รับเงินปันผล</w:t>
      </w:r>
    </w:p>
    <w:p w14:paraId="328F6817" w14:textId="77777777" w:rsidR="00421B26" w:rsidRDefault="00421B26" w:rsidP="00421B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298F9AC" w14:textId="77777777" w:rsidR="00421B26" w:rsidRDefault="00421B26" w:rsidP="00421B26">
      <w:pPr>
        <w:pStyle w:val="Style2"/>
        <w:tabs>
          <w:tab w:val="clear" w:pos="340"/>
          <w:tab w:val="num" w:pos="540"/>
        </w:tabs>
        <w:ind w:left="540" w:right="0" w:hanging="540"/>
        <w:rPr>
          <w:rFonts w:cs="Angsana New"/>
          <w:i/>
          <w:iCs/>
        </w:rPr>
      </w:pPr>
      <w:r w:rsidRPr="00421B26">
        <w:rPr>
          <w:rFonts w:cs="Angsana New" w:hint="cs"/>
          <w:i/>
          <w:iCs/>
          <w:cs/>
        </w:rPr>
        <w:t>ดอกเบี้ย</w:t>
      </w:r>
    </w:p>
    <w:p w14:paraId="01AF019F" w14:textId="77777777" w:rsidR="00421B26" w:rsidRPr="00421B26" w:rsidRDefault="00421B26" w:rsidP="00421B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1DDE4D7" w14:textId="77777777" w:rsidR="00421B26" w:rsidRPr="00421B26" w:rsidRDefault="00421B26" w:rsidP="00421B26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421B26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นโยบายการบัญชีที่ถือปฏิบัติตั้งแต่วันที่</w:t>
      </w:r>
      <w:r w:rsidRPr="00421B26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 xml:space="preserve"> </w:t>
      </w:r>
      <w:r w:rsidR="004361DA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421B26">
        <w:rPr>
          <w:rFonts w:ascii="Angsana New" w:hAnsi="Angsana New"/>
          <w:b/>
          <w:bCs/>
          <w:i/>
          <w:iCs/>
          <w:sz w:val="30"/>
          <w:szCs w:val="30"/>
          <w:lang w:val="en-GB"/>
        </w:rPr>
        <w:t xml:space="preserve"> </w:t>
      </w:r>
      <w:r w:rsidRPr="00421B26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มกราคม</w:t>
      </w:r>
      <w:r w:rsidRPr="00421B26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 xml:space="preserve"> </w:t>
      </w:r>
      <w:r w:rsidR="00CC5A41" w:rsidRPr="00CC5A41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28A0C8CD" w14:textId="77777777" w:rsidR="00421B26" w:rsidRDefault="00421B26" w:rsidP="00421B26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B442FE6" w14:textId="77777777" w:rsidR="00421B26" w:rsidRDefault="00421B26" w:rsidP="00421B26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21B26">
        <w:rPr>
          <w:rFonts w:ascii="Angsana New" w:hAnsi="Angsana New" w:hint="cs"/>
          <w:i/>
          <w:iCs/>
          <w:sz w:val="30"/>
          <w:szCs w:val="30"/>
          <w:cs/>
        </w:rPr>
        <w:t>อัตราดอกเบี้ยที่แท้จริง</w:t>
      </w:r>
    </w:p>
    <w:p w14:paraId="41EE52B6" w14:textId="77777777" w:rsidR="00421B26" w:rsidRPr="00421B26" w:rsidRDefault="00421B26" w:rsidP="00421B26">
      <w:pPr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6EE7E6E2" w14:textId="77777777" w:rsidR="00421B26" w:rsidRPr="00421B26" w:rsidRDefault="00421B26" w:rsidP="00421B26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1B26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519152FA" w14:textId="77777777" w:rsidR="00421B26" w:rsidRPr="00421B26" w:rsidRDefault="00421B26" w:rsidP="002F2927">
      <w:pPr>
        <w:pStyle w:val="NoSpacing"/>
        <w:numPr>
          <w:ilvl w:val="0"/>
          <w:numId w:val="37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21B26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4F2929CB" w14:textId="77777777" w:rsidR="00421B26" w:rsidRPr="00421B26" w:rsidRDefault="00421B26" w:rsidP="002F2927">
      <w:pPr>
        <w:pStyle w:val="NoSpacing"/>
        <w:numPr>
          <w:ilvl w:val="0"/>
          <w:numId w:val="37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421B26">
        <w:rPr>
          <w:rFonts w:asciiTheme="majorBidi" w:hAnsiTheme="majorBidi" w:cstheme="majorBidi"/>
          <w:sz w:val="30"/>
          <w:szCs w:val="30"/>
          <w:cs/>
        </w:rPr>
        <w:t>ราคาทุนตัดจำหน่ายของหนี้สินทางการเงิน</w:t>
      </w:r>
    </w:p>
    <w:p w14:paraId="79353CF0" w14:textId="77777777" w:rsidR="00421B26" w:rsidRPr="00421B26" w:rsidRDefault="00421B26" w:rsidP="00421B26">
      <w:pPr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0A6FCE7C" w14:textId="77777777" w:rsidR="00421B26" w:rsidRDefault="00421B26" w:rsidP="00421B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421B26">
        <w:rPr>
          <w:rFonts w:ascii="Angsana New" w:hAnsi="Angsana New" w:hint="cs"/>
          <w:sz w:val="30"/>
          <w:szCs w:val="30"/>
          <w:cs/>
          <w:lang w:val="en-GB"/>
        </w:rPr>
        <w:t>ในการคำนวณดอกเบี้ยรับและดอกเบี้ยจ่าย</w:t>
      </w:r>
      <w:r w:rsidRPr="00421B2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421B26">
        <w:rPr>
          <w:rFonts w:ascii="Angsana New" w:hAnsi="Angsana New" w:hint="cs"/>
          <w:sz w:val="30"/>
          <w:szCs w:val="30"/>
          <w:cs/>
          <w:lang w:val="en-GB"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421B26">
        <w:rPr>
          <w:rFonts w:ascii="Angsana New" w:hAnsi="Angsana New"/>
          <w:sz w:val="30"/>
          <w:szCs w:val="30"/>
          <w:cs/>
          <w:lang w:val="en-GB"/>
        </w:rPr>
        <w:t xml:space="preserve"> (</w:t>
      </w:r>
      <w:r w:rsidRPr="00421B26">
        <w:rPr>
          <w:rFonts w:ascii="Angsana New" w:hAnsi="Angsana New" w:hint="cs"/>
          <w:sz w:val="30"/>
          <w:szCs w:val="30"/>
          <w:cs/>
          <w:lang w:val="en-GB"/>
        </w:rPr>
        <w:t>เมื่อสินทรัพย์ไม่มีการด้อยค่าด้านเครดิต</w:t>
      </w:r>
      <w:r w:rsidRPr="00421B26">
        <w:rPr>
          <w:rFonts w:ascii="Angsana New" w:hAnsi="Angsana New"/>
          <w:sz w:val="30"/>
          <w:szCs w:val="30"/>
          <w:cs/>
          <w:lang w:val="en-GB"/>
        </w:rPr>
        <w:t xml:space="preserve">) </w:t>
      </w:r>
      <w:r w:rsidRPr="00421B26">
        <w:rPr>
          <w:rFonts w:ascii="Angsana New" w:hAnsi="Angsana New" w:hint="cs"/>
          <w:sz w:val="30"/>
          <w:szCs w:val="30"/>
          <w:cs/>
          <w:lang w:val="en-GB"/>
        </w:rPr>
        <w:t>หรือราคาทุนตัดจำหน่ายของหนี้สิน</w:t>
      </w:r>
      <w:r w:rsidRPr="00421B2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421B26">
        <w:rPr>
          <w:rFonts w:ascii="Angsana New" w:hAnsi="Angsana New" w:hint="cs"/>
          <w:sz w:val="30"/>
          <w:szCs w:val="30"/>
          <w:cs/>
          <w:lang w:val="en-GB"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</w:t>
      </w:r>
      <w:r w:rsidRPr="00421B2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421B26">
        <w:rPr>
          <w:rFonts w:ascii="Angsana New" w:hAnsi="Angsana New" w:hint="cs"/>
          <w:sz w:val="30"/>
          <w:szCs w:val="30"/>
          <w:cs/>
          <w:lang w:val="en-GB"/>
        </w:rPr>
        <w:t>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</w:t>
      </w:r>
      <w:r w:rsidRPr="00421B2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421B26">
        <w:rPr>
          <w:rFonts w:ascii="Angsana New" w:hAnsi="Angsana New" w:hint="cs"/>
          <w:sz w:val="30"/>
          <w:szCs w:val="30"/>
          <w:cs/>
          <w:lang w:val="en-GB"/>
        </w:rPr>
        <w:t>หากสินทรัพย์ไม่มีการด้อยค่าเครดิตอีกต่อไป</w:t>
      </w:r>
      <w:r w:rsidRPr="00421B2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421B26">
        <w:rPr>
          <w:rFonts w:ascii="Angsana New" w:hAnsi="Angsana New" w:hint="cs"/>
          <w:sz w:val="30"/>
          <w:szCs w:val="30"/>
          <w:cs/>
          <w:lang w:val="en-GB"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7E5111EE" w14:textId="77777777" w:rsidR="00421B26" w:rsidRPr="00CA238C" w:rsidRDefault="00421B26" w:rsidP="00421B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0729E215" w14:textId="77777777" w:rsidR="00421B26" w:rsidRPr="00421B26" w:rsidRDefault="00421B26" w:rsidP="00421B26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5E272A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นโยบายการบัญชีที่ถือปฏิบัติก่อนวันที่</w:t>
      </w:r>
      <w:r w:rsidRPr="005E272A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 xml:space="preserve"> </w:t>
      </w:r>
      <w:r w:rsidR="004361DA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5E272A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 xml:space="preserve"> </w:t>
      </w:r>
      <w:r w:rsidRPr="005E272A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มกราคม</w:t>
      </w:r>
      <w:r w:rsidRPr="005E272A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 xml:space="preserve"> </w:t>
      </w:r>
      <w:r w:rsidR="00CC5A41" w:rsidRPr="00CC5A41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6CD2F49A" w14:textId="77777777" w:rsidR="00421B26" w:rsidRDefault="00421B26" w:rsidP="00421B26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3FEA1E4" w14:textId="77777777" w:rsidR="00421B26" w:rsidRPr="00B13C81" w:rsidRDefault="00421B26" w:rsidP="00421B2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3C81">
        <w:rPr>
          <w:rFonts w:ascii="Angsana New" w:hAnsi="Angsana New" w:hint="cs"/>
          <w:sz w:val="30"/>
          <w:szCs w:val="30"/>
          <w:cs/>
        </w:rPr>
        <w:t>ดอกเบี้ยรับรับรู้ในกำไรหรือขาดทุนในอัตราที่ระบุในสัญญา</w:t>
      </w:r>
    </w:p>
    <w:p w14:paraId="0A95A20A" w14:textId="77777777" w:rsidR="00421B26" w:rsidRPr="00421B26" w:rsidRDefault="00421B26" w:rsidP="00421B26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9761700" w14:textId="77777777" w:rsidR="00421B26" w:rsidRPr="00421B26" w:rsidRDefault="00421B26" w:rsidP="00421B2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21B26">
        <w:rPr>
          <w:rFonts w:ascii="Angsana New" w:hAnsi="Angsana New" w:hint="cs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</w:t>
      </w:r>
      <w:r w:rsidR="00F039BD">
        <w:rPr>
          <w:rFonts w:ascii="Angsana New" w:hAnsi="Angsana New"/>
          <w:sz w:val="30"/>
          <w:szCs w:val="30"/>
        </w:rPr>
        <w:t xml:space="preserve"> </w:t>
      </w:r>
      <w:r w:rsidR="00F039BD" w:rsidRPr="00F039BD">
        <w:rPr>
          <w:rFonts w:ascii="Angsana New" w:hAnsi="Angsana New" w:hint="cs"/>
          <w:sz w:val="30"/>
          <w:szCs w:val="30"/>
          <w:cs/>
        </w:rPr>
        <w:t>ยกเว้นในกรณีที่มีการบันทึกเป็นต้นทุนส่วนหนึ่งของสินทรัพย์</w:t>
      </w:r>
      <w:r w:rsidR="00F039BD" w:rsidRPr="00F039BD">
        <w:rPr>
          <w:rFonts w:ascii="Angsana New" w:hAnsi="Angsana New"/>
          <w:sz w:val="30"/>
          <w:szCs w:val="30"/>
          <w:cs/>
        </w:rPr>
        <w:t xml:space="preserve"> </w:t>
      </w:r>
      <w:r w:rsidR="00F039BD" w:rsidRPr="00F039BD">
        <w:rPr>
          <w:rFonts w:ascii="Angsana New" w:hAnsi="Angsana New" w:hint="cs"/>
          <w:sz w:val="30"/>
          <w:szCs w:val="30"/>
          <w:cs/>
        </w:rPr>
        <w:t>อันเป็นผลมาจากการใช้เวลายาวนานในการจัดหา</w:t>
      </w:r>
      <w:r w:rsidR="00F039BD" w:rsidRPr="00F039BD">
        <w:rPr>
          <w:rFonts w:ascii="Angsana New" w:hAnsi="Angsana New"/>
          <w:sz w:val="30"/>
          <w:szCs w:val="30"/>
          <w:cs/>
        </w:rPr>
        <w:t xml:space="preserve"> </w:t>
      </w:r>
      <w:r w:rsidR="00F039BD" w:rsidRPr="00F039BD">
        <w:rPr>
          <w:rFonts w:ascii="Angsana New" w:hAnsi="Angsana New" w:hint="cs"/>
          <w:sz w:val="30"/>
          <w:szCs w:val="30"/>
          <w:cs/>
        </w:rPr>
        <w:t>ก่อสร้าง</w:t>
      </w:r>
      <w:r w:rsidR="00F039BD" w:rsidRPr="00F039BD">
        <w:rPr>
          <w:rFonts w:ascii="Angsana New" w:hAnsi="Angsana New"/>
          <w:sz w:val="30"/>
          <w:szCs w:val="30"/>
          <w:cs/>
        </w:rPr>
        <w:t xml:space="preserve"> </w:t>
      </w:r>
      <w:r w:rsidR="00F039BD" w:rsidRPr="00F039BD">
        <w:rPr>
          <w:rFonts w:ascii="Angsana New" w:hAnsi="Angsana New" w:hint="cs"/>
          <w:sz w:val="30"/>
          <w:szCs w:val="30"/>
          <w:cs/>
        </w:rPr>
        <w:t>หรือการผลิตสินทรัพย์ดังกล่าวก่อนที่จะนำมาใช้เองหรือเพื่อขาย</w:t>
      </w:r>
      <w:r w:rsidRPr="00421B26">
        <w:rPr>
          <w:rFonts w:ascii="Angsana New" w:hAnsi="Angsana New"/>
          <w:sz w:val="30"/>
          <w:szCs w:val="30"/>
          <w:cs/>
        </w:rPr>
        <w:t xml:space="preserve"> </w:t>
      </w:r>
    </w:p>
    <w:p w14:paraId="325D2BC6" w14:textId="77777777" w:rsidR="001924CD" w:rsidRPr="00F039BD" w:rsidRDefault="001924CD" w:rsidP="008F0B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B651D6D" w14:textId="77777777" w:rsidR="001924CD" w:rsidRPr="00B212CE" w:rsidRDefault="001924CD" w:rsidP="008F0BDC">
      <w:pPr>
        <w:pStyle w:val="Style2"/>
        <w:tabs>
          <w:tab w:val="clear" w:pos="340"/>
          <w:tab w:val="num" w:pos="540"/>
        </w:tabs>
        <w:ind w:left="540" w:right="0" w:hanging="540"/>
        <w:rPr>
          <w:rFonts w:cs="Angsana New"/>
          <w:i/>
          <w:iCs/>
        </w:rPr>
      </w:pPr>
      <w:r w:rsidRPr="00B212CE">
        <w:rPr>
          <w:rFonts w:cs="Angsana New"/>
          <w:i/>
          <w:iCs/>
          <w:cs/>
        </w:rPr>
        <w:t xml:space="preserve">ภาษีเงินได้ </w:t>
      </w:r>
    </w:p>
    <w:p w14:paraId="3126B7EA" w14:textId="77777777" w:rsidR="001924CD" w:rsidRPr="00F039BD" w:rsidRDefault="001924CD" w:rsidP="008F0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356A5344" w14:textId="77777777" w:rsidR="001924CD" w:rsidRPr="00E216F2" w:rsidRDefault="001924CD" w:rsidP="008F0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216F2">
        <w:rPr>
          <w:rFonts w:hint="cs"/>
          <w:sz w:val="30"/>
          <w:szCs w:val="30"/>
          <w:cs/>
        </w:rPr>
        <w:t>ค่าใช้จ่าย</w:t>
      </w:r>
      <w:r w:rsidRPr="00E216F2">
        <w:rPr>
          <w:sz w:val="30"/>
          <w:szCs w:val="30"/>
          <w:cs/>
        </w:rPr>
        <w:t>ภาษีเงินได้สำหรับปีประกอบด้วยภาษีเงินได้</w:t>
      </w:r>
      <w:r w:rsidRPr="00E216F2">
        <w:rPr>
          <w:rFonts w:hint="cs"/>
          <w:sz w:val="30"/>
          <w:szCs w:val="30"/>
          <w:cs/>
        </w:rPr>
        <w:t>ของงวด</w:t>
      </w:r>
      <w:r w:rsidRPr="00E216F2">
        <w:rPr>
          <w:sz w:val="30"/>
          <w:szCs w:val="30"/>
          <w:cs/>
        </w:rPr>
        <w:t>ปัจจุบันและภาษีเงินได้รอการตัดบัญชี</w:t>
      </w:r>
      <w:r w:rsidRPr="00E216F2">
        <w:rPr>
          <w:sz w:val="30"/>
          <w:szCs w:val="30"/>
        </w:rPr>
        <w:t xml:space="preserve"> </w:t>
      </w:r>
      <w:r w:rsidRPr="00E216F2">
        <w:rPr>
          <w:sz w:val="30"/>
          <w:szCs w:val="30"/>
          <w:cs/>
        </w:rPr>
        <w:t>ภาษีเงินได้</w:t>
      </w:r>
      <w:r w:rsidR="008F0BDC">
        <w:rPr>
          <w:sz w:val="30"/>
          <w:szCs w:val="30"/>
        </w:rPr>
        <w:br/>
      </w:r>
      <w:r w:rsidRPr="00E216F2">
        <w:rPr>
          <w:rFonts w:hint="cs"/>
          <w:sz w:val="30"/>
          <w:szCs w:val="30"/>
          <w:cs/>
        </w:rPr>
        <w:t>ของงวดปัจจุบันและภาษีเงินได้รอการตัดบัญชี</w:t>
      </w:r>
      <w:r w:rsidRPr="00E216F2">
        <w:rPr>
          <w:sz w:val="30"/>
          <w:szCs w:val="30"/>
          <w:cs/>
        </w:rPr>
        <w:t>รับรู้ในกำไร</w:t>
      </w:r>
      <w:r w:rsidRPr="00E216F2">
        <w:rPr>
          <w:rFonts w:hint="cs"/>
          <w:sz w:val="30"/>
          <w:szCs w:val="30"/>
          <w:cs/>
        </w:rPr>
        <w:t>หรือ</w:t>
      </w:r>
      <w:r w:rsidRPr="00E216F2">
        <w:rPr>
          <w:sz w:val="30"/>
          <w:szCs w:val="30"/>
          <w:cs/>
        </w:rPr>
        <w:t>ขาดทุนเว้นแต่ในส่วนที่เกี่ยวกับรายการ</w:t>
      </w:r>
      <w:r w:rsidRPr="00E216F2">
        <w:rPr>
          <w:rFonts w:hint="cs"/>
          <w:sz w:val="30"/>
          <w:szCs w:val="30"/>
          <w:cs/>
        </w:rPr>
        <w:t>ที่เกี่ยวข้องในการรวมธุรกิจ หรือ รายการ</w:t>
      </w:r>
      <w:r w:rsidRPr="00E216F2">
        <w:rPr>
          <w:sz w:val="30"/>
          <w:szCs w:val="30"/>
          <w:cs/>
        </w:rPr>
        <w:t>ที่</w:t>
      </w:r>
      <w:r w:rsidRPr="00E216F2">
        <w:rPr>
          <w:rFonts w:hint="cs"/>
          <w:sz w:val="30"/>
          <w:szCs w:val="30"/>
          <w:cs/>
        </w:rPr>
        <w:t>รับรู้โดยตรง</w:t>
      </w:r>
      <w:r w:rsidRPr="00E216F2">
        <w:rPr>
          <w:sz w:val="30"/>
          <w:szCs w:val="30"/>
          <w:cs/>
        </w:rPr>
        <w:t>ในส่วนของผู้ถือหุ้น</w:t>
      </w:r>
      <w:r w:rsidRPr="00E216F2">
        <w:rPr>
          <w:rFonts w:hint="cs"/>
          <w:sz w:val="30"/>
          <w:szCs w:val="30"/>
          <w:cs/>
        </w:rPr>
        <w:t>หรือกำไรขาดทุนเบ็ดเสร็จอื่น</w:t>
      </w:r>
    </w:p>
    <w:p w14:paraId="4B092794" w14:textId="77777777" w:rsidR="001924CD" w:rsidRDefault="001924CD" w:rsidP="008F0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216F2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</w:t>
      </w:r>
      <w:r w:rsidRPr="00E216F2">
        <w:rPr>
          <w:rFonts w:ascii="Times New Roman" w:hAnsi="Times New Roman" w:hint="cs"/>
          <w:sz w:val="30"/>
          <w:szCs w:val="30"/>
          <w:cs/>
        </w:rPr>
        <w:t xml:space="preserve"> </w:t>
      </w:r>
      <w:r w:rsidRPr="00E216F2">
        <w:rPr>
          <w:rFonts w:ascii="Angsana New" w:hAnsi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3940245E" w14:textId="77777777" w:rsidR="00932E75" w:rsidRPr="00F039BD" w:rsidRDefault="00932E75" w:rsidP="008F0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6CC00E8D" w14:textId="415799A6" w:rsidR="001924CD" w:rsidRPr="00E216F2" w:rsidRDefault="001924CD" w:rsidP="008F0BDC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216F2">
        <w:rPr>
          <w:rFonts w:ascii="Angsana New" w:hAnsi="Angsana New" w:hint="cs"/>
          <w:sz w:val="30"/>
          <w:szCs w:val="30"/>
          <w:cs/>
        </w:rPr>
        <w:t>ภาษีเงินได้รอการตัดบัญชี</w:t>
      </w:r>
      <w:r w:rsidRPr="00E216F2">
        <w:rPr>
          <w:rFonts w:ascii="Angsana New" w:hAnsi="Angsana New"/>
          <w:sz w:val="30"/>
          <w:szCs w:val="30"/>
          <w:cs/>
        </w:rPr>
        <w:t>บันทึกโ</w:t>
      </w:r>
      <w:r w:rsidRPr="00E216F2">
        <w:rPr>
          <w:rFonts w:ascii="Angsana New" w:hAnsi="Angsana New" w:hint="cs"/>
          <w:sz w:val="30"/>
          <w:szCs w:val="30"/>
          <w:cs/>
        </w:rPr>
        <w:t>ดย</w:t>
      </w:r>
      <w:r w:rsidRPr="00E216F2">
        <w:rPr>
          <w:rFonts w:ascii="Angsana New" w:hAnsi="Angsana New"/>
          <w:sz w:val="30"/>
          <w:szCs w:val="30"/>
          <w:cs/>
        </w:rPr>
        <w:t>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E216F2">
        <w:rPr>
          <w:rFonts w:ascii="Angsana New" w:hAnsi="Angsana New"/>
          <w:sz w:val="30"/>
          <w:szCs w:val="30"/>
        </w:rPr>
        <w:t xml:space="preserve"> </w:t>
      </w:r>
      <w:r w:rsidRPr="00E216F2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</w:t>
      </w:r>
      <w:r w:rsidRPr="00E216F2">
        <w:rPr>
          <w:rFonts w:ascii="Angsana New" w:hAnsi="Angsana New"/>
          <w:sz w:val="30"/>
          <w:szCs w:val="30"/>
          <w:cs/>
        </w:rPr>
        <w:t>ไม่</w:t>
      </w:r>
      <w:r w:rsidRPr="00E216F2">
        <w:rPr>
          <w:rFonts w:ascii="Angsana New" w:hAnsi="Angsana New" w:hint="cs"/>
          <w:sz w:val="30"/>
          <w:szCs w:val="30"/>
          <w:cs/>
        </w:rPr>
        <w:t>ถูกรับรู้เมื่อเกิดจากผลแตก</w:t>
      </w:r>
      <w:r w:rsidRPr="00E216F2">
        <w:rPr>
          <w:rFonts w:ascii="Angsana New" w:hAnsi="Angsana New"/>
          <w:sz w:val="30"/>
          <w:szCs w:val="30"/>
          <w:cs/>
        </w:rPr>
        <w:t xml:space="preserve">ต่างชั่วคราวต่อไปนี้ </w:t>
      </w:r>
      <w:r w:rsidRPr="00E216F2">
        <w:rPr>
          <w:rFonts w:ascii="Angsana New" w:hAnsi="Angsana New" w:hint="cs"/>
          <w:sz w:val="30"/>
          <w:szCs w:val="30"/>
          <w:cs/>
        </w:rPr>
        <w:t xml:space="preserve"> การรับรู้</w:t>
      </w:r>
      <w:r w:rsidRPr="00E216F2">
        <w:rPr>
          <w:rFonts w:ascii="Angsana New" w:hAnsi="Angsana New"/>
          <w:sz w:val="30"/>
          <w:szCs w:val="30"/>
          <w:cs/>
        </w:rPr>
        <w:t>ค่าความนิยม</w:t>
      </w:r>
      <w:r w:rsidRPr="00E216F2">
        <w:rPr>
          <w:rFonts w:ascii="Angsana New" w:hAnsi="Angsana New" w:hint="cs"/>
          <w:sz w:val="30"/>
          <w:szCs w:val="30"/>
          <w:cs/>
        </w:rPr>
        <w:t>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</w:t>
      </w:r>
      <w:r w:rsidR="00FA687D">
        <w:rPr>
          <w:rFonts w:ascii="Angsana New" w:hAnsi="Angsana New" w:hint="cs"/>
          <w:sz w:val="30"/>
          <w:szCs w:val="30"/>
          <w:cs/>
        </w:rPr>
        <w:t>องกับเงินลงทุนในบริษัทย่อย</w:t>
      </w:r>
      <w:r w:rsidR="00A41D4F">
        <w:rPr>
          <w:rFonts w:ascii="Angsana New" w:hAnsi="Angsana New"/>
          <w:sz w:val="30"/>
          <w:szCs w:val="30"/>
        </w:rPr>
        <w:t xml:space="preserve"> </w:t>
      </w:r>
      <w:r w:rsidR="00A41D4F">
        <w:rPr>
          <w:rFonts w:ascii="Angsana New" w:hAnsi="Angsana New" w:hint="cs"/>
          <w:sz w:val="30"/>
          <w:szCs w:val="30"/>
          <w:cs/>
        </w:rPr>
        <w:t>บริษัทร่วม</w:t>
      </w:r>
      <w:r w:rsidR="00FA687D">
        <w:rPr>
          <w:rFonts w:ascii="Angsana New" w:hAnsi="Angsana New" w:hint="cs"/>
          <w:sz w:val="30"/>
          <w:szCs w:val="30"/>
          <w:cs/>
        </w:rPr>
        <w:t>และ</w:t>
      </w:r>
      <w:r w:rsidRPr="00E216F2">
        <w:rPr>
          <w:rFonts w:ascii="Angsana New" w:hAnsi="Angsana New" w:hint="cs"/>
          <w:sz w:val="30"/>
          <w:szCs w:val="30"/>
          <w:cs/>
        </w:rPr>
        <w:t>การร่วมค้า</w:t>
      </w:r>
      <w:r w:rsidRPr="00E216F2">
        <w:rPr>
          <w:rFonts w:ascii="Angsana New" w:hAnsi="Angsana New"/>
          <w:sz w:val="30"/>
          <w:szCs w:val="30"/>
          <w:cs/>
        </w:rPr>
        <w:t>หากเป็นไปได้ว่าจะไม่มีการกลับรายการใน</w:t>
      </w:r>
      <w:r w:rsidRPr="00E216F2">
        <w:rPr>
          <w:rFonts w:ascii="Angsana New" w:hAnsi="Angsana New" w:hint="cs"/>
          <w:sz w:val="30"/>
          <w:szCs w:val="30"/>
          <w:cs/>
        </w:rPr>
        <w:t>อนาคต</w:t>
      </w:r>
      <w:r w:rsidRPr="00E216F2">
        <w:rPr>
          <w:rFonts w:ascii="Angsana New" w:hAnsi="Angsana New"/>
          <w:sz w:val="30"/>
          <w:szCs w:val="30"/>
          <w:cs/>
        </w:rPr>
        <w:t>อันใกล้</w:t>
      </w:r>
      <w:r w:rsidRPr="00E216F2">
        <w:rPr>
          <w:rFonts w:ascii="Angsana New" w:hAnsi="Angsana New" w:hint="cs"/>
          <w:sz w:val="30"/>
          <w:szCs w:val="30"/>
          <w:cs/>
        </w:rPr>
        <w:t xml:space="preserve"> </w:t>
      </w:r>
      <w:r w:rsidRPr="00E216F2">
        <w:rPr>
          <w:rFonts w:ascii="Angsana New" w:hAnsi="Angsana New"/>
          <w:sz w:val="30"/>
          <w:szCs w:val="30"/>
          <w:cs/>
        </w:rPr>
        <w:t xml:space="preserve"> </w:t>
      </w:r>
      <w:r w:rsidRPr="00E216F2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EFB2059" w14:textId="77777777" w:rsidR="001924CD" w:rsidRPr="00F039BD" w:rsidRDefault="001924CD" w:rsidP="008F0BDC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314CA2E" w14:textId="77777777" w:rsidR="001924CD" w:rsidRDefault="001924CD" w:rsidP="008F0BDC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44FC8">
        <w:rPr>
          <w:rFonts w:ascii="Angsana New" w:hAnsi="Angsana New"/>
          <w:sz w:val="30"/>
          <w:szCs w:val="30"/>
          <w:cs/>
        </w:rPr>
        <w:t>การวัดม</w:t>
      </w:r>
      <w:r w:rsidRPr="00E44FC8">
        <w:rPr>
          <w:rFonts w:ascii="Angsana New" w:hAnsi="Angsana New" w:hint="cs"/>
          <w:sz w:val="30"/>
          <w:szCs w:val="30"/>
          <w:cs/>
        </w:rPr>
        <w:t>ู</w:t>
      </w:r>
      <w:r w:rsidRPr="00E44FC8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/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6F9D0400" w14:textId="77777777" w:rsidR="001924CD" w:rsidRPr="00F039BD" w:rsidRDefault="001924CD" w:rsidP="008F0BDC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5AF642A" w14:textId="77777777" w:rsidR="001924CD" w:rsidRPr="00E216F2" w:rsidRDefault="001924CD" w:rsidP="008F0BDC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216F2">
        <w:rPr>
          <w:rFonts w:ascii="Angsana New" w:hAnsi="Angsana New"/>
          <w:sz w:val="30"/>
          <w:szCs w:val="30"/>
          <w:cs/>
        </w:rPr>
        <w:t>ภาษีเงินได้รอการตัดบัญชี</w:t>
      </w:r>
      <w:r w:rsidRPr="00E216F2">
        <w:rPr>
          <w:rFonts w:ascii="Angsana New" w:hAnsi="Angsana New" w:hint="cs"/>
          <w:sz w:val="30"/>
          <w:szCs w:val="30"/>
          <w:cs/>
        </w:rPr>
        <w:t>วัดมูลค่าโดย</w:t>
      </w:r>
      <w:r w:rsidRPr="00E216F2">
        <w:rPr>
          <w:rFonts w:ascii="Angsana New" w:hAnsi="Angsana New"/>
          <w:sz w:val="30"/>
          <w:szCs w:val="30"/>
          <w:cs/>
        </w:rPr>
        <w:t>ใช้อัตราภาษี</w:t>
      </w:r>
      <w:r w:rsidRPr="00E216F2">
        <w:rPr>
          <w:rFonts w:ascii="Angsana New" w:hAnsi="Angsana New" w:hint="cs"/>
          <w:sz w:val="30"/>
          <w:szCs w:val="30"/>
          <w:cs/>
        </w:rPr>
        <w:t>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64A29C50" w14:textId="77777777" w:rsidR="001924CD" w:rsidRPr="00F039BD" w:rsidRDefault="001924CD" w:rsidP="008F0BDC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D53890C" w14:textId="77777777" w:rsidR="001924CD" w:rsidRPr="00E216F2" w:rsidRDefault="001924CD" w:rsidP="008F0BDC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216F2">
        <w:rPr>
          <w:rFonts w:ascii="Angsana New" w:hAnsi="Angsana New" w:hint="cs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 กลุ่มบริษัท</w:t>
      </w:r>
      <w:r w:rsidRPr="00E216F2">
        <w:rPr>
          <w:rFonts w:ascii="Angsana New" w:hAnsi="Angsana New"/>
          <w:sz w:val="30"/>
          <w:szCs w:val="30"/>
        </w:rPr>
        <w:t>/</w:t>
      </w:r>
      <w:r w:rsidRPr="00E216F2">
        <w:rPr>
          <w:rFonts w:ascii="Angsana New" w:hAnsi="Angsana New" w:hint="cs"/>
          <w:sz w:val="30"/>
          <w:szCs w:val="30"/>
          <w:cs/>
        </w:rPr>
        <w:t>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</w:t>
      </w:r>
      <w:r w:rsidRPr="00E216F2">
        <w:rPr>
          <w:rFonts w:ascii="Angsana New" w:hAnsi="Angsana New"/>
          <w:sz w:val="30"/>
          <w:szCs w:val="30"/>
        </w:rPr>
        <w:t xml:space="preserve"> </w:t>
      </w:r>
      <w:r w:rsidRPr="00E216F2">
        <w:rPr>
          <w:rFonts w:ascii="Angsana New" w:hAnsi="Angsana New" w:hint="cs"/>
          <w:sz w:val="30"/>
          <w:szCs w:val="30"/>
          <w:cs/>
        </w:rPr>
        <w:t>และมีดอกเบี้ยที่ต้องชำระ  กลุ่มบริษัท</w:t>
      </w:r>
      <w:r w:rsidRPr="00E216F2">
        <w:rPr>
          <w:rFonts w:ascii="Angsana New" w:hAnsi="Angsana New"/>
          <w:sz w:val="30"/>
          <w:szCs w:val="30"/>
        </w:rPr>
        <w:t>/</w:t>
      </w:r>
      <w:r w:rsidRPr="00E216F2">
        <w:rPr>
          <w:rFonts w:ascii="Angsana New" w:hAnsi="Angsana New" w:hint="cs"/>
          <w:sz w:val="30"/>
          <w:szCs w:val="30"/>
          <w:cs/>
        </w:rPr>
        <w:t>บริษัท 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</w:t>
      </w:r>
      <w:r>
        <w:rPr>
          <w:rFonts w:ascii="Angsana New" w:hAnsi="Angsana New" w:hint="cs"/>
          <w:sz w:val="30"/>
          <w:szCs w:val="30"/>
          <w:cs/>
        </w:rPr>
        <w:t>หล</w:t>
      </w:r>
      <w:r w:rsidRPr="00B022DB">
        <w:rPr>
          <w:rFonts w:ascii="Angsana New" w:hAnsi="Angsana New" w:hint="cs"/>
          <w:sz w:val="30"/>
          <w:szCs w:val="30"/>
          <w:cs/>
        </w:rPr>
        <w:t xml:space="preserve">ายปัจจัย รวมถึง การตีความทางกฎหมายภาษี และจากประสบการณ์ในอดีต  </w:t>
      </w:r>
      <w:r w:rsidR="00CC55A9">
        <w:rPr>
          <w:rFonts w:ascii="Angsana New" w:hAnsi="Angsana New"/>
          <w:sz w:val="30"/>
          <w:szCs w:val="30"/>
          <w:cs/>
        </w:rPr>
        <w:br/>
      </w:r>
      <w:r w:rsidRPr="00B022DB">
        <w:rPr>
          <w:rFonts w:ascii="Angsana New" w:hAnsi="Angsana New" w:hint="cs"/>
          <w:sz w:val="30"/>
          <w:szCs w:val="30"/>
          <w:cs/>
        </w:rPr>
        <w:t>การประเมินนี้อยู่บนพื้นฐานการประมาณการและ</w:t>
      </w:r>
      <w:r w:rsidR="002B68A6" w:rsidRPr="00B022DB">
        <w:rPr>
          <w:rFonts w:ascii="Angsana New" w:hAnsi="Angsana New" w:hint="cs"/>
          <w:sz w:val="30"/>
          <w:szCs w:val="30"/>
          <w:cs/>
        </w:rPr>
        <w:t>ข้อสมมติ</w:t>
      </w:r>
      <w:r w:rsidRPr="00B022DB">
        <w:rPr>
          <w:rFonts w:ascii="Angsana New" w:hAnsi="Angsana New" w:hint="cs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 </w:t>
      </w:r>
      <w:r w:rsidRPr="00B022DB">
        <w:rPr>
          <w:rFonts w:ascii="Angsana New" w:hAnsi="Angsana New" w:hint="cs"/>
          <w:spacing w:val="-4"/>
          <w:sz w:val="30"/>
          <w:szCs w:val="30"/>
          <w:cs/>
        </w:rPr>
        <w:t>ข้อมูลใหม่ๆ</w:t>
      </w:r>
      <w:r w:rsidR="006E5AE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B022DB">
        <w:rPr>
          <w:rFonts w:ascii="Angsana New" w:hAnsi="Angsana New" w:hint="cs"/>
          <w:spacing w:val="-4"/>
          <w:sz w:val="30"/>
          <w:szCs w:val="30"/>
          <w:cs/>
        </w:rPr>
        <w:t>อาจจะทำให้กลุ่มบริษัท</w:t>
      </w:r>
      <w:r w:rsidRPr="00B022DB">
        <w:rPr>
          <w:rFonts w:ascii="Angsana New" w:hAnsi="Angsana New"/>
          <w:spacing w:val="-4"/>
          <w:sz w:val="30"/>
          <w:szCs w:val="30"/>
        </w:rPr>
        <w:t>/</w:t>
      </w:r>
      <w:r w:rsidRPr="00B022DB">
        <w:rPr>
          <w:rFonts w:ascii="Angsana New" w:hAnsi="Angsana New" w:hint="cs"/>
          <w:spacing w:val="-4"/>
          <w:sz w:val="30"/>
          <w:szCs w:val="30"/>
          <w:cs/>
        </w:rPr>
        <w:t>บริษัทเปลี่ยน</w:t>
      </w:r>
      <w:r w:rsidRPr="00E4595B">
        <w:rPr>
          <w:rFonts w:ascii="Angsana New" w:hAnsi="Angsana New" w:hint="cs"/>
          <w:spacing w:val="-4"/>
          <w:sz w:val="30"/>
          <w:szCs w:val="30"/>
          <w:cs/>
        </w:rPr>
        <w:t>การตัดสินใจโดยขึ้นอยู่กับความเพียงพอของภาษีเงินได้ค้างจ่ายที่มีอยู่</w:t>
      </w:r>
      <w:r w:rsidRPr="00E216F2">
        <w:rPr>
          <w:rFonts w:ascii="Angsana New" w:hAnsi="Angsana New" w:hint="cs"/>
          <w:sz w:val="30"/>
          <w:szCs w:val="30"/>
          <w:cs/>
        </w:rPr>
        <w:t xml:space="preserve"> การเปลี่ยนแปลงในภาษีเงินได้ค้างจ่ายจะกระทบต่อค่าใ</w:t>
      </w:r>
      <w:r w:rsidR="006E5AE3">
        <w:rPr>
          <w:rFonts w:ascii="Angsana New" w:hAnsi="Angsana New" w:hint="cs"/>
          <w:sz w:val="30"/>
          <w:szCs w:val="30"/>
          <w:cs/>
        </w:rPr>
        <w:t>ช้จ่ายภาษีเงินได้ในงวดที่เกิดการ</w:t>
      </w:r>
      <w:r w:rsidRPr="00E216F2">
        <w:rPr>
          <w:rFonts w:ascii="Angsana New" w:hAnsi="Angsana New" w:hint="cs"/>
          <w:sz w:val="30"/>
          <w:szCs w:val="30"/>
          <w:cs/>
        </w:rPr>
        <w:t>เปลี่ยนแปลง</w:t>
      </w:r>
    </w:p>
    <w:p w14:paraId="18BD5EFD" w14:textId="77777777" w:rsidR="001924CD" w:rsidRPr="00F039BD" w:rsidRDefault="001924CD" w:rsidP="008F0B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24"/>
          <w:szCs w:val="24"/>
        </w:rPr>
      </w:pPr>
    </w:p>
    <w:p w14:paraId="33F1CA48" w14:textId="77777777" w:rsidR="001924CD" w:rsidRPr="00E216F2" w:rsidRDefault="001924CD" w:rsidP="008F0B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E216F2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</w:t>
      </w:r>
      <w:r w:rsidRPr="00E216F2">
        <w:rPr>
          <w:rFonts w:ascii="Angsana New" w:hAnsi="Angsana New" w:hint="cs"/>
          <w:sz w:val="30"/>
          <w:szCs w:val="30"/>
          <w:cs/>
        </w:rPr>
        <w:t>การ</w:t>
      </w:r>
      <w:r w:rsidRPr="00E216F2">
        <w:rPr>
          <w:rFonts w:ascii="Angsana New" w:hAnsi="Angsana New"/>
          <w:sz w:val="30"/>
          <w:szCs w:val="30"/>
          <w:cs/>
        </w:rPr>
        <w:t>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5DE9F2BD" w14:textId="77777777" w:rsidR="001924CD" w:rsidRPr="00F039BD" w:rsidRDefault="001924CD" w:rsidP="008F0B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3121A8B" w14:textId="77777777" w:rsidR="001924CD" w:rsidRDefault="001924CD" w:rsidP="008F0B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E216F2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</w:t>
      </w:r>
      <w:r w:rsidRPr="00511E56">
        <w:rPr>
          <w:rFonts w:ascii="Angsana New" w:hAnsi="Angsana New"/>
          <w:sz w:val="30"/>
          <w:szCs w:val="30"/>
          <w:cs/>
        </w:rPr>
        <w:t>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</w:t>
      </w:r>
      <w:r w:rsidRPr="00511E56">
        <w:rPr>
          <w:rFonts w:ascii="Angsana New" w:hAnsi="Angsana New" w:hint="cs"/>
          <w:sz w:val="30"/>
          <w:szCs w:val="30"/>
          <w:cs/>
        </w:rPr>
        <w:t>ผลแตกต่างชั่วคราว</w:t>
      </w:r>
      <w:r w:rsidRPr="00511E56">
        <w:rPr>
          <w:rFonts w:ascii="Angsana New" w:hAnsi="Angsana New"/>
          <w:sz w:val="30"/>
          <w:szCs w:val="30"/>
          <w:cs/>
        </w:rPr>
        <w:t xml:space="preserve">ดังกล่าว </w:t>
      </w:r>
      <w:r w:rsidR="00A116F4" w:rsidRPr="00511E56">
        <w:rPr>
          <w:rFonts w:ascii="Angsana New" w:hAnsi="Angsana New" w:hint="cs"/>
          <w:sz w:val="30"/>
          <w:szCs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</w:t>
      </w:r>
      <w:r w:rsidRPr="00511E56">
        <w:rPr>
          <w:rFonts w:ascii="Angsana New" w:hAnsi="Angsana New"/>
          <w:sz w:val="30"/>
          <w:szCs w:val="30"/>
          <w:cs/>
        </w:rPr>
        <w:t xml:space="preserve"> สินทรัพ</w:t>
      </w:r>
      <w:r w:rsidRPr="00E216F2">
        <w:rPr>
          <w:rFonts w:ascii="Angsana New" w:hAnsi="Angsana New"/>
          <w:sz w:val="30"/>
          <w:szCs w:val="30"/>
          <w:cs/>
        </w:rPr>
        <w:t>ย์ภาษีเงินได้รอการตัดบัญชี</w:t>
      </w:r>
      <w:r w:rsidRPr="00E216F2">
        <w:rPr>
          <w:rFonts w:ascii="Angsana New" w:hAnsi="Angsana New" w:hint="cs"/>
          <w:sz w:val="30"/>
          <w:szCs w:val="30"/>
          <w:cs/>
        </w:rPr>
        <w:t>จะถูกทบทวน ณ ทุกวันที่รายงานและ</w:t>
      </w:r>
      <w:r w:rsidRPr="00E216F2">
        <w:rPr>
          <w:rFonts w:ascii="Angsana New" w:hAnsi="Angsana New"/>
          <w:sz w:val="30"/>
          <w:szCs w:val="30"/>
          <w:cs/>
        </w:rPr>
        <w:t>จะถูกปรับลดลงเท่าที่ประโยชน์ทางภาษีจะมีโอกาสถูกใช้จริง</w:t>
      </w:r>
    </w:p>
    <w:p w14:paraId="18913731" w14:textId="77777777" w:rsidR="00932E75" w:rsidRPr="00F039BD" w:rsidRDefault="00932E75" w:rsidP="008F0B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24"/>
          <w:szCs w:val="24"/>
        </w:rPr>
      </w:pPr>
    </w:p>
    <w:p w14:paraId="15FF0D79" w14:textId="77777777" w:rsidR="00F039BD" w:rsidRDefault="00F039BD" w:rsidP="008F0BDC">
      <w:pPr>
        <w:pStyle w:val="Style2"/>
        <w:tabs>
          <w:tab w:val="clear" w:pos="340"/>
          <w:tab w:val="num" w:pos="540"/>
        </w:tabs>
        <w:ind w:left="540" w:right="0" w:hanging="540"/>
        <w:rPr>
          <w:rFonts w:cs="Angsana New"/>
          <w:i/>
          <w:iCs/>
        </w:rPr>
      </w:pPr>
      <w:r w:rsidRPr="00F039BD">
        <w:rPr>
          <w:rFonts w:cs="Angsana New" w:hint="cs"/>
          <w:i/>
          <w:iCs/>
          <w:cs/>
        </w:rPr>
        <w:t>การดำเนินงานที่ยกเลิก</w:t>
      </w:r>
    </w:p>
    <w:p w14:paraId="74B4970C" w14:textId="77777777" w:rsidR="00F039BD" w:rsidRPr="00F039BD" w:rsidRDefault="00F039BD" w:rsidP="00F039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24"/>
          <w:szCs w:val="24"/>
        </w:rPr>
      </w:pPr>
    </w:p>
    <w:p w14:paraId="4F139B1F" w14:textId="77777777" w:rsidR="00F039BD" w:rsidRPr="00F039BD" w:rsidRDefault="00F039BD" w:rsidP="00F039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F039BD">
        <w:rPr>
          <w:rFonts w:ascii="Angsana New" w:hAnsi="Angsana New" w:hint="cs"/>
          <w:sz w:val="30"/>
          <w:szCs w:val="30"/>
          <w:cs/>
        </w:rPr>
        <w:t>การดำเนินงานที่ยกเลิกเป็นส่วนประกอบของธุรกิจของกลุ่มบริษัท</w:t>
      </w:r>
      <w:r w:rsidRPr="00F039BD">
        <w:rPr>
          <w:rFonts w:ascii="Angsana New" w:hAnsi="Angsana New"/>
          <w:sz w:val="30"/>
          <w:szCs w:val="30"/>
          <w:cs/>
        </w:rPr>
        <w:t>/</w:t>
      </w:r>
      <w:r w:rsidRPr="00F039BD">
        <w:rPr>
          <w:rFonts w:ascii="Angsana New" w:hAnsi="Angsana New" w:hint="cs"/>
          <w:sz w:val="30"/>
          <w:szCs w:val="30"/>
          <w:cs/>
        </w:rPr>
        <w:t>บริษัท</w:t>
      </w:r>
      <w:r w:rsidRPr="00F039BD">
        <w:rPr>
          <w:rFonts w:ascii="Angsana New" w:hAnsi="Angsana New"/>
          <w:sz w:val="30"/>
          <w:szCs w:val="30"/>
          <w:cs/>
        </w:rPr>
        <w:t xml:space="preserve"> </w:t>
      </w:r>
      <w:r w:rsidRPr="00F039BD">
        <w:rPr>
          <w:rFonts w:ascii="Angsana New" w:hAnsi="Angsana New" w:hint="cs"/>
          <w:sz w:val="30"/>
          <w:szCs w:val="30"/>
          <w:cs/>
        </w:rPr>
        <w:t>เป็นสายงานธุรกิจที่สำคัญหรือเขตภูมิศาสตร์ที่แยกต่างหากที่ยกเลิกหรือถือไว้เพื่อขาย</w:t>
      </w:r>
      <w:r w:rsidRPr="00F039BD">
        <w:rPr>
          <w:rFonts w:ascii="Angsana New" w:hAnsi="Angsana New"/>
          <w:sz w:val="30"/>
          <w:szCs w:val="30"/>
          <w:cs/>
        </w:rPr>
        <w:t xml:space="preserve"> </w:t>
      </w:r>
      <w:r w:rsidRPr="00F039BD">
        <w:rPr>
          <w:rFonts w:ascii="Angsana New" w:hAnsi="Angsana New" w:hint="cs"/>
          <w:sz w:val="30"/>
          <w:szCs w:val="30"/>
          <w:cs/>
        </w:rPr>
        <w:t>หรือเป็นบริษัทย่อยที่ซื้อมาเพื่อขายต่อ</w:t>
      </w:r>
      <w:r w:rsidRPr="00F039BD">
        <w:rPr>
          <w:rFonts w:ascii="Angsana New" w:hAnsi="Angsana New"/>
          <w:sz w:val="30"/>
          <w:szCs w:val="30"/>
          <w:cs/>
        </w:rPr>
        <w:t xml:space="preserve"> </w:t>
      </w:r>
      <w:r w:rsidRPr="00F039BD">
        <w:rPr>
          <w:rFonts w:ascii="Angsana New" w:hAnsi="Angsana New" w:hint="cs"/>
          <w:sz w:val="30"/>
          <w:szCs w:val="30"/>
          <w:cs/>
        </w:rPr>
        <w:t>โดยจัดประเภทเป็นการดำเนินงานที่ยกเลิกเมื่อมีการขาย</w:t>
      </w:r>
      <w:r w:rsidRPr="00F039BD">
        <w:rPr>
          <w:rFonts w:ascii="Angsana New" w:hAnsi="Angsana New"/>
          <w:sz w:val="30"/>
          <w:szCs w:val="30"/>
          <w:cs/>
        </w:rPr>
        <w:t xml:space="preserve"> </w:t>
      </w:r>
      <w:r w:rsidRPr="00F039BD">
        <w:rPr>
          <w:rFonts w:ascii="Angsana New" w:hAnsi="Angsana New" w:hint="cs"/>
          <w:sz w:val="30"/>
          <w:szCs w:val="30"/>
          <w:cs/>
        </w:rPr>
        <w:t>หรือ</w:t>
      </w:r>
      <w:r w:rsidRPr="00F039BD">
        <w:rPr>
          <w:rFonts w:ascii="Angsana New" w:hAnsi="Angsana New"/>
          <w:sz w:val="30"/>
          <w:szCs w:val="30"/>
          <w:cs/>
        </w:rPr>
        <w:t xml:space="preserve"> </w:t>
      </w:r>
      <w:r w:rsidRPr="00F039BD">
        <w:rPr>
          <w:rFonts w:ascii="Angsana New" w:hAnsi="Angsana New" w:hint="cs"/>
          <w:sz w:val="30"/>
          <w:szCs w:val="30"/>
          <w:cs/>
        </w:rPr>
        <w:t>เมื่อเข้าเงื่อนไขของการถือไว้เพื่อขาย</w:t>
      </w:r>
      <w:r w:rsidRPr="00F039BD">
        <w:rPr>
          <w:rFonts w:ascii="Angsana New" w:hAnsi="Angsana New"/>
          <w:sz w:val="30"/>
          <w:szCs w:val="30"/>
          <w:cs/>
        </w:rPr>
        <w:t xml:space="preserve"> </w:t>
      </w:r>
      <w:r w:rsidRPr="00F039BD">
        <w:rPr>
          <w:rFonts w:ascii="Angsana New" w:hAnsi="Angsana New" w:hint="cs"/>
          <w:sz w:val="30"/>
          <w:szCs w:val="30"/>
          <w:cs/>
        </w:rPr>
        <w:t>แล้วแต่เวลาใดจะเกิดขึ้นก่อน</w:t>
      </w:r>
      <w:r w:rsidRPr="00F039BD">
        <w:rPr>
          <w:rFonts w:ascii="Angsana New" w:hAnsi="Angsana New"/>
          <w:sz w:val="30"/>
          <w:szCs w:val="30"/>
          <w:cs/>
        </w:rPr>
        <w:t xml:space="preserve">  </w:t>
      </w:r>
      <w:r w:rsidRPr="00F039BD">
        <w:rPr>
          <w:rFonts w:ascii="Angsana New" w:hAnsi="Angsana New" w:hint="cs"/>
          <w:sz w:val="30"/>
          <w:szCs w:val="30"/>
          <w:cs/>
        </w:rPr>
        <w:t>เมื่อมีการจัดประเภทเป็นการดำเนินงานที่ยกเลิก</w:t>
      </w:r>
      <w:r w:rsidRPr="00F039BD">
        <w:rPr>
          <w:rFonts w:ascii="Angsana New" w:hAnsi="Angsana New"/>
          <w:sz w:val="30"/>
          <w:szCs w:val="30"/>
          <w:cs/>
        </w:rPr>
        <w:t xml:space="preserve"> </w:t>
      </w:r>
      <w:r w:rsidRPr="00F039BD">
        <w:rPr>
          <w:rFonts w:ascii="Angsana New" w:hAnsi="Angsana New" w:hint="cs"/>
          <w:sz w:val="30"/>
          <w:szCs w:val="30"/>
          <w:cs/>
        </w:rPr>
        <w:t>งบกำไรขาดทุนเบ็ดเสร็จที่แสดงเปรียบเทียบจะถูกปรับปรุงใหม่เสมือนว่าส่วนงานนั้นได้ถูกยกเลิกตั้งแต่ต้นงวดที่นำมาเปรียบเทียบ</w:t>
      </w:r>
    </w:p>
    <w:p w14:paraId="3E32E687" w14:textId="77777777" w:rsidR="00F039BD" w:rsidRPr="00F039BD" w:rsidRDefault="00F039BD" w:rsidP="00F039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24"/>
          <w:szCs w:val="24"/>
        </w:rPr>
      </w:pPr>
    </w:p>
    <w:p w14:paraId="41C2A2F5" w14:textId="77777777" w:rsidR="001924CD" w:rsidRPr="00B212CE" w:rsidRDefault="001924CD" w:rsidP="008F0BDC">
      <w:pPr>
        <w:pStyle w:val="Style2"/>
        <w:tabs>
          <w:tab w:val="clear" w:pos="340"/>
          <w:tab w:val="num" w:pos="540"/>
        </w:tabs>
        <w:ind w:left="540" w:right="0" w:hanging="540"/>
        <w:rPr>
          <w:rFonts w:cs="Angsana New"/>
          <w:i/>
          <w:iCs/>
        </w:rPr>
      </w:pPr>
      <w:r w:rsidRPr="00B212CE">
        <w:rPr>
          <w:rFonts w:cs="Angsana New" w:hint="cs"/>
          <w:i/>
          <w:iCs/>
          <w:cs/>
        </w:rPr>
        <w:t xml:space="preserve">กำไรต่อหุ้น </w:t>
      </w:r>
    </w:p>
    <w:p w14:paraId="62F269A4" w14:textId="77777777" w:rsidR="001924CD" w:rsidRPr="00540F88" w:rsidRDefault="001924CD" w:rsidP="00540F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8CBB437" w14:textId="77777777" w:rsidR="008A018B" w:rsidRDefault="004734C9" w:rsidP="008F0B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b/>
          <w:sz w:val="30"/>
          <w:szCs w:val="30"/>
        </w:rPr>
      </w:pPr>
      <w:r>
        <w:rPr>
          <w:rFonts w:hint="cs"/>
          <w:b/>
          <w:sz w:val="30"/>
          <w:szCs w:val="30"/>
          <w:cs/>
        </w:rPr>
        <w:t>กลุ่มบริษัท/</w:t>
      </w:r>
      <w:r w:rsidRPr="004734C9">
        <w:rPr>
          <w:rFonts w:hint="cs"/>
          <w:b/>
          <w:sz w:val="30"/>
          <w:szCs w:val="30"/>
          <w:cs/>
        </w:rPr>
        <w:t>บริษัท</w:t>
      </w:r>
      <w:r w:rsidRPr="004E6AC3">
        <w:rPr>
          <w:rFonts w:hint="cs"/>
          <w:b/>
          <w:sz w:val="30"/>
          <w:szCs w:val="30"/>
          <w:cs/>
        </w:rPr>
        <w:t>แสดงกำไรต่อหุ้นขั้นพื้นฐานและกำไรต่อหุ้นปรับลดสำหรับหุ้นสามัญ</w:t>
      </w:r>
      <w:r w:rsidRPr="004E6AC3">
        <w:rPr>
          <w:b/>
          <w:sz w:val="30"/>
          <w:szCs w:val="30"/>
        </w:rPr>
        <w:t xml:space="preserve"> </w:t>
      </w:r>
      <w:r w:rsidR="00E1673F" w:rsidRPr="00E1673F">
        <w:rPr>
          <w:rFonts w:hint="cs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</w:t>
      </w:r>
      <w:r w:rsidR="00E1673F" w:rsidRPr="00E1673F">
        <w:rPr>
          <w:rFonts w:ascii="Angsana New" w:hAnsi="Angsana New" w:hint="cs"/>
          <w:sz w:val="30"/>
          <w:szCs w:val="30"/>
          <w:cs/>
        </w:rPr>
        <w:t>บริษัท</w:t>
      </w:r>
      <w:r w:rsidR="00E1673F" w:rsidRPr="00E1673F">
        <w:rPr>
          <w:rFonts w:hint="cs"/>
          <w:b/>
          <w:sz w:val="30"/>
          <w:szCs w:val="30"/>
          <w:cs/>
        </w:rPr>
        <w:t xml:space="preserve"> ด้วยจำนวนหุ้น</w:t>
      </w:r>
      <w:r w:rsidR="00E1673F" w:rsidRPr="004E6AC3">
        <w:rPr>
          <w:rFonts w:hint="cs"/>
          <w:b/>
          <w:sz w:val="30"/>
          <w:szCs w:val="30"/>
          <w:cs/>
        </w:rPr>
        <w:t>สามัญถัวเฉลี่ยถ่วงน้ำหนักที่ออกจำหน่ายระหว่างปี</w:t>
      </w:r>
      <w:r w:rsidR="00E1673F" w:rsidRPr="004E6AC3">
        <w:rPr>
          <w:b/>
          <w:sz w:val="30"/>
          <w:szCs w:val="30"/>
        </w:rPr>
        <w:t xml:space="preserve"> </w:t>
      </w:r>
      <w:r w:rsidR="00E1673F" w:rsidRPr="004E6AC3">
        <w:rPr>
          <w:rFonts w:hint="cs"/>
          <w:b/>
          <w:sz w:val="30"/>
          <w:szCs w:val="30"/>
          <w:cs/>
        </w:rPr>
        <w:t>กำไรต่อหุ้นปรับลดคำนวณโดยการหารกำไรหรือขาดทุนของผู้ถือหุ้นสามัญที่ปรับปรุง</w:t>
      </w:r>
      <w:r w:rsidR="001033B9">
        <w:rPr>
          <w:b/>
          <w:sz w:val="30"/>
          <w:szCs w:val="30"/>
          <w:cs/>
        </w:rPr>
        <w:br/>
      </w:r>
      <w:r w:rsidR="00E1673F" w:rsidRPr="004E6AC3">
        <w:rPr>
          <w:rFonts w:hint="cs"/>
          <w:b/>
          <w:sz w:val="30"/>
          <w:szCs w:val="30"/>
          <w:cs/>
        </w:rPr>
        <w:t>ด้วยจำนวนหุ้นสามัญถัวเฉลี่ยถ่วงน้ำหนักที่ออกจำหน่าย</w:t>
      </w:r>
      <w:r w:rsidR="004775FF" w:rsidRPr="00447089">
        <w:rPr>
          <w:rFonts w:hint="cs"/>
          <w:b/>
          <w:sz w:val="30"/>
          <w:szCs w:val="30"/>
          <w:cs/>
        </w:rPr>
        <w:t>ระหว่างปี</w:t>
      </w:r>
      <w:r w:rsidR="008A018B" w:rsidRPr="00447089">
        <w:rPr>
          <w:b/>
          <w:sz w:val="30"/>
          <w:szCs w:val="30"/>
        </w:rPr>
        <w:t xml:space="preserve"> </w:t>
      </w:r>
      <w:r w:rsidR="008A018B" w:rsidRPr="00447089">
        <w:rPr>
          <w:rFonts w:hint="cs"/>
          <w:b/>
          <w:sz w:val="30"/>
          <w:szCs w:val="30"/>
          <w:cs/>
        </w:rPr>
        <w:t>และผลกระทบของใบสำคัญแสดงสิทธิที่อาจเปลี่ยนเป็นหุ้นสามัญปรับลด</w:t>
      </w:r>
    </w:p>
    <w:p w14:paraId="09CD4A38" w14:textId="77777777" w:rsidR="00203C63" w:rsidRPr="00540F88" w:rsidRDefault="00203C63" w:rsidP="00540F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3A50E94" w14:textId="77777777" w:rsidR="00271335" w:rsidRPr="00271335" w:rsidRDefault="00271335" w:rsidP="00271335">
      <w:pPr>
        <w:pStyle w:val="Style2"/>
        <w:tabs>
          <w:tab w:val="clear" w:pos="340"/>
          <w:tab w:val="num" w:pos="540"/>
        </w:tabs>
        <w:ind w:left="540" w:right="0" w:hanging="540"/>
        <w:rPr>
          <w:rFonts w:cs="Angsana New"/>
          <w:i/>
          <w:iCs/>
          <w:cs/>
        </w:rPr>
      </w:pPr>
      <w:r w:rsidRPr="00271335">
        <w:rPr>
          <w:rFonts w:cs="Angsana New"/>
          <w:i/>
          <w:iCs/>
          <w:cs/>
        </w:rPr>
        <w:t>บุคคลหรือกิจการที่เกี่ยวข้องกัน</w:t>
      </w:r>
    </w:p>
    <w:p w14:paraId="0E2CFB24" w14:textId="77777777" w:rsidR="00271335" w:rsidRPr="00540F88" w:rsidRDefault="00271335" w:rsidP="00540F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EAB5078" w14:textId="77777777" w:rsidR="00271335" w:rsidRPr="007F0AE8" w:rsidRDefault="00271335" w:rsidP="00271335">
      <w:pPr>
        <w:spacing w:line="240" w:lineRule="auto"/>
        <w:ind w:left="540" w:right="-108"/>
        <w:jc w:val="thaiDistribute"/>
        <w:rPr>
          <w:rFonts w:ascii="Angsana New" w:hAnsi="Angsana New"/>
          <w:bCs/>
          <w:sz w:val="30"/>
          <w:szCs w:val="30"/>
          <w:shd w:val="clear" w:color="auto" w:fill="D9D9D9"/>
        </w:rPr>
      </w:pPr>
      <w:r w:rsidRPr="007F0AE8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Pr="007F0AE8">
        <w:rPr>
          <w:rFonts w:ascii="Angsana New" w:hAnsi="Angsana New"/>
          <w:b/>
          <w:sz w:val="30"/>
          <w:szCs w:val="30"/>
        </w:rPr>
        <w:t>/</w:t>
      </w:r>
      <w:r w:rsidRPr="007F0AE8">
        <w:rPr>
          <w:rFonts w:ascii="Angsana New" w:hAnsi="Angsana New"/>
          <w:b/>
          <w:sz w:val="30"/>
          <w:szCs w:val="30"/>
          <w:cs/>
        </w:rPr>
        <w:t>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7F0AE8">
        <w:rPr>
          <w:rFonts w:ascii="Angsana New" w:hAnsi="Angsana New"/>
          <w:b/>
          <w:sz w:val="30"/>
          <w:szCs w:val="30"/>
        </w:rPr>
        <w:t>/</w:t>
      </w:r>
      <w:r w:rsidRPr="007F0AE8">
        <w:rPr>
          <w:rFonts w:ascii="Angsana New" w:hAnsi="Angsana New"/>
          <w:b/>
          <w:sz w:val="30"/>
          <w:szCs w:val="30"/>
          <w:cs/>
        </w:rPr>
        <w:t>บริษัท หรือกลุ่มบริษัท</w:t>
      </w:r>
      <w:r w:rsidRPr="007F0AE8">
        <w:rPr>
          <w:rFonts w:ascii="Angsana New" w:hAnsi="Angsana New"/>
          <w:b/>
          <w:sz w:val="30"/>
          <w:szCs w:val="30"/>
        </w:rPr>
        <w:t>/</w:t>
      </w:r>
      <w:r w:rsidRPr="007F0AE8">
        <w:rPr>
          <w:rFonts w:ascii="Angsana New" w:hAnsi="Angsana New"/>
          <w:b/>
          <w:sz w:val="30"/>
          <w:szCs w:val="30"/>
          <w:cs/>
        </w:rPr>
        <w:t>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3D3AF4DE" w14:textId="77777777" w:rsidR="00F039BD" w:rsidRPr="00540F88" w:rsidRDefault="00F039BD" w:rsidP="00540F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24"/>
          <w:szCs w:val="24"/>
        </w:rPr>
      </w:pPr>
    </w:p>
    <w:p w14:paraId="19D0CA6F" w14:textId="77777777" w:rsidR="001924CD" w:rsidRPr="00B212CE" w:rsidRDefault="001924CD" w:rsidP="008F0BDC">
      <w:pPr>
        <w:pStyle w:val="Style2"/>
        <w:tabs>
          <w:tab w:val="clear" w:pos="340"/>
          <w:tab w:val="num" w:pos="540"/>
        </w:tabs>
        <w:ind w:left="540" w:right="0" w:hanging="540"/>
        <w:rPr>
          <w:rFonts w:cs="Angsana New"/>
          <w:i/>
          <w:iCs/>
        </w:rPr>
      </w:pPr>
      <w:r w:rsidRPr="00B212CE">
        <w:rPr>
          <w:rFonts w:cs="Angsana New"/>
          <w:i/>
          <w:iCs/>
          <w:cs/>
        </w:rPr>
        <w:t>รายงานทางการเงินจำแนกตามส่วนงาน</w:t>
      </w:r>
    </w:p>
    <w:p w14:paraId="79F2B95F" w14:textId="77777777" w:rsidR="001924CD" w:rsidRPr="00540F88" w:rsidRDefault="001924CD" w:rsidP="00540F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p w14:paraId="6FBE626D" w14:textId="77777777" w:rsidR="001924CD" w:rsidRDefault="001924CD" w:rsidP="008F0BDC">
      <w:pPr>
        <w:spacing w:line="240" w:lineRule="auto"/>
        <w:ind w:left="518"/>
        <w:jc w:val="thaiDistribute"/>
        <w:rPr>
          <w:sz w:val="30"/>
          <w:szCs w:val="30"/>
        </w:rPr>
      </w:pPr>
      <w:r w:rsidRPr="00E44FC8">
        <w:rPr>
          <w:sz w:val="30"/>
          <w:szCs w:val="30"/>
          <w:cs/>
        </w:rPr>
        <w:t>ผลการดำเนินงานของส่วนงานที่รายงานต่อ</w:t>
      </w:r>
      <w:r w:rsidRPr="00E44FC8">
        <w:rPr>
          <w:rFonts w:hint="cs"/>
          <w:sz w:val="30"/>
          <w:szCs w:val="30"/>
          <w:cs/>
        </w:rPr>
        <w:t>คณะกรรมการบริหาร</w:t>
      </w:r>
      <w:r w:rsidRPr="00E44FC8">
        <w:rPr>
          <w:sz w:val="30"/>
          <w:szCs w:val="30"/>
          <w:cs/>
        </w:rPr>
        <w:t xml:space="preserve">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Pr="00E44FC8">
        <w:rPr>
          <w:sz w:val="30"/>
          <w:szCs w:val="30"/>
        </w:rPr>
        <w:t xml:space="preserve"> </w:t>
      </w:r>
      <w:r w:rsidRPr="00E44FC8">
        <w:rPr>
          <w:rFonts w:hint="cs"/>
          <w:sz w:val="30"/>
          <w:szCs w:val="30"/>
          <w:cs/>
        </w:rPr>
        <w:t>กำไรจากการขายเงินลงทุน ส่วนแบ่งกำไรจากเงินลงทุนใน</w:t>
      </w:r>
      <w:r w:rsidR="00907DA4" w:rsidRPr="00E44FC8">
        <w:rPr>
          <w:rFonts w:hint="cs"/>
          <w:sz w:val="30"/>
          <w:szCs w:val="30"/>
          <w:cs/>
        </w:rPr>
        <w:t>บริษัทร่วมและ</w:t>
      </w:r>
      <w:r w:rsidR="00907DA4">
        <w:rPr>
          <w:rFonts w:hint="cs"/>
          <w:sz w:val="30"/>
          <w:szCs w:val="30"/>
          <w:cs/>
        </w:rPr>
        <w:t>การร่วมค้า</w:t>
      </w:r>
      <w:r w:rsidRPr="00E44FC8">
        <w:rPr>
          <w:rFonts w:hint="cs"/>
          <w:sz w:val="30"/>
          <w:szCs w:val="30"/>
          <w:cs/>
        </w:rPr>
        <w:t>ซึ่งบันทึกบัญชีตามวิธีส่วนได้เสีย</w:t>
      </w:r>
      <w:r w:rsidRPr="00E44FC8">
        <w:rPr>
          <w:sz w:val="30"/>
          <w:szCs w:val="30"/>
        </w:rPr>
        <w:t xml:space="preserve"> </w:t>
      </w:r>
      <w:r w:rsidRPr="00E44FC8">
        <w:rPr>
          <w:rFonts w:hint="cs"/>
          <w:sz w:val="30"/>
          <w:szCs w:val="30"/>
          <w:cs/>
        </w:rPr>
        <w:t xml:space="preserve"> เงินปันผลรับและค่าใช้จ่ายส่วนกลาง </w:t>
      </w:r>
    </w:p>
    <w:p w14:paraId="75D2E59B" w14:textId="77777777" w:rsidR="00575717" w:rsidRPr="00540F88" w:rsidRDefault="00575717" w:rsidP="00540F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24"/>
          <w:szCs w:val="24"/>
        </w:rPr>
      </w:pPr>
    </w:p>
    <w:p w14:paraId="36BF6ECF" w14:textId="77777777" w:rsidR="007470B9" w:rsidRPr="00042DAF" w:rsidRDefault="007470B9" w:rsidP="00AB366C">
      <w:pPr>
        <w:pStyle w:val="Style1"/>
        <w:ind w:left="540" w:hanging="540"/>
        <w:rPr>
          <w:b/>
          <w:bCs/>
        </w:rPr>
      </w:pPr>
      <w:r w:rsidRPr="00042DAF">
        <w:rPr>
          <w:rFonts w:hint="cs"/>
          <w:b/>
          <w:bCs/>
          <w:cs/>
        </w:rPr>
        <w:t>การซื้อและจำหน่ายบริษัทย่อยและส่วนได้เสียที่ไม่มีอำนาจควบคุม</w:t>
      </w:r>
    </w:p>
    <w:p w14:paraId="690ACCA5" w14:textId="77777777" w:rsidR="007470B9" w:rsidRPr="004B0E48" w:rsidRDefault="007470B9" w:rsidP="00747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14"/>
          <w:szCs w:val="14"/>
          <w:highlight w:val="yellow"/>
          <w:lang w:val="th-TH"/>
        </w:rPr>
      </w:pPr>
    </w:p>
    <w:p w14:paraId="5E59C0CA" w14:textId="77777777" w:rsidR="00D51975" w:rsidRPr="00042DAF" w:rsidRDefault="00D51975" w:rsidP="002F2927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042DAF">
        <w:rPr>
          <w:rFonts w:ascii="Angsana New" w:hAnsi="Angsana New"/>
          <w:b/>
          <w:bCs/>
          <w:i/>
          <w:iCs/>
          <w:sz w:val="30"/>
          <w:szCs w:val="30"/>
          <w:cs/>
        </w:rPr>
        <w:t>การซื้อบริษัทย่อย</w:t>
      </w:r>
    </w:p>
    <w:p w14:paraId="3445DFF9" w14:textId="77777777" w:rsidR="00C436EE" w:rsidRPr="004B0E48" w:rsidRDefault="00C436EE" w:rsidP="00416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14"/>
          <w:szCs w:val="14"/>
        </w:rPr>
      </w:pPr>
    </w:p>
    <w:p w14:paraId="77AE1E15" w14:textId="77777777" w:rsidR="004168F2" w:rsidRPr="00CA557D" w:rsidRDefault="00CC5A41" w:rsidP="00416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u w:val="single"/>
        </w:rPr>
      </w:pPr>
      <w:r w:rsidRPr="00CC5A41">
        <w:rPr>
          <w:rFonts w:ascii="Angsana New" w:hAnsi="Angsana New"/>
          <w:b/>
          <w:bCs/>
          <w:i/>
          <w:iCs/>
          <w:sz w:val="30"/>
          <w:szCs w:val="30"/>
          <w:u w:val="single"/>
        </w:rPr>
        <w:t>2562</w:t>
      </w:r>
    </w:p>
    <w:p w14:paraId="6DC50888" w14:textId="77777777" w:rsidR="004168F2" w:rsidRPr="004B0E48" w:rsidRDefault="004168F2" w:rsidP="00D0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14"/>
          <w:szCs w:val="14"/>
        </w:rPr>
      </w:pPr>
    </w:p>
    <w:p w14:paraId="3AE541D1" w14:textId="77777777" w:rsidR="00A41800" w:rsidRPr="004B0E48" w:rsidRDefault="00A41800" w:rsidP="004B0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41800">
        <w:rPr>
          <w:rFonts w:ascii="Angsana New" w:hAnsi="Angsana New" w:hint="cs"/>
          <w:sz w:val="30"/>
          <w:szCs w:val="30"/>
          <w:cs/>
        </w:rPr>
        <w:t>ในเดือนมกราคม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2562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บริษัทได้ซื้อหุ้นจำนวน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="004361DA">
        <w:rPr>
          <w:rFonts w:ascii="Angsana New" w:hAnsi="Angsana New"/>
          <w:sz w:val="30"/>
          <w:szCs w:val="30"/>
        </w:rPr>
        <w:t>1</w:t>
      </w:r>
      <w:r w:rsidR="00E82DAF" w:rsidRPr="00E82DAF">
        <w:rPr>
          <w:rFonts w:ascii="Angsana New" w:hAnsi="Angsana New"/>
          <w:sz w:val="30"/>
          <w:szCs w:val="30"/>
        </w:rPr>
        <w:t>99</w:t>
      </w:r>
      <w:r w:rsidRPr="00A41800">
        <w:rPr>
          <w:rFonts w:ascii="Angsana New" w:hAnsi="Angsana New"/>
          <w:sz w:val="30"/>
          <w:szCs w:val="30"/>
        </w:rPr>
        <w:t>,</w:t>
      </w:r>
      <w:r w:rsidR="00E82DAF" w:rsidRPr="00E82DAF">
        <w:rPr>
          <w:rFonts w:ascii="Angsana New" w:hAnsi="Angsana New"/>
          <w:sz w:val="30"/>
          <w:szCs w:val="30"/>
        </w:rPr>
        <w:t>998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หุ้นของบริษัท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ล็อกซเล่ย์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อีโวลูชั่น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เทคโนโลยี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จำกัด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ซึ่งเป็นกิจการที่เกี่ยวข้องกันจากบุคคลและกิจการที่เกี่ยวข้องกัน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เป็นจำนวนเงินรวม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="004361DA">
        <w:rPr>
          <w:rFonts w:ascii="Angsana New" w:hAnsi="Angsana New"/>
          <w:sz w:val="30"/>
          <w:szCs w:val="30"/>
        </w:rPr>
        <w:t>11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ล้านบาท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บริษัทดังกล่าวประกอบธุรกิจจัดจำหน่ายและให้บริการระบบรักษาความปลอดภัยโดยใช้อุปกรณ์และเทคโนโลยี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บริษัทได้ถือหุ้นและมีสิทธิออกเสียงในบริษัทย่อยดังกล่าวร้อยละ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="00E82DAF" w:rsidRPr="00E82DAF">
        <w:rPr>
          <w:rFonts w:ascii="Angsana New" w:hAnsi="Angsana New"/>
          <w:sz w:val="30"/>
          <w:szCs w:val="30"/>
        </w:rPr>
        <w:t>99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กลุ่มบริษัทมีกำไรจากการต่อรองราคาซื้อจำนวน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="00E82DAF" w:rsidRPr="00E82DAF">
        <w:rPr>
          <w:rFonts w:ascii="Angsana New" w:hAnsi="Angsana New"/>
          <w:sz w:val="30"/>
          <w:szCs w:val="30"/>
        </w:rPr>
        <w:t>8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ล้านบาท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ซึ่งบันทึกอยู่ในงบกำไรขาดทุนทั้งจำนวน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การนำงบการเงินของบริษัทดังกล่าวมาจัดทำงบการเงินรวมไม่มีผลกระทบที่เป็นสาระสำคัญกับงบการเงินรวม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และในเดือนพฤษภาคม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2562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บริษัทย่อยดังกล่าว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ได้เพิ่มทุนจดทะเบียนจากจำนวน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</w:t>
      </w:r>
      <w:r w:rsidR="004361DA">
        <w:rPr>
          <w:rFonts w:ascii="Angsana New" w:hAnsi="Angsana New"/>
          <w:sz w:val="30"/>
          <w:szCs w:val="30"/>
        </w:rPr>
        <w:t>0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ล้านบาท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เป็นจำนวน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4</w:t>
      </w:r>
      <w:r w:rsidR="004361DA">
        <w:rPr>
          <w:rFonts w:ascii="Angsana New" w:hAnsi="Angsana New"/>
          <w:sz w:val="30"/>
          <w:szCs w:val="30"/>
        </w:rPr>
        <w:t>0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ล้านบาทและเรียกชำระแล้วทั้งจำนวน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บริษัทได้จ่ายเงินเพิ่มทุนดังกล่าวตามสัดส่วนการถือหุ้นร้อยละ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="00E82DAF" w:rsidRPr="00E82DAF">
        <w:rPr>
          <w:rFonts w:ascii="Angsana New" w:hAnsi="Angsana New"/>
          <w:sz w:val="30"/>
          <w:szCs w:val="30"/>
        </w:rPr>
        <w:t>99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</w:t>
      </w:r>
      <w:r w:rsidR="004361DA">
        <w:rPr>
          <w:rFonts w:ascii="Angsana New" w:hAnsi="Angsana New"/>
          <w:sz w:val="30"/>
          <w:szCs w:val="30"/>
        </w:rPr>
        <w:t>0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ล้านบาท</w:t>
      </w:r>
    </w:p>
    <w:p w14:paraId="081AC4DF" w14:textId="77777777" w:rsidR="00086DF7" w:rsidRPr="00086DF7" w:rsidRDefault="00086DF7" w:rsidP="00D0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05FF5F9B" w14:textId="77777777" w:rsidR="00A41800" w:rsidRDefault="00A41800" w:rsidP="00D0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41800">
        <w:rPr>
          <w:rFonts w:ascii="Angsana New" w:hAnsi="Angsana New" w:hint="cs"/>
          <w:sz w:val="30"/>
          <w:szCs w:val="30"/>
          <w:cs/>
        </w:rPr>
        <w:t>ในเดือนเมษายน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2562</w:t>
      </w:r>
      <w:r w:rsidRPr="00A41800">
        <w:rPr>
          <w:rFonts w:ascii="Angsana New" w:hAnsi="Angsana New"/>
          <w:sz w:val="30"/>
          <w:szCs w:val="30"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บริษัทได้ซื้อหุ้นของบริษัท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กรีน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เนเจอรัล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โปรดักส์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จำกัด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ซึ่งเป็นบริษัทย่อยเพิ่มจากผู้ถือหุ้น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ของบริษัทย่อย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จำนวน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3</w:t>
      </w:r>
      <w:r w:rsidRPr="00A41800">
        <w:rPr>
          <w:rFonts w:ascii="Angsana New" w:hAnsi="Angsana New"/>
          <w:sz w:val="30"/>
          <w:szCs w:val="30"/>
        </w:rPr>
        <w:t>,</w:t>
      </w:r>
      <w:r w:rsidR="00E82DAF" w:rsidRPr="00E82DAF">
        <w:rPr>
          <w:rFonts w:ascii="Angsana New" w:hAnsi="Angsana New"/>
          <w:sz w:val="30"/>
          <w:szCs w:val="30"/>
        </w:rPr>
        <w:t>9</w:t>
      </w:r>
      <w:r w:rsidR="00CC5A41" w:rsidRPr="00CC5A41">
        <w:rPr>
          <w:rFonts w:ascii="Angsana New" w:hAnsi="Angsana New"/>
          <w:sz w:val="30"/>
          <w:szCs w:val="30"/>
        </w:rPr>
        <w:t>4</w:t>
      </w:r>
      <w:r w:rsidR="004361DA">
        <w:rPr>
          <w:rFonts w:ascii="Angsana New" w:hAnsi="Angsana New"/>
          <w:sz w:val="30"/>
          <w:szCs w:val="30"/>
        </w:rPr>
        <w:t>0</w:t>
      </w:r>
      <w:r w:rsidRPr="00A41800">
        <w:rPr>
          <w:rFonts w:ascii="Angsana New" w:hAnsi="Angsana New"/>
          <w:sz w:val="30"/>
          <w:szCs w:val="30"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หุ้น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</w:t>
      </w:r>
      <w:r w:rsidRPr="00A41800">
        <w:rPr>
          <w:rFonts w:ascii="Angsana New" w:hAnsi="Angsana New"/>
          <w:sz w:val="30"/>
          <w:szCs w:val="30"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ล้านบาท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การซื้อเงินลงทุนดังกล่าวส่งผลให้สัดส่วนการถือหุ้นในบริษัทย่อยเพิ่มขึ้นจากเดิมร้อยละ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75</w:t>
      </w:r>
      <w:r w:rsidRPr="00A41800">
        <w:rPr>
          <w:rFonts w:ascii="Angsana New" w:hAnsi="Angsana New"/>
          <w:sz w:val="30"/>
          <w:szCs w:val="30"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เป็นร้อยละ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="00E82DAF" w:rsidRPr="00E82DAF">
        <w:rPr>
          <w:rFonts w:ascii="Angsana New" w:hAnsi="Angsana New"/>
          <w:sz w:val="30"/>
          <w:szCs w:val="30"/>
        </w:rPr>
        <w:t>8</w:t>
      </w:r>
      <w:r w:rsidR="00CC5A41" w:rsidRPr="00CC5A41">
        <w:rPr>
          <w:rFonts w:ascii="Angsana New" w:hAnsi="Angsana New"/>
          <w:sz w:val="30"/>
          <w:szCs w:val="30"/>
        </w:rPr>
        <w:t>5</w:t>
      </w:r>
      <w:r w:rsidRPr="00A41800">
        <w:rPr>
          <w:rFonts w:ascii="Angsana New" w:hAnsi="Angsana New"/>
          <w:sz w:val="30"/>
          <w:szCs w:val="30"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กลุ่มบริษัทรับรู้ส่วนได้เสียที่ไม่มีอำนาจควบคุมลดลงเป็นจำนวน</w:t>
      </w:r>
      <w:r w:rsidR="00CC5A41" w:rsidRPr="00CC5A41">
        <w:rPr>
          <w:rFonts w:ascii="Angsana New" w:hAnsi="Angsana New"/>
          <w:sz w:val="30"/>
          <w:szCs w:val="30"/>
        </w:rPr>
        <w:t>6</w:t>
      </w:r>
      <w:r w:rsidRPr="00A41800">
        <w:rPr>
          <w:rFonts w:ascii="Angsana New" w:hAnsi="Angsana New"/>
          <w:sz w:val="30"/>
          <w:szCs w:val="30"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ล้านบาท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และมีกำไรจากการเปลี่ยนสัดส่วนจำนวน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4</w:t>
      </w:r>
      <w:r w:rsidRPr="00A41800">
        <w:rPr>
          <w:rFonts w:ascii="Angsana New" w:hAnsi="Angsana New"/>
          <w:sz w:val="30"/>
          <w:szCs w:val="30"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ล้านบาท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ซึ่งบันทึกอยู่ภายใต้บัญชี</w:t>
      </w:r>
      <w:r w:rsidRPr="00A41800">
        <w:rPr>
          <w:rFonts w:ascii="Angsana New" w:hAnsi="Angsana New"/>
          <w:sz w:val="30"/>
          <w:szCs w:val="30"/>
          <w:cs/>
        </w:rPr>
        <w:t xml:space="preserve"> “</w:t>
      </w:r>
      <w:r w:rsidRPr="00A41800">
        <w:rPr>
          <w:rFonts w:ascii="Angsana New" w:hAnsi="Angsana New" w:hint="cs"/>
          <w:sz w:val="30"/>
          <w:szCs w:val="30"/>
          <w:cs/>
        </w:rPr>
        <w:t>การเปลี่ยนแปลงสัดส่วนการถือหุ้นในบริษัทย่อย</w:t>
      </w:r>
      <w:r w:rsidRPr="00A41800">
        <w:rPr>
          <w:rFonts w:ascii="Angsana New" w:hAnsi="Angsana New" w:hint="eastAsia"/>
          <w:sz w:val="30"/>
          <w:szCs w:val="30"/>
          <w:cs/>
        </w:rPr>
        <w:t>”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ในองค์ประกอบอื่นของส่วนของผู้ถือหุ้น</w:t>
      </w:r>
    </w:p>
    <w:p w14:paraId="31036074" w14:textId="77777777" w:rsidR="00A41800" w:rsidRPr="00C436EE" w:rsidRDefault="00A41800" w:rsidP="00D0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6997FCE2" w14:textId="77777777" w:rsidR="00A41800" w:rsidRDefault="00A41800" w:rsidP="00D0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41800">
        <w:rPr>
          <w:rFonts w:ascii="Angsana New" w:hAnsi="Angsana New" w:hint="cs"/>
          <w:sz w:val="30"/>
          <w:szCs w:val="30"/>
          <w:cs/>
        </w:rPr>
        <w:t>ในเดือนพฤษภาคม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2562</w:t>
      </w:r>
      <w:r w:rsidRPr="00A41800">
        <w:rPr>
          <w:rFonts w:ascii="Angsana New" w:hAnsi="Angsana New"/>
          <w:sz w:val="30"/>
          <w:szCs w:val="30"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บริษัท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ล็อกซเล่ย์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เพาเวอร์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ซิสเต็มส์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จำกัด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ได้เพิ่มทุนจดทะเบียนจากจำนวน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3</w:t>
      </w:r>
      <w:r w:rsidR="004361DA">
        <w:rPr>
          <w:rFonts w:ascii="Angsana New" w:hAnsi="Angsana New"/>
          <w:sz w:val="30"/>
          <w:szCs w:val="30"/>
        </w:rPr>
        <w:t>0</w:t>
      </w:r>
      <w:r w:rsidRPr="00A41800">
        <w:rPr>
          <w:rFonts w:ascii="Angsana New" w:hAnsi="Angsana New"/>
          <w:sz w:val="30"/>
          <w:szCs w:val="30"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ล้านบาท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เป็นจำนวน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5</w:t>
      </w:r>
      <w:r w:rsidR="004361DA">
        <w:rPr>
          <w:rFonts w:ascii="Angsana New" w:hAnsi="Angsana New"/>
          <w:sz w:val="30"/>
          <w:szCs w:val="30"/>
        </w:rPr>
        <w:t>0</w:t>
      </w:r>
      <w:r w:rsidRPr="00A41800">
        <w:rPr>
          <w:rFonts w:ascii="Angsana New" w:hAnsi="Angsana New"/>
          <w:sz w:val="30"/>
          <w:szCs w:val="30"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ล้านบาทและเรียกชำระแล้วทั้งจำนวน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บริษัทได้จ่ายเงินเพิ่มทุนดังกล่าวตามสัดส่วนการถือหุ้นร้อยละ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="00E82DAF" w:rsidRPr="00E82DAF">
        <w:rPr>
          <w:rFonts w:ascii="Angsana New" w:hAnsi="Angsana New"/>
          <w:sz w:val="30"/>
          <w:szCs w:val="30"/>
        </w:rPr>
        <w:t>99</w:t>
      </w:r>
      <w:r w:rsidRPr="00A41800">
        <w:rPr>
          <w:rFonts w:ascii="Angsana New" w:hAnsi="Angsana New"/>
          <w:sz w:val="30"/>
          <w:szCs w:val="30"/>
        </w:rPr>
        <w:t xml:space="preserve">  </w:t>
      </w:r>
      <w:r w:rsidRPr="00A41800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</w:t>
      </w:r>
      <w:r w:rsidR="004361DA">
        <w:rPr>
          <w:rFonts w:ascii="Angsana New" w:hAnsi="Angsana New"/>
          <w:sz w:val="30"/>
          <w:szCs w:val="30"/>
        </w:rPr>
        <w:t>0</w:t>
      </w:r>
      <w:r w:rsidRPr="00A41800">
        <w:rPr>
          <w:rFonts w:ascii="Angsana New" w:hAnsi="Angsana New"/>
          <w:sz w:val="30"/>
          <w:szCs w:val="30"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ล้านบาท</w:t>
      </w:r>
    </w:p>
    <w:p w14:paraId="06CD5388" w14:textId="77777777" w:rsidR="00C03C77" w:rsidRPr="00C436EE" w:rsidRDefault="00C03C77" w:rsidP="00D0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0E0A2B54" w14:textId="77777777" w:rsidR="00A41800" w:rsidRDefault="00A41800" w:rsidP="00D0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41800">
        <w:rPr>
          <w:rFonts w:ascii="Angsana New" w:hAnsi="Angsana New" w:hint="cs"/>
          <w:sz w:val="30"/>
          <w:szCs w:val="30"/>
          <w:cs/>
        </w:rPr>
        <w:t>ในเดือนพฤษภาคม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2562</w:t>
      </w:r>
      <w:r w:rsidRPr="00A41800">
        <w:rPr>
          <w:rFonts w:ascii="Angsana New" w:hAnsi="Angsana New"/>
          <w:sz w:val="30"/>
          <w:szCs w:val="30"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บริษัท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ล็อกซเล่ย์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บิซิเนส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อินโนเวชั่น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จำกัด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ได้เรียกชำระ</w:t>
      </w:r>
      <w:r>
        <w:rPr>
          <w:rFonts w:ascii="Angsana New" w:hAnsi="Angsana New"/>
          <w:sz w:val="30"/>
          <w:szCs w:val="30"/>
        </w:rPr>
        <w:br/>
      </w:r>
      <w:r w:rsidRPr="00A41800">
        <w:rPr>
          <w:rFonts w:ascii="Angsana New" w:hAnsi="Angsana New" w:hint="cs"/>
          <w:sz w:val="30"/>
          <w:szCs w:val="30"/>
          <w:cs/>
        </w:rPr>
        <w:t>ค่าหุ้นเพิ่มร้อยละ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5</w:t>
      </w:r>
      <w:r w:rsidR="004361DA">
        <w:rPr>
          <w:rFonts w:ascii="Angsana New" w:hAnsi="Angsana New"/>
          <w:sz w:val="30"/>
          <w:szCs w:val="30"/>
        </w:rPr>
        <w:t>0</w:t>
      </w:r>
      <w:r w:rsidRPr="00A41800">
        <w:rPr>
          <w:rFonts w:ascii="Angsana New" w:hAnsi="Angsana New"/>
          <w:sz w:val="30"/>
          <w:szCs w:val="30"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บริษัทได้จ่ายเงินค่าหุ้นดังกล่าวตามสัดส่วนการถือหุ้นร้อยละ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="00E82DAF" w:rsidRPr="00E82DAF">
        <w:rPr>
          <w:rFonts w:ascii="Angsana New" w:hAnsi="Angsana New"/>
          <w:sz w:val="30"/>
          <w:szCs w:val="30"/>
        </w:rPr>
        <w:t>99</w:t>
      </w:r>
      <w:r w:rsidRPr="00A41800">
        <w:rPr>
          <w:rFonts w:ascii="Angsana New" w:hAnsi="Angsana New"/>
          <w:sz w:val="30"/>
          <w:szCs w:val="30"/>
        </w:rPr>
        <w:t xml:space="preserve">  </w:t>
      </w:r>
      <w:r w:rsidRPr="00A41800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5</w:t>
      </w:r>
      <w:r w:rsidRPr="00A41800">
        <w:rPr>
          <w:rFonts w:ascii="Angsana New" w:hAnsi="Angsana New"/>
          <w:sz w:val="30"/>
          <w:szCs w:val="30"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ล้านบาท</w:t>
      </w:r>
    </w:p>
    <w:p w14:paraId="372CDB5B" w14:textId="77777777" w:rsidR="00A41800" w:rsidRPr="00C436EE" w:rsidRDefault="00A41800" w:rsidP="00D0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4EE8017B" w14:textId="77777777" w:rsidR="00A41800" w:rsidRDefault="00A41800" w:rsidP="00D0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41800">
        <w:rPr>
          <w:rFonts w:ascii="Angsana New" w:hAnsi="Angsana New" w:hint="cs"/>
          <w:sz w:val="30"/>
          <w:szCs w:val="30"/>
          <w:cs/>
        </w:rPr>
        <w:t>ในเดือนพฤษภาคม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2562</w:t>
      </w:r>
      <w:r w:rsidRPr="00A41800">
        <w:rPr>
          <w:rFonts w:ascii="Angsana New" w:hAnsi="Angsana New"/>
          <w:sz w:val="30"/>
          <w:szCs w:val="30"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บริษัท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ล็อกซเล่ย์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ซิสเต็ม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อินทิเกรเตอร์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จำกัด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ได้เพิ่มทุน</w:t>
      </w:r>
      <w:r>
        <w:rPr>
          <w:rFonts w:ascii="Angsana New" w:hAnsi="Angsana New"/>
          <w:sz w:val="30"/>
          <w:szCs w:val="30"/>
        </w:rPr>
        <w:br/>
      </w:r>
      <w:r w:rsidRPr="00A41800">
        <w:rPr>
          <w:rFonts w:ascii="Angsana New" w:hAnsi="Angsana New" w:hint="cs"/>
          <w:sz w:val="30"/>
          <w:szCs w:val="30"/>
          <w:cs/>
        </w:rPr>
        <w:t>จดทะเบียนจากจำนวน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</w:t>
      </w:r>
      <w:r w:rsidR="004361DA">
        <w:rPr>
          <w:rFonts w:ascii="Angsana New" w:hAnsi="Angsana New"/>
          <w:sz w:val="30"/>
          <w:szCs w:val="30"/>
        </w:rPr>
        <w:t>0</w:t>
      </w:r>
      <w:r w:rsidRPr="00A41800">
        <w:rPr>
          <w:rFonts w:ascii="Angsana New" w:hAnsi="Angsana New"/>
          <w:sz w:val="30"/>
          <w:szCs w:val="30"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ล้านบาท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เป็นจำนวน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4</w:t>
      </w:r>
      <w:r w:rsidR="004361DA">
        <w:rPr>
          <w:rFonts w:ascii="Angsana New" w:hAnsi="Angsana New"/>
          <w:sz w:val="30"/>
          <w:szCs w:val="30"/>
        </w:rPr>
        <w:t>0</w:t>
      </w:r>
      <w:r w:rsidRPr="00A41800">
        <w:rPr>
          <w:rFonts w:ascii="Angsana New" w:hAnsi="Angsana New"/>
          <w:sz w:val="30"/>
          <w:szCs w:val="30"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ล้านบาทและเรียกชำระแล้วทั้งจำนวน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บริษัทได้จ่ายเงินเพิ่มทุนดังกล่าวตามสัดส่วนการถือหุ้นร้อยละ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="00E82DAF" w:rsidRPr="00E82DAF">
        <w:rPr>
          <w:rFonts w:ascii="Angsana New" w:hAnsi="Angsana New"/>
          <w:sz w:val="30"/>
          <w:szCs w:val="30"/>
        </w:rPr>
        <w:t>99</w:t>
      </w:r>
      <w:r w:rsidRPr="00A41800">
        <w:rPr>
          <w:rFonts w:ascii="Angsana New" w:hAnsi="Angsana New"/>
          <w:sz w:val="30"/>
          <w:szCs w:val="30"/>
        </w:rPr>
        <w:t xml:space="preserve">  </w:t>
      </w:r>
      <w:r w:rsidRPr="00A41800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</w:t>
      </w:r>
      <w:r w:rsidR="004361DA">
        <w:rPr>
          <w:rFonts w:ascii="Angsana New" w:hAnsi="Angsana New"/>
          <w:sz w:val="30"/>
          <w:szCs w:val="30"/>
        </w:rPr>
        <w:t>0</w:t>
      </w:r>
      <w:r w:rsidRPr="00A41800">
        <w:rPr>
          <w:rFonts w:ascii="Angsana New" w:hAnsi="Angsana New"/>
          <w:sz w:val="30"/>
          <w:szCs w:val="30"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ล้านบาท</w:t>
      </w:r>
    </w:p>
    <w:p w14:paraId="358DBA34" w14:textId="77777777" w:rsidR="00A41800" w:rsidRPr="00C436EE" w:rsidRDefault="00A41800" w:rsidP="00D0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192D33A9" w14:textId="77777777" w:rsidR="00A41800" w:rsidRDefault="00A41800" w:rsidP="00D0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41800">
        <w:rPr>
          <w:rFonts w:ascii="Angsana New" w:hAnsi="Angsana New" w:hint="cs"/>
          <w:sz w:val="30"/>
          <w:szCs w:val="30"/>
          <w:cs/>
        </w:rPr>
        <w:t>ในเดือนสิงหาคม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2562</w:t>
      </w:r>
      <w:r w:rsidRPr="00A41800">
        <w:rPr>
          <w:rFonts w:ascii="Angsana New" w:hAnsi="Angsana New"/>
          <w:sz w:val="30"/>
          <w:szCs w:val="30"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บริษัท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แอล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ออโตโมทีฟ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จำกัด</w:t>
      </w:r>
      <w:r w:rsidRPr="00A41800">
        <w:rPr>
          <w:rFonts w:ascii="Angsana New" w:hAnsi="Angsana New"/>
          <w:sz w:val="30"/>
          <w:szCs w:val="30"/>
          <w:cs/>
        </w:rPr>
        <w:t xml:space="preserve"> (</w:t>
      </w:r>
      <w:r w:rsidRPr="00A41800">
        <w:rPr>
          <w:rFonts w:ascii="Angsana New" w:hAnsi="Angsana New" w:hint="cs"/>
          <w:sz w:val="30"/>
          <w:szCs w:val="30"/>
          <w:cs/>
        </w:rPr>
        <w:t>เดิมชื่อ</w:t>
      </w:r>
      <w:r w:rsidRPr="00A41800">
        <w:rPr>
          <w:rFonts w:ascii="Angsana New" w:hAnsi="Angsana New"/>
          <w:sz w:val="30"/>
          <w:szCs w:val="30"/>
          <w:cs/>
        </w:rPr>
        <w:t xml:space="preserve"> “</w:t>
      </w:r>
      <w:r w:rsidRPr="00A41800">
        <w:rPr>
          <w:rFonts w:ascii="Angsana New" w:hAnsi="Angsana New" w:hint="cs"/>
          <w:sz w:val="30"/>
          <w:szCs w:val="30"/>
          <w:cs/>
        </w:rPr>
        <w:t>บริษัท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ล็อกซเล่ย์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ออโตโมทีฟ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จำกัด</w:t>
      </w:r>
      <w:r w:rsidRPr="00A41800">
        <w:rPr>
          <w:rFonts w:ascii="Angsana New" w:hAnsi="Angsana New" w:hint="eastAsia"/>
          <w:sz w:val="30"/>
          <w:szCs w:val="30"/>
          <w:cs/>
        </w:rPr>
        <w:t>”</w:t>
      </w:r>
      <w:r w:rsidRPr="00A41800">
        <w:rPr>
          <w:rFonts w:ascii="Angsana New" w:hAnsi="Angsana New"/>
          <w:sz w:val="30"/>
          <w:szCs w:val="30"/>
          <w:cs/>
        </w:rPr>
        <w:t xml:space="preserve">)  </w:t>
      </w:r>
      <w:r w:rsidRPr="00A41800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ซึ่งเป็นบริษัทย่อยของบริษัทได้เพิ่มทุนจดทะเบียนจากจำนวน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="004361DA">
        <w:rPr>
          <w:rFonts w:ascii="Angsana New" w:hAnsi="Angsana New"/>
          <w:sz w:val="30"/>
          <w:szCs w:val="30"/>
        </w:rPr>
        <w:t>0</w:t>
      </w:r>
      <w:r w:rsidRPr="00A41800">
        <w:rPr>
          <w:rFonts w:ascii="Angsana New" w:hAnsi="Angsana New"/>
          <w:sz w:val="30"/>
          <w:szCs w:val="30"/>
        </w:rPr>
        <w:t>.</w:t>
      </w:r>
      <w:r w:rsidR="00CC5A41" w:rsidRPr="00CC5A41">
        <w:rPr>
          <w:rFonts w:ascii="Angsana New" w:hAnsi="Angsana New"/>
          <w:sz w:val="30"/>
          <w:szCs w:val="30"/>
        </w:rPr>
        <w:t>25</w:t>
      </w:r>
      <w:r w:rsidRPr="00A41800">
        <w:rPr>
          <w:rFonts w:ascii="Angsana New" w:hAnsi="Angsana New"/>
          <w:sz w:val="30"/>
          <w:szCs w:val="30"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ล้านบาท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เป็นจำนวน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="004361DA">
        <w:rPr>
          <w:rFonts w:ascii="Angsana New" w:hAnsi="Angsana New"/>
          <w:sz w:val="30"/>
          <w:szCs w:val="30"/>
        </w:rPr>
        <w:t>10</w:t>
      </w:r>
      <w:r w:rsidRPr="00A41800">
        <w:rPr>
          <w:rFonts w:ascii="Angsana New" w:hAnsi="Angsana New"/>
          <w:sz w:val="30"/>
          <w:szCs w:val="30"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ล้านบาทและเรียกชำระแล้วทั้งจำนวน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บริษัทได้จ่ายเงินเพิ่มทุนดังกล่าวตามสัดส่วนการถือหุ้นร้อยละ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="00E82DAF" w:rsidRPr="00E82DAF">
        <w:rPr>
          <w:rFonts w:ascii="Angsana New" w:hAnsi="Angsana New"/>
          <w:sz w:val="30"/>
          <w:szCs w:val="30"/>
        </w:rPr>
        <w:t>99</w:t>
      </w:r>
      <w:r w:rsidRPr="00A41800">
        <w:rPr>
          <w:rFonts w:ascii="Angsana New" w:hAnsi="Angsana New"/>
          <w:sz w:val="30"/>
          <w:szCs w:val="30"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A41800">
        <w:rPr>
          <w:rFonts w:ascii="Angsana New" w:hAnsi="Angsana New"/>
          <w:sz w:val="30"/>
          <w:szCs w:val="30"/>
          <w:cs/>
        </w:rPr>
        <w:t xml:space="preserve"> </w:t>
      </w:r>
      <w:r w:rsidR="004361DA">
        <w:rPr>
          <w:rFonts w:ascii="Angsana New" w:hAnsi="Angsana New"/>
          <w:sz w:val="30"/>
          <w:szCs w:val="30"/>
        </w:rPr>
        <w:t>10</w:t>
      </w:r>
      <w:r w:rsidRPr="00A41800">
        <w:rPr>
          <w:rFonts w:ascii="Angsana New" w:hAnsi="Angsana New"/>
          <w:sz w:val="30"/>
          <w:szCs w:val="30"/>
        </w:rPr>
        <w:t xml:space="preserve"> </w:t>
      </w:r>
      <w:r w:rsidRPr="00A41800">
        <w:rPr>
          <w:rFonts w:ascii="Angsana New" w:hAnsi="Angsana New" w:hint="cs"/>
          <w:sz w:val="30"/>
          <w:szCs w:val="30"/>
          <w:cs/>
        </w:rPr>
        <w:t>ล้านบาท</w:t>
      </w:r>
    </w:p>
    <w:p w14:paraId="76239AE8" w14:textId="77777777" w:rsidR="00B73BB1" w:rsidRPr="00CA557D" w:rsidRDefault="00B73BB1" w:rsidP="002F2927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CA557D">
        <w:rPr>
          <w:rFonts w:ascii="Angsana New" w:hAnsi="Angsana New"/>
          <w:b/>
          <w:bCs/>
          <w:i/>
          <w:iCs/>
          <w:sz w:val="30"/>
          <w:szCs w:val="30"/>
          <w:cs/>
        </w:rPr>
        <w:t>การซื้อส่วนได้เสียในบริษัทย่อยโดยอำนาจการควบคุมไม่เปลี่ยนแปลง</w:t>
      </w:r>
    </w:p>
    <w:p w14:paraId="4EFA9F2E" w14:textId="77777777" w:rsidR="00B73BB1" w:rsidRPr="00540F88" w:rsidRDefault="00B73BB1" w:rsidP="00686AF1">
      <w:pPr>
        <w:pStyle w:val="BodyText2"/>
        <w:tabs>
          <w:tab w:val="left" w:pos="540"/>
        </w:tabs>
        <w:spacing w:line="240" w:lineRule="atLeast"/>
        <w:ind w:left="540"/>
        <w:jc w:val="thaiDistribute"/>
        <w:rPr>
          <w:b/>
          <w:bCs/>
          <w:sz w:val="24"/>
          <w:szCs w:val="24"/>
          <w:highlight w:val="yellow"/>
        </w:rPr>
      </w:pPr>
    </w:p>
    <w:p w14:paraId="7FB98CEF" w14:textId="77777777" w:rsidR="0065193C" w:rsidRPr="00CA557D" w:rsidRDefault="00CC5A41" w:rsidP="0065193C">
      <w:pPr>
        <w:pStyle w:val="BodyText2"/>
        <w:spacing w:line="240" w:lineRule="atLeast"/>
        <w:ind w:left="540" w:right="-45"/>
        <w:jc w:val="thaiDistribute"/>
        <w:rPr>
          <w:b/>
          <w:bCs/>
          <w:i/>
          <w:iCs/>
          <w:u w:val="single"/>
          <w:lang w:val="en-US"/>
        </w:rPr>
      </w:pPr>
      <w:r w:rsidRPr="00CC5A41">
        <w:rPr>
          <w:rFonts w:hint="cs"/>
          <w:b/>
          <w:bCs/>
          <w:i/>
          <w:iCs/>
          <w:u w:val="single"/>
          <w:lang w:val="en-US"/>
        </w:rPr>
        <w:t>25</w:t>
      </w:r>
      <w:r w:rsidRPr="00CC5A41">
        <w:rPr>
          <w:b/>
          <w:bCs/>
          <w:i/>
          <w:iCs/>
          <w:u w:val="single"/>
          <w:lang w:val="en-US"/>
        </w:rPr>
        <w:t>62</w:t>
      </w:r>
    </w:p>
    <w:p w14:paraId="0C60BC3E" w14:textId="77777777" w:rsidR="0065193C" w:rsidRPr="00C436EE" w:rsidRDefault="0065193C" w:rsidP="0065193C">
      <w:pPr>
        <w:pStyle w:val="ListParagraph"/>
        <w:tabs>
          <w:tab w:val="clear" w:pos="907"/>
          <w:tab w:val="left" w:pos="108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  <w:highlight w:val="yellow"/>
          <w:cs/>
        </w:rPr>
      </w:pPr>
    </w:p>
    <w:p w14:paraId="76223D1C" w14:textId="77777777" w:rsidR="004E0A5D" w:rsidRDefault="004E0A5D" w:rsidP="004E0A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036531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="00284092">
        <w:rPr>
          <w:rFonts w:ascii="Angsana New" w:hAnsi="Angsana New" w:hint="cs"/>
          <w:spacing w:val="-2"/>
          <w:sz w:val="30"/>
          <w:szCs w:val="30"/>
          <w:cs/>
        </w:rPr>
        <w:t>เดือนพฤษภาคมและเดือนพฤศจิกายน</w:t>
      </w:r>
      <w:r w:rsidRPr="0003653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pacing w:val="-2"/>
          <w:sz w:val="30"/>
          <w:szCs w:val="30"/>
        </w:rPr>
        <w:t>2562</w:t>
      </w:r>
      <w:r w:rsidRPr="00036531">
        <w:rPr>
          <w:rFonts w:ascii="Angsana New" w:hAnsi="Angsana New"/>
          <w:spacing w:val="-2"/>
          <w:sz w:val="30"/>
          <w:szCs w:val="30"/>
        </w:rPr>
        <w:t xml:space="preserve"> </w:t>
      </w:r>
      <w:r w:rsidRPr="00036531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03653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36531">
        <w:rPr>
          <w:rFonts w:ascii="Angsana New" w:hAnsi="Angsana New" w:hint="cs"/>
          <w:spacing w:val="-2"/>
          <w:sz w:val="30"/>
          <w:szCs w:val="30"/>
          <w:cs/>
        </w:rPr>
        <w:t>ล็อกซเล่ย์</w:t>
      </w:r>
      <w:r w:rsidRPr="0003653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36531">
        <w:rPr>
          <w:rFonts w:ascii="Angsana New" w:hAnsi="Angsana New" w:hint="cs"/>
          <w:spacing w:val="-2"/>
          <w:sz w:val="30"/>
          <w:szCs w:val="30"/>
          <w:cs/>
        </w:rPr>
        <w:t>พร็อพเพอร์ตี้</w:t>
      </w:r>
      <w:r w:rsidRPr="0003653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36531">
        <w:rPr>
          <w:rFonts w:ascii="Angsana New" w:hAnsi="Angsana New" w:hint="cs"/>
          <w:spacing w:val="-2"/>
          <w:sz w:val="30"/>
          <w:szCs w:val="30"/>
          <w:cs/>
        </w:rPr>
        <w:t>ดีเวลลอปเม้นท์</w:t>
      </w:r>
      <w:r w:rsidRPr="0003653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36531">
        <w:rPr>
          <w:rFonts w:ascii="Angsana New" w:hAnsi="Angsana New" w:hint="cs"/>
          <w:spacing w:val="-2"/>
          <w:sz w:val="30"/>
          <w:szCs w:val="30"/>
          <w:cs/>
        </w:rPr>
        <w:t>จำกัด</w:t>
      </w:r>
      <w:r w:rsidRPr="0003653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36531">
        <w:rPr>
          <w:rFonts w:ascii="Angsana New" w:hAnsi="Angsana New" w:hint="cs"/>
          <w:spacing w:val="-2"/>
          <w:sz w:val="30"/>
          <w:szCs w:val="30"/>
          <w:cs/>
        </w:rPr>
        <w:t>ซึ่งเป็นบริษัทย่อยของบริษัท</w:t>
      </w:r>
      <w:r w:rsidRPr="0003653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36531">
        <w:rPr>
          <w:rFonts w:ascii="Angsana New" w:hAnsi="Angsana New" w:hint="cs"/>
          <w:spacing w:val="-2"/>
          <w:sz w:val="30"/>
          <w:szCs w:val="30"/>
          <w:cs/>
        </w:rPr>
        <w:t>ได้เพิ่มทุนจดทะเบียนจากจำนวน</w:t>
      </w:r>
      <w:r w:rsidRPr="0003653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pacing w:val="-2"/>
          <w:sz w:val="30"/>
          <w:szCs w:val="30"/>
        </w:rPr>
        <w:t>25</w:t>
      </w:r>
      <w:r w:rsidR="004361DA">
        <w:rPr>
          <w:rFonts w:ascii="Angsana New" w:hAnsi="Angsana New"/>
          <w:spacing w:val="-2"/>
          <w:sz w:val="30"/>
          <w:szCs w:val="30"/>
        </w:rPr>
        <w:t>0</w:t>
      </w:r>
      <w:r w:rsidRPr="00036531">
        <w:rPr>
          <w:rFonts w:ascii="Angsana New" w:hAnsi="Angsana New"/>
          <w:spacing w:val="-2"/>
          <w:sz w:val="30"/>
          <w:szCs w:val="30"/>
        </w:rPr>
        <w:t xml:space="preserve"> </w:t>
      </w:r>
      <w:r w:rsidRPr="00036531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03653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36531">
        <w:rPr>
          <w:rFonts w:ascii="Angsana New" w:hAnsi="Angsana New" w:hint="cs"/>
          <w:spacing w:val="-2"/>
          <w:sz w:val="30"/>
          <w:szCs w:val="30"/>
          <w:cs/>
        </w:rPr>
        <w:t>เป็นจำนวน</w:t>
      </w:r>
      <w:r w:rsidRPr="0003653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pacing w:val="-2"/>
          <w:sz w:val="30"/>
          <w:szCs w:val="30"/>
        </w:rPr>
        <w:t>35</w:t>
      </w:r>
      <w:r w:rsidR="004361DA">
        <w:rPr>
          <w:rFonts w:ascii="Angsana New" w:hAnsi="Angsana New"/>
          <w:spacing w:val="-2"/>
          <w:sz w:val="30"/>
          <w:szCs w:val="30"/>
        </w:rPr>
        <w:t>0</w:t>
      </w:r>
      <w:r w:rsidRPr="00036531">
        <w:rPr>
          <w:rFonts w:ascii="Angsana New" w:hAnsi="Angsana New"/>
          <w:spacing w:val="-2"/>
          <w:sz w:val="30"/>
          <w:szCs w:val="30"/>
        </w:rPr>
        <w:t xml:space="preserve"> </w:t>
      </w:r>
      <w:r w:rsidRPr="00036531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03653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36531">
        <w:rPr>
          <w:rFonts w:ascii="Angsana New" w:hAnsi="Angsana New" w:hint="cs"/>
          <w:spacing w:val="-2"/>
          <w:sz w:val="30"/>
          <w:szCs w:val="30"/>
          <w:cs/>
        </w:rPr>
        <w:t>และเรียกชำระแล้วทั้งจำนวน</w:t>
      </w:r>
      <w:r w:rsidRPr="0003653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36531">
        <w:rPr>
          <w:rFonts w:ascii="Angsana New" w:hAnsi="Angsana New" w:hint="cs"/>
          <w:spacing w:val="-2"/>
          <w:sz w:val="30"/>
          <w:szCs w:val="30"/>
          <w:cs/>
        </w:rPr>
        <w:t>บริษัทซื้อหุ้นเพิ่มทุนดังกล่าวจำนวน</w:t>
      </w:r>
      <w:r w:rsidRPr="0003653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361DA">
        <w:rPr>
          <w:rFonts w:ascii="Angsana New" w:hAnsi="Angsana New"/>
          <w:spacing w:val="-2"/>
          <w:sz w:val="30"/>
          <w:szCs w:val="30"/>
        </w:rPr>
        <w:t>1</w:t>
      </w:r>
      <w:r>
        <w:rPr>
          <w:rFonts w:ascii="Angsana New" w:hAnsi="Angsana New"/>
          <w:spacing w:val="-2"/>
          <w:sz w:val="30"/>
          <w:szCs w:val="30"/>
        </w:rPr>
        <w:t>,</w:t>
      </w:r>
      <w:r w:rsidR="004361DA">
        <w:rPr>
          <w:rFonts w:ascii="Angsana New" w:hAnsi="Angsana New"/>
          <w:spacing w:val="-2"/>
          <w:sz w:val="30"/>
          <w:szCs w:val="30"/>
        </w:rPr>
        <w:t>000</w:t>
      </w:r>
      <w:r w:rsidRPr="00036531">
        <w:rPr>
          <w:rFonts w:ascii="Angsana New" w:hAnsi="Angsana New"/>
          <w:spacing w:val="-2"/>
          <w:sz w:val="30"/>
          <w:szCs w:val="30"/>
        </w:rPr>
        <w:t>,</w:t>
      </w:r>
      <w:r w:rsidR="004361DA">
        <w:rPr>
          <w:rFonts w:ascii="Angsana New" w:hAnsi="Angsana New"/>
          <w:spacing w:val="-2"/>
          <w:sz w:val="30"/>
          <w:szCs w:val="30"/>
        </w:rPr>
        <w:t>000</w:t>
      </w:r>
      <w:r w:rsidRPr="00036531">
        <w:rPr>
          <w:rFonts w:ascii="Angsana New" w:hAnsi="Angsana New"/>
          <w:spacing w:val="-2"/>
          <w:sz w:val="30"/>
          <w:szCs w:val="30"/>
        </w:rPr>
        <w:t xml:space="preserve"> </w:t>
      </w:r>
      <w:r w:rsidRPr="00036531">
        <w:rPr>
          <w:rFonts w:ascii="Angsana New" w:hAnsi="Angsana New" w:hint="cs"/>
          <w:spacing w:val="-2"/>
          <w:sz w:val="30"/>
          <w:szCs w:val="30"/>
          <w:cs/>
        </w:rPr>
        <w:t>หุ้น</w:t>
      </w:r>
      <w:r w:rsidRPr="0003653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36531">
        <w:rPr>
          <w:rFonts w:ascii="Angsana New" w:hAnsi="Angsana New" w:hint="cs"/>
          <w:spacing w:val="-2"/>
          <w:sz w:val="30"/>
          <w:szCs w:val="30"/>
          <w:cs/>
        </w:rPr>
        <w:t>เป็นจำนวนเงิน</w:t>
      </w:r>
      <w:r w:rsidRPr="0003653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361DA">
        <w:rPr>
          <w:rFonts w:ascii="Angsana New" w:hAnsi="Angsana New"/>
          <w:spacing w:val="-2"/>
          <w:sz w:val="30"/>
          <w:szCs w:val="30"/>
        </w:rPr>
        <w:t>100</w:t>
      </w:r>
      <w:r w:rsidRPr="00036531">
        <w:rPr>
          <w:rFonts w:ascii="Angsana New" w:hAnsi="Angsana New"/>
          <w:spacing w:val="-2"/>
          <w:sz w:val="30"/>
          <w:szCs w:val="30"/>
        </w:rPr>
        <w:t xml:space="preserve"> </w:t>
      </w:r>
      <w:r w:rsidRPr="00036531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03653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36531">
        <w:rPr>
          <w:rFonts w:ascii="Angsana New" w:hAnsi="Angsana New" w:hint="cs"/>
          <w:spacing w:val="-2"/>
          <w:sz w:val="30"/>
          <w:szCs w:val="30"/>
          <w:cs/>
        </w:rPr>
        <w:t>การซื้อเงินลงทุนดังกล่าวส่งผลให้สัดส่วนการถือหุ้นในบริษัทย่อยเพิ่มขึ้นจากเดิมร้อยละ</w:t>
      </w:r>
      <w:r w:rsidRPr="0003653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82DAF" w:rsidRPr="00E82DAF">
        <w:rPr>
          <w:rFonts w:ascii="Angsana New" w:hAnsi="Angsana New"/>
          <w:spacing w:val="-2"/>
          <w:sz w:val="30"/>
          <w:szCs w:val="30"/>
        </w:rPr>
        <w:t>9</w:t>
      </w:r>
      <w:r w:rsidR="004361DA">
        <w:rPr>
          <w:rFonts w:ascii="Angsana New" w:hAnsi="Angsana New"/>
          <w:spacing w:val="-2"/>
          <w:sz w:val="30"/>
          <w:szCs w:val="30"/>
        </w:rPr>
        <w:t>0</w:t>
      </w:r>
      <w:r w:rsidRPr="00036531">
        <w:rPr>
          <w:rFonts w:ascii="Angsana New" w:hAnsi="Angsana New"/>
          <w:spacing w:val="-2"/>
          <w:sz w:val="30"/>
          <w:szCs w:val="30"/>
        </w:rPr>
        <w:t xml:space="preserve"> </w:t>
      </w:r>
      <w:r w:rsidRPr="00036531">
        <w:rPr>
          <w:rFonts w:ascii="Angsana New" w:hAnsi="Angsana New" w:hint="cs"/>
          <w:spacing w:val="-2"/>
          <w:sz w:val="30"/>
          <w:szCs w:val="30"/>
          <w:cs/>
        </w:rPr>
        <w:t>เป็นร้อยละ</w:t>
      </w:r>
      <w:r w:rsidRPr="0003653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82DAF" w:rsidRPr="00E82DAF">
        <w:rPr>
          <w:rFonts w:ascii="Angsana New" w:hAnsi="Angsana New"/>
          <w:spacing w:val="-2"/>
          <w:sz w:val="30"/>
          <w:szCs w:val="30"/>
        </w:rPr>
        <w:t>9</w:t>
      </w:r>
      <w:r w:rsidR="00CC5A41" w:rsidRPr="00CC5A41">
        <w:rPr>
          <w:rFonts w:ascii="Angsana New" w:hAnsi="Angsana New"/>
          <w:spacing w:val="-2"/>
          <w:sz w:val="30"/>
          <w:szCs w:val="30"/>
        </w:rPr>
        <w:t>3</w:t>
      </w:r>
      <w:r w:rsidRPr="00036531">
        <w:rPr>
          <w:rFonts w:ascii="Angsana New" w:hAnsi="Angsana New"/>
          <w:spacing w:val="-2"/>
          <w:sz w:val="30"/>
          <w:szCs w:val="30"/>
        </w:rPr>
        <w:t xml:space="preserve"> </w:t>
      </w:r>
      <w:r w:rsidRPr="00036531">
        <w:rPr>
          <w:rFonts w:ascii="Angsana New" w:hAnsi="Angsana New" w:hint="cs"/>
          <w:spacing w:val="-2"/>
          <w:sz w:val="30"/>
          <w:szCs w:val="30"/>
          <w:cs/>
        </w:rPr>
        <w:t>กลุ่มบริษัทรับรู้ส่วนได้เสียที่ไม่มีอำนาจควบคุมลดลงเป็นจำนวน</w:t>
      </w:r>
      <w:r w:rsidRPr="0003653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pacing w:val="-2"/>
          <w:sz w:val="30"/>
          <w:szCs w:val="30"/>
        </w:rPr>
        <w:t>5</w:t>
      </w:r>
      <w:r w:rsidRPr="00036531">
        <w:rPr>
          <w:rFonts w:ascii="Angsana New" w:hAnsi="Angsana New"/>
          <w:spacing w:val="-2"/>
          <w:sz w:val="30"/>
          <w:szCs w:val="30"/>
        </w:rPr>
        <w:t xml:space="preserve"> </w:t>
      </w:r>
      <w:r w:rsidRPr="00036531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03653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36531">
        <w:rPr>
          <w:rFonts w:ascii="Angsana New" w:hAnsi="Angsana New" w:hint="cs"/>
          <w:spacing w:val="-2"/>
          <w:sz w:val="30"/>
          <w:szCs w:val="30"/>
          <w:cs/>
        </w:rPr>
        <w:t>และมีกำไรจากการเปลี่ยนสัดส่วนจำนวน</w:t>
      </w:r>
      <w:r w:rsidRPr="0003653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361DA">
        <w:rPr>
          <w:rFonts w:ascii="Angsana New" w:hAnsi="Angsana New"/>
          <w:spacing w:val="-2"/>
          <w:sz w:val="30"/>
          <w:szCs w:val="30"/>
        </w:rPr>
        <w:t>1</w:t>
      </w:r>
      <w:r w:rsidRPr="00036531">
        <w:rPr>
          <w:rFonts w:ascii="Angsana New" w:hAnsi="Angsana New"/>
          <w:spacing w:val="-2"/>
          <w:sz w:val="30"/>
          <w:szCs w:val="30"/>
        </w:rPr>
        <w:t xml:space="preserve"> </w:t>
      </w:r>
      <w:r w:rsidRPr="00036531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03653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36531">
        <w:rPr>
          <w:rFonts w:ascii="Angsana New" w:hAnsi="Angsana New" w:hint="cs"/>
          <w:spacing w:val="-2"/>
          <w:sz w:val="30"/>
          <w:szCs w:val="30"/>
          <w:cs/>
        </w:rPr>
        <w:t>ซึ่งบันทึกอยู่ภายใต้บัญชี</w:t>
      </w:r>
      <w:r w:rsidRPr="00036531">
        <w:rPr>
          <w:rFonts w:ascii="Angsana New" w:hAnsi="Angsana New"/>
          <w:spacing w:val="-2"/>
          <w:sz w:val="30"/>
          <w:szCs w:val="30"/>
          <w:cs/>
        </w:rPr>
        <w:t xml:space="preserve"> “</w:t>
      </w:r>
      <w:r w:rsidRPr="00036531">
        <w:rPr>
          <w:rFonts w:ascii="Angsana New" w:hAnsi="Angsana New" w:hint="cs"/>
          <w:spacing w:val="-2"/>
          <w:sz w:val="30"/>
          <w:szCs w:val="30"/>
          <w:cs/>
        </w:rPr>
        <w:t>การเปลี่ยนแปลงสัดส่วนการถือหุ้นในบริษัทย่อย</w:t>
      </w:r>
      <w:r w:rsidRPr="00036531">
        <w:rPr>
          <w:rFonts w:ascii="Angsana New" w:hAnsi="Angsana New" w:hint="eastAsia"/>
          <w:spacing w:val="-2"/>
          <w:sz w:val="30"/>
          <w:szCs w:val="30"/>
          <w:cs/>
        </w:rPr>
        <w:t>”</w:t>
      </w:r>
      <w:r w:rsidRPr="0003653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36531">
        <w:rPr>
          <w:rFonts w:ascii="Angsana New" w:hAnsi="Angsana New" w:hint="cs"/>
          <w:spacing w:val="-2"/>
          <w:sz w:val="30"/>
          <w:szCs w:val="30"/>
          <w:cs/>
        </w:rPr>
        <w:t>ในองค์ประกอบอื่นของส่วนของผู้ถือหุ้น</w:t>
      </w:r>
      <w:r w:rsidRPr="00036531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1A8F49EB" w14:textId="77777777" w:rsidR="004B0E48" w:rsidRPr="00CA238C" w:rsidRDefault="004B0E48" w:rsidP="00CA238C">
      <w:pPr>
        <w:pStyle w:val="ListParagraph"/>
        <w:tabs>
          <w:tab w:val="clear" w:pos="907"/>
          <w:tab w:val="left" w:pos="108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  <w:highlight w:val="yellow"/>
        </w:rPr>
      </w:pPr>
    </w:p>
    <w:p w14:paraId="061381D5" w14:textId="77777777" w:rsidR="00DE0467" w:rsidRPr="00CA557D" w:rsidRDefault="00DE0467" w:rsidP="002F2927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CA557D">
        <w:rPr>
          <w:rFonts w:ascii="Angsana New" w:hAnsi="Angsana New"/>
          <w:b/>
          <w:bCs/>
          <w:i/>
          <w:iCs/>
          <w:sz w:val="30"/>
          <w:szCs w:val="30"/>
          <w:cs/>
        </w:rPr>
        <w:t>การจำหน่ายส่วนได้เสียในบริษัทย่อยโดยอำนาจการควบคุมเปลี่ยนแปลง</w:t>
      </w:r>
    </w:p>
    <w:p w14:paraId="35688A77" w14:textId="77777777" w:rsidR="00DE0467" w:rsidRPr="00CA238C" w:rsidRDefault="00DE0467" w:rsidP="00CA238C">
      <w:pPr>
        <w:pStyle w:val="ListParagraph"/>
        <w:tabs>
          <w:tab w:val="clear" w:pos="907"/>
          <w:tab w:val="left" w:pos="108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  <w:highlight w:val="yellow"/>
        </w:rPr>
      </w:pPr>
    </w:p>
    <w:p w14:paraId="0694D904" w14:textId="77777777" w:rsidR="00B614AF" w:rsidRPr="00CA557D" w:rsidRDefault="00CC5A41" w:rsidP="00B614AF">
      <w:pPr>
        <w:pStyle w:val="a"/>
        <w:tabs>
          <w:tab w:val="clear" w:pos="1080"/>
          <w:tab w:val="left" w:pos="765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u w:val="single"/>
          <w:lang w:val="en-US"/>
        </w:rPr>
      </w:pPr>
      <w:r w:rsidRPr="00CC5A41">
        <w:rPr>
          <w:rFonts w:ascii="Angsana New" w:hAnsi="Angsana New" w:cs="Angsana New"/>
          <w:b/>
          <w:bCs/>
          <w:i/>
          <w:iCs/>
          <w:u w:val="single"/>
          <w:lang w:val="en-US"/>
        </w:rPr>
        <w:t>2563</w:t>
      </w:r>
    </w:p>
    <w:p w14:paraId="17562381" w14:textId="77777777" w:rsidR="00B614AF" w:rsidRPr="00CA238C" w:rsidRDefault="00B614AF" w:rsidP="00CA238C">
      <w:pPr>
        <w:pStyle w:val="ListParagraph"/>
        <w:tabs>
          <w:tab w:val="clear" w:pos="907"/>
          <w:tab w:val="left" w:pos="108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  <w:highlight w:val="yellow"/>
        </w:rPr>
      </w:pPr>
    </w:p>
    <w:p w14:paraId="5E9CD66A" w14:textId="77777777" w:rsidR="00B614AF" w:rsidRDefault="003F79C9" w:rsidP="00A116F4">
      <w:pPr>
        <w:pStyle w:val="a"/>
        <w:tabs>
          <w:tab w:val="clear" w:pos="1080"/>
          <w:tab w:val="left" w:pos="765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  <w:r w:rsidRPr="004659E3">
        <w:rPr>
          <w:rFonts w:ascii="Angsana New" w:hAnsi="Angsana New" w:cs="Angsana New" w:hint="cs"/>
          <w:cs/>
          <w:lang w:val="en-US"/>
        </w:rPr>
        <w:t>ในเดือนธันวาคม</w:t>
      </w:r>
      <w:r w:rsidRPr="004659E3">
        <w:rPr>
          <w:rFonts w:ascii="Angsana New" w:hAnsi="Angsana New" w:cs="Angsana New"/>
          <w:cs/>
          <w:lang w:val="en-US"/>
        </w:rPr>
        <w:t xml:space="preserve"> </w:t>
      </w:r>
      <w:r w:rsidR="00CC5A41" w:rsidRPr="00CC5A41">
        <w:rPr>
          <w:rFonts w:ascii="Angsana New" w:hAnsi="Angsana New" w:cs="Angsana New"/>
          <w:lang w:val="en-US"/>
        </w:rPr>
        <w:t>2563</w:t>
      </w:r>
      <w:r w:rsidRPr="004659E3">
        <w:rPr>
          <w:rFonts w:ascii="Angsana New" w:hAnsi="Angsana New" w:cs="Angsana New"/>
          <w:lang w:val="en-US"/>
        </w:rPr>
        <w:t xml:space="preserve"> </w:t>
      </w:r>
      <w:r w:rsidRPr="004659E3">
        <w:rPr>
          <w:rFonts w:ascii="Angsana New" w:hAnsi="Angsana New" w:cs="Angsana New" w:hint="cs"/>
          <w:cs/>
          <w:lang w:val="en-US"/>
        </w:rPr>
        <w:t>บริษัท</w:t>
      </w:r>
      <w:r w:rsidR="005E272A" w:rsidRPr="004659E3">
        <w:rPr>
          <w:rFonts w:ascii="Angsana New" w:hAnsi="Angsana New" w:cs="Angsana New" w:hint="cs"/>
          <w:cs/>
          <w:lang w:val="en-US"/>
        </w:rPr>
        <w:t>ย่อยแห่งหนึ่ง</w:t>
      </w:r>
      <w:r w:rsidRPr="004659E3">
        <w:rPr>
          <w:rFonts w:ascii="Angsana New" w:hAnsi="Angsana New" w:cs="Angsana New" w:hint="cs"/>
          <w:cs/>
          <w:lang w:val="en-US"/>
        </w:rPr>
        <w:t>ได้จำหน่ายเงินลงทุนทั้งหมดในบริษัท</w:t>
      </w:r>
      <w:r w:rsidRPr="004659E3">
        <w:rPr>
          <w:rFonts w:ascii="Angsana New" w:hAnsi="Angsana New" w:cs="Angsana New"/>
          <w:cs/>
          <w:lang w:val="en-US"/>
        </w:rPr>
        <w:t xml:space="preserve"> </w:t>
      </w:r>
      <w:r w:rsidRPr="004659E3">
        <w:rPr>
          <w:rFonts w:ascii="Angsana New" w:hAnsi="Angsana New" w:cs="Angsana New" w:hint="cs"/>
          <w:cs/>
          <w:lang w:val="en-US"/>
        </w:rPr>
        <w:t>บางกอก</w:t>
      </w:r>
      <w:r w:rsidRPr="004659E3">
        <w:rPr>
          <w:rFonts w:ascii="Angsana New" w:hAnsi="Angsana New" w:cs="Angsana New"/>
          <w:cs/>
          <w:lang w:val="en-US"/>
        </w:rPr>
        <w:t xml:space="preserve"> </w:t>
      </w:r>
      <w:r w:rsidRPr="004659E3">
        <w:rPr>
          <w:rFonts w:ascii="Angsana New" w:hAnsi="Angsana New" w:cs="Angsana New" w:hint="cs"/>
          <w:cs/>
          <w:lang w:val="en-US"/>
        </w:rPr>
        <w:t>เฮลท์แคร์</w:t>
      </w:r>
      <w:r w:rsidRPr="004659E3">
        <w:rPr>
          <w:rFonts w:ascii="Angsana New" w:hAnsi="Angsana New" w:cs="Angsana New"/>
          <w:cs/>
          <w:lang w:val="en-US"/>
        </w:rPr>
        <w:t xml:space="preserve"> </w:t>
      </w:r>
      <w:r w:rsidRPr="004659E3">
        <w:rPr>
          <w:rFonts w:ascii="Angsana New" w:hAnsi="Angsana New" w:cs="Angsana New" w:hint="cs"/>
          <w:cs/>
          <w:lang w:val="en-US"/>
        </w:rPr>
        <w:t>แมเนจเมนท์</w:t>
      </w:r>
      <w:r w:rsidRPr="004659E3">
        <w:rPr>
          <w:rFonts w:ascii="Angsana New" w:hAnsi="Angsana New" w:cs="Angsana New"/>
          <w:cs/>
          <w:lang w:val="en-US"/>
        </w:rPr>
        <w:t xml:space="preserve"> </w:t>
      </w:r>
      <w:r w:rsidRPr="004659E3">
        <w:rPr>
          <w:rFonts w:ascii="Angsana New" w:hAnsi="Angsana New" w:cs="Angsana New" w:hint="cs"/>
          <w:cs/>
          <w:lang w:val="en-US"/>
        </w:rPr>
        <w:t>จำกัด</w:t>
      </w:r>
      <w:r w:rsidRPr="004659E3">
        <w:rPr>
          <w:rFonts w:ascii="Angsana New" w:hAnsi="Angsana New" w:cs="Angsana New"/>
          <w:cs/>
          <w:lang w:val="en-US"/>
        </w:rPr>
        <w:t xml:space="preserve"> </w:t>
      </w:r>
      <w:r w:rsidRPr="004659E3">
        <w:rPr>
          <w:rFonts w:ascii="Angsana New" w:hAnsi="Angsana New" w:cs="Angsana New" w:hint="cs"/>
          <w:cs/>
          <w:lang w:val="en-US"/>
        </w:rPr>
        <w:t>ซึ่งเป็นบริษัทย่อยทางอ้อมของบริษัทให้กับบุคคลอื่นที่ไม่เกี่ยวข้องกัน</w:t>
      </w:r>
      <w:r w:rsidRPr="004659E3">
        <w:rPr>
          <w:rFonts w:ascii="Angsana New" w:hAnsi="Angsana New" w:cs="Angsana New"/>
          <w:cs/>
          <w:lang w:val="en-US"/>
        </w:rPr>
        <w:t xml:space="preserve"> </w:t>
      </w:r>
      <w:r w:rsidR="00086DF7">
        <w:rPr>
          <w:rFonts w:ascii="Angsana New" w:hAnsi="Angsana New" w:cs="Angsana New" w:hint="cs"/>
          <w:cs/>
          <w:lang w:val="en-US"/>
        </w:rPr>
        <w:t>เป็น</w:t>
      </w:r>
      <w:r w:rsidRPr="004659E3">
        <w:rPr>
          <w:rFonts w:ascii="Angsana New" w:hAnsi="Angsana New" w:cs="Angsana New" w:hint="cs"/>
          <w:cs/>
          <w:lang w:val="en-US"/>
        </w:rPr>
        <w:t>จำนวน</w:t>
      </w:r>
      <w:r w:rsidRPr="004659E3">
        <w:rPr>
          <w:rFonts w:ascii="Angsana New" w:hAnsi="Angsana New" w:cs="Angsana New"/>
          <w:cs/>
          <w:lang w:val="en-US"/>
        </w:rPr>
        <w:t xml:space="preserve"> </w:t>
      </w:r>
      <w:r w:rsidR="00CC5A41" w:rsidRPr="00CC5A41">
        <w:rPr>
          <w:rFonts w:ascii="Angsana New" w:hAnsi="Angsana New" w:cs="Angsana New"/>
          <w:lang w:val="en-US"/>
        </w:rPr>
        <w:t>5</w:t>
      </w:r>
      <w:r w:rsidRPr="004659E3">
        <w:rPr>
          <w:rFonts w:ascii="Angsana New" w:hAnsi="Angsana New" w:cs="Angsana New"/>
          <w:lang w:val="en-US"/>
        </w:rPr>
        <w:t>,</w:t>
      </w:r>
      <w:r w:rsidR="004361DA">
        <w:rPr>
          <w:rFonts w:ascii="Angsana New" w:hAnsi="Angsana New" w:cs="Angsana New"/>
          <w:lang w:val="en-US"/>
        </w:rPr>
        <w:t>100</w:t>
      </w:r>
      <w:r w:rsidRPr="004659E3">
        <w:rPr>
          <w:rFonts w:ascii="Angsana New" w:hAnsi="Angsana New" w:cs="Angsana New"/>
          <w:lang w:val="en-US"/>
        </w:rPr>
        <w:t xml:space="preserve"> </w:t>
      </w:r>
      <w:r w:rsidRPr="004659E3">
        <w:rPr>
          <w:rFonts w:ascii="Angsana New" w:hAnsi="Angsana New" w:cs="Angsana New" w:hint="cs"/>
          <w:cs/>
          <w:lang w:val="en-US"/>
        </w:rPr>
        <w:t>บาท</w:t>
      </w:r>
      <w:r w:rsidRPr="004659E3">
        <w:rPr>
          <w:rFonts w:ascii="Angsana New" w:hAnsi="Angsana New" w:cs="Angsana New"/>
          <w:cs/>
          <w:lang w:val="en-US"/>
        </w:rPr>
        <w:t xml:space="preserve"> </w:t>
      </w:r>
      <w:r w:rsidRPr="004659E3">
        <w:rPr>
          <w:rFonts w:ascii="Angsana New" w:hAnsi="Angsana New" w:cs="Angsana New" w:hint="cs"/>
          <w:cs/>
          <w:lang w:val="en-US"/>
        </w:rPr>
        <w:t>ส่งผลให้บริษัทสูญเสีย</w:t>
      </w:r>
      <w:r w:rsidRPr="00AD7914">
        <w:rPr>
          <w:rFonts w:ascii="Angsana New" w:hAnsi="Angsana New" w:cs="Angsana New" w:hint="cs"/>
          <w:cs/>
          <w:lang w:val="en-US"/>
        </w:rPr>
        <w:t>อำนาจในการควบคุมบริษัทย่อยดังกล่าว</w:t>
      </w:r>
      <w:r w:rsidRPr="00AD7914">
        <w:rPr>
          <w:rFonts w:ascii="Angsana New" w:hAnsi="Angsana New" w:cs="Angsana New"/>
          <w:cs/>
          <w:lang w:val="en-US"/>
        </w:rPr>
        <w:t xml:space="preserve"> </w:t>
      </w:r>
      <w:r w:rsidRPr="00AD7914">
        <w:rPr>
          <w:rFonts w:ascii="Angsana New" w:hAnsi="Angsana New" w:cs="Angsana New" w:hint="cs"/>
          <w:cs/>
          <w:lang w:val="en-US"/>
        </w:rPr>
        <w:t>กลุ่มบริษัทรับรู้ส่วนได้เสียที่ไม่มีอำนาจควบคุมเพิ่มขึ้นเป็นจำนวน</w:t>
      </w:r>
      <w:r w:rsidRPr="00AD7914">
        <w:rPr>
          <w:rFonts w:ascii="Angsana New" w:hAnsi="Angsana New" w:cs="Angsana New"/>
          <w:cs/>
          <w:lang w:val="en-US"/>
        </w:rPr>
        <w:t xml:space="preserve"> </w:t>
      </w:r>
      <w:r w:rsidR="004361DA">
        <w:rPr>
          <w:rFonts w:ascii="Angsana New" w:hAnsi="Angsana New" w:cs="Angsana New"/>
          <w:lang w:val="en-US"/>
        </w:rPr>
        <w:t>0</w:t>
      </w:r>
      <w:r w:rsidRPr="00AD7914">
        <w:rPr>
          <w:rFonts w:ascii="Angsana New" w:hAnsi="Angsana New" w:cs="Angsana New"/>
          <w:lang w:val="en-US"/>
        </w:rPr>
        <w:t>.</w:t>
      </w:r>
      <w:r w:rsidR="00CC5A41" w:rsidRPr="00CC5A41">
        <w:rPr>
          <w:rFonts w:ascii="Angsana New" w:hAnsi="Angsana New" w:cs="Angsana New"/>
          <w:lang w:val="en-US"/>
        </w:rPr>
        <w:t>2</w:t>
      </w:r>
      <w:r w:rsidRPr="00AD7914">
        <w:rPr>
          <w:rFonts w:ascii="Angsana New" w:hAnsi="Angsana New" w:cs="Angsana New"/>
          <w:lang w:val="en-US"/>
        </w:rPr>
        <w:t xml:space="preserve"> </w:t>
      </w:r>
      <w:r w:rsidRPr="00AD7914">
        <w:rPr>
          <w:rFonts w:ascii="Angsana New" w:hAnsi="Angsana New" w:cs="Angsana New" w:hint="cs"/>
          <w:cs/>
          <w:lang w:val="en-US"/>
        </w:rPr>
        <w:t>ล้านบาท</w:t>
      </w:r>
      <w:r w:rsidRPr="00AD7914">
        <w:rPr>
          <w:rFonts w:ascii="Angsana New" w:hAnsi="Angsana New" w:cs="Angsana New"/>
          <w:cs/>
          <w:lang w:val="en-US"/>
        </w:rPr>
        <w:t xml:space="preserve"> </w:t>
      </w:r>
      <w:r w:rsidRPr="00AD7914">
        <w:rPr>
          <w:rFonts w:ascii="Angsana New" w:hAnsi="Angsana New" w:cs="Angsana New" w:hint="cs"/>
          <w:cs/>
          <w:lang w:val="en-US"/>
        </w:rPr>
        <w:t>และ</w:t>
      </w:r>
      <w:r w:rsidR="00086DF7" w:rsidRPr="00AD7914">
        <w:rPr>
          <w:rFonts w:ascii="Angsana New" w:hAnsi="Angsana New" w:cs="Angsana New" w:hint="cs"/>
          <w:cs/>
          <w:lang w:val="en-US"/>
        </w:rPr>
        <w:t>กำไร</w:t>
      </w:r>
      <w:r w:rsidRPr="00AD7914">
        <w:rPr>
          <w:rFonts w:ascii="Angsana New" w:hAnsi="Angsana New" w:cs="Angsana New" w:hint="cs"/>
          <w:cs/>
          <w:lang w:val="en-US"/>
        </w:rPr>
        <w:t>จากการจำหน่ายเงินลงทุนดังกล่าวในงบการเงินรวมจำนวน</w:t>
      </w:r>
      <w:r w:rsidRPr="00AD7914">
        <w:rPr>
          <w:rFonts w:ascii="Angsana New" w:hAnsi="Angsana New" w:cs="Angsana New"/>
          <w:cs/>
          <w:lang w:val="en-US"/>
        </w:rPr>
        <w:t xml:space="preserve"> </w:t>
      </w:r>
      <w:r w:rsidR="004361DA">
        <w:rPr>
          <w:rFonts w:ascii="Angsana New" w:hAnsi="Angsana New" w:cs="Angsana New"/>
          <w:lang w:val="en-US"/>
        </w:rPr>
        <w:t>0</w:t>
      </w:r>
      <w:r w:rsidRPr="00AD7914">
        <w:rPr>
          <w:rFonts w:ascii="Angsana New" w:hAnsi="Angsana New" w:cs="Angsana New"/>
          <w:lang w:val="en-US"/>
        </w:rPr>
        <w:t>.</w:t>
      </w:r>
      <w:r w:rsidR="00CC5A41" w:rsidRPr="00CC5A41">
        <w:rPr>
          <w:rFonts w:ascii="Angsana New" w:hAnsi="Angsana New" w:cs="Angsana New"/>
          <w:lang w:val="en-US"/>
        </w:rPr>
        <w:t>2</w:t>
      </w:r>
      <w:r w:rsidRPr="00AD7914">
        <w:rPr>
          <w:rFonts w:ascii="Angsana New" w:hAnsi="Angsana New" w:cs="Angsana New"/>
          <w:lang w:val="en-US"/>
        </w:rPr>
        <w:t xml:space="preserve"> </w:t>
      </w:r>
      <w:r w:rsidRPr="00AD7914">
        <w:rPr>
          <w:rFonts w:ascii="Angsana New" w:hAnsi="Angsana New" w:cs="Angsana New" w:hint="cs"/>
          <w:cs/>
          <w:lang w:val="en-US"/>
        </w:rPr>
        <w:t>ล้านบาท</w:t>
      </w:r>
      <w:r w:rsidRPr="00AD7914">
        <w:rPr>
          <w:rFonts w:ascii="Angsana New" w:hAnsi="Angsana New" w:cs="Angsana New"/>
          <w:cs/>
          <w:lang w:val="en-US"/>
        </w:rPr>
        <w:t xml:space="preserve"> </w:t>
      </w:r>
      <w:r w:rsidRPr="00AD7914">
        <w:rPr>
          <w:rFonts w:ascii="Angsana New" w:hAnsi="Angsana New" w:cs="Angsana New" w:hint="cs"/>
          <w:cs/>
          <w:lang w:val="en-US"/>
        </w:rPr>
        <w:t>ซึ่งบันทึกอยู่ใน</w:t>
      </w:r>
      <w:r w:rsidR="00196F13">
        <w:rPr>
          <w:rFonts w:ascii="Angsana New" w:hAnsi="Angsana New" w:cs="Angsana New"/>
          <w:lang w:val="en-US"/>
        </w:rPr>
        <w:br/>
      </w:r>
      <w:r w:rsidRPr="00AD7914">
        <w:rPr>
          <w:rFonts w:ascii="Angsana New" w:hAnsi="Angsana New" w:cs="Angsana New" w:hint="cs"/>
          <w:cs/>
          <w:lang w:val="en-US"/>
        </w:rPr>
        <w:t>งบกำไร</w:t>
      </w:r>
      <w:r w:rsidRPr="004659E3">
        <w:rPr>
          <w:rFonts w:ascii="Angsana New" w:hAnsi="Angsana New" w:cs="Angsana New" w:hint="cs"/>
          <w:cs/>
          <w:lang w:val="en-US"/>
        </w:rPr>
        <w:t>ขาดทุนรวมทั้งจำนวน</w:t>
      </w:r>
      <w:r w:rsidRPr="004659E3">
        <w:rPr>
          <w:rFonts w:ascii="Angsana New" w:hAnsi="Angsana New" w:cs="Angsana New"/>
          <w:cs/>
          <w:lang w:val="en-US"/>
        </w:rPr>
        <w:t xml:space="preserve"> </w:t>
      </w:r>
      <w:r w:rsidRPr="004659E3">
        <w:rPr>
          <w:rFonts w:ascii="Angsana New" w:hAnsi="Angsana New" w:cs="Angsana New" w:hint="cs"/>
          <w:cs/>
          <w:lang w:val="en-US"/>
        </w:rPr>
        <w:t>การไม่นำงบการเงินของบริษัทดังกล่าวมาจัดทำงบการเงินรวมไม่มีผลกระทบที่เป็นสาระสำคัญกับงบการเงินรวม</w:t>
      </w:r>
    </w:p>
    <w:p w14:paraId="41DA9672" w14:textId="77777777" w:rsidR="00540F88" w:rsidRPr="00540F88" w:rsidRDefault="00540F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79CA6981" w14:textId="77777777" w:rsidR="00F94E25" w:rsidRDefault="004B0E48" w:rsidP="00A116F4">
      <w:pPr>
        <w:pStyle w:val="a"/>
        <w:tabs>
          <w:tab w:val="clear" w:pos="1080"/>
          <w:tab w:val="left" w:pos="765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  <w:r w:rsidRPr="004B0E48">
        <w:rPr>
          <w:rFonts w:ascii="Angsana New" w:hAnsi="Angsana New" w:cs="Angsana New" w:hint="cs"/>
          <w:cs/>
          <w:lang w:val="en-US"/>
        </w:rPr>
        <w:t>ในเดือนธันวาคม</w:t>
      </w:r>
      <w:r w:rsidRPr="004B0E48">
        <w:rPr>
          <w:rFonts w:ascii="Angsana New" w:hAnsi="Angsana New" w:cs="Angsana New"/>
          <w:cs/>
          <w:lang w:val="en-US"/>
        </w:rPr>
        <w:t xml:space="preserve"> </w:t>
      </w:r>
      <w:r w:rsidR="00CC5A41" w:rsidRPr="00CC5A41">
        <w:rPr>
          <w:rFonts w:ascii="Angsana New" w:hAnsi="Angsana New" w:cs="Angsana New"/>
          <w:lang w:val="en-US"/>
        </w:rPr>
        <w:t>2563</w:t>
      </w:r>
      <w:r w:rsidRPr="004B0E48">
        <w:rPr>
          <w:rFonts w:ascii="Angsana New" w:hAnsi="Angsana New" w:cs="Angsana New"/>
          <w:cs/>
          <w:lang w:val="en-US"/>
        </w:rPr>
        <w:t xml:space="preserve"> </w:t>
      </w:r>
      <w:r w:rsidRPr="004B0E48">
        <w:rPr>
          <w:rFonts w:ascii="Angsana New" w:hAnsi="Angsana New" w:cs="Angsana New" w:hint="cs"/>
          <w:cs/>
          <w:lang w:val="en-US"/>
        </w:rPr>
        <w:t>บริษัท</w:t>
      </w:r>
      <w:r w:rsidRPr="004B0E48">
        <w:rPr>
          <w:rFonts w:ascii="Angsana New" w:hAnsi="Angsana New" w:cs="Angsana New"/>
          <w:cs/>
          <w:lang w:val="en-US"/>
        </w:rPr>
        <w:t xml:space="preserve"> </w:t>
      </w:r>
      <w:r w:rsidRPr="004B0E48">
        <w:rPr>
          <w:rFonts w:ascii="Angsana New" w:hAnsi="Angsana New" w:cs="Angsana New" w:hint="cs"/>
          <w:cs/>
          <w:lang w:val="en-US"/>
        </w:rPr>
        <w:t>แอล</w:t>
      </w:r>
      <w:r w:rsidRPr="004B0E48">
        <w:rPr>
          <w:rFonts w:ascii="Angsana New" w:hAnsi="Angsana New" w:cs="Angsana New"/>
          <w:cs/>
          <w:lang w:val="en-US"/>
        </w:rPr>
        <w:t xml:space="preserve"> </w:t>
      </w:r>
      <w:r w:rsidRPr="004B0E48">
        <w:rPr>
          <w:rFonts w:ascii="Angsana New" w:hAnsi="Angsana New" w:cs="Angsana New" w:hint="cs"/>
          <w:cs/>
          <w:lang w:val="en-US"/>
        </w:rPr>
        <w:t>ออโตโมทีฟ</w:t>
      </w:r>
      <w:r w:rsidRPr="004B0E48">
        <w:rPr>
          <w:rFonts w:ascii="Angsana New" w:hAnsi="Angsana New" w:cs="Angsana New"/>
          <w:cs/>
          <w:lang w:val="en-US"/>
        </w:rPr>
        <w:t xml:space="preserve"> </w:t>
      </w:r>
      <w:r w:rsidRPr="004B0E48">
        <w:rPr>
          <w:rFonts w:ascii="Angsana New" w:hAnsi="Angsana New" w:cs="Angsana New" w:hint="cs"/>
          <w:cs/>
          <w:lang w:val="en-US"/>
        </w:rPr>
        <w:t>จำกัด</w:t>
      </w:r>
      <w:r w:rsidRPr="004B0E48">
        <w:rPr>
          <w:rFonts w:ascii="Angsana New" w:hAnsi="Angsana New" w:cs="Angsana New"/>
          <w:cs/>
          <w:lang w:val="en-US"/>
        </w:rPr>
        <w:t xml:space="preserve"> </w:t>
      </w:r>
      <w:r w:rsidRPr="004B0E48">
        <w:rPr>
          <w:rFonts w:ascii="Angsana New" w:hAnsi="Angsana New" w:cs="Angsana New" w:hint="cs"/>
          <w:cs/>
          <w:lang w:val="en-US"/>
        </w:rPr>
        <w:t>ซึ่งเป็นบริษัทย่อยของบริษัท</w:t>
      </w:r>
      <w:r w:rsidRPr="004B0E48">
        <w:rPr>
          <w:rFonts w:ascii="Angsana New" w:hAnsi="Angsana New" w:cs="Angsana New"/>
          <w:cs/>
          <w:lang w:val="en-US"/>
        </w:rPr>
        <w:t xml:space="preserve"> </w:t>
      </w:r>
      <w:r w:rsidRPr="004B0E48">
        <w:rPr>
          <w:rFonts w:ascii="Angsana New" w:hAnsi="Angsana New" w:cs="Angsana New" w:hint="cs"/>
          <w:cs/>
          <w:lang w:val="en-US"/>
        </w:rPr>
        <w:t>ได้เพิ่มทุนจดทะเบียนจากจำนวน</w:t>
      </w:r>
      <w:r w:rsidRPr="004B0E48">
        <w:rPr>
          <w:rFonts w:ascii="Angsana New" w:hAnsi="Angsana New" w:cs="Angsana New"/>
          <w:cs/>
          <w:lang w:val="en-US"/>
        </w:rPr>
        <w:t xml:space="preserve"> </w:t>
      </w:r>
      <w:r w:rsidR="004361DA">
        <w:rPr>
          <w:rFonts w:ascii="Angsana New" w:hAnsi="Angsana New" w:cs="Angsana New"/>
          <w:lang w:val="en-US"/>
        </w:rPr>
        <w:t>10</w:t>
      </w:r>
      <w:r w:rsidRPr="004B0E48">
        <w:rPr>
          <w:rFonts w:ascii="Angsana New" w:hAnsi="Angsana New" w:cs="Angsana New"/>
          <w:cs/>
          <w:lang w:val="en-US"/>
        </w:rPr>
        <w:t xml:space="preserve"> </w:t>
      </w:r>
      <w:r w:rsidRPr="004B0E48">
        <w:rPr>
          <w:rFonts w:ascii="Angsana New" w:hAnsi="Angsana New" w:cs="Angsana New" w:hint="cs"/>
          <w:cs/>
          <w:lang w:val="en-US"/>
        </w:rPr>
        <w:t>ล้านบาท</w:t>
      </w:r>
      <w:r w:rsidRPr="004B0E48">
        <w:rPr>
          <w:rFonts w:ascii="Angsana New" w:hAnsi="Angsana New" w:cs="Angsana New"/>
          <w:cs/>
          <w:lang w:val="en-US"/>
        </w:rPr>
        <w:t xml:space="preserve"> </w:t>
      </w:r>
      <w:r w:rsidRPr="004B0E48">
        <w:rPr>
          <w:rFonts w:ascii="Angsana New" w:hAnsi="Angsana New" w:cs="Angsana New" w:hint="cs"/>
          <w:cs/>
          <w:lang w:val="en-US"/>
        </w:rPr>
        <w:t>เป็นจำนวน</w:t>
      </w:r>
      <w:r w:rsidRPr="004B0E48">
        <w:rPr>
          <w:rFonts w:ascii="Angsana New" w:hAnsi="Angsana New" w:cs="Angsana New"/>
          <w:cs/>
          <w:lang w:val="en-US"/>
        </w:rPr>
        <w:t xml:space="preserve"> </w:t>
      </w:r>
      <w:r w:rsidR="00CC5A41" w:rsidRPr="00CC5A41">
        <w:rPr>
          <w:rFonts w:ascii="Angsana New" w:hAnsi="Angsana New" w:cs="Angsana New"/>
          <w:lang w:val="en-US"/>
        </w:rPr>
        <w:t>2</w:t>
      </w:r>
      <w:r w:rsidR="004361DA">
        <w:rPr>
          <w:rFonts w:ascii="Angsana New" w:hAnsi="Angsana New" w:cs="Angsana New"/>
          <w:lang w:val="en-US"/>
        </w:rPr>
        <w:t>0</w:t>
      </w:r>
      <w:r w:rsidRPr="004B0E48">
        <w:rPr>
          <w:rFonts w:ascii="Angsana New" w:hAnsi="Angsana New" w:cs="Angsana New"/>
          <w:cs/>
          <w:lang w:val="en-US"/>
        </w:rPr>
        <w:t xml:space="preserve"> </w:t>
      </w:r>
      <w:r w:rsidRPr="004B0E48">
        <w:rPr>
          <w:rFonts w:ascii="Angsana New" w:hAnsi="Angsana New" w:cs="Angsana New" w:hint="cs"/>
          <w:cs/>
          <w:lang w:val="en-US"/>
        </w:rPr>
        <w:t>ล้านบาท</w:t>
      </w:r>
      <w:r w:rsidRPr="004B0E48">
        <w:rPr>
          <w:rFonts w:ascii="Angsana New" w:hAnsi="Angsana New" w:cs="Angsana New"/>
          <w:cs/>
          <w:lang w:val="en-US"/>
        </w:rPr>
        <w:t xml:space="preserve"> </w:t>
      </w:r>
      <w:r w:rsidRPr="004B0E48">
        <w:rPr>
          <w:rFonts w:ascii="Angsana New" w:hAnsi="Angsana New" w:cs="Angsana New" w:hint="cs"/>
          <w:cs/>
          <w:lang w:val="en-US"/>
        </w:rPr>
        <w:t>โดยทางบริษัทไม่ประสงค์จะใช้สิทธิเพิ่มทุนดังกล่าว</w:t>
      </w:r>
      <w:r w:rsidRPr="004B0E48">
        <w:rPr>
          <w:rFonts w:ascii="Angsana New" w:hAnsi="Angsana New" w:cs="Angsana New"/>
          <w:cs/>
          <w:lang w:val="en-US"/>
        </w:rPr>
        <w:t xml:space="preserve"> </w:t>
      </w:r>
      <w:r w:rsidRPr="004B0E48">
        <w:rPr>
          <w:rFonts w:ascii="Angsana New" w:hAnsi="Angsana New" w:cs="Angsana New" w:hint="cs"/>
          <w:cs/>
          <w:lang w:val="en-US"/>
        </w:rPr>
        <w:t>ส่งผลให้บริษัทมีสัดส่วนการถือหุ้นในบริษัทย่อยดังกล่าวลดลงจากร้อยละ</w:t>
      </w:r>
      <w:r w:rsidRPr="004B0E48">
        <w:rPr>
          <w:rFonts w:ascii="Angsana New" w:hAnsi="Angsana New" w:cs="Angsana New"/>
          <w:cs/>
          <w:lang w:val="en-US"/>
        </w:rPr>
        <w:t xml:space="preserve"> </w:t>
      </w:r>
      <w:r w:rsidR="004361DA">
        <w:rPr>
          <w:rFonts w:ascii="Angsana New" w:hAnsi="Angsana New" w:cs="Angsana New"/>
          <w:lang w:val="en-US"/>
        </w:rPr>
        <w:t>100</w:t>
      </w:r>
      <w:r w:rsidRPr="004B0E48">
        <w:rPr>
          <w:rFonts w:ascii="Angsana New" w:hAnsi="Angsana New" w:cs="Angsana New"/>
          <w:cs/>
          <w:lang w:val="en-US"/>
        </w:rPr>
        <w:t xml:space="preserve"> </w:t>
      </w:r>
      <w:r w:rsidRPr="004B0E48">
        <w:rPr>
          <w:rFonts w:ascii="Angsana New" w:hAnsi="Angsana New" w:cs="Angsana New" w:hint="cs"/>
          <w:cs/>
          <w:lang w:val="en-US"/>
        </w:rPr>
        <w:t>เป็นร้อยละ</w:t>
      </w:r>
      <w:r w:rsidRPr="004B0E48">
        <w:rPr>
          <w:rFonts w:ascii="Angsana New" w:hAnsi="Angsana New" w:cs="Angsana New"/>
          <w:cs/>
          <w:lang w:val="en-US"/>
        </w:rPr>
        <w:t xml:space="preserve"> </w:t>
      </w:r>
      <w:r w:rsidR="00CC5A41" w:rsidRPr="00CC5A41">
        <w:rPr>
          <w:rFonts w:ascii="Angsana New" w:hAnsi="Angsana New" w:cs="Angsana New"/>
          <w:lang w:val="en-US"/>
        </w:rPr>
        <w:t>5</w:t>
      </w:r>
      <w:r w:rsidR="004361DA">
        <w:rPr>
          <w:rFonts w:ascii="Angsana New" w:hAnsi="Angsana New" w:cs="Angsana New"/>
          <w:lang w:val="en-US"/>
        </w:rPr>
        <w:t>0</w:t>
      </w:r>
      <w:r w:rsidRPr="004B0E48">
        <w:rPr>
          <w:rFonts w:ascii="Angsana New" w:hAnsi="Angsana New" w:cs="Angsana New"/>
          <w:cs/>
          <w:lang w:val="en-US"/>
        </w:rPr>
        <w:t xml:space="preserve"> </w:t>
      </w:r>
      <w:r w:rsidRPr="004B0E48">
        <w:rPr>
          <w:rFonts w:ascii="Angsana New" w:hAnsi="Angsana New" w:cs="Angsana New" w:hint="cs"/>
          <w:cs/>
          <w:lang w:val="en-US"/>
        </w:rPr>
        <w:t>และมีสิทธิออกเสียงร่วมกัน</w:t>
      </w:r>
      <w:r w:rsidRPr="004B0E48">
        <w:rPr>
          <w:rFonts w:ascii="Angsana New" w:hAnsi="Angsana New" w:cs="Angsana New"/>
          <w:cs/>
          <w:lang w:val="en-US"/>
        </w:rPr>
        <w:t xml:space="preserve"> </w:t>
      </w:r>
      <w:r w:rsidR="000A6F58">
        <w:rPr>
          <w:rFonts w:ascii="Angsana New" w:hAnsi="Angsana New" w:cs="Angsana New"/>
          <w:cs/>
          <w:lang w:val="en-US"/>
        </w:rPr>
        <w:br/>
      </w:r>
      <w:r w:rsidR="000A6F58">
        <w:rPr>
          <w:rFonts w:ascii="Angsana New" w:hAnsi="Angsana New" w:cs="Angsana New" w:hint="cs"/>
          <w:cs/>
          <w:lang w:val="en-US"/>
        </w:rPr>
        <w:t>และทำให้</w:t>
      </w:r>
      <w:r w:rsidR="00196F13">
        <w:rPr>
          <w:rFonts w:ascii="Angsana New" w:hAnsi="Angsana New" w:cs="Angsana New" w:hint="cs"/>
          <w:cs/>
          <w:lang w:val="en-US"/>
        </w:rPr>
        <w:t>บริษัท</w:t>
      </w:r>
      <w:r w:rsidRPr="004B0E48">
        <w:rPr>
          <w:rFonts w:ascii="Angsana New" w:hAnsi="Angsana New" w:cs="Angsana New" w:hint="cs"/>
          <w:cs/>
          <w:lang w:val="en-US"/>
        </w:rPr>
        <w:t>ดังกล่าวกลายเป็นการร่วมค้าของบริษัท</w:t>
      </w:r>
      <w:r w:rsidRPr="004B0E48">
        <w:rPr>
          <w:rFonts w:ascii="Angsana New" w:hAnsi="Angsana New" w:cs="Angsana New"/>
          <w:cs/>
          <w:lang w:val="en-US"/>
        </w:rPr>
        <w:t xml:space="preserve"> </w:t>
      </w:r>
      <w:r w:rsidRPr="004B0E48">
        <w:rPr>
          <w:rFonts w:ascii="Angsana New" w:hAnsi="Angsana New" w:cs="Angsana New" w:hint="cs"/>
          <w:cs/>
          <w:lang w:val="en-US"/>
        </w:rPr>
        <w:t>กลุ่มบริษัทมีกำไรจากการเปลี่ยนสัดส่วนการถือหุ้นดังกล่าวจำนวน</w:t>
      </w:r>
      <w:r w:rsidRPr="004B0E48">
        <w:rPr>
          <w:rFonts w:ascii="Angsana New" w:hAnsi="Angsana New" w:cs="Angsana New"/>
          <w:cs/>
          <w:lang w:val="en-US"/>
        </w:rPr>
        <w:t xml:space="preserve"> </w:t>
      </w:r>
      <w:r w:rsidR="00CC5A41" w:rsidRPr="00CC5A41">
        <w:rPr>
          <w:rFonts w:ascii="Angsana New" w:hAnsi="Angsana New" w:cs="Angsana New"/>
          <w:lang w:val="en-US"/>
        </w:rPr>
        <w:t>2</w:t>
      </w:r>
      <w:r w:rsidRPr="004B0E48">
        <w:rPr>
          <w:rFonts w:ascii="Angsana New" w:hAnsi="Angsana New" w:cs="Angsana New"/>
          <w:cs/>
          <w:lang w:val="en-US"/>
        </w:rPr>
        <w:t xml:space="preserve"> </w:t>
      </w:r>
      <w:r w:rsidRPr="004B0E48">
        <w:rPr>
          <w:rFonts w:ascii="Angsana New" w:hAnsi="Angsana New" w:cs="Angsana New" w:hint="cs"/>
          <w:cs/>
          <w:lang w:val="en-US"/>
        </w:rPr>
        <w:t>ล้านบาท</w:t>
      </w:r>
      <w:r w:rsidRPr="004B0E48">
        <w:rPr>
          <w:rFonts w:ascii="Angsana New" w:hAnsi="Angsana New" w:cs="Angsana New"/>
          <w:cs/>
          <w:lang w:val="en-US"/>
        </w:rPr>
        <w:t xml:space="preserve"> </w:t>
      </w:r>
      <w:r w:rsidRPr="004B0E48">
        <w:rPr>
          <w:rFonts w:ascii="Angsana New" w:hAnsi="Angsana New" w:cs="Angsana New" w:hint="cs"/>
          <w:cs/>
          <w:lang w:val="en-US"/>
        </w:rPr>
        <w:t>ซึ่งบันทึกอยู่ในงบกำไรขาดทุนรวม</w:t>
      </w:r>
      <w:r w:rsidR="00086DF7">
        <w:rPr>
          <w:rFonts w:ascii="Angsana New" w:hAnsi="Angsana New" w:cs="Angsana New" w:hint="cs"/>
          <w:cs/>
          <w:lang w:val="en-US"/>
        </w:rPr>
        <w:t>ทั้งจำนวน</w:t>
      </w:r>
    </w:p>
    <w:p w14:paraId="653E6EC0" w14:textId="77777777" w:rsidR="004B0E48" w:rsidRPr="00540F88" w:rsidRDefault="004B0E48" w:rsidP="00A116F4">
      <w:pPr>
        <w:pStyle w:val="a"/>
        <w:tabs>
          <w:tab w:val="clear" w:pos="1080"/>
          <w:tab w:val="left" w:pos="765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  <w:u w:val="single"/>
          <w:lang w:val="en-US"/>
        </w:rPr>
      </w:pPr>
    </w:p>
    <w:p w14:paraId="272BA361" w14:textId="77777777" w:rsidR="00540F88" w:rsidRDefault="00540F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u w:val="single"/>
        </w:rPr>
      </w:pPr>
      <w:r>
        <w:rPr>
          <w:rFonts w:ascii="Angsana New" w:hAnsi="Angsana New"/>
          <w:b/>
          <w:bCs/>
          <w:i/>
          <w:iCs/>
          <w:u w:val="single"/>
        </w:rPr>
        <w:br w:type="page"/>
      </w:r>
    </w:p>
    <w:p w14:paraId="50277BBB" w14:textId="77777777" w:rsidR="00A116F4" w:rsidRPr="00CA557D" w:rsidRDefault="00CC5A41" w:rsidP="00A116F4">
      <w:pPr>
        <w:pStyle w:val="a"/>
        <w:tabs>
          <w:tab w:val="clear" w:pos="1080"/>
          <w:tab w:val="left" w:pos="765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u w:val="single"/>
          <w:lang w:val="en-US"/>
        </w:rPr>
      </w:pPr>
      <w:r w:rsidRPr="00CC5A41">
        <w:rPr>
          <w:rFonts w:ascii="Angsana New" w:hAnsi="Angsana New" w:cs="Angsana New"/>
          <w:b/>
          <w:bCs/>
          <w:i/>
          <w:iCs/>
          <w:u w:val="single"/>
          <w:lang w:val="en-US"/>
        </w:rPr>
        <w:t>2562</w:t>
      </w:r>
    </w:p>
    <w:p w14:paraId="15C29751" w14:textId="77777777" w:rsidR="00A116F4" w:rsidRPr="00C436EE" w:rsidRDefault="00A116F4" w:rsidP="00A116F4">
      <w:pPr>
        <w:pStyle w:val="a"/>
        <w:tabs>
          <w:tab w:val="clear" w:pos="1080"/>
          <w:tab w:val="left" w:pos="7650"/>
        </w:tabs>
        <w:spacing w:line="240" w:lineRule="atLeast"/>
        <w:ind w:left="540"/>
        <w:jc w:val="thaiDistribute"/>
        <w:rPr>
          <w:rFonts w:ascii="Angsana New" w:hAnsi="Angsana New" w:cs="Angsana New"/>
          <w:sz w:val="24"/>
          <w:szCs w:val="24"/>
          <w:highlight w:val="yellow"/>
          <w:lang w:val="en-US"/>
        </w:rPr>
      </w:pPr>
    </w:p>
    <w:p w14:paraId="6533C4DB" w14:textId="77777777" w:rsidR="004168F2" w:rsidRDefault="00A41800" w:rsidP="00A41800">
      <w:pPr>
        <w:pStyle w:val="BodyText2"/>
        <w:tabs>
          <w:tab w:val="left" w:pos="540"/>
        </w:tabs>
        <w:ind w:left="540"/>
        <w:jc w:val="thaiDistribute"/>
        <w:rPr>
          <w:lang w:val="en-US"/>
        </w:rPr>
      </w:pPr>
      <w:r w:rsidRPr="00A41800">
        <w:rPr>
          <w:rFonts w:hint="cs"/>
          <w:cs/>
          <w:lang w:val="en-US"/>
        </w:rPr>
        <w:t>ในเดือนกุมภาพันธ์</w:t>
      </w:r>
      <w:r w:rsidRPr="00A41800">
        <w:rPr>
          <w:cs/>
          <w:lang w:val="en-US"/>
        </w:rPr>
        <w:t xml:space="preserve"> </w:t>
      </w:r>
      <w:r w:rsidR="00CC5A41" w:rsidRPr="00CC5A41">
        <w:rPr>
          <w:lang w:val="en-US"/>
        </w:rPr>
        <w:t>2562</w:t>
      </w:r>
      <w:r w:rsidRPr="00A41800">
        <w:rPr>
          <w:cs/>
          <w:lang w:val="en-US"/>
        </w:rPr>
        <w:t xml:space="preserve"> </w:t>
      </w:r>
      <w:r w:rsidRPr="00A41800">
        <w:rPr>
          <w:rFonts w:hint="cs"/>
          <w:cs/>
          <w:lang w:val="en-US"/>
        </w:rPr>
        <w:t>บริษัทได้จำหน่ายเงินลงทุนทั้งหมดในบริษัท</w:t>
      </w:r>
      <w:r w:rsidRPr="00A41800">
        <w:rPr>
          <w:cs/>
          <w:lang w:val="en-US"/>
        </w:rPr>
        <w:t xml:space="preserve"> </w:t>
      </w:r>
      <w:r w:rsidRPr="00A41800">
        <w:rPr>
          <w:rFonts w:hint="cs"/>
          <w:cs/>
          <w:lang w:val="en-US"/>
        </w:rPr>
        <w:t>ล็อกซเล่ย์</w:t>
      </w:r>
      <w:r w:rsidRPr="00A41800">
        <w:rPr>
          <w:cs/>
          <w:lang w:val="en-US"/>
        </w:rPr>
        <w:t xml:space="preserve"> </w:t>
      </w:r>
      <w:r w:rsidRPr="00A41800">
        <w:rPr>
          <w:rFonts w:hint="cs"/>
          <w:cs/>
          <w:lang w:val="en-US"/>
        </w:rPr>
        <w:t>เอ็นไวรอนเมนทอล</w:t>
      </w:r>
      <w:r w:rsidRPr="00A41800">
        <w:rPr>
          <w:cs/>
          <w:lang w:val="en-US"/>
        </w:rPr>
        <w:t xml:space="preserve"> </w:t>
      </w:r>
      <w:r w:rsidRPr="00A41800">
        <w:rPr>
          <w:rFonts w:hint="cs"/>
          <w:cs/>
          <w:lang w:val="en-US"/>
        </w:rPr>
        <w:t>ไดนามิกส์</w:t>
      </w:r>
      <w:r w:rsidRPr="00A41800">
        <w:rPr>
          <w:cs/>
          <w:lang w:val="en-US"/>
        </w:rPr>
        <w:t xml:space="preserve"> </w:t>
      </w:r>
      <w:r w:rsidRPr="00A41800">
        <w:rPr>
          <w:rFonts w:hint="cs"/>
          <w:cs/>
          <w:lang w:val="en-US"/>
        </w:rPr>
        <w:t>จำกัด</w:t>
      </w:r>
      <w:r w:rsidRPr="00A41800">
        <w:rPr>
          <w:cs/>
          <w:lang w:val="en-US"/>
        </w:rPr>
        <w:t xml:space="preserve"> </w:t>
      </w:r>
      <w:r w:rsidRPr="00A41800">
        <w:rPr>
          <w:rFonts w:hint="cs"/>
          <w:cs/>
          <w:lang w:val="en-US"/>
        </w:rPr>
        <w:t>ซึ่งเป็นบริษัทย่อยของบริษัทให้กับบุคคลอื่นที่ไม่เกี่ยวข้องกัน</w:t>
      </w:r>
      <w:r w:rsidRPr="00A41800">
        <w:rPr>
          <w:cs/>
          <w:lang w:val="en-US"/>
        </w:rPr>
        <w:t xml:space="preserve"> </w:t>
      </w:r>
      <w:r w:rsidRPr="00A41800">
        <w:rPr>
          <w:rFonts w:hint="cs"/>
          <w:cs/>
          <w:lang w:val="en-US"/>
        </w:rPr>
        <w:t>จำนวน</w:t>
      </w:r>
      <w:r w:rsidRPr="00A41800">
        <w:rPr>
          <w:cs/>
          <w:lang w:val="en-US"/>
        </w:rPr>
        <w:t xml:space="preserve"> </w:t>
      </w:r>
      <w:r w:rsidR="004361DA">
        <w:rPr>
          <w:lang w:val="en-US"/>
        </w:rPr>
        <w:t>0</w:t>
      </w:r>
      <w:r w:rsidRPr="00A41800">
        <w:rPr>
          <w:cs/>
          <w:lang w:val="en-US"/>
        </w:rPr>
        <w:t>.</w:t>
      </w:r>
      <w:r w:rsidR="004361DA">
        <w:rPr>
          <w:lang w:val="en-US"/>
        </w:rPr>
        <w:t>0</w:t>
      </w:r>
      <w:r w:rsidR="00CC5A41" w:rsidRPr="00CC5A41">
        <w:rPr>
          <w:lang w:val="en-US"/>
        </w:rPr>
        <w:t>5</w:t>
      </w:r>
      <w:r w:rsidRPr="00A41800">
        <w:rPr>
          <w:cs/>
          <w:lang w:val="en-US"/>
        </w:rPr>
        <w:t xml:space="preserve"> </w:t>
      </w:r>
      <w:r w:rsidRPr="00A41800">
        <w:rPr>
          <w:rFonts w:hint="cs"/>
          <w:cs/>
          <w:lang w:val="en-US"/>
        </w:rPr>
        <w:t>ล้านบาท</w:t>
      </w:r>
      <w:r w:rsidRPr="00A41800">
        <w:rPr>
          <w:cs/>
          <w:lang w:val="en-US"/>
        </w:rPr>
        <w:t xml:space="preserve"> </w:t>
      </w:r>
      <w:r w:rsidRPr="00A41800">
        <w:rPr>
          <w:rFonts w:hint="cs"/>
          <w:cs/>
          <w:lang w:val="en-US"/>
        </w:rPr>
        <w:t>ส่งผลให้บริษัทสูญเสียอำนาจในการควบคุมบริษัทย่อยดังกล่าว</w:t>
      </w:r>
      <w:r w:rsidRPr="00A41800">
        <w:rPr>
          <w:cs/>
          <w:lang w:val="en-US"/>
        </w:rPr>
        <w:t xml:space="preserve"> </w:t>
      </w:r>
      <w:r w:rsidRPr="00A41800">
        <w:rPr>
          <w:rFonts w:hint="cs"/>
          <w:cs/>
          <w:lang w:val="en-US"/>
        </w:rPr>
        <w:t>กลุ่มบริษัทรับรู้ส่วนได้เสียที่ไม่มีอำนาจควบคุมเพิ่มขึ้นเป็นจำนวน</w:t>
      </w:r>
      <w:r w:rsidRPr="00A41800">
        <w:rPr>
          <w:cs/>
          <w:lang w:val="en-US"/>
        </w:rPr>
        <w:t xml:space="preserve"> </w:t>
      </w:r>
      <w:r w:rsidR="004361DA">
        <w:rPr>
          <w:lang w:val="en-US"/>
        </w:rPr>
        <w:t>0</w:t>
      </w:r>
      <w:r w:rsidRPr="00A41800">
        <w:rPr>
          <w:cs/>
          <w:lang w:val="en-US"/>
        </w:rPr>
        <w:t>.</w:t>
      </w:r>
      <w:r w:rsidR="00CC5A41" w:rsidRPr="00CC5A41">
        <w:rPr>
          <w:lang w:val="en-US"/>
        </w:rPr>
        <w:t>4</w:t>
      </w:r>
      <w:r w:rsidR="004361DA">
        <w:rPr>
          <w:lang w:val="en-US"/>
        </w:rPr>
        <w:t>1</w:t>
      </w:r>
      <w:r w:rsidRPr="00A41800">
        <w:rPr>
          <w:cs/>
          <w:lang w:val="en-US"/>
        </w:rPr>
        <w:t xml:space="preserve"> </w:t>
      </w:r>
      <w:r w:rsidRPr="00A41800">
        <w:rPr>
          <w:rFonts w:hint="cs"/>
          <w:cs/>
          <w:lang w:val="en-US"/>
        </w:rPr>
        <w:t>ล้านบาท</w:t>
      </w:r>
      <w:r w:rsidRPr="00A41800">
        <w:rPr>
          <w:cs/>
          <w:lang w:val="en-US"/>
        </w:rPr>
        <w:t xml:space="preserve"> </w:t>
      </w:r>
      <w:r w:rsidRPr="00A41800">
        <w:rPr>
          <w:rFonts w:hint="cs"/>
          <w:cs/>
          <w:lang w:val="en-US"/>
        </w:rPr>
        <w:t>และมีกำไรจากการจำหน่ายเงินลงทุนดังกล่าวในงบการเงินรวมและงบการเงินเฉพาะกิจการจำนวน</w:t>
      </w:r>
      <w:r w:rsidRPr="00A41800">
        <w:rPr>
          <w:cs/>
          <w:lang w:val="en-US"/>
        </w:rPr>
        <w:t xml:space="preserve"> </w:t>
      </w:r>
      <w:r w:rsidR="00CC5A41" w:rsidRPr="00CC5A41">
        <w:rPr>
          <w:lang w:val="en-US"/>
        </w:rPr>
        <w:t>6</w:t>
      </w:r>
      <w:r w:rsidRPr="00A41800">
        <w:rPr>
          <w:cs/>
          <w:lang w:val="en-US"/>
        </w:rPr>
        <w:t>.</w:t>
      </w:r>
      <w:r w:rsidR="00CC5A41" w:rsidRPr="00CC5A41">
        <w:rPr>
          <w:lang w:val="en-US"/>
        </w:rPr>
        <w:t>6</w:t>
      </w:r>
      <w:r w:rsidR="00E82DAF" w:rsidRPr="00E82DAF">
        <w:rPr>
          <w:lang w:val="en-US"/>
        </w:rPr>
        <w:t>9</w:t>
      </w:r>
      <w:r w:rsidRPr="00A41800">
        <w:rPr>
          <w:cs/>
          <w:lang w:val="en-US"/>
        </w:rPr>
        <w:t xml:space="preserve"> </w:t>
      </w:r>
      <w:r w:rsidRPr="00A41800">
        <w:rPr>
          <w:rFonts w:hint="cs"/>
          <w:cs/>
          <w:lang w:val="en-US"/>
        </w:rPr>
        <w:t>ล้านบาท</w:t>
      </w:r>
      <w:r w:rsidRPr="00A41800">
        <w:rPr>
          <w:cs/>
          <w:lang w:val="en-US"/>
        </w:rPr>
        <w:t xml:space="preserve"> </w:t>
      </w:r>
      <w:r w:rsidRPr="00A41800">
        <w:rPr>
          <w:rFonts w:hint="cs"/>
          <w:cs/>
          <w:lang w:val="en-US"/>
        </w:rPr>
        <w:t>และ</w:t>
      </w:r>
      <w:r w:rsidRPr="00A41800">
        <w:rPr>
          <w:cs/>
          <w:lang w:val="en-US"/>
        </w:rPr>
        <w:t xml:space="preserve"> </w:t>
      </w:r>
      <w:r w:rsidR="004361DA">
        <w:rPr>
          <w:lang w:val="en-US"/>
        </w:rPr>
        <w:t>0</w:t>
      </w:r>
      <w:r w:rsidRPr="00A41800">
        <w:rPr>
          <w:cs/>
          <w:lang w:val="en-US"/>
        </w:rPr>
        <w:t>.</w:t>
      </w:r>
      <w:r w:rsidR="004361DA">
        <w:rPr>
          <w:lang w:val="en-US"/>
        </w:rPr>
        <w:t>0</w:t>
      </w:r>
      <w:r w:rsidR="00CC5A41" w:rsidRPr="00CC5A41">
        <w:rPr>
          <w:lang w:val="en-US"/>
        </w:rPr>
        <w:t>5</w:t>
      </w:r>
      <w:r w:rsidRPr="00A41800">
        <w:rPr>
          <w:cs/>
          <w:lang w:val="en-US"/>
        </w:rPr>
        <w:t xml:space="preserve"> </w:t>
      </w:r>
      <w:r w:rsidRPr="00A41800">
        <w:rPr>
          <w:rFonts w:hint="cs"/>
          <w:cs/>
          <w:lang w:val="en-US"/>
        </w:rPr>
        <w:t>ล้านบาท</w:t>
      </w:r>
      <w:r w:rsidRPr="00A41800">
        <w:rPr>
          <w:cs/>
          <w:lang w:val="en-US"/>
        </w:rPr>
        <w:t xml:space="preserve"> </w:t>
      </w:r>
      <w:r w:rsidRPr="00A41800">
        <w:rPr>
          <w:rFonts w:hint="cs"/>
          <w:cs/>
          <w:lang w:val="en-US"/>
        </w:rPr>
        <w:t>ตามลำดับ</w:t>
      </w:r>
      <w:r w:rsidRPr="00A41800">
        <w:rPr>
          <w:cs/>
          <w:lang w:val="en-US"/>
        </w:rPr>
        <w:t xml:space="preserve"> </w:t>
      </w:r>
      <w:r w:rsidRPr="00A41800">
        <w:rPr>
          <w:rFonts w:hint="cs"/>
          <w:cs/>
          <w:lang w:val="en-US"/>
        </w:rPr>
        <w:t>ซึ่งบันทึกอยู่ในงบกำไรขาดทุนรวมและงบกำไรขาดทุนเฉพาะกิจการ</w:t>
      </w:r>
      <w:r w:rsidR="00976ED6">
        <w:rPr>
          <w:lang w:val="en-US"/>
        </w:rPr>
        <w:br/>
      </w:r>
      <w:r w:rsidRPr="00A41800">
        <w:rPr>
          <w:rFonts w:hint="cs"/>
          <w:cs/>
          <w:lang w:val="en-US"/>
        </w:rPr>
        <w:t>ทั้งจำนวน</w:t>
      </w:r>
      <w:r w:rsidRPr="00A41800">
        <w:rPr>
          <w:cs/>
          <w:lang w:val="en-US"/>
        </w:rPr>
        <w:t xml:space="preserve"> </w:t>
      </w:r>
      <w:r w:rsidRPr="00A41800">
        <w:rPr>
          <w:rFonts w:hint="cs"/>
          <w:cs/>
          <w:lang w:val="en-US"/>
        </w:rPr>
        <w:t>การไม่นำงบการเงินของบริษัทดังกล่าวมาจัดทำงบการเงินรวมไม่มีผลกระทบที่เป็นสาระสำคัญกับ</w:t>
      </w:r>
      <w:r w:rsidR="00086DF7">
        <w:rPr>
          <w:lang w:val="en-US"/>
        </w:rPr>
        <w:br/>
      </w:r>
      <w:r w:rsidRPr="00A41800">
        <w:rPr>
          <w:rFonts w:hint="cs"/>
          <w:cs/>
          <w:lang w:val="en-US"/>
        </w:rPr>
        <w:t>งบการเงินรวม</w:t>
      </w:r>
    </w:p>
    <w:p w14:paraId="0E13FBE0" w14:textId="77777777" w:rsidR="00C436EE" w:rsidRDefault="00C436EE" w:rsidP="00A41800">
      <w:pPr>
        <w:pStyle w:val="BodyText2"/>
        <w:tabs>
          <w:tab w:val="left" w:pos="540"/>
        </w:tabs>
        <w:ind w:left="540"/>
        <w:jc w:val="thaiDistribute"/>
        <w:rPr>
          <w:sz w:val="24"/>
          <w:szCs w:val="24"/>
          <w:lang w:val="en-US"/>
        </w:rPr>
      </w:pPr>
    </w:p>
    <w:p w14:paraId="2FB26C96" w14:textId="77777777" w:rsidR="000D1494" w:rsidRPr="00573D8D" w:rsidRDefault="000D1494" w:rsidP="008F0BDC">
      <w:pPr>
        <w:pStyle w:val="Style1"/>
        <w:tabs>
          <w:tab w:val="clear" w:pos="518"/>
        </w:tabs>
        <w:ind w:left="540" w:hanging="540"/>
        <w:rPr>
          <w:b/>
          <w:bCs/>
          <w:cs/>
        </w:rPr>
      </w:pPr>
      <w:r w:rsidRPr="00573D8D">
        <w:rPr>
          <w:b/>
          <w:bCs/>
          <w:cs/>
        </w:rPr>
        <w:t>บุคคลหรือกิจการที่เกี่ยวข้องกัน</w:t>
      </w:r>
    </w:p>
    <w:p w14:paraId="6AFC7069" w14:textId="77777777" w:rsidR="000D1494" w:rsidRPr="00573D8D" w:rsidRDefault="000D1494" w:rsidP="008F0BDC">
      <w:pPr>
        <w:spacing w:line="240" w:lineRule="auto"/>
        <w:ind w:left="518"/>
        <w:jc w:val="thaiDistribute"/>
        <w:rPr>
          <w:rFonts w:ascii="Angsana New" w:hAnsi="Angsana New"/>
          <w:bCs/>
          <w:sz w:val="24"/>
          <w:szCs w:val="24"/>
          <w:highlight w:val="cyan"/>
          <w:cs/>
        </w:rPr>
      </w:pPr>
    </w:p>
    <w:p w14:paraId="717155A4" w14:textId="77777777" w:rsidR="00F754AA" w:rsidRPr="00573D8D" w:rsidRDefault="00F754AA" w:rsidP="008F0BDC">
      <w:pPr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573D8D">
        <w:rPr>
          <w:rFonts w:ascii="Angsana New" w:hAnsi="Angsana New"/>
          <w:b/>
          <w:sz w:val="30"/>
          <w:szCs w:val="30"/>
          <w:cs/>
        </w:rPr>
        <w:t>ความสัมพันธ์ที่</w:t>
      </w:r>
      <w:r w:rsidR="00F61190">
        <w:rPr>
          <w:rFonts w:ascii="Angsana New" w:hAnsi="Angsana New" w:hint="cs"/>
          <w:b/>
          <w:sz w:val="30"/>
          <w:szCs w:val="30"/>
          <w:cs/>
        </w:rPr>
        <w:t>มี</w:t>
      </w:r>
      <w:r w:rsidR="002C6641">
        <w:rPr>
          <w:rFonts w:ascii="Angsana New" w:hAnsi="Angsana New" w:hint="cs"/>
          <w:b/>
          <w:sz w:val="30"/>
          <w:szCs w:val="30"/>
          <w:cs/>
        </w:rPr>
        <w:t>กับ</w:t>
      </w:r>
      <w:r w:rsidR="00F61190">
        <w:rPr>
          <w:rFonts w:ascii="Angsana New" w:hAnsi="Angsana New" w:hint="cs"/>
          <w:b/>
          <w:sz w:val="30"/>
          <w:szCs w:val="30"/>
          <w:cs/>
        </w:rPr>
        <w:t>บริษัทย่อย บริษัทร่วมและการร่วมค้าได้เปิดเผยในหมายเหตุ</w:t>
      </w:r>
      <w:r w:rsidR="00F61190" w:rsidRPr="00F94E25">
        <w:rPr>
          <w:rFonts w:ascii="Angsana New" w:hAnsi="Angsana New" w:hint="cs"/>
          <w:b/>
          <w:sz w:val="30"/>
          <w:szCs w:val="30"/>
          <w:cs/>
        </w:rPr>
        <w:t>ข้อ</w:t>
      </w:r>
      <w:r w:rsidR="00F61190" w:rsidRPr="00F94E25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4361DA">
        <w:rPr>
          <w:rFonts w:ascii="Angsana New" w:hAnsi="Angsana New"/>
          <w:bCs/>
          <w:sz w:val="30"/>
          <w:szCs w:val="30"/>
        </w:rPr>
        <w:t>11</w:t>
      </w:r>
      <w:r w:rsidR="00F61190" w:rsidRPr="00F94E25">
        <w:rPr>
          <w:rFonts w:ascii="Angsana New" w:hAnsi="Angsana New"/>
          <w:b/>
          <w:sz w:val="30"/>
          <w:szCs w:val="30"/>
        </w:rPr>
        <w:t xml:space="preserve"> </w:t>
      </w:r>
      <w:r w:rsidR="00F61190" w:rsidRPr="00F94E25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="004361DA">
        <w:rPr>
          <w:rFonts w:ascii="Angsana New" w:hAnsi="Angsana New"/>
          <w:bCs/>
          <w:sz w:val="30"/>
          <w:szCs w:val="30"/>
        </w:rPr>
        <w:t>1</w:t>
      </w:r>
      <w:r w:rsidR="00CC5A41" w:rsidRPr="00CC5A41">
        <w:rPr>
          <w:rFonts w:ascii="Angsana New" w:hAnsi="Angsana New"/>
          <w:bCs/>
          <w:sz w:val="30"/>
          <w:szCs w:val="30"/>
        </w:rPr>
        <w:t>2</w:t>
      </w:r>
      <w:r w:rsidR="00F61190" w:rsidRPr="00F94E25">
        <w:rPr>
          <w:rFonts w:ascii="Angsana New" w:hAnsi="Angsana New"/>
          <w:b/>
          <w:sz w:val="30"/>
          <w:szCs w:val="30"/>
        </w:rPr>
        <w:t xml:space="preserve"> </w:t>
      </w:r>
      <w:r w:rsidR="004168F2" w:rsidRPr="00F94E25">
        <w:rPr>
          <w:rFonts w:ascii="Angsana New" w:hAnsi="Angsana New" w:hint="cs"/>
          <w:b/>
          <w:sz w:val="30"/>
          <w:szCs w:val="30"/>
          <w:cs/>
        </w:rPr>
        <w:t>บุคคล</w:t>
      </w:r>
      <w:r w:rsidR="004168F2" w:rsidRPr="004168F2">
        <w:rPr>
          <w:rFonts w:ascii="Angsana New" w:hAnsi="Angsana New" w:hint="cs"/>
          <w:b/>
          <w:sz w:val="30"/>
          <w:szCs w:val="30"/>
          <w:cs/>
        </w:rPr>
        <w:t>หรือกิจการอื่นที่เกี่ยวข้องกันที่มีรายการระหว่างกันที่มีนัยสำคัญกับกลุ่มบริษัท</w:t>
      </w:r>
      <w:r w:rsidR="004168F2" w:rsidRPr="004168F2">
        <w:rPr>
          <w:rFonts w:ascii="Angsana New" w:hAnsi="Angsana New"/>
          <w:b/>
          <w:sz w:val="30"/>
          <w:szCs w:val="30"/>
          <w:cs/>
        </w:rPr>
        <w:t>/</w:t>
      </w:r>
      <w:r w:rsidR="004168F2" w:rsidRPr="004168F2">
        <w:rPr>
          <w:rFonts w:ascii="Angsana New" w:hAnsi="Angsana New" w:hint="cs"/>
          <w:b/>
          <w:sz w:val="30"/>
          <w:szCs w:val="30"/>
          <w:cs/>
        </w:rPr>
        <w:t>บริษัท</w:t>
      </w:r>
      <w:r w:rsidR="004168F2" w:rsidRPr="004168F2">
        <w:rPr>
          <w:rFonts w:ascii="Angsana New" w:hAnsi="Angsana New"/>
          <w:b/>
          <w:sz w:val="30"/>
          <w:szCs w:val="30"/>
          <w:cs/>
        </w:rPr>
        <w:t xml:space="preserve"> </w:t>
      </w:r>
      <w:r w:rsidR="004168F2" w:rsidRPr="004168F2">
        <w:rPr>
          <w:rFonts w:ascii="Angsana New" w:hAnsi="Angsana New" w:hint="cs"/>
          <w:b/>
          <w:sz w:val="30"/>
          <w:szCs w:val="30"/>
          <w:cs/>
        </w:rPr>
        <w:t>ในระหว่างปีมีดังต่อไปนี้</w:t>
      </w:r>
    </w:p>
    <w:p w14:paraId="23EF6B31" w14:textId="77777777" w:rsidR="00F754AA" w:rsidRPr="00573D8D" w:rsidRDefault="00F754AA" w:rsidP="00F754AA">
      <w:pPr>
        <w:spacing w:line="240" w:lineRule="auto"/>
        <w:ind w:left="518"/>
        <w:jc w:val="thaiDistribute"/>
        <w:rPr>
          <w:rFonts w:ascii="Angsana New" w:hAnsi="Angsana New"/>
          <w:b/>
          <w:sz w:val="24"/>
          <w:szCs w:val="24"/>
          <w:highlight w:val="cyan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5220"/>
      </w:tblGrid>
      <w:tr w:rsidR="00F754AA" w:rsidRPr="00573D8D" w14:paraId="060D1372" w14:textId="77777777" w:rsidTr="00207CAC">
        <w:trPr>
          <w:cantSplit/>
          <w:trHeight w:val="20"/>
          <w:tblHeader/>
        </w:trPr>
        <w:tc>
          <w:tcPr>
            <w:tcW w:w="4050" w:type="dxa"/>
          </w:tcPr>
          <w:p w14:paraId="32EFFEF5" w14:textId="77777777" w:rsidR="00F754AA" w:rsidRPr="00573D8D" w:rsidRDefault="00F754AA" w:rsidP="00F754AA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3D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5220" w:type="dxa"/>
          </w:tcPr>
          <w:p w14:paraId="3C14D3C5" w14:textId="77777777" w:rsidR="00F754AA" w:rsidRPr="00573D8D" w:rsidRDefault="00F754AA" w:rsidP="00F754AA">
            <w:pPr>
              <w:tabs>
                <w:tab w:val="clear" w:pos="227"/>
              </w:tabs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3D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754AA" w:rsidRPr="00573D8D" w14:paraId="07061EEB" w14:textId="77777777" w:rsidTr="00207CAC">
        <w:trPr>
          <w:cantSplit/>
          <w:trHeight w:val="20"/>
        </w:trPr>
        <w:tc>
          <w:tcPr>
            <w:tcW w:w="4050" w:type="dxa"/>
          </w:tcPr>
          <w:p w14:paraId="3EAFBEF3" w14:textId="77777777" w:rsidR="00F754AA" w:rsidRPr="00573D8D" w:rsidRDefault="00F754AA" w:rsidP="00F754AA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73D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5220" w:type="dxa"/>
          </w:tcPr>
          <w:p w14:paraId="773D5581" w14:textId="77777777" w:rsidR="00F754AA" w:rsidRPr="00573D8D" w:rsidRDefault="00F754AA" w:rsidP="00F754AA">
            <w:pPr>
              <w:tabs>
                <w:tab w:val="clear" w:pos="227"/>
              </w:tabs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754AA" w:rsidRPr="00573D8D" w14:paraId="10FC9710" w14:textId="77777777" w:rsidTr="00207CAC">
        <w:trPr>
          <w:cantSplit/>
          <w:trHeight w:val="20"/>
        </w:trPr>
        <w:tc>
          <w:tcPr>
            <w:tcW w:w="4050" w:type="dxa"/>
          </w:tcPr>
          <w:p w14:paraId="10DCC3F6" w14:textId="77777777" w:rsidR="00F754AA" w:rsidRPr="00573D8D" w:rsidRDefault="00F754AA" w:rsidP="00F754AA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73D8D">
              <w:rPr>
                <w:rFonts w:ascii="Angsana New" w:hAnsi="Angsana New"/>
                <w:sz w:val="30"/>
                <w:szCs w:val="30"/>
                <w:cs/>
              </w:rPr>
              <w:t>บริษัท เอกภาวี จำกัด</w:t>
            </w:r>
          </w:p>
        </w:tc>
        <w:tc>
          <w:tcPr>
            <w:tcW w:w="5220" w:type="dxa"/>
          </w:tcPr>
          <w:p w14:paraId="00567CC1" w14:textId="77777777" w:rsidR="00F754AA" w:rsidRPr="00573D8D" w:rsidRDefault="00F754AA" w:rsidP="00E472A5">
            <w:pPr>
              <w:tabs>
                <w:tab w:val="clear" w:pos="227"/>
              </w:tabs>
              <w:ind w:left="180" w:right="-18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573D8D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26</w:t>
            </w:r>
            <w:r w:rsidRPr="00573D8D">
              <w:rPr>
                <w:rFonts w:ascii="Angsana New" w:hAnsi="Angsana New"/>
                <w:sz w:val="30"/>
                <w:szCs w:val="30"/>
                <w:cs/>
              </w:rPr>
              <w:t xml:space="preserve"> ในบริษัท</w:t>
            </w:r>
            <w:r w:rsidR="00E472A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73D8D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624D57" w:rsidRPr="00E216F2" w14:paraId="0D18E537" w14:textId="77777777" w:rsidTr="00207CAC">
        <w:trPr>
          <w:cantSplit/>
          <w:trHeight w:val="20"/>
        </w:trPr>
        <w:tc>
          <w:tcPr>
            <w:tcW w:w="4050" w:type="dxa"/>
          </w:tcPr>
          <w:p w14:paraId="453BF4F7" w14:textId="77777777" w:rsidR="00624D57" w:rsidRPr="00E216F2" w:rsidRDefault="00624D57" w:rsidP="00624D57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16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220" w:type="dxa"/>
          </w:tcPr>
          <w:p w14:paraId="283179C3" w14:textId="77777777" w:rsidR="00624D57" w:rsidRPr="00E216F2" w:rsidRDefault="00624D57" w:rsidP="00624D57">
            <w:pPr>
              <w:tabs>
                <w:tab w:val="clear" w:pos="227"/>
              </w:tabs>
              <w:ind w:left="-10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24D57" w:rsidRPr="00E216F2" w14:paraId="459EE130" w14:textId="77777777" w:rsidTr="00207CAC">
        <w:trPr>
          <w:cantSplit/>
          <w:trHeight w:val="20"/>
        </w:trPr>
        <w:tc>
          <w:tcPr>
            <w:tcW w:w="4050" w:type="dxa"/>
          </w:tcPr>
          <w:p w14:paraId="0F1E2B60" w14:textId="77777777" w:rsidR="00624D57" w:rsidRPr="00E216F2" w:rsidRDefault="00624D57" w:rsidP="00624D57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220" w:type="dxa"/>
          </w:tcPr>
          <w:p w14:paraId="1372C4CA" w14:textId="77777777" w:rsidR="00624D57" w:rsidRPr="00E216F2" w:rsidRDefault="00624D57" w:rsidP="00624D57">
            <w:pPr>
              <w:tabs>
                <w:tab w:val="clear" w:pos="227"/>
              </w:tabs>
              <w:ind w:left="-10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</w:t>
            </w:r>
          </w:p>
          <w:p w14:paraId="34F434BA" w14:textId="77777777" w:rsidR="00624D57" w:rsidRPr="00E216F2" w:rsidRDefault="00624D57" w:rsidP="00624D57">
            <w:pPr>
              <w:tabs>
                <w:tab w:val="clear" w:pos="227"/>
              </w:tabs>
              <w:ind w:left="-10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31F5D">
              <w:rPr>
                <w:rFonts w:ascii="Angsana New" w:hAnsi="Angsana New"/>
                <w:sz w:val="30"/>
                <w:szCs w:val="30"/>
                <w:cs/>
              </w:rPr>
              <w:t>ควบคุมกิจกรรมต่าง</w:t>
            </w:r>
            <w:r w:rsidRPr="00E216F2">
              <w:rPr>
                <w:rFonts w:ascii="Angsana New" w:hAnsi="Angsana New"/>
                <w:sz w:val="30"/>
                <w:szCs w:val="30"/>
                <w:cs/>
              </w:rPr>
              <w:t>ๆ ของกิจการไม่ว่าทางตรงหรือทางอ้อม</w:t>
            </w:r>
          </w:p>
          <w:p w14:paraId="17979804" w14:textId="77777777" w:rsidR="00624D57" w:rsidRPr="00E216F2" w:rsidRDefault="00624D57" w:rsidP="00624D57">
            <w:pPr>
              <w:tabs>
                <w:tab w:val="clear" w:pos="227"/>
              </w:tabs>
              <w:ind w:left="-10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16F2">
              <w:rPr>
                <w:rFonts w:ascii="Angsana New" w:hAnsi="Angsana New"/>
                <w:sz w:val="30"/>
                <w:szCs w:val="30"/>
                <w:cs/>
              </w:rPr>
              <w:t>ทั้งนี้ รวมถึงกรรมการของกิจการ (ไม่ว่าจะทำหน้าที่ในระดับ</w:t>
            </w:r>
          </w:p>
          <w:p w14:paraId="2DAFA021" w14:textId="77777777" w:rsidR="00624D57" w:rsidRPr="00E216F2" w:rsidRDefault="00624D57" w:rsidP="00624D57">
            <w:pPr>
              <w:tabs>
                <w:tab w:val="clear" w:pos="227"/>
              </w:tabs>
              <w:ind w:left="-10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16F2">
              <w:rPr>
                <w:rFonts w:ascii="Angsana New" w:hAnsi="Angsana New"/>
                <w:sz w:val="30"/>
                <w:szCs w:val="30"/>
                <w:cs/>
              </w:rPr>
              <w:t>บริหารหรือไม่)</w:t>
            </w:r>
          </w:p>
        </w:tc>
      </w:tr>
      <w:tr w:rsidR="00624D57" w:rsidRPr="00E216F2" w14:paraId="55ECFA06" w14:textId="77777777" w:rsidTr="00207CAC">
        <w:trPr>
          <w:cantSplit/>
          <w:trHeight w:val="20"/>
        </w:trPr>
        <w:tc>
          <w:tcPr>
            <w:tcW w:w="4050" w:type="dxa"/>
          </w:tcPr>
          <w:p w14:paraId="7B31C80C" w14:textId="77777777" w:rsidR="00624D57" w:rsidRPr="00E216F2" w:rsidRDefault="00437BBC" w:rsidP="00624D57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บุคคลหรือ</w:t>
            </w:r>
            <w:r w:rsidR="00624D57" w:rsidRPr="00E216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220" w:type="dxa"/>
          </w:tcPr>
          <w:p w14:paraId="3FD47DDA" w14:textId="77777777" w:rsidR="00624D57" w:rsidRPr="00E216F2" w:rsidRDefault="00624D57" w:rsidP="00624D57">
            <w:pPr>
              <w:tabs>
                <w:tab w:val="clear" w:pos="227"/>
              </w:tabs>
              <w:ind w:left="-10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24D57" w:rsidRPr="00E216F2" w14:paraId="5CB1BDF4" w14:textId="77777777" w:rsidTr="00207CAC">
        <w:trPr>
          <w:cantSplit/>
          <w:trHeight w:val="20"/>
        </w:trPr>
        <w:tc>
          <w:tcPr>
            <w:tcW w:w="4050" w:type="dxa"/>
          </w:tcPr>
          <w:p w14:paraId="7F408C3F" w14:textId="77777777" w:rsidR="00624D57" w:rsidRPr="00EA48A9" w:rsidRDefault="00624D57" w:rsidP="00624D57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A48A9">
              <w:rPr>
                <w:rFonts w:ascii="Angsana New" w:hAnsi="Angsana New" w:hint="cs"/>
                <w:sz w:val="30"/>
                <w:szCs w:val="30"/>
                <w:cs/>
              </w:rPr>
              <w:t>บริษัท ธนากรผลิตภัณฑ์น้ำมันพืช จำกัด</w:t>
            </w:r>
          </w:p>
        </w:tc>
        <w:tc>
          <w:tcPr>
            <w:tcW w:w="5220" w:type="dxa"/>
          </w:tcPr>
          <w:p w14:paraId="6A514572" w14:textId="77777777" w:rsidR="00E472A5" w:rsidRDefault="00624D57" w:rsidP="00E472A5">
            <w:pPr>
              <w:tabs>
                <w:tab w:val="clear" w:pos="22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EA48A9">
              <w:rPr>
                <w:rFonts w:ascii="Angsana New" w:hAnsi="Angsana New" w:hint="cs"/>
                <w:sz w:val="30"/>
                <w:szCs w:val="30"/>
                <w:cs/>
              </w:rPr>
              <w:t>ถือหุ้นโดยผู้ถือหุ้นรายใหญ่</w:t>
            </w:r>
            <w:r w:rsidR="00E472A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A48A9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บริษัทย่อย </w:t>
            </w:r>
          </w:p>
          <w:p w14:paraId="4AE20A4B" w14:textId="77777777" w:rsidR="00624D57" w:rsidRPr="00EA48A9" w:rsidRDefault="00E472A5" w:rsidP="00E472A5">
            <w:pPr>
              <w:tabs>
                <w:tab w:val="clear" w:pos="22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624D57" w:rsidRPr="00EA48A9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  <w:r w:rsidR="00624D57" w:rsidRPr="00EA48A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624D57" w:rsidRPr="00EA48A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624D57" w:rsidRPr="00EA48A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624D57" w:rsidRPr="00EA48A9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624D57" w:rsidRPr="00E216F2" w14:paraId="69C16635" w14:textId="77777777" w:rsidTr="00207CAC">
        <w:trPr>
          <w:cantSplit/>
          <w:trHeight w:val="20"/>
        </w:trPr>
        <w:tc>
          <w:tcPr>
            <w:tcW w:w="4050" w:type="dxa"/>
          </w:tcPr>
          <w:p w14:paraId="29D12A42" w14:textId="77777777" w:rsidR="00624D57" w:rsidRPr="00EA48A9" w:rsidRDefault="00624D57" w:rsidP="00624D57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A48A9">
              <w:rPr>
                <w:rFonts w:ascii="Angsana New" w:hAnsi="Angsana New" w:hint="cs"/>
                <w:sz w:val="30"/>
                <w:szCs w:val="30"/>
                <w:cs/>
              </w:rPr>
              <w:t>บริษัท สินเสือป่า จำกัด</w:t>
            </w:r>
          </w:p>
        </w:tc>
        <w:tc>
          <w:tcPr>
            <w:tcW w:w="5220" w:type="dxa"/>
          </w:tcPr>
          <w:p w14:paraId="584F000A" w14:textId="77777777" w:rsidR="00624D57" w:rsidRPr="00EA48A9" w:rsidRDefault="00624D57" w:rsidP="00E472A5">
            <w:pPr>
              <w:tabs>
                <w:tab w:val="clear" w:pos="22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EA48A9">
              <w:rPr>
                <w:rFonts w:ascii="Angsana New" w:hAnsi="Angsana New" w:hint="cs"/>
                <w:sz w:val="30"/>
                <w:szCs w:val="30"/>
                <w:cs/>
              </w:rPr>
              <w:t>ถือหุ้นโดยผู้ถือหุ้นรายใหญ่</w:t>
            </w:r>
            <w:r w:rsidR="00E472A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A48A9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  <w:r w:rsidRPr="00EA48A9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624D57" w:rsidRPr="00E216F2" w14:paraId="6C9D0E5C" w14:textId="77777777" w:rsidTr="00207CAC">
        <w:trPr>
          <w:cantSplit/>
          <w:trHeight w:val="20"/>
        </w:trPr>
        <w:tc>
          <w:tcPr>
            <w:tcW w:w="4050" w:type="dxa"/>
          </w:tcPr>
          <w:p w14:paraId="3B7AF2A5" w14:textId="77777777" w:rsidR="00E472A5" w:rsidRDefault="00624D57" w:rsidP="00E472A5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A48A9">
              <w:rPr>
                <w:rFonts w:ascii="Angsana New" w:hAnsi="Angsana New" w:hint="cs"/>
                <w:sz w:val="30"/>
                <w:szCs w:val="30"/>
                <w:cs/>
              </w:rPr>
              <w:t>บริษัท แอล บิสซิเนส โปรเซส เอ๊าท์ซอร์สซิ่ง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76BB734A" w14:textId="77777777" w:rsidR="00624D57" w:rsidRPr="00EA48A9" w:rsidRDefault="00E472A5" w:rsidP="00E472A5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624D57" w:rsidRPr="00EA48A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220" w:type="dxa"/>
          </w:tcPr>
          <w:p w14:paraId="1042C570" w14:textId="12305302" w:rsidR="00624D57" w:rsidRPr="00EA48A9" w:rsidRDefault="00624D57" w:rsidP="00E472A5">
            <w:pPr>
              <w:tabs>
                <w:tab w:val="clear" w:pos="227"/>
              </w:tabs>
              <w:ind w:left="-10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48A9">
              <w:rPr>
                <w:rFonts w:ascii="Angsana New" w:hAnsi="Angsana New" w:hint="cs"/>
                <w:sz w:val="30"/>
                <w:szCs w:val="30"/>
                <w:cs/>
              </w:rPr>
              <w:t>ถือหุ้นโดยผู้ถือหุ้นรายใหญ่</w:t>
            </w:r>
          </w:p>
        </w:tc>
      </w:tr>
      <w:tr w:rsidR="00624D57" w:rsidRPr="00E216F2" w14:paraId="2DF01068" w14:textId="77777777" w:rsidTr="00207CAC">
        <w:trPr>
          <w:cantSplit/>
          <w:trHeight w:val="20"/>
        </w:trPr>
        <w:tc>
          <w:tcPr>
            <w:tcW w:w="4050" w:type="dxa"/>
          </w:tcPr>
          <w:p w14:paraId="603CD3DC" w14:textId="77777777" w:rsidR="00624D57" w:rsidRPr="00E216F2" w:rsidRDefault="00624D57" w:rsidP="00624D57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>บริษัท ล็อกซเล่ย์ อินเตอร์เนชั่นแนล จำกัด</w:t>
            </w:r>
          </w:p>
        </w:tc>
        <w:tc>
          <w:tcPr>
            <w:tcW w:w="5220" w:type="dxa"/>
          </w:tcPr>
          <w:p w14:paraId="18988341" w14:textId="77777777" w:rsidR="00624D57" w:rsidRPr="00E216F2" w:rsidRDefault="00624D57" w:rsidP="00E472A5">
            <w:pPr>
              <w:tabs>
                <w:tab w:val="clear" w:pos="227"/>
              </w:tabs>
              <w:ind w:left="-10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>ถือหุ้นโดยกรรมการของบริษัท</w:t>
            </w:r>
            <w:r w:rsidR="00E472A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16F2">
              <w:rPr>
                <w:rFonts w:ascii="Angsana New" w:hAnsi="Angsana New"/>
                <w:sz w:val="30"/>
                <w:szCs w:val="30"/>
                <w:cs/>
              </w:rPr>
              <w:t>และมี</w:t>
            </w: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E216F2">
              <w:rPr>
                <w:rFonts w:ascii="Angsana New" w:hAnsi="Angsana New"/>
                <w:sz w:val="30"/>
                <w:szCs w:val="30"/>
                <w:cs/>
              </w:rPr>
              <w:t>รรมการ</w:t>
            </w: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877FDA" w:rsidRPr="00F24313" w14:paraId="4AA98C6F" w14:textId="77777777" w:rsidTr="00207CAC">
        <w:trPr>
          <w:cantSplit/>
          <w:trHeight w:val="20"/>
        </w:trPr>
        <w:tc>
          <w:tcPr>
            <w:tcW w:w="4050" w:type="dxa"/>
          </w:tcPr>
          <w:p w14:paraId="6DB23DAB" w14:textId="77777777" w:rsidR="00877FDA" w:rsidRDefault="00877FDA" w:rsidP="00877FDA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67725">
              <w:rPr>
                <w:rFonts w:ascii="Angsana New" w:hAnsi="Angsana New"/>
                <w:sz w:val="30"/>
                <w:szCs w:val="30"/>
                <w:cs/>
              </w:rPr>
              <w:t>บริษัท เมืองไทยประกันภัย จำกัด (มหาชน)</w:t>
            </w:r>
          </w:p>
          <w:p w14:paraId="69F4CBCB" w14:textId="77777777" w:rsidR="00910C0F" w:rsidRPr="00967725" w:rsidRDefault="00910C0F" w:rsidP="00877FDA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(ขายในระหว่างปี 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2562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5220" w:type="dxa"/>
          </w:tcPr>
          <w:p w14:paraId="6F3B228E" w14:textId="77777777" w:rsidR="00877FDA" w:rsidRPr="00967725" w:rsidRDefault="00877FDA" w:rsidP="00910C0F">
            <w:pPr>
              <w:tabs>
                <w:tab w:val="clear" w:pos="227"/>
              </w:tabs>
              <w:ind w:left="-10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67725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 w:rsidRPr="00967725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967725">
              <w:rPr>
                <w:rFonts w:ascii="Angsana New" w:hAnsi="Angsana New"/>
                <w:sz w:val="30"/>
                <w:szCs w:val="30"/>
                <w:cs/>
              </w:rPr>
              <w:t>รรมการ</w:t>
            </w:r>
            <w:r w:rsidRPr="00967725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AD7914" w:rsidRPr="00F24313" w14:paraId="53F8BE8A" w14:textId="77777777" w:rsidTr="00207CAC">
        <w:trPr>
          <w:cantSplit/>
          <w:trHeight w:val="20"/>
        </w:trPr>
        <w:tc>
          <w:tcPr>
            <w:tcW w:w="4050" w:type="dxa"/>
          </w:tcPr>
          <w:p w14:paraId="657D590F" w14:textId="77777777" w:rsidR="00AD7914" w:rsidRPr="00967725" w:rsidRDefault="00AD7914" w:rsidP="00877FDA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0" w:type="dxa"/>
          </w:tcPr>
          <w:p w14:paraId="14CE9361" w14:textId="77777777" w:rsidR="00AD7914" w:rsidRPr="00967725" w:rsidRDefault="00AD7914" w:rsidP="00910C0F">
            <w:pPr>
              <w:tabs>
                <w:tab w:val="clear" w:pos="227"/>
              </w:tabs>
              <w:ind w:left="-10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A6F58" w:rsidRPr="00F24313" w14:paraId="5A7C8EC3" w14:textId="77777777" w:rsidTr="00207CAC">
        <w:trPr>
          <w:cantSplit/>
          <w:trHeight w:val="20"/>
        </w:trPr>
        <w:tc>
          <w:tcPr>
            <w:tcW w:w="4050" w:type="dxa"/>
          </w:tcPr>
          <w:p w14:paraId="08B286DB" w14:textId="77777777" w:rsidR="000A6F58" w:rsidRPr="00967725" w:rsidRDefault="000A6F58" w:rsidP="00877FDA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0" w:type="dxa"/>
          </w:tcPr>
          <w:p w14:paraId="43EC476A" w14:textId="77777777" w:rsidR="000A6F58" w:rsidRPr="00967725" w:rsidRDefault="000A6F58" w:rsidP="00910C0F">
            <w:pPr>
              <w:tabs>
                <w:tab w:val="clear" w:pos="227"/>
              </w:tabs>
              <w:ind w:left="-10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40F88" w:rsidRPr="00E216F2" w14:paraId="65376C69" w14:textId="77777777" w:rsidTr="0079525B">
        <w:trPr>
          <w:cantSplit/>
          <w:trHeight w:val="20"/>
        </w:trPr>
        <w:tc>
          <w:tcPr>
            <w:tcW w:w="4050" w:type="dxa"/>
          </w:tcPr>
          <w:p w14:paraId="777DC633" w14:textId="77777777" w:rsidR="00540F88" w:rsidRPr="00E216F2" w:rsidRDefault="00540F88" w:rsidP="0079525B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บุคคลหรือ</w:t>
            </w:r>
            <w:r w:rsidRPr="00E216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220" w:type="dxa"/>
          </w:tcPr>
          <w:p w14:paraId="2F2979EE" w14:textId="77777777" w:rsidR="00540F88" w:rsidRPr="00E216F2" w:rsidRDefault="00540F88" w:rsidP="0079525B">
            <w:pPr>
              <w:tabs>
                <w:tab w:val="clear" w:pos="227"/>
              </w:tabs>
              <w:ind w:left="-10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10C0F" w:rsidRPr="00F24313" w14:paraId="0637DF3B" w14:textId="77777777" w:rsidTr="00207CAC">
        <w:trPr>
          <w:cantSplit/>
          <w:trHeight w:val="20"/>
        </w:trPr>
        <w:tc>
          <w:tcPr>
            <w:tcW w:w="4050" w:type="dxa"/>
          </w:tcPr>
          <w:p w14:paraId="1A46E6E4" w14:textId="77777777" w:rsidR="00910C0F" w:rsidRPr="00967725" w:rsidRDefault="00910C0F" w:rsidP="001C3870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67725">
              <w:rPr>
                <w:rFonts w:ascii="Angsana New" w:hAnsi="Angsana New"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5220" w:type="dxa"/>
          </w:tcPr>
          <w:p w14:paraId="2D147E23" w14:textId="77777777" w:rsidR="00910C0F" w:rsidRPr="00967725" w:rsidRDefault="00910C0F" w:rsidP="001C3870">
            <w:pPr>
              <w:tabs>
                <w:tab w:val="clear" w:pos="227"/>
              </w:tabs>
              <w:ind w:left="-10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67725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 w:rsidRPr="00967725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967725">
              <w:rPr>
                <w:rFonts w:ascii="Angsana New" w:hAnsi="Angsana New"/>
                <w:sz w:val="30"/>
                <w:szCs w:val="30"/>
                <w:cs/>
              </w:rPr>
              <w:t>รรมการ</w:t>
            </w:r>
            <w:r w:rsidRPr="00967725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624D57" w:rsidRPr="00F24313" w14:paraId="4FDC5633" w14:textId="77777777" w:rsidTr="00207CAC">
        <w:trPr>
          <w:cantSplit/>
          <w:trHeight w:val="20"/>
        </w:trPr>
        <w:tc>
          <w:tcPr>
            <w:tcW w:w="4050" w:type="dxa"/>
          </w:tcPr>
          <w:p w14:paraId="287B9E18" w14:textId="77777777" w:rsidR="00624D57" w:rsidRPr="00967725" w:rsidRDefault="00624D57" w:rsidP="00624D57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67725">
              <w:rPr>
                <w:rFonts w:ascii="Angsana New" w:hAnsi="Angsana New" w:hint="cs"/>
                <w:sz w:val="30"/>
                <w:szCs w:val="30"/>
                <w:cs/>
              </w:rPr>
              <w:t>บริษัท สมบัติ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67725">
              <w:rPr>
                <w:rFonts w:ascii="Angsana New" w:hAnsi="Angsana New" w:hint="cs"/>
                <w:sz w:val="30"/>
                <w:szCs w:val="30"/>
                <w:cs/>
              </w:rPr>
              <w:t>ล่ำซำ จำกัด</w:t>
            </w:r>
          </w:p>
        </w:tc>
        <w:tc>
          <w:tcPr>
            <w:tcW w:w="5220" w:type="dxa"/>
          </w:tcPr>
          <w:p w14:paraId="296CD962" w14:textId="77777777" w:rsidR="00624D57" w:rsidRPr="00967725" w:rsidRDefault="00624D57" w:rsidP="00E472A5">
            <w:pPr>
              <w:tabs>
                <w:tab w:val="clear" w:pos="227"/>
              </w:tabs>
              <w:ind w:left="-10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67725">
              <w:rPr>
                <w:rFonts w:ascii="Angsana New" w:hAnsi="Angsana New" w:hint="cs"/>
                <w:sz w:val="30"/>
                <w:szCs w:val="30"/>
                <w:cs/>
              </w:rPr>
              <w:t xml:space="preserve">ถือหุ้นโดยกรรมการของบริษัท </w:t>
            </w:r>
            <w:r w:rsidRPr="00967725">
              <w:rPr>
                <w:rFonts w:ascii="Angsana New" w:hAnsi="Angsana New"/>
                <w:sz w:val="30"/>
                <w:szCs w:val="30"/>
                <w:cs/>
              </w:rPr>
              <w:t>และมี</w:t>
            </w:r>
            <w:r w:rsidRPr="00967725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967725">
              <w:rPr>
                <w:rFonts w:ascii="Angsana New" w:hAnsi="Angsana New"/>
                <w:sz w:val="30"/>
                <w:szCs w:val="30"/>
                <w:cs/>
              </w:rPr>
              <w:t>รรมการ</w:t>
            </w:r>
            <w:r w:rsidRPr="00967725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624D57" w:rsidRPr="00A97B80" w14:paraId="479BE581" w14:textId="77777777" w:rsidTr="00207CAC">
        <w:trPr>
          <w:cantSplit/>
          <w:trHeight w:val="20"/>
        </w:trPr>
        <w:tc>
          <w:tcPr>
            <w:tcW w:w="4050" w:type="dxa"/>
          </w:tcPr>
          <w:p w14:paraId="52E3B4F3" w14:textId="77777777" w:rsidR="00624D57" w:rsidRPr="00CC55A9" w:rsidRDefault="00624D57" w:rsidP="00624D57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C55A9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รักษาความปลอดภัยและบริการ </w:t>
            </w:r>
            <w:r w:rsidRPr="00CC55A9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C55A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C55A9">
              <w:rPr>
                <w:rFonts w:ascii="Angsana New" w:hAnsi="Angsana New" w:hint="cs"/>
                <w:sz w:val="30"/>
                <w:szCs w:val="30"/>
                <w:cs/>
              </w:rPr>
              <w:t>เมนสเตย์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C55A9">
              <w:rPr>
                <w:rFonts w:ascii="Angsana New" w:hAnsi="Angsana New" w:hint="cs"/>
                <w:sz w:val="30"/>
                <w:szCs w:val="30"/>
                <w:cs/>
              </w:rPr>
              <w:t xml:space="preserve">พร็อพเพอร์ตี้ โซลูชั่น จำกัด </w:t>
            </w:r>
          </w:p>
        </w:tc>
        <w:tc>
          <w:tcPr>
            <w:tcW w:w="5220" w:type="dxa"/>
          </w:tcPr>
          <w:p w14:paraId="04A1A0A1" w14:textId="62ED2733" w:rsidR="00624D57" w:rsidRPr="00967725" w:rsidRDefault="00624D57" w:rsidP="00E472A5">
            <w:pPr>
              <w:tabs>
                <w:tab w:val="clear" w:pos="227"/>
              </w:tabs>
              <w:ind w:left="-10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55A9">
              <w:rPr>
                <w:rFonts w:ascii="Angsana New" w:hAnsi="Angsana New" w:hint="cs"/>
                <w:sz w:val="30"/>
                <w:szCs w:val="30"/>
                <w:cs/>
              </w:rPr>
              <w:t>ถือหุ้นโดยผู้ถือหุ้นรายใหญ่</w:t>
            </w:r>
            <w:r w:rsidR="00E472A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624D57" w:rsidRPr="00E75C37" w14:paraId="3EDE804A" w14:textId="77777777" w:rsidTr="00207CAC">
        <w:trPr>
          <w:cantSplit/>
          <w:trHeight w:val="20"/>
        </w:trPr>
        <w:tc>
          <w:tcPr>
            <w:tcW w:w="4050" w:type="dxa"/>
          </w:tcPr>
          <w:p w14:paraId="42C0555D" w14:textId="77777777" w:rsidR="00624D57" w:rsidRDefault="00624D57" w:rsidP="00624D57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67F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3E67F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E67F4">
              <w:rPr>
                <w:rFonts w:ascii="Angsana New" w:hAnsi="Angsana New" w:hint="cs"/>
                <w:sz w:val="30"/>
                <w:szCs w:val="30"/>
                <w:cs/>
              </w:rPr>
              <w:t>ภัทรลิสซิ่ง</w:t>
            </w:r>
            <w:r w:rsidRPr="003E67F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E67F4">
              <w:rPr>
                <w:rFonts w:ascii="Angsana New" w:hAnsi="Angsana New" w:hint="cs"/>
                <w:sz w:val="30"/>
                <w:szCs w:val="30"/>
                <w:cs/>
              </w:rPr>
              <w:t>จํากัด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5220" w:type="dxa"/>
          </w:tcPr>
          <w:p w14:paraId="67979FE8" w14:textId="77777777" w:rsidR="00624D57" w:rsidRPr="008C3C36" w:rsidRDefault="00624D57" w:rsidP="00624D57">
            <w:pPr>
              <w:tabs>
                <w:tab w:val="clear" w:pos="227"/>
              </w:tabs>
              <w:ind w:left="-10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0003D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 w:rsidRPr="00C0003D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C0003D">
              <w:rPr>
                <w:rFonts w:ascii="Angsana New" w:hAnsi="Angsana New"/>
                <w:sz w:val="30"/>
                <w:szCs w:val="30"/>
                <w:cs/>
              </w:rPr>
              <w:t>รรมการ</w:t>
            </w:r>
            <w:r w:rsidRPr="00C0003D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624D57" w:rsidRPr="00C03143" w14:paraId="28F4ADA2" w14:textId="77777777" w:rsidTr="00207CAC">
        <w:trPr>
          <w:cantSplit/>
          <w:trHeight w:val="20"/>
        </w:trPr>
        <w:tc>
          <w:tcPr>
            <w:tcW w:w="4050" w:type="dxa"/>
          </w:tcPr>
          <w:p w14:paraId="78EC7E21" w14:textId="77777777" w:rsidR="00624D57" w:rsidRPr="00CA62A1" w:rsidRDefault="00624D57" w:rsidP="00624D57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A62A1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ภูเก็ต สมาร์ท บัส จำกัด</w:t>
            </w:r>
          </w:p>
        </w:tc>
        <w:tc>
          <w:tcPr>
            <w:tcW w:w="5220" w:type="dxa"/>
          </w:tcPr>
          <w:p w14:paraId="23AFC3BB" w14:textId="77777777" w:rsidR="00624D57" w:rsidRPr="008C3C36" w:rsidRDefault="00624D57" w:rsidP="00E472A5">
            <w:pPr>
              <w:tabs>
                <w:tab w:val="clear" w:pos="227"/>
              </w:tabs>
              <w:ind w:left="-10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0003D">
              <w:rPr>
                <w:rFonts w:ascii="Angsana New" w:hAnsi="Angsana New" w:hint="cs"/>
                <w:sz w:val="30"/>
                <w:szCs w:val="30"/>
                <w:cs/>
              </w:rPr>
              <w:t>ถือหุ้นโดย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="00E472A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0003D">
              <w:rPr>
                <w:rFonts w:ascii="Angsana New" w:hAnsi="Angsana New"/>
                <w:sz w:val="30"/>
                <w:szCs w:val="30"/>
                <w:cs/>
              </w:rPr>
              <w:t>และมี</w:t>
            </w:r>
            <w:r w:rsidRPr="00C0003D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C0003D">
              <w:rPr>
                <w:rFonts w:ascii="Angsana New" w:hAnsi="Angsana New"/>
                <w:sz w:val="30"/>
                <w:szCs w:val="30"/>
                <w:cs/>
              </w:rPr>
              <w:t>รรมการ</w:t>
            </w:r>
            <w:r w:rsidRPr="00C0003D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0724FF" w:rsidRPr="00E216F2" w14:paraId="2C9344BB" w14:textId="77777777" w:rsidTr="00207CAC">
        <w:trPr>
          <w:cantSplit/>
          <w:trHeight w:val="20"/>
        </w:trPr>
        <w:tc>
          <w:tcPr>
            <w:tcW w:w="4050" w:type="dxa"/>
          </w:tcPr>
          <w:p w14:paraId="4DB5EB61" w14:textId="77777777" w:rsidR="000724FF" w:rsidRPr="00E216F2" w:rsidRDefault="00C80801" w:rsidP="000724F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นางนวลพรรณ ล่ำซำ</w:t>
            </w:r>
          </w:p>
        </w:tc>
        <w:tc>
          <w:tcPr>
            <w:tcW w:w="5220" w:type="dxa"/>
          </w:tcPr>
          <w:p w14:paraId="5713C5AC" w14:textId="77777777" w:rsidR="000724FF" w:rsidRPr="00E216F2" w:rsidRDefault="00C80801" w:rsidP="00C80801">
            <w:pPr>
              <w:tabs>
                <w:tab w:val="clear" w:pos="227"/>
              </w:tabs>
              <w:ind w:left="-10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80801">
              <w:rPr>
                <w:rFonts w:ascii="Angsana New" w:hAnsi="Angsana New" w:hint="cs"/>
                <w:sz w:val="30"/>
                <w:szCs w:val="30"/>
                <w:cs/>
              </w:rPr>
              <w:t>บุคคลที่มีความเกี่ยวโยงกัน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กับผู้บริหารสำคัญ</w:t>
            </w:r>
            <w:r w:rsidRPr="00C80801">
              <w:rPr>
                <w:rFonts w:ascii="Angsana New" w:hAnsi="Angsana New" w:hint="cs"/>
                <w:sz w:val="30"/>
                <w:szCs w:val="30"/>
                <w:cs/>
              </w:rPr>
              <w:t>ของบริษัท</w:t>
            </w:r>
          </w:p>
        </w:tc>
      </w:tr>
    </w:tbl>
    <w:p w14:paraId="28C08D55" w14:textId="77777777" w:rsidR="000C1D52" w:rsidRPr="00540F88" w:rsidRDefault="000C1D52" w:rsidP="00CD3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DFAAFB8" w14:textId="77777777" w:rsidR="00CD3C40" w:rsidRDefault="00CD3C40" w:rsidP="00CD3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A48A9">
        <w:rPr>
          <w:rFonts w:ascii="Angsana New" w:hAnsi="Angsana New" w:hint="cs"/>
          <w:sz w:val="30"/>
          <w:szCs w:val="30"/>
          <w:cs/>
        </w:rPr>
        <w:t>บุคคลและกิจการที่เกี่ยวข้องกัน</w:t>
      </w:r>
      <w:r w:rsidRPr="00EA48A9">
        <w:rPr>
          <w:rFonts w:ascii="Angsana New" w:hAnsi="Angsana New"/>
          <w:sz w:val="30"/>
          <w:szCs w:val="30"/>
          <w:cs/>
        </w:rPr>
        <w:t>ดังกล่าวข้างต้น</w:t>
      </w:r>
      <w:r w:rsidRPr="00EA48A9">
        <w:rPr>
          <w:rFonts w:ascii="Angsana New" w:hAnsi="Angsana New" w:hint="cs"/>
          <w:sz w:val="30"/>
          <w:szCs w:val="30"/>
          <w:cs/>
        </w:rPr>
        <w:t>จัดตั้งขึ้น</w:t>
      </w:r>
      <w:r w:rsidRPr="00EA48A9">
        <w:rPr>
          <w:rFonts w:ascii="Angsana New" w:hAnsi="Angsana New"/>
          <w:sz w:val="30"/>
          <w:szCs w:val="30"/>
          <w:cs/>
        </w:rPr>
        <w:t xml:space="preserve">ในประเทศไทย </w:t>
      </w:r>
    </w:p>
    <w:p w14:paraId="15342EBE" w14:textId="77777777" w:rsidR="00540F88" w:rsidRPr="00540F88" w:rsidRDefault="00540F88" w:rsidP="00CD3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0DF1DD1C" w14:textId="77777777" w:rsidR="00F754AA" w:rsidRPr="00E216F2" w:rsidRDefault="00F754AA" w:rsidP="007F0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0AE8">
        <w:rPr>
          <w:rFonts w:ascii="Angsana New" w:hAnsi="Angsana New"/>
          <w:sz w:val="30"/>
          <w:szCs w:val="30"/>
          <w:cs/>
        </w:rPr>
        <w:t>นโยบาย</w:t>
      </w:r>
      <w:r w:rsidRPr="00E216F2">
        <w:rPr>
          <w:rFonts w:ascii="Angsana New" w:hAnsi="Angsana New"/>
          <w:b/>
          <w:sz w:val="30"/>
          <w:szCs w:val="30"/>
          <w:cs/>
        </w:rPr>
        <w:t>การกำหนดราคาสำหรับรายการแต่ละประเภทอธิบายได้ดังต่อไปนี้</w:t>
      </w:r>
    </w:p>
    <w:p w14:paraId="12BC237D" w14:textId="77777777" w:rsidR="00F754AA" w:rsidRPr="000C1D52" w:rsidRDefault="00F754AA" w:rsidP="00F754AA">
      <w:pPr>
        <w:pStyle w:val="a"/>
        <w:tabs>
          <w:tab w:val="left" w:pos="540"/>
        </w:tabs>
        <w:ind w:left="540"/>
        <w:jc w:val="both"/>
        <w:rPr>
          <w:rFonts w:ascii="Angsana New" w:hAnsi="Angsana New" w:cs="Angsana New"/>
          <w:sz w:val="24"/>
          <w:szCs w:val="24"/>
          <w:lang w:val="en-GB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270"/>
        <w:gridCol w:w="5850"/>
      </w:tblGrid>
      <w:tr w:rsidR="00F754AA" w:rsidRPr="00E216F2" w14:paraId="7EDDD43D" w14:textId="77777777" w:rsidTr="004627BC">
        <w:trPr>
          <w:trHeight w:val="20"/>
          <w:tblHeader/>
        </w:trPr>
        <w:tc>
          <w:tcPr>
            <w:tcW w:w="2970" w:type="dxa"/>
          </w:tcPr>
          <w:p w14:paraId="56AA1B3F" w14:textId="77777777" w:rsidR="00F754AA" w:rsidRPr="00E216F2" w:rsidRDefault="00F754AA" w:rsidP="00F75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14:paraId="56E41980" w14:textId="77777777" w:rsidR="00F754AA" w:rsidRPr="00E216F2" w:rsidRDefault="00F754AA" w:rsidP="00F75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850" w:type="dxa"/>
          </w:tcPr>
          <w:p w14:paraId="07B326A2" w14:textId="77777777" w:rsidR="00F754AA" w:rsidRPr="00E216F2" w:rsidRDefault="00F754AA" w:rsidP="00F75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</w:t>
            </w: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F754AA" w:rsidRPr="00E216F2" w14:paraId="27B3F919" w14:textId="77777777" w:rsidTr="004627BC">
        <w:trPr>
          <w:trHeight w:val="20"/>
        </w:trPr>
        <w:tc>
          <w:tcPr>
            <w:tcW w:w="2970" w:type="dxa"/>
          </w:tcPr>
          <w:p w14:paraId="1F241BA1" w14:textId="77777777" w:rsidR="00F754AA" w:rsidRPr="00E216F2" w:rsidRDefault="00F754AA" w:rsidP="00F75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270" w:type="dxa"/>
          </w:tcPr>
          <w:p w14:paraId="47449F84" w14:textId="77777777" w:rsidR="00F754AA" w:rsidRPr="00E216F2" w:rsidRDefault="00F754AA" w:rsidP="00F75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850" w:type="dxa"/>
          </w:tcPr>
          <w:p w14:paraId="2EA8755A" w14:textId="77777777" w:rsidR="00F754AA" w:rsidRDefault="00F754AA" w:rsidP="00F75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</w:rPr>
              <w:t>ราคาตลาดหรือในราคาที่ตกลงกันตามสัญญา</w:t>
            </w: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>หรือราคาที่เทียบเคียงได้</w:t>
            </w:r>
          </w:p>
          <w:p w14:paraId="0FAAD4D7" w14:textId="77777777" w:rsidR="00F754AA" w:rsidRPr="00E216F2" w:rsidRDefault="00F754AA" w:rsidP="00F75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>กับบุคคลภายนอก</w:t>
            </w:r>
          </w:p>
        </w:tc>
      </w:tr>
      <w:tr w:rsidR="00F754AA" w:rsidRPr="00E216F2" w14:paraId="6E8AB234" w14:textId="77777777" w:rsidTr="004627BC">
        <w:trPr>
          <w:trHeight w:val="20"/>
        </w:trPr>
        <w:tc>
          <w:tcPr>
            <w:tcW w:w="2970" w:type="dxa"/>
          </w:tcPr>
          <w:p w14:paraId="3E680860" w14:textId="77777777" w:rsidR="00F754AA" w:rsidRPr="00E216F2" w:rsidRDefault="00F754AA" w:rsidP="00F75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</w:tcPr>
          <w:p w14:paraId="381631FA" w14:textId="77777777" w:rsidR="00F754AA" w:rsidRPr="00E216F2" w:rsidRDefault="00F754AA" w:rsidP="00F75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</w:tcPr>
          <w:p w14:paraId="46881B43" w14:textId="77777777" w:rsidR="00F754AA" w:rsidRPr="00E216F2" w:rsidRDefault="00F754AA" w:rsidP="00F75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</w:rPr>
              <w:t>ราคาตลาดหรือในราคาที่ตกลงกันตามสัญญา</w:t>
            </w:r>
          </w:p>
        </w:tc>
      </w:tr>
      <w:tr w:rsidR="00F754AA" w:rsidRPr="00E216F2" w14:paraId="1283935A" w14:textId="77777777" w:rsidTr="004627BC">
        <w:trPr>
          <w:trHeight w:val="20"/>
        </w:trPr>
        <w:tc>
          <w:tcPr>
            <w:tcW w:w="2970" w:type="dxa"/>
          </w:tcPr>
          <w:p w14:paraId="59E35F10" w14:textId="77777777" w:rsidR="00F754AA" w:rsidRPr="00E216F2" w:rsidRDefault="00F754AA" w:rsidP="00F75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70" w:type="dxa"/>
          </w:tcPr>
          <w:p w14:paraId="02C2D17E" w14:textId="77777777" w:rsidR="00F754AA" w:rsidRPr="00E216F2" w:rsidRDefault="00F754AA" w:rsidP="00F75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</w:tcPr>
          <w:p w14:paraId="06EB78BD" w14:textId="77777777" w:rsidR="00F754AA" w:rsidRPr="00E216F2" w:rsidRDefault="00F754AA" w:rsidP="00F75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>ตามประกาศจ่ายเงินปันผล</w:t>
            </w:r>
          </w:p>
        </w:tc>
      </w:tr>
      <w:tr w:rsidR="00F754AA" w:rsidRPr="00E216F2" w14:paraId="07BC8A5D" w14:textId="77777777" w:rsidTr="004627BC">
        <w:trPr>
          <w:trHeight w:val="20"/>
        </w:trPr>
        <w:tc>
          <w:tcPr>
            <w:tcW w:w="2970" w:type="dxa"/>
          </w:tcPr>
          <w:p w14:paraId="5CB8A000" w14:textId="77777777" w:rsidR="00F754AA" w:rsidRPr="00E216F2" w:rsidRDefault="00F754AA" w:rsidP="00F75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270" w:type="dxa"/>
          </w:tcPr>
          <w:p w14:paraId="31DF196C" w14:textId="77777777" w:rsidR="00F754AA" w:rsidRPr="00E216F2" w:rsidRDefault="00F754AA" w:rsidP="00F75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</w:tcPr>
          <w:p w14:paraId="56DF184E" w14:textId="77777777" w:rsidR="00F754AA" w:rsidRDefault="00F754AA" w:rsidP="00B7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</w:rPr>
              <w:t>ราคาตลาดหรือในราคาที่ตกลงกันตามสัญญา</w:t>
            </w: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>หรือราคาซื้อที่ตกลงกัน</w:t>
            </w:r>
          </w:p>
          <w:p w14:paraId="47B43A88" w14:textId="77777777" w:rsidR="00F754AA" w:rsidRDefault="00F754AA" w:rsidP="00B7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>สำหรับตัวแทนจำหน่ายซึ่งรับภาระค่าใช้จ่ายในการกระจายสินค้า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14:paraId="68365735" w14:textId="77777777" w:rsidR="00F754AA" w:rsidRPr="00E216F2" w:rsidRDefault="00F754AA" w:rsidP="00B7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>ส่วนกลาง</w:t>
            </w:r>
          </w:p>
        </w:tc>
      </w:tr>
      <w:tr w:rsidR="00F754AA" w:rsidRPr="00E216F2" w14:paraId="554E7EE2" w14:textId="77777777" w:rsidTr="004627BC">
        <w:trPr>
          <w:trHeight w:val="20"/>
        </w:trPr>
        <w:tc>
          <w:tcPr>
            <w:tcW w:w="2970" w:type="dxa"/>
          </w:tcPr>
          <w:p w14:paraId="6714B9CB" w14:textId="77777777" w:rsidR="00F754AA" w:rsidRPr="00E216F2" w:rsidRDefault="0051374B" w:rsidP="00F75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270" w:type="dxa"/>
          </w:tcPr>
          <w:p w14:paraId="2128A0CD" w14:textId="77777777" w:rsidR="00F754AA" w:rsidRPr="00E216F2" w:rsidRDefault="00F754AA" w:rsidP="00F75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</w:tcPr>
          <w:p w14:paraId="2EAD9C36" w14:textId="77777777" w:rsidR="00F754AA" w:rsidRPr="00E216F2" w:rsidRDefault="00F754AA" w:rsidP="00F75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>ราคาตลาดหรือในราคาที่ตกลงกันตามสัญญา</w:t>
            </w:r>
          </w:p>
        </w:tc>
      </w:tr>
      <w:tr w:rsidR="00F754AA" w:rsidRPr="00E216F2" w14:paraId="37A5AFAB" w14:textId="77777777" w:rsidTr="004627BC">
        <w:trPr>
          <w:trHeight w:val="20"/>
        </w:trPr>
        <w:tc>
          <w:tcPr>
            <w:tcW w:w="2970" w:type="dxa"/>
          </w:tcPr>
          <w:p w14:paraId="3F6697F1" w14:textId="77777777" w:rsidR="00F754AA" w:rsidRPr="00E216F2" w:rsidRDefault="00F754AA" w:rsidP="00F75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</w:rPr>
              <w:t>ค่าใช</w:t>
            </w: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>้จ่ายในการบริหาร</w:t>
            </w:r>
          </w:p>
        </w:tc>
        <w:tc>
          <w:tcPr>
            <w:tcW w:w="270" w:type="dxa"/>
          </w:tcPr>
          <w:p w14:paraId="5DDFCB58" w14:textId="77777777" w:rsidR="00F754AA" w:rsidRPr="00E216F2" w:rsidRDefault="00F754AA" w:rsidP="00F75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</w:tcPr>
          <w:p w14:paraId="6D88E427" w14:textId="77777777" w:rsidR="00F754AA" w:rsidRPr="00E216F2" w:rsidRDefault="00F754AA" w:rsidP="00F75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>ราคาตลาดหรือในราคาที่ตกลงกันตามสัญญา</w:t>
            </w:r>
          </w:p>
        </w:tc>
      </w:tr>
      <w:tr w:rsidR="00F754AA" w:rsidRPr="00E216F2" w14:paraId="014195B3" w14:textId="77777777" w:rsidTr="004627BC">
        <w:trPr>
          <w:trHeight w:val="20"/>
        </w:trPr>
        <w:tc>
          <w:tcPr>
            <w:tcW w:w="2970" w:type="dxa"/>
          </w:tcPr>
          <w:p w14:paraId="6A510491" w14:textId="77777777" w:rsidR="00F754AA" w:rsidRPr="00E216F2" w:rsidRDefault="00F754AA" w:rsidP="00F75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70" w:type="dxa"/>
          </w:tcPr>
          <w:p w14:paraId="41291986" w14:textId="77777777" w:rsidR="00F754AA" w:rsidRPr="00E216F2" w:rsidRDefault="00F754AA" w:rsidP="00F75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</w:tcPr>
          <w:p w14:paraId="60C50444" w14:textId="77777777" w:rsidR="00F754AA" w:rsidRPr="00E216F2" w:rsidRDefault="00F754AA" w:rsidP="00F75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>อัตราตลาดหรือในอัตราที่ตกลงกันตามสัญญา</w:t>
            </w:r>
          </w:p>
        </w:tc>
      </w:tr>
      <w:tr w:rsidR="00F754AA" w:rsidRPr="00E216F2" w14:paraId="21724C6A" w14:textId="77777777" w:rsidTr="004627BC">
        <w:trPr>
          <w:trHeight w:val="20"/>
        </w:trPr>
        <w:tc>
          <w:tcPr>
            <w:tcW w:w="2970" w:type="dxa"/>
          </w:tcPr>
          <w:p w14:paraId="4C18A435" w14:textId="77777777" w:rsidR="00F754AA" w:rsidRPr="00E216F2" w:rsidRDefault="00F754AA" w:rsidP="00F75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70" w:type="dxa"/>
          </w:tcPr>
          <w:p w14:paraId="68605739" w14:textId="77777777" w:rsidR="00F754AA" w:rsidRPr="00E216F2" w:rsidRDefault="00F754AA" w:rsidP="00F75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</w:tcPr>
          <w:p w14:paraId="52FF266F" w14:textId="77777777" w:rsidR="00F754AA" w:rsidRPr="0032584B" w:rsidRDefault="00F754AA" w:rsidP="00F75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584B">
              <w:rPr>
                <w:rFonts w:ascii="Angsana New" w:hAnsi="Angsana New" w:hint="cs"/>
                <w:sz w:val="30"/>
                <w:szCs w:val="30"/>
                <w:cs/>
              </w:rPr>
              <w:t>อนุมัติจากผู้ถือหุ้นและ</w:t>
            </w:r>
            <w:r w:rsidRPr="0032584B">
              <w:rPr>
                <w:rFonts w:ascii="Angsana New" w:hAnsi="Angsana New"/>
                <w:sz w:val="30"/>
                <w:szCs w:val="30"/>
              </w:rPr>
              <w:t>/</w:t>
            </w:r>
            <w:r w:rsidRPr="0032584B">
              <w:rPr>
                <w:rFonts w:ascii="Angsana New" w:hAnsi="Angsana New" w:hint="cs"/>
                <w:sz w:val="30"/>
                <w:szCs w:val="30"/>
                <w:cs/>
              </w:rPr>
              <w:t>หรือคณะกรรมการ/ตามสัญญาจ้างงาน</w:t>
            </w:r>
          </w:p>
        </w:tc>
      </w:tr>
      <w:tr w:rsidR="00B11873" w:rsidRPr="00E216F2" w14:paraId="7B92FE0E" w14:textId="77777777" w:rsidTr="004627BC">
        <w:trPr>
          <w:trHeight w:val="20"/>
        </w:trPr>
        <w:tc>
          <w:tcPr>
            <w:tcW w:w="2970" w:type="dxa"/>
          </w:tcPr>
          <w:p w14:paraId="38EA3B0D" w14:textId="77777777" w:rsidR="00B11873" w:rsidRPr="00E216F2" w:rsidRDefault="00B11873" w:rsidP="0013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CE83293" w14:textId="77777777" w:rsidR="00B11873" w:rsidRPr="00E216F2" w:rsidRDefault="00B11873" w:rsidP="0013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</w:tcPr>
          <w:p w14:paraId="42E8E481" w14:textId="77777777" w:rsidR="00B11873" w:rsidRPr="003B4BBB" w:rsidRDefault="00B11873" w:rsidP="0013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4BBB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มูลค่ายุติธรรมหรือราคาที่ตกลงกันตามสัญญา</w:t>
            </w:r>
          </w:p>
        </w:tc>
      </w:tr>
      <w:tr w:rsidR="00494C4F" w:rsidRPr="00E216F2" w14:paraId="1EFBC6C7" w14:textId="77777777" w:rsidTr="004627BC">
        <w:trPr>
          <w:trHeight w:val="20"/>
        </w:trPr>
        <w:tc>
          <w:tcPr>
            <w:tcW w:w="2970" w:type="dxa"/>
          </w:tcPr>
          <w:p w14:paraId="51294D14" w14:textId="77777777" w:rsidR="00494C4F" w:rsidRPr="00E216F2" w:rsidRDefault="00B11873" w:rsidP="0025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="00CC55A9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="00494C4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87EEAFB" w14:textId="77777777" w:rsidR="00494C4F" w:rsidRPr="00E216F2" w:rsidRDefault="00494C4F" w:rsidP="0025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</w:tcPr>
          <w:p w14:paraId="78097C8B" w14:textId="77777777" w:rsidR="00494C4F" w:rsidRPr="003B4BBB" w:rsidRDefault="00B72F87" w:rsidP="0025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4BBB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มูลค่ายุติธรรมหรือราคาที่ตกลงกันตามสัญญา</w:t>
            </w:r>
          </w:p>
        </w:tc>
      </w:tr>
      <w:tr w:rsidR="00086DF7" w:rsidRPr="00E216F2" w14:paraId="0928005E" w14:textId="77777777" w:rsidTr="004627BC">
        <w:trPr>
          <w:trHeight w:val="20"/>
        </w:trPr>
        <w:tc>
          <w:tcPr>
            <w:tcW w:w="2970" w:type="dxa"/>
          </w:tcPr>
          <w:p w14:paraId="3C057185" w14:textId="77777777" w:rsidR="00086DF7" w:rsidRDefault="00086DF7" w:rsidP="0008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ขายอสังหาริมทรัพย์เพื่อการลงทุน</w:t>
            </w:r>
          </w:p>
        </w:tc>
        <w:tc>
          <w:tcPr>
            <w:tcW w:w="270" w:type="dxa"/>
          </w:tcPr>
          <w:p w14:paraId="37E0E21E" w14:textId="77777777" w:rsidR="00086DF7" w:rsidRPr="00E216F2" w:rsidRDefault="00086DF7" w:rsidP="0008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</w:tcPr>
          <w:p w14:paraId="494F7AD4" w14:textId="4B894A2B" w:rsidR="00086DF7" w:rsidRPr="004659E3" w:rsidRDefault="0085784D" w:rsidP="0008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ราคาประมูล (ราคาสูงกว่าราคาประเมินเฉลี่ยจากผู้ประเมินอิสระ)</w:t>
            </w:r>
          </w:p>
        </w:tc>
      </w:tr>
      <w:tr w:rsidR="00086DF7" w:rsidRPr="00E216F2" w14:paraId="18C633E0" w14:textId="77777777" w:rsidTr="004627BC">
        <w:trPr>
          <w:trHeight w:val="20"/>
        </w:trPr>
        <w:tc>
          <w:tcPr>
            <w:tcW w:w="2970" w:type="dxa"/>
          </w:tcPr>
          <w:p w14:paraId="5EA2D875" w14:textId="77777777" w:rsidR="00086DF7" w:rsidRPr="004659E3" w:rsidRDefault="00086DF7" w:rsidP="0008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659E3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2856F731" w14:textId="77777777" w:rsidR="00086DF7" w:rsidRPr="004659E3" w:rsidRDefault="00086DF7" w:rsidP="0008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</w:tcPr>
          <w:p w14:paraId="2B55E1DA" w14:textId="77777777" w:rsidR="00086DF7" w:rsidRPr="004659E3" w:rsidRDefault="00086DF7" w:rsidP="0008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659E3">
              <w:rPr>
                <w:rFonts w:ascii="Angsana New" w:hAnsi="Angsana New" w:hint="cs"/>
                <w:sz w:val="30"/>
                <w:szCs w:val="30"/>
                <w:cs/>
              </w:rPr>
              <w:t>ราคาตลาดหรือในราคาที่ตกลงกันตามสัญญา</w:t>
            </w:r>
          </w:p>
        </w:tc>
      </w:tr>
    </w:tbl>
    <w:p w14:paraId="06C0DD63" w14:textId="77777777" w:rsidR="00C76641" w:rsidRPr="004A43FE" w:rsidRDefault="00C76641" w:rsidP="00F75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FF9DD9B" w14:textId="77777777" w:rsidR="00540F88" w:rsidRDefault="00540F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FB75775" w14:textId="77777777" w:rsidR="009A756F" w:rsidRDefault="009A756F" w:rsidP="00700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="00CC5A41" w:rsidRPr="00CC5A41">
        <w:rPr>
          <w:rFonts w:ascii="Angsana New" w:hAnsi="Angsana New" w:hint="cs"/>
          <w:sz w:val="30"/>
          <w:szCs w:val="30"/>
        </w:rPr>
        <w:t>3</w:t>
      </w:r>
      <w:r w:rsidR="004361DA"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ธันวาคม สรุปได้ดังนี้</w:t>
      </w:r>
    </w:p>
    <w:p w14:paraId="57A2D64E" w14:textId="77777777" w:rsidR="00700071" w:rsidRPr="0081782C" w:rsidRDefault="00700071" w:rsidP="00F75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F754AA" w:rsidRPr="00E216F2" w14:paraId="62FEF537" w14:textId="77777777" w:rsidTr="004627BC">
        <w:trPr>
          <w:tblHeader/>
        </w:trPr>
        <w:tc>
          <w:tcPr>
            <w:tcW w:w="4050" w:type="dxa"/>
            <w:shd w:val="clear" w:color="auto" w:fill="auto"/>
          </w:tcPr>
          <w:p w14:paraId="1D044E06" w14:textId="77777777" w:rsidR="00F754AA" w:rsidRPr="00E216F2" w:rsidRDefault="00F754AA" w:rsidP="00F754AA">
            <w:pPr>
              <w:pStyle w:val="ASSETS"/>
              <w:tabs>
                <w:tab w:val="left" w:pos="252"/>
              </w:tabs>
              <w:spacing w:line="240" w:lineRule="atLeast"/>
              <w:ind w:right="0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931EDEF" w14:textId="77777777" w:rsidR="00F754AA" w:rsidRPr="00E216F2" w:rsidRDefault="00F754AA" w:rsidP="00F754AA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B81B4AE" w14:textId="77777777" w:rsidR="00F754AA" w:rsidRPr="00E216F2" w:rsidRDefault="00F754AA" w:rsidP="00F754AA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9FD3C4B" w14:textId="77777777" w:rsidR="00F754AA" w:rsidRPr="00E216F2" w:rsidRDefault="00F754AA" w:rsidP="00F754AA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54AA" w:rsidRPr="00E216F2" w14:paraId="39A19178" w14:textId="77777777" w:rsidTr="004627BC">
        <w:trPr>
          <w:trHeight w:val="164"/>
          <w:tblHeader/>
        </w:trPr>
        <w:tc>
          <w:tcPr>
            <w:tcW w:w="4050" w:type="dxa"/>
            <w:shd w:val="clear" w:color="auto" w:fill="auto"/>
          </w:tcPr>
          <w:p w14:paraId="6A12355D" w14:textId="77777777" w:rsidR="00F754AA" w:rsidRPr="00E216F2" w:rsidRDefault="00F754AA" w:rsidP="00F754AA">
            <w:pPr>
              <w:tabs>
                <w:tab w:val="left" w:pos="342"/>
              </w:tabs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216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CC5A41" w:rsidRPr="00CC5A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E216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</w:tcPr>
          <w:p w14:paraId="579630B0" w14:textId="77777777" w:rsidR="00F754AA" w:rsidRPr="00E216F2" w:rsidRDefault="00CC5A41" w:rsidP="00F754AA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7D6AC1A" w14:textId="77777777" w:rsidR="00F754AA" w:rsidRPr="00E216F2" w:rsidRDefault="00F754AA" w:rsidP="00F754AA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19524F5" w14:textId="77777777" w:rsidR="00F754AA" w:rsidRPr="00E216F2" w:rsidRDefault="00CC5A41" w:rsidP="00F754AA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11B797BC" w14:textId="77777777" w:rsidR="00F754AA" w:rsidRPr="00E216F2" w:rsidRDefault="00F754AA" w:rsidP="00F754AA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B44BAC6" w14:textId="77777777" w:rsidR="00F754AA" w:rsidRPr="00E216F2" w:rsidRDefault="00CC5A41" w:rsidP="00F754AA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6BE0F9A" w14:textId="77777777" w:rsidR="00F754AA" w:rsidRPr="00E216F2" w:rsidRDefault="00F754AA" w:rsidP="00F754AA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4696055" w14:textId="77777777" w:rsidR="00F754AA" w:rsidRPr="00E216F2" w:rsidRDefault="00CC5A41" w:rsidP="00F754AA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F754AA" w:rsidRPr="00E216F2" w14:paraId="2E282595" w14:textId="77777777" w:rsidTr="004627BC">
        <w:trPr>
          <w:trHeight w:val="344"/>
          <w:tblHeader/>
        </w:trPr>
        <w:tc>
          <w:tcPr>
            <w:tcW w:w="4050" w:type="dxa"/>
            <w:shd w:val="clear" w:color="auto" w:fill="auto"/>
          </w:tcPr>
          <w:p w14:paraId="0656745A" w14:textId="77777777" w:rsidR="00F754AA" w:rsidRPr="00E216F2" w:rsidRDefault="00F754AA" w:rsidP="00F754AA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3DBA464F" w14:textId="77777777" w:rsidR="00F754AA" w:rsidRPr="00E216F2" w:rsidRDefault="00F754AA" w:rsidP="00F754AA">
            <w:pPr>
              <w:pStyle w:val="a1"/>
              <w:ind w:right="-108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216F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D10176" w:rsidRPr="00E216F2" w14:paraId="2C9B1A1E" w14:textId="77777777" w:rsidTr="004627BC">
        <w:tc>
          <w:tcPr>
            <w:tcW w:w="4050" w:type="dxa"/>
            <w:shd w:val="clear" w:color="auto" w:fill="auto"/>
          </w:tcPr>
          <w:p w14:paraId="553699A6" w14:textId="77777777" w:rsidR="00D10176" w:rsidRPr="00E216F2" w:rsidRDefault="00D10176" w:rsidP="00D10176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2AB14AF3" w14:textId="77777777" w:rsidR="00D10176" w:rsidRPr="00E216F2" w:rsidRDefault="00D10176" w:rsidP="00D1017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E95175A" w14:textId="77777777" w:rsidR="00D10176" w:rsidRPr="00E216F2" w:rsidRDefault="00D10176" w:rsidP="00D1017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8ADD80C" w14:textId="77777777" w:rsidR="00D10176" w:rsidRPr="00E216F2" w:rsidRDefault="00D10176" w:rsidP="00D1017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046240A" w14:textId="77777777" w:rsidR="00D10176" w:rsidRPr="00E216F2" w:rsidRDefault="00D10176" w:rsidP="00D1017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DE1921C" w14:textId="77777777" w:rsidR="00D10176" w:rsidRPr="00E216F2" w:rsidRDefault="00D10176" w:rsidP="00D1017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1AF2D63" w14:textId="77777777" w:rsidR="00D10176" w:rsidRPr="00E216F2" w:rsidRDefault="00D10176" w:rsidP="00D1017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86D1A6A" w14:textId="77777777" w:rsidR="00D10176" w:rsidRPr="00E216F2" w:rsidRDefault="00D10176" w:rsidP="00D1017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F79C9" w:rsidRPr="00E216F2" w14:paraId="69F6AB95" w14:textId="77777777" w:rsidTr="004627BC">
        <w:tc>
          <w:tcPr>
            <w:tcW w:w="4050" w:type="dxa"/>
            <w:shd w:val="clear" w:color="auto" w:fill="auto"/>
          </w:tcPr>
          <w:p w14:paraId="5545C0EC" w14:textId="77777777" w:rsidR="003F79C9" w:rsidRPr="00E216F2" w:rsidRDefault="003F79C9" w:rsidP="003F79C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216F2">
              <w:rPr>
                <w:rFonts w:ascii="Angsana New" w:hAnsi="Angsana New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  <w:shd w:val="clear" w:color="auto" w:fill="auto"/>
          </w:tcPr>
          <w:p w14:paraId="7006F745" w14:textId="77777777" w:rsidR="003F79C9" w:rsidRPr="00E216F2" w:rsidRDefault="00DA1373" w:rsidP="003F79C9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491497" w14:textId="77777777" w:rsidR="003F79C9" w:rsidRPr="00E216F2" w:rsidRDefault="003F79C9" w:rsidP="003F79C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A7CEE1" w14:textId="77777777" w:rsidR="003F79C9" w:rsidRPr="00E216F2" w:rsidRDefault="003F79C9" w:rsidP="003F79C9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B86866" w14:textId="77777777" w:rsidR="003F79C9" w:rsidRPr="00E216F2" w:rsidRDefault="003F79C9" w:rsidP="003F79C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8A0904" w14:textId="77777777" w:rsidR="003F79C9" w:rsidRPr="005913EA" w:rsidRDefault="004361DA" w:rsidP="003F79C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F88B0E0" w14:textId="77777777" w:rsidR="003F79C9" w:rsidRPr="00E216F2" w:rsidRDefault="003F79C9" w:rsidP="003F79C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F653B9" w14:textId="77777777" w:rsidR="003F79C9" w:rsidRPr="00E216F2" w:rsidRDefault="00CC5A41" w:rsidP="003F79C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</w:p>
        </w:tc>
      </w:tr>
      <w:tr w:rsidR="003F79C9" w:rsidRPr="00E216F2" w14:paraId="14DD24C9" w14:textId="77777777" w:rsidTr="004627BC">
        <w:tc>
          <w:tcPr>
            <w:tcW w:w="4050" w:type="dxa"/>
            <w:shd w:val="clear" w:color="auto" w:fill="auto"/>
          </w:tcPr>
          <w:p w14:paraId="372168FE" w14:textId="77777777" w:rsidR="003F79C9" w:rsidRPr="00E216F2" w:rsidRDefault="003F79C9" w:rsidP="003F79C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216F2">
              <w:rPr>
                <w:rFonts w:ascii="Angsana New" w:hAnsi="Angsana New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080" w:type="dxa"/>
            <w:shd w:val="clear" w:color="auto" w:fill="auto"/>
          </w:tcPr>
          <w:p w14:paraId="17C5A767" w14:textId="77777777" w:rsidR="003F79C9" w:rsidRPr="00E216F2" w:rsidRDefault="00DA1373" w:rsidP="003F79C9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B3C6B4" w14:textId="77777777" w:rsidR="003F79C9" w:rsidRPr="00E216F2" w:rsidRDefault="003F79C9" w:rsidP="003F79C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FDAA847" w14:textId="77777777" w:rsidR="003F79C9" w:rsidRPr="00E216F2" w:rsidRDefault="003F79C9" w:rsidP="003F79C9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76912D" w14:textId="77777777" w:rsidR="003F79C9" w:rsidRPr="00E216F2" w:rsidRDefault="003F79C9" w:rsidP="003F79C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9AC159B" w14:textId="77777777" w:rsidR="003F79C9" w:rsidRPr="005913EA" w:rsidRDefault="00CC5A41" w:rsidP="003F79C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09C5C63C" w14:textId="77777777" w:rsidR="003F79C9" w:rsidRPr="00E216F2" w:rsidRDefault="003F79C9" w:rsidP="003F79C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352A6FF" w14:textId="77777777" w:rsidR="003F79C9" w:rsidRPr="00E216F2" w:rsidRDefault="00CC5A41" w:rsidP="003F79C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4361D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3F79C9" w:rsidRPr="00E216F2" w14:paraId="5E5D7BD9" w14:textId="77777777" w:rsidTr="004627BC">
        <w:tc>
          <w:tcPr>
            <w:tcW w:w="4050" w:type="dxa"/>
            <w:shd w:val="clear" w:color="auto" w:fill="auto"/>
          </w:tcPr>
          <w:p w14:paraId="02D8E394" w14:textId="77777777" w:rsidR="003F79C9" w:rsidRPr="00E216F2" w:rsidRDefault="003F79C9" w:rsidP="003F79C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</w:rPr>
              <w:t xml:space="preserve">   เงินปันผลรับ </w:t>
            </w:r>
          </w:p>
        </w:tc>
        <w:tc>
          <w:tcPr>
            <w:tcW w:w="1080" w:type="dxa"/>
            <w:shd w:val="clear" w:color="auto" w:fill="auto"/>
          </w:tcPr>
          <w:p w14:paraId="559F63DB" w14:textId="77777777" w:rsidR="003F79C9" w:rsidRPr="00E216F2" w:rsidRDefault="00DA1373" w:rsidP="003F79C9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C6A027" w14:textId="77777777" w:rsidR="003F79C9" w:rsidRPr="00E216F2" w:rsidRDefault="003F79C9" w:rsidP="003F79C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4FACF9D" w14:textId="77777777" w:rsidR="003F79C9" w:rsidRPr="00E216F2" w:rsidRDefault="003F79C9" w:rsidP="003F79C9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FB6C8A" w14:textId="77777777" w:rsidR="003F79C9" w:rsidRPr="00E216F2" w:rsidRDefault="003F79C9" w:rsidP="003F79C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C7FADF1" w14:textId="77777777" w:rsidR="003F79C9" w:rsidRPr="005913EA" w:rsidRDefault="00CC5A41" w:rsidP="003F79C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="00E82DAF" w:rsidRPr="00E82DAF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  <w:r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940DF27" w14:textId="77777777" w:rsidR="003F79C9" w:rsidRPr="00E216F2" w:rsidRDefault="003F79C9" w:rsidP="003F79C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8BDA486" w14:textId="77777777" w:rsidR="003F79C9" w:rsidRPr="00E216F2" w:rsidRDefault="00CC5A41" w:rsidP="003F79C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</w:tr>
      <w:tr w:rsidR="003F79C9" w:rsidRPr="00E216F2" w14:paraId="6C52F14E" w14:textId="77777777" w:rsidTr="004627BC">
        <w:tc>
          <w:tcPr>
            <w:tcW w:w="4050" w:type="dxa"/>
            <w:shd w:val="clear" w:color="auto" w:fill="auto"/>
          </w:tcPr>
          <w:p w14:paraId="43652580" w14:textId="77777777" w:rsidR="003F79C9" w:rsidRPr="00E216F2" w:rsidRDefault="003F79C9" w:rsidP="003F79C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216F2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  <w:shd w:val="clear" w:color="auto" w:fill="auto"/>
          </w:tcPr>
          <w:p w14:paraId="1A5C6809" w14:textId="77777777" w:rsidR="003F79C9" w:rsidRPr="00E216F2" w:rsidRDefault="00DA1373" w:rsidP="003F79C9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0FCE26" w14:textId="77777777" w:rsidR="003F79C9" w:rsidRPr="00E216F2" w:rsidRDefault="003F79C9" w:rsidP="003F79C9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648071" w14:textId="77777777" w:rsidR="003F79C9" w:rsidRPr="00E216F2" w:rsidRDefault="003F79C9" w:rsidP="003F79C9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A03376" w14:textId="77777777" w:rsidR="003F79C9" w:rsidRPr="00E216F2" w:rsidRDefault="003F79C9" w:rsidP="003F79C9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E3097C" w14:textId="77777777" w:rsidR="003F79C9" w:rsidRPr="005913EA" w:rsidRDefault="00CC5A41" w:rsidP="003F79C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36</w:t>
            </w:r>
            <w:r w:rsidR="004361DA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69EFCF28" w14:textId="77777777" w:rsidR="003F79C9" w:rsidRPr="00E216F2" w:rsidRDefault="003F79C9" w:rsidP="003F79C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FEB2E10" w14:textId="77777777" w:rsidR="003F79C9" w:rsidRPr="00E216F2" w:rsidRDefault="00CC5A41" w:rsidP="003F79C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361DA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3F79C9" w:rsidRPr="00E216F2" w14:paraId="2F21DB63" w14:textId="77777777" w:rsidTr="004627BC">
        <w:tc>
          <w:tcPr>
            <w:tcW w:w="4050" w:type="dxa"/>
            <w:shd w:val="clear" w:color="auto" w:fill="auto"/>
          </w:tcPr>
          <w:p w14:paraId="450020D7" w14:textId="77777777" w:rsidR="003F79C9" w:rsidRPr="00E216F2" w:rsidRDefault="003F79C9" w:rsidP="003F79C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shd w:val="clear" w:color="auto" w:fill="auto"/>
          </w:tcPr>
          <w:p w14:paraId="30F8BA56" w14:textId="77777777" w:rsidR="003F79C9" w:rsidRPr="00E216F2" w:rsidRDefault="00DA1373" w:rsidP="003F79C9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11541A" w14:textId="77777777" w:rsidR="003F79C9" w:rsidRPr="00E216F2" w:rsidRDefault="003F79C9" w:rsidP="003F79C9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0D441A3" w14:textId="77777777" w:rsidR="003F79C9" w:rsidRPr="00E216F2" w:rsidRDefault="003F79C9" w:rsidP="003F79C9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E6DC0A" w14:textId="77777777" w:rsidR="003F79C9" w:rsidRPr="00E216F2" w:rsidRDefault="003F79C9" w:rsidP="003F79C9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8942C98" w14:textId="77777777" w:rsidR="003F79C9" w:rsidRPr="00E216F2" w:rsidRDefault="00CC5A41" w:rsidP="003F79C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77FAF90" w14:textId="77777777" w:rsidR="003F79C9" w:rsidRPr="00E216F2" w:rsidRDefault="003F79C9" w:rsidP="003F79C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87F1A54" w14:textId="77777777" w:rsidR="003F79C9" w:rsidRPr="00E216F2" w:rsidRDefault="00CC5A41" w:rsidP="003F79C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3F79C9" w:rsidRPr="00E216F2" w14:paraId="52C5DDCD" w14:textId="77777777" w:rsidTr="004627BC">
        <w:tc>
          <w:tcPr>
            <w:tcW w:w="4050" w:type="dxa"/>
            <w:shd w:val="clear" w:color="auto" w:fill="auto"/>
          </w:tcPr>
          <w:p w14:paraId="40EA3AC2" w14:textId="77777777" w:rsidR="003F79C9" w:rsidRPr="00E216F2" w:rsidRDefault="003F79C9" w:rsidP="003F79C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216F2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74DCFD7D" w14:textId="77777777" w:rsidR="003F79C9" w:rsidRPr="00E216F2" w:rsidRDefault="00DA1373" w:rsidP="003F79C9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F59C85" w14:textId="77777777" w:rsidR="003F79C9" w:rsidRPr="00E216F2" w:rsidRDefault="003F79C9" w:rsidP="003F79C9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827AC0" w14:textId="77777777" w:rsidR="003F79C9" w:rsidRPr="00E216F2" w:rsidRDefault="003F79C9" w:rsidP="003F79C9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ABE8D3" w14:textId="77777777" w:rsidR="003F79C9" w:rsidRPr="00E216F2" w:rsidRDefault="003F79C9" w:rsidP="003F79C9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30FAEA9" w14:textId="77777777" w:rsidR="003F79C9" w:rsidRPr="00E216F2" w:rsidRDefault="00CC5A41" w:rsidP="003F79C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2BAC523A" w14:textId="77777777" w:rsidR="003F79C9" w:rsidRPr="00E216F2" w:rsidRDefault="003F79C9" w:rsidP="003F79C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CDB43D4" w14:textId="77777777" w:rsidR="003F79C9" w:rsidRPr="00E216F2" w:rsidRDefault="004361DA" w:rsidP="003F79C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</w:tr>
      <w:tr w:rsidR="003F79C9" w:rsidRPr="00E216F2" w14:paraId="63CF1B01" w14:textId="77777777" w:rsidTr="004627BC">
        <w:tc>
          <w:tcPr>
            <w:tcW w:w="4050" w:type="dxa"/>
            <w:shd w:val="clear" w:color="auto" w:fill="auto"/>
          </w:tcPr>
          <w:p w14:paraId="0BDAEDBF" w14:textId="77777777" w:rsidR="003F79C9" w:rsidRPr="00E216F2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68DF7DEB" w14:textId="77777777" w:rsidR="003F79C9" w:rsidRPr="00E216F2" w:rsidRDefault="00DA1373" w:rsidP="003F79C9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EE8FCA" w14:textId="77777777" w:rsidR="003F79C9" w:rsidRPr="00E216F2" w:rsidRDefault="003F79C9" w:rsidP="003F79C9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B0F160B" w14:textId="77777777" w:rsidR="003F79C9" w:rsidRPr="00E216F2" w:rsidRDefault="003F79C9" w:rsidP="003F79C9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CD7FC8" w14:textId="77777777" w:rsidR="003F79C9" w:rsidRPr="00E216F2" w:rsidRDefault="003F79C9" w:rsidP="003F79C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2AC090E" w14:textId="77777777" w:rsidR="003F79C9" w:rsidRPr="00E216F2" w:rsidRDefault="004361DA" w:rsidP="00DA137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1CE4190F" w14:textId="77777777" w:rsidR="003F79C9" w:rsidRPr="00E216F2" w:rsidRDefault="003F79C9" w:rsidP="003F79C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A2060D" w14:textId="77777777" w:rsidR="003F79C9" w:rsidRPr="00E216F2" w:rsidRDefault="003F79C9" w:rsidP="003F79C9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F79C9" w:rsidRPr="00E216F2" w14:paraId="35E906D8" w14:textId="77777777" w:rsidTr="004627BC">
        <w:tc>
          <w:tcPr>
            <w:tcW w:w="4050" w:type="dxa"/>
            <w:shd w:val="clear" w:color="auto" w:fill="auto"/>
          </w:tcPr>
          <w:p w14:paraId="1B4BDFFD" w14:textId="77777777" w:rsidR="003F79C9" w:rsidRPr="00E216F2" w:rsidRDefault="003F79C9" w:rsidP="003F79C9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58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080" w:type="dxa"/>
            <w:shd w:val="clear" w:color="auto" w:fill="auto"/>
          </w:tcPr>
          <w:p w14:paraId="48DCB298" w14:textId="77777777" w:rsidR="003F79C9" w:rsidRPr="00E216F2" w:rsidRDefault="003F79C9" w:rsidP="003F79C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5BC4836" w14:textId="77777777" w:rsidR="003F79C9" w:rsidRPr="00E216F2" w:rsidRDefault="003F79C9" w:rsidP="003F79C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2B1509" w14:textId="77777777" w:rsidR="003F79C9" w:rsidRPr="00E216F2" w:rsidRDefault="003F79C9" w:rsidP="003F79C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6D2D6CF" w14:textId="77777777" w:rsidR="003F79C9" w:rsidRPr="00E216F2" w:rsidRDefault="003F79C9" w:rsidP="003F79C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1878330" w14:textId="77777777" w:rsidR="003F79C9" w:rsidRPr="00E216F2" w:rsidRDefault="003F79C9" w:rsidP="003F79C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6C0A6EC" w14:textId="77777777" w:rsidR="003F79C9" w:rsidRPr="00E216F2" w:rsidRDefault="003F79C9" w:rsidP="003F79C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D08773" w14:textId="77777777" w:rsidR="003F79C9" w:rsidRPr="00E216F2" w:rsidRDefault="003F79C9" w:rsidP="003F79C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F79C9" w:rsidRPr="00E216F2" w14:paraId="3686B82D" w14:textId="77777777" w:rsidTr="004627BC">
        <w:tc>
          <w:tcPr>
            <w:tcW w:w="4050" w:type="dxa"/>
            <w:shd w:val="clear" w:color="auto" w:fill="auto"/>
          </w:tcPr>
          <w:p w14:paraId="47B84B8F" w14:textId="77777777" w:rsidR="003F79C9" w:rsidRPr="0032584B" w:rsidRDefault="003F79C9" w:rsidP="003F79C9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2584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2584B"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ขายสินค้าและให้บริการ</w:t>
            </w:r>
            <w:r w:rsidRPr="0032584B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  <w:shd w:val="clear" w:color="auto" w:fill="auto"/>
          </w:tcPr>
          <w:p w14:paraId="0437848B" w14:textId="77777777" w:rsidR="003F79C9" w:rsidRPr="00E216F2" w:rsidRDefault="00CC5A41" w:rsidP="003F79C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="004361DA">
              <w:rPr>
                <w:rFonts w:ascii="Angsana New" w:hAnsi="Angsana New" w:hint="cs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60E488EF" w14:textId="77777777" w:rsidR="003F79C9" w:rsidRPr="00E216F2" w:rsidRDefault="003F79C9" w:rsidP="003F79C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A661AC2" w14:textId="77777777" w:rsidR="003F79C9" w:rsidRPr="00E216F2" w:rsidRDefault="004361DA" w:rsidP="003F79C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101</w:t>
            </w:r>
          </w:p>
        </w:tc>
        <w:tc>
          <w:tcPr>
            <w:tcW w:w="270" w:type="dxa"/>
            <w:shd w:val="clear" w:color="auto" w:fill="auto"/>
          </w:tcPr>
          <w:p w14:paraId="7A1D4776" w14:textId="77777777" w:rsidR="003F79C9" w:rsidRPr="00E216F2" w:rsidRDefault="003F79C9" w:rsidP="003F79C9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04B628B" w14:textId="77777777" w:rsidR="003F79C9" w:rsidRPr="00E216F2" w:rsidRDefault="00CC5A41" w:rsidP="003F79C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E82DAF" w:rsidRPr="00E82DAF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  <w:r w:rsidRPr="00CC5A41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7103EE4" w14:textId="77777777" w:rsidR="003F79C9" w:rsidRPr="00E216F2" w:rsidRDefault="003F79C9" w:rsidP="003F79C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549AD36" w14:textId="77777777" w:rsidR="003F79C9" w:rsidRPr="00E216F2" w:rsidRDefault="004361DA" w:rsidP="003F79C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3F79C9" w:rsidRPr="00E216F2" w14:paraId="406CC3CE" w14:textId="77777777" w:rsidTr="004627BC">
        <w:tc>
          <w:tcPr>
            <w:tcW w:w="4050" w:type="dxa"/>
            <w:shd w:val="clear" w:color="auto" w:fill="auto"/>
          </w:tcPr>
          <w:p w14:paraId="69545BBB" w14:textId="77777777" w:rsidR="003F79C9" w:rsidRPr="00E216F2" w:rsidRDefault="003F79C9" w:rsidP="003F79C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644FF66A" w14:textId="77777777" w:rsidR="003F79C9" w:rsidRPr="00E216F2" w:rsidRDefault="00CC5A41" w:rsidP="003F79C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6AAD2668" w14:textId="77777777" w:rsidR="003F79C9" w:rsidRPr="00E216F2" w:rsidRDefault="003F79C9" w:rsidP="003F79C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FA76530" w14:textId="77777777" w:rsidR="003F79C9" w:rsidRPr="00E216F2" w:rsidRDefault="00CC5A41" w:rsidP="003F79C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  <w:tc>
          <w:tcPr>
            <w:tcW w:w="270" w:type="dxa"/>
            <w:shd w:val="clear" w:color="auto" w:fill="auto"/>
          </w:tcPr>
          <w:p w14:paraId="23E18A27" w14:textId="77777777" w:rsidR="003F79C9" w:rsidRPr="00E216F2" w:rsidRDefault="003F79C9" w:rsidP="003F79C9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E7DB7FC" w14:textId="77777777" w:rsidR="003F79C9" w:rsidRPr="00E216F2" w:rsidRDefault="00CC5A41" w:rsidP="003F79C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4361DA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80812C4" w14:textId="77777777" w:rsidR="003F79C9" w:rsidRPr="00E216F2" w:rsidRDefault="003F79C9" w:rsidP="003F79C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8C4C956" w14:textId="77777777" w:rsidR="003F79C9" w:rsidRPr="00E216F2" w:rsidRDefault="00CC5A41" w:rsidP="003F79C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</w:tr>
      <w:tr w:rsidR="003F79C9" w:rsidRPr="00E216F2" w14:paraId="02DECFBD" w14:textId="77777777" w:rsidTr="004627BC">
        <w:tc>
          <w:tcPr>
            <w:tcW w:w="4050" w:type="dxa"/>
            <w:shd w:val="clear" w:color="auto" w:fill="auto"/>
          </w:tcPr>
          <w:p w14:paraId="27A08E54" w14:textId="77777777" w:rsidR="003F79C9" w:rsidRPr="00E216F2" w:rsidRDefault="003F79C9" w:rsidP="003F79C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5580F3D9" w14:textId="77777777" w:rsidR="003F79C9" w:rsidRPr="00E216F2" w:rsidRDefault="00DA1373" w:rsidP="003F79C9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17A2AC" w14:textId="77777777" w:rsidR="003F79C9" w:rsidRPr="00E216F2" w:rsidRDefault="003F79C9" w:rsidP="003F79C9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8C88E54" w14:textId="77777777" w:rsidR="003F79C9" w:rsidRPr="00E216F2" w:rsidRDefault="003F79C9" w:rsidP="003F79C9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09114C" w14:textId="77777777" w:rsidR="003F79C9" w:rsidRPr="00E216F2" w:rsidRDefault="003F79C9" w:rsidP="003F79C9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3E94FD9" w14:textId="77777777" w:rsidR="003F79C9" w:rsidRPr="00E216F2" w:rsidRDefault="00CC5A41" w:rsidP="003F79C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/>
              </w:rPr>
              <w:t>54</w:t>
            </w:r>
          </w:p>
        </w:tc>
        <w:tc>
          <w:tcPr>
            <w:tcW w:w="270" w:type="dxa"/>
            <w:shd w:val="clear" w:color="auto" w:fill="auto"/>
          </w:tcPr>
          <w:p w14:paraId="58A91D5C" w14:textId="77777777" w:rsidR="003F79C9" w:rsidRPr="00E216F2" w:rsidRDefault="003F79C9" w:rsidP="003F79C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AD8310E" w14:textId="77777777" w:rsidR="003F79C9" w:rsidRPr="00E216F2" w:rsidRDefault="00CC5A41" w:rsidP="003F79C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361D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3F79C9" w:rsidRPr="00E216F2" w14:paraId="258B86BA" w14:textId="77777777" w:rsidTr="004627BC">
        <w:tc>
          <w:tcPr>
            <w:tcW w:w="4050" w:type="dxa"/>
            <w:shd w:val="clear" w:color="auto" w:fill="auto"/>
          </w:tcPr>
          <w:p w14:paraId="38D43DA2" w14:textId="77777777" w:rsidR="003F79C9" w:rsidRPr="00E216F2" w:rsidRDefault="003F79C9" w:rsidP="003F79C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 xml:space="preserve">   ซื้อสินค้าและบริการ</w:t>
            </w:r>
          </w:p>
        </w:tc>
        <w:tc>
          <w:tcPr>
            <w:tcW w:w="1080" w:type="dxa"/>
            <w:shd w:val="clear" w:color="auto" w:fill="auto"/>
          </w:tcPr>
          <w:p w14:paraId="414D3DA1" w14:textId="77777777" w:rsidR="003F79C9" w:rsidRPr="00E216F2" w:rsidRDefault="00CC5A41" w:rsidP="0081782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4361DA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CC5A41">
              <w:rPr>
                <w:rFonts w:ascii="Angsana New" w:hAnsi="Angsana New" w:hint="cs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B4228CC" w14:textId="77777777" w:rsidR="003F79C9" w:rsidRPr="00E216F2" w:rsidRDefault="003F79C9" w:rsidP="003F79C9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423F5BF" w14:textId="77777777" w:rsidR="003F79C9" w:rsidRPr="00E216F2" w:rsidRDefault="00CC5A41" w:rsidP="0081782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32977FD9" w14:textId="77777777" w:rsidR="003F79C9" w:rsidRPr="00E216F2" w:rsidRDefault="003F79C9" w:rsidP="003F79C9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9106B0A" w14:textId="77777777" w:rsidR="003F79C9" w:rsidRPr="00E216F2" w:rsidRDefault="00CC5A41" w:rsidP="0081782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4361DA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CC5A41">
              <w:rPr>
                <w:rFonts w:ascii="Angsana New" w:hAnsi="Angsana New" w:hint="cs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5E75C37" w14:textId="77777777" w:rsidR="003F79C9" w:rsidRPr="00E216F2" w:rsidRDefault="003F79C9" w:rsidP="003F79C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C96DF1" w14:textId="77777777" w:rsidR="003F79C9" w:rsidRPr="00E216F2" w:rsidRDefault="00CC5A41" w:rsidP="0081782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</w:tr>
      <w:tr w:rsidR="007B44AF" w:rsidRPr="00E216F2" w14:paraId="5AEF6F15" w14:textId="77777777" w:rsidTr="004627BC">
        <w:tc>
          <w:tcPr>
            <w:tcW w:w="4050" w:type="dxa"/>
            <w:shd w:val="clear" w:color="auto" w:fill="auto"/>
          </w:tcPr>
          <w:p w14:paraId="74BC4EAE" w14:textId="77777777" w:rsidR="007B44AF" w:rsidRPr="004659E3" w:rsidRDefault="007B44AF" w:rsidP="007B44AF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659E3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auto"/>
          </w:tcPr>
          <w:p w14:paraId="7723637E" w14:textId="77777777" w:rsidR="007B44AF" w:rsidRPr="00874116" w:rsidRDefault="007B44AF" w:rsidP="007B44AF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ACC366" w14:textId="77777777" w:rsidR="007B44AF" w:rsidRPr="00874116" w:rsidRDefault="007B44AF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5D0E5D0" w14:textId="77777777" w:rsidR="007B44AF" w:rsidRPr="00874116" w:rsidRDefault="00CC5A41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A0D3A86" w14:textId="77777777" w:rsidR="007B44AF" w:rsidRPr="00874116" w:rsidRDefault="007B44AF" w:rsidP="007B44AF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88AF7FA" w14:textId="77777777" w:rsidR="007B44AF" w:rsidRPr="00E216F2" w:rsidRDefault="007B44AF" w:rsidP="007B44AF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580EBB" w14:textId="77777777" w:rsidR="007B44AF" w:rsidRPr="00874116" w:rsidRDefault="007B44AF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B39FEC3" w14:textId="77777777" w:rsidR="007B44AF" w:rsidRPr="00E216F2" w:rsidRDefault="00CC5A41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7B44AF" w:rsidRPr="00E216F2" w14:paraId="2355CF4A" w14:textId="77777777" w:rsidTr="004627BC">
        <w:tc>
          <w:tcPr>
            <w:tcW w:w="4050" w:type="dxa"/>
            <w:shd w:val="clear" w:color="auto" w:fill="auto"/>
          </w:tcPr>
          <w:p w14:paraId="2E855637" w14:textId="77777777" w:rsidR="007B44AF" w:rsidRPr="00E216F2" w:rsidRDefault="007B44AF" w:rsidP="007B44AF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16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C4950CD" w14:textId="77777777" w:rsidR="007B44AF" w:rsidRPr="00E216F2" w:rsidRDefault="007B44AF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3AD93A0" w14:textId="77777777" w:rsidR="007B44AF" w:rsidRPr="00E216F2" w:rsidRDefault="007B44AF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5054216" w14:textId="77777777" w:rsidR="007B44AF" w:rsidRPr="00E216F2" w:rsidRDefault="007B44AF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5C4FB1E" w14:textId="77777777" w:rsidR="007B44AF" w:rsidRPr="00E216F2" w:rsidRDefault="007B44AF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0E27F6D" w14:textId="77777777" w:rsidR="007B44AF" w:rsidRPr="00E216F2" w:rsidRDefault="007B44AF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C3F1DB1" w14:textId="77777777" w:rsidR="007B44AF" w:rsidRPr="00E216F2" w:rsidRDefault="007B44AF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C62BF67" w14:textId="77777777" w:rsidR="007B44AF" w:rsidRPr="00E216F2" w:rsidRDefault="007B44AF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B44AF" w:rsidRPr="00E216F2" w14:paraId="0541A799" w14:textId="77777777" w:rsidTr="004627BC">
        <w:tc>
          <w:tcPr>
            <w:tcW w:w="4050" w:type="dxa"/>
            <w:shd w:val="clear" w:color="auto" w:fill="auto"/>
          </w:tcPr>
          <w:p w14:paraId="2DFE054D" w14:textId="77777777" w:rsidR="007B44AF" w:rsidRPr="00E216F2" w:rsidRDefault="007B44AF" w:rsidP="007B44AF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  <w:shd w:val="clear" w:color="auto" w:fill="auto"/>
          </w:tcPr>
          <w:p w14:paraId="051E3664" w14:textId="77777777" w:rsidR="007B44AF" w:rsidRPr="00E216F2" w:rsidRDefault="00CC5A41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73193E84" w14:textId="77777777" w:rsidR="007B44AF" w:rsidRPr="00E216F2" w:rsidRDefault="007B44AF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A8043E4" w14:textId="77777777" w:rsidR="007B44AF" w:rsidRPr="00E216F2" w:rsidRDefault="00CC5A41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14:paraId="15B95813" w14:textId="77777777" w:rsidR="007B44AF" w:rsidRPr="00E216F2" w:rsidRDefault="007B44AF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2748701" w14:textId="77777777" w:rsidR="007B44AF" w:rsidRPr="00E216F2" w:rsidRDefault="004361DA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CC5A41" w:rsidRPr="00CC5A41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B6BEA62" w14:textId="77777777" w:rsidR="007B44AF" w:rsidRPr="00E216F2" w:rsidRDefault="007B44AF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60B9437" w14:textId="77777777" w:rsidR="007B44AF" w:rsidRPr="00E216F2" w:rsidRDefault="00CC5A41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</w:p>
        </w:tc>
      </w:tr>
      <w:tr w:rsidR="007B44AF" w:rsidRPr="00E216F2" w14:paraId="1C350D56" w14:textId="77777777" w:rsidTr="004627BC">
        <w:tc>
          <w:tcPr>
            <w:tcW w:w="4050" w:type="dxa"/>
            <w:shd w:val="clear" w:color="auto" w:fill="auto"/>
          </w:tcPr>
          <w:p w14:paraId="42C7531A" w14:textId="77777777" w:rsidR="007B44AF" w:rsidRPr="00E216F2" w:rsidRDefault="007B44AF" w:rsidP="007B44AF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73CBE0F6" w14:textId="77777777" w:rsidR="007B44AF" w:rsidRPr="00E216F2" w:rsidRDefault="00CC5A41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F82395F" w14:textId="77777777" w:rsidR="007B44AF" w:rsidRPr="00E216F2" w:rsidRDefault="007B44AF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1DFE306" w14:textId="77777777" w:rsidR="007B44AF" w:rsidRPr="00E216F2" w:rsidRDefault="00CC5A41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5156493" w14:textId="77777777" w:rsidR="007B44AF" w:rsidRPr="00E216F2" w:rsidRDefault="007B44AF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0C03DF0" w14:textId="77777777" w:rsidR="007B44AF" w:rsidRPr="00E216F2" w:rsidRDefault="00CC5A41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A14CE32" w14:textId="77777777" w:rsidR="007B44AF" w:rsidRPr="00E216F2" w:rsidRDefault="007B44AF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B371BDF" w14:textId="77777777" w:rsidR="007B44AF" w:rsidRPr="00E216F2" w:rsidRDefault="00CC5A41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7B44AF" w:rsidRPr="00E216F2" w14:paraId="0FFDF8C4" w14:textId="77777777" w:rsidTr="004627BC">
        <w:tc>
          <w:tcPr>
            <w:tcW w:w="4050" w:type="dxa"/>
            <w:shd w:val="clear" w:color="auto" w:fill="auto"/>
          </w:tcPr>
          <w:p w14:paraId="3A4D4F1F" w14:textId="77777777" w:rsidR="007B44AF" w:rsidRPr="00E216F2" w:rsidRDefault="007B44AF" w:rsidP="007B44AF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42E1188D" w14:textId="77777777" w:rsidR="007B44AF" w:rsidRPr="00E216F2" w:rsidRDefault="00CC5A41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077AD37" w14:textId="77777777" w:rsidR="007B44AF" w:rsidRPr="00E216F2" w:rsidRDefault="007B44AF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A3D0893" w14:textId="77777777" w:rsidR="007B44AF" w:rsidRPr="00E216F2" w:rsidRDefault="004361DA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327EB0F7" w14:textId="77777777" w:rsidR="007B44AF" w:rsidRPr="00E216F2" w:rsidRDefault="007B44AF" w:rsidP="007B44AF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157CB19" w14:textId="77777777" w:rsidR="007B44AF" w:rsidRPr="00E216F2" w:rsidRDefault="00CC5A41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0174FFA" w14:textId="77777777" w:rsidR="007B44AF" w:rsidRPr="00E216F2" w:rsidRDefault="007B44AF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964181D" w14:textId="77777777" w:rsidR="007B44AF" w:rsidRPr="00E216F2" w:rsidRDefault="00E82DAF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82DAF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7B44AF" w:rsidRPr="00E216F2" w14:paraId="779906A0" w14:textId="77777777" w:rsidTr="004627BC">
        <w:tc>
          <w:tcPr>
            <w:tcW w:w="4050" w:type="dxa"/>
            <w:shd w:val="clear" w:color="auto" w:fill="auto"/>
          </w:tcPr>
          <w:p w14:paraId="1D3D1DCB" w14:textId="77777777" w:rsidR="007B44AF" w:rsidRPr="00E216F2" w:rsidRDefault="007B44AF" w:rsidP="007B44AF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  <w:shd w:val="clear" w:color="auto" w:fill="auto"/>
          </w:tcPr>
          <w:p w14:paraId="4CACBD20" w14:textId="77777777" w:rsidR="007B44AF" w:rsidRPr="00E216F2" w:rsidRDefault="004361DA" w:rsidP="007B44AF">
            <w:pPr>
              <w:pStyle w:val="a1"/>
              <w:tabs>
                <w:tab w:val="decimal" w:pos="86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7B44A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C5A41" w:rsidRPr="00CC5A41">
              <w:rPr>
                <w:rFonts w:ascii="Angsana New" w:hAnsi="Angsana New" w:hint="cs"/>
                <w:sz w:val="30"/>
                <w:szCs w:val="30"/>
                <w:lang w:val="en-US"/>
              </w:rPr>
              <w:t>667</w:t>
            </w:r>
            <w:r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9E0604D" w14:textId="77777777" w:rsidR="007B44AF" w:rsidRPr="00E216F2" w:rsidRDefault="007B44AF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FDB1E1F" w14:textId="77777777" w:rsidR="007B44AF" w:rsidRPr="00E216F2" w:rsidRDefault="004361DA" w:rsidP="007B44AF">
            <w:pPr>
              <w:pStyle w:val="a1"/>
              <w:tabs>
                <w:tab w:val="decimal" w:pos="86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B44A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  <w:r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41F754A" w14:textId="77777777" w:rsidR="007B44AF" w:rsidRPr="00E216F2" w:rsidRDefault="007B44AF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5E34C2E" w14:textId="77777777" w:rsidR="007B44AF" w:rsidRPr="00E216F2" w:rsidRDefault="00CC5A41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BEE78AB" w14:textId="77777777" w:rsidR="007B44AF" w:rsidRPr="00E216F2" w:rsidRDefault="007B44AF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9830E7" w14:textId="77777777" w:rsidR="007B44AF" w:rsidRPr="00E216F2" w:rsidRDefault="00CC5A41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7B44AF" w:rsidRPr="00E216F2" w14:paraId="22151C1F" w14:textId="77777777" w:rsidTr="004627BC">
        <w:tc>
          <w:tcPr>
            <w:tcW w:w="4050" w:type="dxa"/>
            <w:shd w:val="clear" w:color="auto" w:fill="auto"/>
          </w:tcPr>
          <w:p w14:paraId="44A019DE" w14:textId="77777777" w:rsidR="007B44AF" w:rsidRPr="00E216F2" w:rsidRDefault="007B44AF" w:rsidP="007B44AF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216F2">
              <w:rPr>
                <w:rFonts w:ascii="Angsana New" w:hAnsi="Angsana New"/>
                <w:sz w:val="30"/>
                <w:szCs w:val="30"/>
                <w:cs/>
              </w:rPr>
              <w:t>ค่าใช</w:t>
            </w: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>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4D0D294C" w14:textId="77777777" w:rsidR="007B44AF" w:rsidRPr="00E216F2" w:rsidRDefault="004361DA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C5A41" w:rsidRPr="00CC5A41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CF625AC" w14:textId="77777777" w:rsidR="007B44AF" w:rsidRPr="00E216F2" w:rsidRDefault="007B44AF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A1001E3" w14:textId="77777777" w:rsidR="007B44AF" w:rsidRPr="00E216F2" w:rsidRDefault="00CC5A41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33254977" w14:textId="77777777" w:rsidR="007B44AF" w:rsidRPr="00E216F2" w:rsidRDefault="007B44AF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8803891" w14:textId="77777777" w:rsidR="007B44AF" w:rsidRPr="00E216F2" w:rsidRDefault="004361DA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2A06E074" w14:textId="77777777" w:rsidR="007B44AF" w:rsidRPr="00E216F2" w:rsidRDefault="007B44AF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4DD8A72" w14:textId="77777777" w:rsidR="007B44AF" w:rsidRPr="00E216F2" w:rsidRDefault="00CC5A41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4361DA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7B44AF" w:rsidRPr="00E216F2" w14:paraId="4BB02A59" w14:textId="77777777" w:rsidTr="004627BC">
        <w:tc>
          <w:tcPr>
            <w:tcW w:w="4050" w:type="dxa"/>
            <w:shd w:val="clear" w:color="auto" w:fill="auto"/>
          </w:tcPr>
          <w:p w14:paraId="1EE48989" w14:textId="77777777" w:rsidR="007B44AF" w:rsidRPr="00E216F2" w:rsidRDefault="007B44AF" w:rsidP="007B44AF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407D100E" w14:textId="77777777" w:rsidR="007B44AF" w:rsidRPr="00E216F2" w:rsidRDefault="00CC5A41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8DDC746" w14:textId="77777777" w:rsidR="007B44AF" w:rsidRPr="00E216F2" w:rsidRDefault="007B44AF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F328846" w14:textId="77777777" w:rsidR="007B44AF" w:rsidRPr="00E216F2" w:rsidRDefault="00CC5A41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0A28F9E" w14:textId="77777777" w:rsidR="007B44AF" w:rsidRPr="00E216F2" w:rsidRDefault="007B44AF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6C5DFE" w14:textId="77777777" w:rsidR="007B44AF" w:rsidRPr="00E216F2" w:rsidRDefault="004361DA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35E9897" w14:textId="77777777" w:rsidR="007B44AF" w:rsidRPr="00E216F2" w:rsidRDefault="007B44AF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F109EFD" w14:textId="77777777" w:rsidR="007B44AF" w:rsidRPr="00E216F2" w:rsidRDefault="007B44AF" w:rsidP="007B44AF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B44AF" w:rsidRPr="00E216F2" w14:paraId="3CABF299" w14:textId="77777777" w:rsidTr="004627BC">
        <w:tc>
          <w:tcPr>
            <w:tcW w:w="4050" w:type="dxa"/>
            <w:shd w:val="clear" w:color="auto" w:fill="auto"/>
          </w:tcPr>
          <w:p w14:paraId="40557B63" w14:textId="4BAE7190" w:rsidR="007B44AF" w:rsidRPr="00086DF7" w:rsidRDefault="007B44AF" w:rsidP="007B44AF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86DF7">
              <w:rPr>
                <w:rFonts w:ascii="Angsana New" w:hAnsi="Angsana New" w:hint="cs"/>
                <w:sz w:val="30"/>
                <w:szCs w:val="30"/>
                <w:cs/>
              </w:rPr>
              <w:t>ขายอสังหาริมทรัพย์เพื่อการลงทุน</w:t>
            </w:r>
            <w:r w:rsidR="00047EA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47EA2">
              <w:rPr>
                <w:rFonts w:ascii="Angsana New" w:hAnsi="Angsana New"/>
                <w:sz w:val="30"/>
                <w:szCs w:val="30"/>
              </w:rPr>
              <w:br/>
              <w:t xml:space="preserve">      </w:t>
            </w:r>
            <w:r w:rsidR="00047EA2">
              <w:rPr>
                <w:rFonts w:ascii="Angsana New" w:hAnsi="Angsana New" w:hint="cs"/>
                <w:sz w:val="30"/>
                <w:szCs w:val="30"/>
                <w:cs/>
              </w:rPr>
              <w:t xml:space="preserve">(หมายเหตุ </w:t>
            </w:r>
            <w:r w:rsidR="00047EA2">
              <w:rPr>
                <w:rFonts w:ascii="Angsana New" w:hAnsi="Angsana New"/>
                <w:sz w:val="30"/>
                <w:szCs w:val="30"/>
              </w:rPr>
              <w:t>14</w:t>
            </w:r>
            <w:r w:rsidR="00047EA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53B70A4" w14:textId="77777777" w:rsidR="00047EA2" w:rsidRDefault="00047EA2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A6B63C0" w14:textId="7E476D5C" w:rsidR="007B44AF" w:rsidRPr="00086DF7" w:rsidRDefault="004361DA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4DE8DF8" w14:textId="77777777" w:rsidR="007B44AF" w:rsidRPr="00086DF7" w:rsidRDefault="007B44AF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C1A35CC" w14:textId="77777777" w:rsidR="00047EA2" w:rsidRDefault="00047EA2" w:rsidP="007B44AF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8F95F67" w14:textId="245CEDC4" w:rsidR="007B44AF" w:rsidRPr="00086DF7" w:rsidRDefault="007B44AF" w:rsidP="007B44AF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6DF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CDB315" w14:textId="77777777" w:rsidR="007B44AF" w:rsidRPr="00086DF7" w:rsidRDefault="007B44AF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C9425BB" w14:textId="77777777" w:rsidR="00047EA2" w:rsidRDefault="00047EA2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B5BFD1A" w14:textId="348E926D" w:rsidR="007B44AF" w:rsidRPr="00086DF7" w:rsidRDefault="004361DA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309AB6E" w14:textId="77777777" w:rsidR="007B44AF" w:rsidRPr="00086DF7" w:rsidRDefault="007B44AF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4D68C91" w14:textId="77777777" w:rsidR="00047EA2" w:rsidRDefault="00047EA2" w:rsidP="007B44AF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50284C3" w14:textId="3A78515F" w:rsidR="007B44AF" w:rsidRPr="00E216F2" w:rsidRDefault="007B44AF" w:rsidP="007B44AF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6DF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B44AF" w:rsidRPr="00E216F2" w14:paraId="788D78A1" w14:textId="77777777" w:rsidTr="00540F88">
        <w:trPr>
          <w:trHeight w:val="209"/>
        </w:trPr>
        <w:tc>
          <w:tcPr>
            <w:tcW w:w="4050" w:type="dxa"/>
            <w:shd w:val="clear" w:color="auto" w:fill="auto"/>
          </w:tcPr>
          <w:p w14:paraId="2B86B58B" w14:textId="77777777" w:rsidR="007B44AF" w:rsidRPr="00874116" w:rsidRDefault="007B44AF" w:rsidP="007B44AF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74116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auto"/>
          </w:tcPr>
          <w:p w14:paraId="69EF66CB" w14:textId="77777777" w:rsidR="007B44AF" w:rsidRPr="00874116" w:rsidRDefault="007B44AF" w:rsidP="007B44AF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4756A9" w14:textId="77777777" w:rsidR="007B44AF" w:rsidRPr="00874116" w:rsidRDefault="007B44AF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BD44DDC" w14:textId="77777777" w:rsidR="007B44AF" w:rsidRPr="00874116" w:rsidRDefault="004361DA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ABBE12A" w14:textId="77777777" w:rsidR="007B44AF" w:rsidRPr="00874116" w:rsidRDefault="007B44AF" w:rsidP="007B44AF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4B9E5FF" w14:textId="77777777" w:rsidR="007B44AF" w:rsidRPr="00874116" w:rsidRDefault="007B44AF" w:rsidP="007B44AF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B92408" w14:textId="77777777" w:rsidR="007B44AF" w:rsidRPr="00874116" w:rsidRDefault="007B44AF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BA809D0" w14:textId="77777777" w:rsidR="007B44AF" w:rsidRPr="00874116" w:rsidRDefault="007B44AF" w:rsidP="007B44AF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411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163B5" w:rsidRPr="00E216F2" w14:paraId="040BB91D" w14:textId="77777777" w:rsidTr="001A6E27">
        <w:tc>
          <w:tcPr>
            <w:tcW w:w="4050" w:type="dxa"/>
            <w:shd w:val="clear" w:color="auto" w:fill="auto"/>
          </w:tcPr>
          <w:p w14:paraId="6659B34B" w14:textId="77777777" w:rsidR="003163B5" w:rsidRPr="004659E3" w:rsidRDefault="003163B5" w:rsidP="001A6E2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659E3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shd w:val="clear" w:color="auto" w:fill="auto"/>
          </w:tcPr>
          <w:p w14:paraId="1A40395D" w14:textId="77777777" w:rsidR="003163B5" w:rsidRPr="00E216F2" w:rsidRDefault="00CC5A41" w:rsidP="001A6E2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4361DA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CE55497" w14:textId="77777777" w:rsidR="003163B5" w:rsidRPr="00E216F2" w:rsidRDefault="003163B5" w:rsidP="001A6E2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4EAFA59" w14:textId="77777777" w:rsidR="003163B5" w:rsidRPr="00E216F2" w:rsidRDefault="003163B5" w:rsidP="001A6E2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930BD5" w14:textId="77777777" w:rsidR="003163B5" w:rsidRPr="00E216F2" w:rsidRDefault="003163B5" w:rsidP="001A6E27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539F2FA" w14:textId="77777777" w:rsidR="003163B5" w:rsidRPr="00E216F2" w:rsidRDefault="004361DA" w:rsidP="001A6E2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3B2B1964" w14:textId="77777777" w:rsidR="003163B5" w:rsidRPr="00E216F2" w:rsidRDefault="003163B5" w:rsidP="001A6E2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F79F07C" w14:textId="77777777" w:rsidR="003163B5" w:rsidRPr="00E216F2" w:rsidRDefault="003163B5" w:rsidP="001A6E2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B44AF" w:rsidRPr="00E216F2" w14:paraId="36013136" w14:textId="77777777" w:rsidTr="004627BC">
        <w:tc>
          <w:tcPr>
            <w:tcW w:w="4050" w:type="dxa"/>
            <w:shd w:val="clear" w:color="auto" w:fill="auto"/>
          </w:tcPr>
          <w:p w14:paraId="50C94EF2" w14:textId="77777777" w:rsidR="007B44AF" w:rsidRPr="0079609D" w:rsidRDefault="007B44AF" w:rsidP="007B44AF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9609D"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1080" w:type="dxa"/>
            <w:shd w:val="clear" w:color="auto" w:fill="auto"/>
          </w:tcPr>
          <w:p w14:paraId="55E689B5" w14:textId="77777777" w:rsidR="007B44AF" w:rsidRPr="0079609D" w:rsidRDefault="007B44AF" w:rsidP="007B44AF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3DBEE5" w14:textId="77777777" w:rsidR="007B44AF" w:rsidRPr="0079609D" w:rsidRDefault="007B44AF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3D11E60" w14:textId="77777777" w:rsidR="007B44AF" w:rsidRPr="00E216F2" w:rsidRDefault="004361DA" w:rsidP="007B44AF">
            <w:pPr>
              <w:pStyle w:val="a1"/>
              <w:tabs>
                <w:tab w:val="decimal" w:pos="86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 w:rsidR="00CC5A41" w:rsidRPr="00CC5A41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88711C8" w14:textId="77777777" w:rsidR="007B44AF" w:rsidRPr="00E216F2" w:rsidRDefault="007B44AF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0C1F562" w14:textId="77777777" w:rsidR="007B44AF" w:rsidRPr="0079609D" w:rsidRDefault="007B44AF" w:rsidP="007B44AF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EF6E45" w14:textId="77777777" w:rsidR="007B44AF" w:rsidRPr="0079609D" w:rsidRDefault="007B44AF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B66135A" w14:textId="77777777" w:rsidR="007B44AF" w:rsidRPr="0079609D" w:rsidRDefault="004361DA" w:rsidP="007B44AF">
            <w:pPr>
              <w:pStyle w:val="a1"/>
              <w:tabs>
                <w:tab w:val="decimal" w:pos="86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 w:rsidR="00CC5A41" w:rsidRPr="00CC5A41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2</w:t>
            </w:r>
          </w:p>
        </w:tc>
      </w:tr>
      <w:tr w:rsidR="0081782C" w:rsidRPr="00E216F2" w14:paraId="65A3DDC6" w14:textId="77777777" w:rsidTr="004627BC">
        <w:tc>
          <w:tcPr>
            <w:tcW w:w="4050" w:type="dxa"/>
            <w:shd w:val="clear" w:color="auto" w:fill="auto"/>
          </w:tcPr>
          <w:p w14:paraId="66C9A7B7" w14:textId="77777777" w:rsidR="0081782C" w:rsidRPr="00E216F2" w:rsidRDefault="0081782C" w:rsidP="007B44AF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133F763" w14:textId="77777777" w:rsidR="0081782C" w:rsidRDefault="0081782C" w:rsidP="007B44AF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1A67DFD" w14:textId="77777777" w:rsidR="0081782C" w:rsidRPr="0079609D" w:rsidRDefault="0081782C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B3C1167" w14:textId="77777777" w:rsidR="0081782C" w:rsidRPr="009C01CC" w:rsidRDefault="0081782C" w:rsidP="007B44AF">
            <w:pPr>
              <w:pStyle w:val="a1"/>
              <w:tabs>
                <w:tab w:val="decimal" w:pos="86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A7462A1" w14:textId="77777777" w:rsidR="0081782C" w:rsidRPr="00E216F2" w:rsidRDefault="0081782C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DF87587" w14:textId="77777777" w:rsidR="0081782C" w:rsidRDefault="0081782C" w:rsidP="007B44AF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FC1C157" w14:textId="77777777" w:rsidR="0081782C" w:rsidRPr="0079609D" w:rsidRDefault="0081782C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2305D8" w14:textId="77777777" w:rsidR="0081782C" w:rsidRPr="009C01CC" w:rsidRDefault="0081782C" w:rsidP="007B44AF">
            <w:pPr>
              <w:pStyle w:val="a1"/>
              <w:tabs>
                <w:tab w:val="decimal" w:pos="86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1782C" w:rsidRPr="00E216F2" w14:paraId="023864D6" w14:textId="77777777" w:rsidTr="004627BC">
        <w:tc>
          <w:tcPr>
            <w:tcW w:w="4050" w:type="dxa"/>
            <w:shd w:val="clear" w:color="auto" w:fill="auto"/>
          </w:tcPr>
          <w:p w14:paraId="5A7FD882" w14:textId="77777777" w:rsidR="0081782C" w:rsidRPr="00E216F2" w:rsidRDefault="0081782C" w:rsidP="007B44AF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A1DC6C" w14:textId="77777777" w:rsidR="0081782C" w:rsidRDefault="0081782C" w:rsidP="007B44AF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D921C56" w14:textId="77777777" w:rsidR="0081782C" w:rsidRPr="0079609D" w:rsidRDefault="0081782C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55E7E2" w14:textId="77777777" w:rsidR="0081782C" w:rsidRPr="009C01CC" w:rsidRDefault="0081782C" w:rsidP="007B44AF">
            <w:pPr>
              <w:pStyle w:val="a1"/>
              <w:tabs>
                <w:tab w:val="decimal" w:pos="86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FAD9E5E" w14:textId="77777777" w:rsidR="0081782C" w:rsidRPr="00E216F2" w:rsidRDefault="0081782C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2A1711D" w14:textId="77777777" w:rsidR="0081782C" w:rsidRDefault="0081782C" w:rsidP="007B44AF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67D2DD7" w14:textId="77777777" w:rsidR="0081782C" w:rsidRPr="0079609D" w:rsidRDefault="0081782C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B5475CF" w14:textId="77777777" w:rsidR="0081782C" w:rsidRPr="009C01CC" w:rsidRDefault="0081782C" w:rsidP="007B44AF">
            <w:pPr>
              <w:pStyle w:val="a1"/>
              <w:tabs>
                <w:tab w:val="decimal" w:pos="86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B44AF" w:rsidRPr="00FF4809" w14:paraId="124F5117" w14:textId="77777777" w:rsidTr="004627BC">
        <w:tc>
          <w:tcPr>
            <w:tcW w:w="4050" w:type="dxa"/>
            <w:shd w:val="clear" w:color="auto" w:fill="auto"/>
          </w:tcPr>
          <w:p w14:paraId="457ECCB9" w14:textId="77777777" w:rsidR="007B44AF" w:rsidRDefault="007B44AF" w:rsidP="007B44AF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2C80BB09" w14:textId="77777777" w:rsidR="007B44AF" w:rsidRPr="00FF4809" w:rsidRDefault="007B44AF" w:rsidP="007B44AF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941C56" w14:textId="77777777" w:rsidR="007B44AF" w:rsidRPr="00FF4809" w:rsidRDefault="007B44AF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1007CE" w14:textId="77777777" w:rsidR="007B44AF" w:rsidRPr="00FF4809" w:rsidRDefault="007B44AF" w:rsidP="007B44AF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4082747" w14:textId="77777777" w:rsidR="007B44AF" w:rsidRPr="00FF4809" w:rsidRDefault="007B44AF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7D7A688" w14:textId="77777777" w:rsidR="007B44AF" w:rsidRPr="00FF4809" w:rsidRDefault="007B44AF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71CA425" w14:textId="77777777" w:rsidR="007B44AF" w:rsidRPr="00FF4809" w:rsidRDefault="007B44AF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0D1F922" w14:textId="77777777" w:rsidR="007B44AF" w:rsidRPr="00FF4809" w:rsidRDefault="007B44AF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B44AF" w:rsidRPr="00FF4809" w14:paraId="6F08BF94" w14:textId="77777777" w:rsidTr="004627BC">
        <w:tc>
          <w:tcPr>
            <w:tcW w:w="4050" w:type="dxa"/>
            <w:shd w:val="clear" w:color="auto" w:fill="auto"/>
          </w:tcPr>
          <w:p w14:paraId="07E69AA1" w14:textId="77777777" w:rsidR="007B44AF" w:rsidRPr="00FF4809" w:rsidRDefault="007B44AF" w:rsidP="007B44AF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F4809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34C6C51A" w14:textId="77777777" w:rsidR="007B44AF" w:rsidRPr="00FF4809" w:rsidRDefault="007B44AF" w:rsidP="007B44AF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88457E4" w14:textId="77777777" w:rsidR="007B44AF" w:rsidRPr="00FF4809" w:rsidRDefault="007B44AF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82C9511" w14:textId="77777777" w:rsidR="007B44AF" w:rsidRPr="00FF4809" w:rsidRDefault="007B44AF" w:rsidP="007B44AF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15F770F" w14:textId="77777777" w:rsidR="007B44AF" w:rsidRPr="00FF4809" w:rsidRDefault="007B44AF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66731AC" w14:textId="77777777" w:rsidR="007B44AF" w:rsidRPr="00FF4809" w:rsidRDefault="007B44AF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FE9684D" w14:textId="77777777" w:rsidR="007B44AF" w:rsidRPr="00FF4809" w:rsidRDefault="007B44AF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8534EF4" w14:textId="77777777" w:rsidR="007B44AF" w:rsidRPr="00FF4809" w:rsidRDefault="007B44AF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B44AF" w:rsidRPr="00FF4809" w14:paraId="040DDC9F" w14:textId="77777777" w:rsidTr="004627BC">
        <w:tc>
          <w:tcPr>
            <w:tcW w:w="4050" w:type="dxa"/>
            <w:shd w:val="clear" w:color="auto" w:fill="auto"/>
          </w:tcPr>
          <w:p w14:paraId="3DAA81E8" w14:textId="77777777" w:rsidR="007B44AF" w:rsidRPr="00A97B80" w:rsidRDefault="007B44AF" w:rsidP="007B44AF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ผลประโยชน์ระยะสั้นของผู้บริหาร</w:t>
            </w:r>
          </w:p>
        </w:tc>
        <w:tc>
          <w:tcPr>
            <w:tcW w:w="1080" w:type="dxa"/>
            <w:shd w:val="clear" w:color="auto" w:fill="auto"/>
          </w:tcPr>
          <w:p w14:paraId="514685E9" w14:textId="77777777" w:rsidR="007B44AF" w:rsidRPr="00FF4809" w:rsidRDefault="004361DA" w:rsidP="007B44AF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98C1350" w14:textId="77777777" w:rsidR="007B44AF" w:rsidRPr="00FF4809" w:rsidRDefault="007B44AF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DCDAB78" w14:textId="77777777" w:rsidR="007B44AF" w:rsidRPr="00FF4809" w:rsidRDefault="004361DA" w:rsidP="007B44AF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37F867" w14:textId="77777777" w:rsidR="007B44AF" w:rsidRPr="00E216F2" w:rsidRDefault="007B44AF" w:rsidP="007B44AF">
            <w:pPr>
              <w:pStyle w:val="acctfourfigures"/>
              <w:tabs>
                <w:tab w:val="decimal" w:pos="873"/>
              </w:tabs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417124" w14:textId="77777777" w:rsidR="007B44AF" w:rsidRPr="00E216F2" w:rsidRDefault="00CC5A41" w:rsidP="007B44AF">
            <w:pPr>
              <w:pStyle w:val="acctfourfigures"/>
              <w:tabs>
                <w:tab w:val="clear" w:pos="765"/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59E573C" w14:textId="77777777" w:rsidR="007B44AF" w:rsidRPr="00E216F2" w:rsidRDefault="007B44AF" w:rsidP="007B44AF">
            <w:pPr>
              <w:pStyle w:val="acctfourfigures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8554AA" w14:textId="77777777" w:rsidR="007B44AF" w:rsidRPr="00E216F2" w:rsidRDefault="00CC5A41" w:rsidP="007B44AF">
            <w:pPr>
              <w:pStyle w:val="acctfourfigures"/>
              <w:tabs>
                <w:tab w:val="clear" w:pos="765"/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7B44AF" w:rsidRPr="00FF4809" w14:paraId="19C41083" w14:textId="77777777" w:rsidTr="004627BC">
        <w:tc>
          <w:tcPr>
            <w:tcW w:w="4050" w:type="dxa"/>
            <w:shd w:val="clear" w:color="auto" w:fill="auto"/>
          </w:tcPr>
          <w:p w14:paraId="22D57197" w14:textId="77777777" w:rsidR="007B44AF" w:rsidRPr="00A97B80" w:rsidRDefault="007B44AF" w:rsidP="007B44AF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ผลประโยชน์ระยะยาวของผู้บริหาร</w:t>
            </w:r>
          </w:p>
        </w:tc>
        <w:tc>
          <w:tcPr>
            <w:tcW w:w="1080" w:type="dxa"/>
            <w:shd w:val="clear" w:color="auto" w:fill="auto"/>
          </w:tcPr>
          <w:p w14:paraId="71737FAD" w14:textId="77777777" w:rsidR="007B44AF" w:rsidRPr="00FF4809" w:rsidRDefault="00CC5A41" w:rsidP="007B44AF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6F5F72C" w14:textId="77777777" w:rsidR="007B44AF" w:rsidRPr="00FF4809" w:rsidRDefault="007B44AF" w:rsidP="007B44A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183F68" w14:textId="77777777" w:rsidR="007B44AF" w:rsidRPr="00FF4809" w:rsidRDefault="00CC5A41" w:rsidP="007B44AF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361D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454C54" w14:textId="77777777" w:rsidR="007B44AF" w:rsidRPr="00E216F2" w:rsidRDefault="007B44AF" w:rsidP="007B44AF">
            <w:pPr>
              <w:pStyle w:val="acctfourfigures"/>
              <w:tabs>
                <w:tab w:val="decimal" w:pos="873"/>
              </w:tabs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8DFA4C" w14:textId="77777777" w:rsidR="007B44AF" w:rsidRPr="00E216F2" w:rsidRDefault="00CC5A41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C80FE6" w14:textId="77777777" w:rsidR="007B44AF" w:rsidRPr="00E216F2" w:rsidRDefault="007B44AF" w:rsidP="007B44AF">
            <w:pPr>
              <w:pStyle w:val="acctfourfigures"/>
              <w:tabs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16BFAD" w14:textId="77777777" w:rsidR="007B44AF" w:rsidRPr="00E216F2" w:rsidRDefault="004361DA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</w:tbl>
    <w:p w14:paraId="11BA4211" w14:textId="77777777" w:rsidR="0081782C" w:rsidRPr="0081782C" w:rsidRDefault="0081782C" w:rsidP="00207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="Angsana New" w:hAnsi="Angsana New"/>
          <w:sz w:val="20"/>
          <w:szCs w:val="20"/>
          <w:vertAlign w:val="superscript"/>
        </w:rPr>
      </w:pPr>
    </w:p>
    <w:p w14:paraId="31853CCD" w14:textId="77777777" w:rsidR="00207CAC" w:rsidRDefault="004361DA" w:rsidP="00207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6"/>
          <w:szCs w:val="36"/>
          <w:vertAlign w:val="superscript"/>
        </w:rPr>
        <w:t>1</w:t>
      </w:r>
      <w:r w:rsidR="00F754AA" w:rsidRPr="007B331A">
        <w:rPr>
          <w:rFonts w:ascii="Angsana New" w:hAnsi="Angsana New"/>
          <w:sz w:val="30"/>
          <w:szCs w:val="30"/>
          <w:vertAlign w:val="superscript"/>
        </w:rPr>
        <w:tab/>
      </w:r>
      <w:r w:rsidR="00F754AA" w:rsidRPr="007B331A">
        <w:rPr>
          <w:rFonts w:hint="cs"/>
          <w:sz w:val="30"/>
          <w:szCs w:val="30"/>
          <w:cs/>
        </w:rPr>
        <w:t>ส่วนใหญ่ประกอบด้วยการซื้อน้ำมันพืชที่บริษัทย่อยแห่งหนึ่งซื้อจากกิจการอื่นที่เกี่ยวข้องกันแห่งหนึ่งจำนวน</w:t>
      </w:r>
      <w:r w:rsidR="00F754AA" w:rsidRPr="007B331A">
        <w:rPr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</w:t>
      </w:r>
      <w:r w:rsidR="00F85006">
        <w:rPr>
          <w:rFonts w:ascii="Angsana New" w:hAnsi="Angsana New"/>
          <w:sz w:val="30"/>
          <w:szCs w:val="30"/>
        </w:rPr>
        <w:t>,</w:t>
      </w:r>
      <w:r w:rsidR="00CC5A41" w:rsidRPr="00CC5A41">
        <w:rPr>
          <w:rFonts w:ascii="Angsana New" w:hAnsi="Angsana New"/>
          <w:sz w:val="30"/>
          <w:szCs w:val="30"/>
        </w:rPr>
        <w:t>657</w:t>
      </w:r>
      <w:r w:rsidR="00F754AA" w:rsidRPr="007B331A">
        <w:rPr>
          <w:rFonts w:ascii="Angsana New" w:hAnsi="Angsana New"/>
          <w:sz w:val="30"/>
          <w:szCs w:val="30"/>
        </w:rPr>
        <w:t xml:space="preserve"> </w:t>
      </w:r>
      <w:r w:rsidR="00F754AA" w:rsidRPr="007B331A">
        <w:rPr>
          <w:rFonts w:ascii="Angsana New" w:hAnsi="Angsana New"/>
          <w:sz w:val="30"/>
          <w:szCs w:val="30"/>
          <w:cs/>
        </w:rPr>
        <w:t>ล้าน</w:t>
      </w:r>
      <w:r w:rsidR="00F754AA" w:rsidRPr="007B331A">
        <w:rPr>
          <w:rFonts w:hint="cs"/>
          <w:sz w:val="30"/>
          <w:szCs w:val="30"/>
          <w:cs/>
        </w:rPr>
        <w:t xml:space="preserve">บาท และ </w:t>
      </w:r>
      <w:r>
        <w:rPr>
          <w:rFonts w:ascii="Angsana New" w:hAnsi="Angsana New"/>
          <w:sz w:val="30"/>
          <w:szCs w:val="30"/>
        </w:rPr>
        <w:t>1</w:t>
      </w:r>
      <w:r w:rsidR="00207CAC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1</w:t>
      </w:r>
      <w:r w:rsidR="00CC5A41" w:rsidRPr="00CC5A41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>0</w:t>
      </w:r>
      <w:r w:rsidR="000F5191" w:rsidRPr="007B331A">
        <w:rPr>
          <w:rFonts w:ascii="Angsana New" w:hAnsi="Angsana New"/>
          <w:sz w:val="30"/>
          <w:szCs w:val="30"/>
        </w:rPr>
        <w:t xml:space="preserve"> </w:t>
      </w:r>
      <w:r w:rsidR="00F754AA" w:rsidRPr="007B331A">
        <w:rPr>
          <w:rFonts w:hint="cs"/>
          <w:sz w:val="30"/>
          <w:szCs w:val="30"/>
          <w:cs/>
        </w:rPr>
        <w:t>ล้านบาท สำหรับ</w:t>
      </w:r>
      <w:r w:rsidR="00F754AA" w:rsidRPr="00647136">
        <w:rPr>
          <w:rFonts w:hint="cs"/>
          <w:sz w:val="30"/>
          <w:szCs w:val="30"/>
          <w:cs/>
        </w:rPr>
        <w:t xml:space="preserve">แต่ละปีสิ้นสุดวันที่ </w:t>
      </w:r>
      <w:r w:rsidR="00CC5A41" w:rsidRPr="00CC5A41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="00F754AA" w:rsidRPr="00647136">
        <w:rPr>
          <w:rFonts w:ascii="Angsana New" w:hAnsi="Angsana New"/>
          <w:sz w:val="30"/>
          <w:szCs w:val="30"/>
        </w:rPr>
        <w:t xml:space="preserve"> </w:t>
      </w:r>
      <w:r w:rsidR="00F754AA" w:rsidRPr="0064713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C5A41" w:rsidRPr="00CC5A41">
        <w:rPr>
          <w:rFonts w:ascii="Angsana New" w:hAnsi="Angsana New"/>
          <w:sz w:val="30"/>
          <w:szCs w:val="30"/>
        </w:rPr>
        <w:t>2563</w:t>
      </w:r>
      <w:r w:rsidR="00F754AA" w:rsidRPr="00647136">
        <w:rPr>
          <w:rFonts w:ascii="Angsana New" w:hAnsi="Angsana New"/>
          <w:sz w:val="30"/>
          <w:szCs w:val="30"/>
        </w:rPr>
        <w:t xml:space="preserve"> </w:t>
      </w:r>
      <w:r w:rsidR="00F754AA" w:rsidRPr="00647136">
        <w:rPr>
          <w:rFonts w:ascii="Angsana New" w:hAnsi="Angsana New" w:hint="cs"/>
          <w:sz w:val="30"/>
          <w:szCs w:val="30"/>
          <w:cs/>
        </w:rPr>
        <w:t xml:space="preserve">และ </w:t>
      </w:r>
      <w:r w:rsidR="00CC5A41" w:rsidRPr="00CC5A41">
        <w:rPr>
          <w:rFonts w:ascii="Angsana New" w:hAnsi="Angsana New"/>
          <w:sz w:val="30"/>
          <w:szCs w:val="30"/>
        </w:rPr>
        <w:t>2562</w:t>
      </w:r>
      <w:r w:rsidR="00F754AA" w:rsidRPr="00647136">
        <w:rPr>
          <w:rFonts w:ascii="Angsana New" w:hAnsi="Angsana New"/>
          <w:sz w:val="30"/>
          <w:szCs w:val="30"/>
        </w:rPr>
        <w:t xml:space="preserve"> </w:t>
      </w:r>
      <w:r w:rsidR="00F754AA" w:rsidRPr="00647136">
        <w:rPr>
          <w:rFonts w:hint="cs"/>
          <w:sz w:val="30"/>
          <w:szCs w:val="30"/>
          <w:cs/>
        </w:rPr>
        <w:t xml:space="preserve">ของงบการเงินรวม </w:t>
      </w:r>
      <w:r w:rsidR="00F754AA" w:rsidRPr="00647136">
        <w:rPr>
          <w:rFonts w:ascii="Angsana New" w:hAnsi="Angsana New" w:hint="cs"/>
          <w:sz w:val="30"/>
          <w:szCs w:val="30"/>
          <w:cs/>
        </w:rPr>
        <w:t>ตามลำดับ</w:t>
      </w:r>
      <w:r w:rsidR="00F754AA" w:rsidRPr="00647136">
        <w:rPr>
          <w:rFonts w:ascii="Angsana New" w:hAnsi="Angsana New"/>
          <w:sz w:val="30"/>
          <w:szCs w:val="30"/>
        </w:rPr>
        <w:t xml:space="preserve"> </w:t>
      </w:r>
      <w:r w:rsidR="00F754AA" w:rsidRPr="00647136">
        <w:rPr>
          <w:rFonts w:ascii="Angsana New" w:hAnsi="Angsana New" w:hint="cs"/>
          <w:sz w:val="30"/>
          <w:szCs w:val="30"/>
          <w:cs/>
        </w:rPr>
        <w:t>ซึ่งใช้นโยบายการกำหนดราคาตามราคาซื้อที่ตกลงกันสำหรับตัวแทนจำหน่าย</w:t>
      </w:r>
      <w:r w:rsidR="00F754AA" w:rsidRPr="00647136">
        <w:rPr>
          <w:rFonts w:ascii="Angsana New" w:hAnsi="Angsana New"/>
          <w:sz w:val="30"/>
          <w:szCs w:val="30"/>
        </w:rPr>
        <w:t xml:space="preserve"> </w:t>
      </w:r>
      <w:r w:rsidR="00F754AA" w:rsidRPr="00647136">
        <w:rPr>
          <w:rFonts w:ascii="Angsana New" w:hAnsi="Angsana New" w:hint="cs"/>
          <w:sz w:val="30"/>
          <w:szCs w:val="30"/>
          <w:cs/>
        </w:rPr>
        <w:t>ซึ่งรับภาระค่าใช้จ่ายในการกระจายสินค้าจากส่วนกลาง</w:t>
      </w:r>
    </w:p>
    <w:p w14:paraId="5F7A47E8" w14:textId="77777777" w:rsidR="00540F88" w:rsidRPr="00540F88" w:rsidRDefault="00540F88" w:rsidP="00207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="Angsana New" w:hAnsi="Angsana New"/>
          <w:sz w:val="20"/>
          <w:szCs w:val="20"/>
          <w:vertAlign w:val="superscript"/>
        </w:rPr>
      </w:pPr>
    </w:p>
    <w:p w14:paraId="71257B66" w14:textId="507DC266" w:rsidR="00366CEE" w:rsidRPr="00366CEE" w:rsidRDefault="00CC5A41" w:rsidP="00366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sz w:val="30"/>
          <w:szCs w:val="30"/>
        </w:rPr>
      </w:pPr>
      <w:r w:rsidRPr="00CC5A41">
        <w:rPr>
          <w:rFonts w:ascii="Angsana New" w:hAnsi="Angsana New"/>
          <w:sz w:val="36"/>
          <w:szCs w:val="36"/>
          <w:vertAlign w:val="superscript"/>
        </w:rPr>
        <w:t>2</w:t>
      </w:r>
      <w:r w:rsidR="00366CEE" w:rsidRPr="007B331A">
        <w:rPr>
          <w:rFonts w:ascii="Angsana New" w:hAnsi="Angsana New"/>
          <w:sz w:val="30"/>
          <w:szCs w:val="30"/>
          <w:vertAlign w:val="superscript"/>
        </w:rPr>
        <w:tab/>
      </w:r>
      <w:r w:rsidR="00366CEE" w:rsidRPr="00366CEE">
        <w:rPr>
          <w:rFonts w:hint="cs"/>
          <w:sz w:val="30"/>
          <w:szCs w:val="30"/>
          <w:cs/>
        </w:rPr>
        <w:t>ในเดือนตุลาคม</w:t>
      </w:r>
      <w:r w:rsidR="00366CEE" w:rsidRPr="00366CEE">
        <w:rPr>
          <w:sz w:val="30"/>
          <w:szCs w:val="30"/>
          <w:cs/>
        </w:rPr>
        <w:t xml:space="preserve"> </w:t>
      </w:r>
      <w:r w:rsidRPr="00CC5A41">
        <w:rPr>
          <w:rFonts w:ascii="Angsana New" w:hAnsi="Angsana New"/>
          <w:sz w:val="30"/>
          <w:szCs w:val="30"/>
        </w:rPr>
        <w:t>2562</w:t>
      </w:r>
      <w:r w:rsidR="00366CEE" w:rsidRPr="00366CEE">
        <w:rPr>
          <w:sz w:val="30"/>
          <w:szCs w:val="30"/>
          <w:cs/>
        </w:rPr>
        <w:t xml:space="preserve"> </w:t>
      </w:r>
      <w:r w:rsidR="00366CEE" w:rsidRPr="00366CEE">
        <w:rPr>
          <w:rFonts w:hint="cs"/>
          <w:sz w:val="30"/>
          <w:szCs w:val="30"/>
          <w:cs/>
        </w:rPr>
        <w:t>บริษัทได้ขายเงินลงทุนทั้งหมดของบริษัท</w:t>
      </w:r>
      <w:r w:rsidR="00366CEE" w:rsidRPr="00366CEE">
        <w:rPr>
          <w:sz w:val="30"/>
          <w:szCs w:val="30"/>
          <w:cs/>
        </w:rPr>
        <w:t xml:space="preserve"> </w:t>
      </w:r>
      <w:r w:rsidR="00366CEE" w:rsidRPr="00366CEE">
        <w:rPr>
          <w:rFonts w:hint="cs"/>
          <w:sz w:val="30"/>
          <w:szCs w:val="30"/>
          <w:cs/>
        </w:rPr>
        <w:t>เมืองไทยประกันภัย</w:t>
      </w:r>
      <w:r w:rsidR="00366CEE" w:rsidRPr="00366CEE">
        <w:rPr>
          <w:sz w:val="30"/>
          <w:szCs w:val="30"/>
          <w:cs/>
        </w:rPr>
        <w:t xml:space="preserve"> </w:t>
      </w:r>
      <w:r w:rsidR="00366CEE" w:rsidRPr="00366CEE">
        <w:rPr>
          <w:rFonts w:hint="cs"/>
          <w:sz w:val="30"/>
          <w:szCs w:val="30"/>
          <w:cs/>
        </w:rPr>
        <w:t>จำกัด</w:t>
      </w:r>
      <w:r w:rsidR="00366CEE" w:rsidRPr="00366CEE">
        <w:rPr>
          <w:sz w:val="30"/>
          <w:szCs w:val="30"/>
          <w:cs/>
        </w:rPr>
        <w:t xml:space="preserve"> (</w:t>
      </w:r>
      <w:r w:rsidR="00366CEE" w:rsidRPr="00366CEE">
        <w:rPr>
          <w:rFonts w:hint="cs"/>
          <w:sz w:val="30"/>
          <w:szCs w:val="30"/>
          <w:cs/>
        </w:rPr>
        <w:t>มหาชน</w:t>
      </w:r>
      <w:r w:rsidR="00366CEE" w:rsidRPr="00366CEE">
        <w:rPr>
          <w:sz w:val="30"/>
          <w:szCs w:val="30"/>
          <w:cs/>
        </w:rPr>
        <w:t xml:space="preserve">) </w:t>
      </w:r>
      <w:r w:rsidR="00366CEE" w:rsidRPr="00366CEE">
        <w:rPr>
          <w:rFonts w:hint="cs"/>
          <w:sz w:val="30"/>
          <w:szCs w:val="30"/>
          <w:cs/>
        </w:rPr>
        <w:t>ซึ่งเป็นเงินลงทุนในหลักทรัพย์เผื่อขายให้กับบุคคลที่เกี่ยวข้องกันเป็นจำนวนเงิน</w:t>
      </w:r>
      <w:r w:rsidR="00366CEE" w:rsidRPr="00366CEE">
        <w:rPr>
          <w:sz w:val="30"/>
          <w:szCs w:val="30"/>
          <w:cs/>
        </w:rPr>
        <w:t xml:space="preserve"> </w:t>
      </w:r>
      <w:r w:rsidR="004361DA">
        <w:rPr>
          <w:rFonts w:ascii="Angsana New" w:hAnsi="Angsana New"/>
          <w:sz w:val="30"/>
          <w:szCs w:val="30"/>
        </w:rPr>
        <w:t>1</w:t>
      </w:r>
      <w:r w:rsidRPr="00CC5A41">
        <w:rPr>
          <w:rFonts w:ascii="Angsana New" w:hAnsi="Angsana New"/>
          <w:sz w:val="30"/>
          <w:szCs w:val="30"/>
        </w:rPr>
        <w:t>46</w:t>
      </w:r>
      <w:r w:rsidR="00366CEE" w:rsidRPr="00366CEE">
        <w:rPr>
          <w:sz w:val="30"/>
          <w:szCs w:val="30"/>
          <w:cs/>
        </w:rPr>
        <w:t xml:space="preserve"> </w:t>
      </w:r>
      <w:r w:rsidR="00366CEE" w:rsidRPr="00366CEE">
        <w:rPr>
          <w:rFonts w:hint="cs"/>
          <w:sz w:val="30"/>
          <w:szCs w:val="30"/>
          <w:cs/>
        </w:rPr>
        <w:t>ล้านบาท</w:t>
      </w:r>
      <w:r w:rsidR="00366CEE" w:rsidRPr="00366CEE">
        <w:rPr>
          <w:sz w:val="30"/>
          <w:szCs w:val="30"/>
          <w:cs/>
        </w:rPr>
        <w:t xml:space="preserve"> </w:t>
      </w:r>
      <w:r w:rsidR="00366CEE" w:rsidRPr="00366CEE">
        <w:rPr>
          <w:rFonts w:hint="cs"/>
          <w:sz w:val="30"/>
          <w:szCs w:val="30"/>
          <w:cs/>
        </w:rPr>
        <w:t>และบุคคลที่ไม่เกี่ยวข้องกันเป็นจำนวนเงิน</w:t>
      </w:r>
      <w:r w:rsidR="00366CEE" w:rsidRPr="00366CEE">
        <w:rPr>
          <w:sz w:val="30"/>
          <w:szCs w:val="30"/>
          <w:cs/>
        </w:rPr>
        <w:t xml:space="preserve"> </w:t>
      </w:r>
      <w:r w:rsidR="004361DA">
        <w:rPr>
          <w:rFonts w:ascii="Angsana New" w:hAnsi="Angsana New"/>
          <w:sz w:val="30"/>
          <w:szCs w:val="30"/>
        </w:rPr>
        <w:t>1</w:t>
      </w:r>
      <w:r w:rsidRPr="00CC5A41">
        <w:rPr>
          <w:rFonts w:ascii="Angsana New" w:hAnsi="Angsana New"/>
          <w:sz w:val="30"/>
          <w:szCs w:val="30"/>
        </w:rPr>
        <w:t>35</w:t>
      </w:r>
      <w:r w:rsidR="00366CEE" w:rsidRPr="00366CEE">
        <w:rPr>
          <w:sz w:val="30"/>
          <w:szCs w:val="30"/>
          <w:cs/>
        </w:rPr>
        <w:t xml:space="preserve"> </w:t>
      </w:r>
      <w:r w:rsidR="00366CEE" w:rsidRPr="00366CEE">
        <w:rPr>
          <w:rFonts w:hint="cs"/>
          <w:sz w:val="30"/>
          <w:szCs w:val="30"/>
          <w:cs/>
        </w:rPr>
        <w:t>ล้านบาท</w:t>
      </w:r>
      <w:r w:rsidR="00366CEE" w:rsidRPr="00366CEE">
        <w:rPr>
          <w:sz w:val="30"/>
          <w:szCs w:val="30"/>
          <w:cs/>
        </w:rPr>
        <w:t xml:space="preserve"> </w:t>
      </w:r>
      <w:r w:rsidR="00366CEE" w:rsidRPr="00366CEE">
        <w:rPr>
          <w:rFonts w:hint="cs"/>
          <w:sz w:val="30"/>
          <w:szCs w:val="30"/>
          <w:cs/>
        </w:rPr>
        <w:t>โดยบริษัทมีกำไรจากการขายเงินลงทุนดังกล่าวเป็นจำนวนเงิน</w:t>
      </w:r>
      <w:r w:rsidR="00366CEE" w:rsidRPr="00366CEE">
        <w:rPr>
          <w:sz w:val="30"/>
          <w:szCs w:val="30"/>
          <w:cs/>
        </w:rPr>
        <w:t xml:space="preserve"> </w:t>
      </w:r>
      <w:r w:rsidRPr="00CC5A41">
        <w:rPr>
          <w:rFonts w:ascii="Angsana New" w:hAnsi="Angsana New"/>
          <w:sz w:val="30"/>
          <w:szCs w:val="30"/>
        </w:rPr>
        <w:t>245</w:t>
      </w:r>
      <w:r w:rsidR="00366CEE" w:rsidRPr="00366CEE">
        <w:rPr>
          <w:sz w:val="30"/>
          <w:szCs w:val="30"/>
          <w:cs/>
        </w:rPr>
        <w:t xml:space="preserve"> </w:t>
      </w:r>
      <w:r w:rsidR="00366CEE" w:rsidRPr="00366CEE">
        <w:rPr>
          <w:rFonts w:hint="cs"/>
          <w:sz w:val="30"/>
          <w:szCs w:val="30"/>
          <w:cs/>
        </w:rPr>
        <w:t>ล้านบาท</w:t>
      </w:r>
      <w:r w:rsidR="00366CEE" w:rsidRPr="00366CEE">
        <w:rPr>
          <w:sz w:val="30"/>
          <w:szCs w:val="30"/>
          <w:cs/>
        </w:rPr>
        <w:t xml:space="preserve"> </w:t>
      </w:r>
      <w:r w:rsidR="001941A1">
        <w:rPr>
          <w:sz w:val="30"/>
          <w:szCs w:val="30"/>
          <w:cs/>
        </w:rPr>
        <w:br/>
      </w:r>
      <w:r w:rsidR="00366CEE" w:rsidRPr="00366CEE">
        <w:rPr>
          <w:rFonts w:hint="cs"/>
          <w:sz w:val="30"/>
          <w:szCs w:val="30"/>
          <w:cs/>
        </w:rPr>
        <w:t>ซึ่ง</w:t>
      </w:r>
      <w:r w:rsidR="0085784D">
        <w:rPr>
          <w:rFonts w:hint="cs"/>
          <w:sz w:val="30"/>
          <w:szCs w:val="30"/>
          <w:cs/>
        </w:rPr>
        <w:t>บริษัทกลับรายการกำไรที่ยังไม่เกิดขึ้นจริงที่เคยรับรู้ในองค์ประกอบอื่นของส่วนของผู้ถือหุ้นและ</w:t>
      </w:r>
      <w:r w:rsidR="00366CEE" w:rsidRPr="00366CEE">
        <w:rPr>
          <w:rFonts w:hint="cs"/>
          <w:sz w:val="30"/>
          <w:szCs w:val="30"/>
          <w:cs/>
        </w:rPr>
        <w:t>รับรู้</w:t>
      </w:r>
      <w:r w:rsidR="0085784D" w:rsidRPr="00366CEE">
        <w:rPr>
          <w:rFonts w:hint="cs"/>
          <w:sz w:val="30"/>
          <w:szCs w:val="30"/>
          <w:cs/>
        </w:rPr>
        <w:t>กำไรจากการขายเงินลงทุน</w:t>
      </w:r>
      <w:r w:rsidR="00366CEE" w:rsidRPr="00366CEE">
        <w:rPr>
          <w:rFonts w:hint="cs"/>
          <w:sz w:val="30"/>
          <w:szCs w:val="30"/>
          <w:cs/>
        </w:rPr>
        <w:t>ในงบกำไรขาดทุนทั้งจำนวน</w:t>
      </w:r>
    </w:p>
    <w:p w14:paraId="45FBFC61" w14:textId="77777777" w:rsidR="00207CAC" w:rsidRPr="00540F88" w:rsidRDefault="00207CAC" w:rsidP="00207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="Angsana New" w:hAnsi="Angsana New"/>
          <w:sz w:val="24"/>
          <w:szCs w:val="24"/>
        </w:rPr>
      </w:pPr>
    </w:p>
    <w:p w14:paraId="6F0DE6AF" w14:textId="77777777" w:rsidR="00F754AA" w:rsidRPr="00E216F2" w:rsidRDefault="00F754AA" w:rsidP="00207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E216F2">
        <w:rPr>
          <w:rFonts w:ascii="Angsana New" w:hAnsi="Angsana New"/>
          <w:sz w:val="30"/>
          <w:szCs w:val="30"/>
          <w:cs/>
        </w:rPr>
        <w:t>ยอดคงเหลือ</w:t>
      </w:r>
      <w:r w:rsidRPr="00E216F2">
        <w:rPr>
          <w:rFonts w:ascii="Angsana New" w:hAnsi="Angsana New" w:hint="cs"/>
          <w:sz w:val="30"/>
          <w:szCs w:val="30"/>
          <w:cs/>
        </w:rPr>
        <w:t>กับบุคคลหรือกิจการที่เกี่ยวข้องกัน</w:t>
      </w:r>
      <w:r w:rsidRPr="00E216F2">
        <w:rPr>
          <w:rFonts w:ascii="Angsana New" w:hAnsi="Angsana New"/>
          <w:sz w:val="30"/>
          <w:szCs w:val="30"/>
        </w:rPr>
        <w:t xml:space="preserve"> </w:t>
      </w:r>
      <w:r w:rsidRPr="00E216F2">
        <w:rPr>
          <w:rFonts w:ascii="Angsana New" w:hAnsi="Angsana New"/>
          <w:sz w:val="30"/>
          <w:szCs w:val="30"/>
          <w:cs/>
        </w:rPr>
        <w:t>ณ วันที่</w:t>
      </w:r>
      <w:r w:rsidRPr="00E216F2">
        <w:rPr>
          <w:rFonts w:ascii="Angsana New" w:hAnsi="Angsana New"/>
          <w:sz w:val="30"/>
          <w:szCs w:val="30"/>
          <w:rtl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3</w:t>
      </w:r>
      <w:r w:rsidR="004361DA">
        <w:rPr>
          <w:rFonts w:ascii="Angsana New" w:hAnsi="Angsana New"/>
          <w:sz w:val="30"/>
          <w:szCs w:val="30"/>
        </w:rPr>
        <w:t>1</w:t>
      </w:r>
      <w:r w:rsidRPr="00E216F2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0357B26D" w14:textId="77777777" w:rsidR="00F754AA" w:rsidRPr="0085784D" w:rsidRDefault="00F754AA" w:rsidP="00F754AA">
      <w:pPr>
        <w:rPr>
          <w:rFonts w:ascii="Angsana New" w:hAnsi="Angsana New"/>
          <w:sz w:val="20"/>
          <w:szCs w:val="20"/>
        </w:rPr>
      </w:pPr>
      <w:r w:rsidRPr="0085784D">
        <w:rPr>
          <w:rFonts w:ascii="Angsana New" w:hAnsi="Angsana New"/>
          <w:sz w:val="16"/>
          <w:szCs w:val="16"/>
        </w:rPr>
        <w:t xml:space="preserve"> </w:t>
      </w: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3"/>
        <w:gridCol w:w="1249"/>
        <w:gridCol w:w="1080"/>
        <w:gridCol w:w="236"/>
        <w:gridCol w:w="1120"/>
        <w:gridCol w:w="273"/>
        <w:gridCol w:w="1044"/>
        <w:gridCol w:w="272"/>
        <w:gridCol w:w="1105"/>
      </w:tblGrid>
      <w:tr w:rsidR="00F754AA" w:rsidRPr="00013F68" w14:paraId="29133E5D" w14:textId="77777777" w:rsidTr="00914856">
        <w:trPr>
          <w:cantSplit/>
        </w:trPr>
        <w:tc>
          <w:tcPr>
            <w:tcW w:w="2963" w:type="dxa"/>
          </w:tcPr>
          <w:p w14:paraId="5664B3F9" w14:textId="77777777" w:rsidR="00F754AA" w:rsidRPr="00013F68" w:rsidRDefault="00F754AA" w:rsidP="00F75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13F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1249" w:type="dxa"/>
          </w:tcPr>
          <w:p w14:paraId="70593005" w14:textId="77777777" w:rsidR="00F754AA" w:rsidRPr="00013F68" w:rsidRDefault="00F754AA" w:rsidP="00F75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3"/>
          </w:tcPr>
          <w:p w14:paraId="2894247B" w14:textId="77777777" w:rsidR="00F754AA" w:rsidRPr="00013F68" w:rsidRDefault="00F754AA" w:rsidP="00F754A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3F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5648557A" w14:textId="77777777" w:rsidR="00F754AA" w:rsidRPr="00013F68" w:rsidRDefault="00F754AA" w:rsidP="00F754A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30041E82" w14:textId="77777777" w:rsidR="00F754AA" w:rsidRPr="00013F68" w:rsidRDefault="00F754AA" w:rsidP="00F754A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3F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0284" w:rsidRPr="00013F68" w14:paraId="6FCF4448" w14:textId="77777777" w:rsidTr="00914856">
        <w:trPr>
          <w:cantSplit/>
        </w:trPr>
        <w:tc>
          <w:tcPr>
            <w:tcW w:w="2963" w:type="dxa"/>
          </w:tcPr>
          <w:p w14:paraId="624C4728" w14:textId="77777777" w:rsidR="00C40284" w:rsidRPr="00013F68" w:rsidRDefault="00914856" w:rsidP="00C40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13F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49" w:type="dxa"/>
          </w:tcPr>
          <w:p w14:paraId="2352AD6A" w14:textId="77777777" w:rsidR="00C40284" w:rsidRPr="00013F68" w:rsidRDefault="00C40284" w:rsidP="00C40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5D373DB" w14:textId="77777777" w:rsidR="00C40284" w:rsidRPr="00E216F2" w:rsidRDefault="00CC5A41" w:rsidP="00C40284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0C1062D1" w14:textId="77777777" w:rsidR="00C40284" w:rsidRPr="00E216F2" w:rsidRDefault="00C40284" w:rsidP="00C40284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14:paraId="6BAB9FA0" w14:textId="77777777" w:rsidR="00C40284" w:rsidRPr="00E216F2" w:rsidRDefault="00CC5A41" w:rsidP="00C40284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3" w:type="dxa"/>
          </w:tcPr>
          <w:p w14:paraId="3217A3B4" w14:textId="77777777" w:rsidR="00C40284" w:rsidRPr="00E216F2" w:rsidRDefault="00C40284" w:rsidP="00C40284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4FEFFD7E" w14:textId="77777777" w:rsidR="00C40284" w:rsidRPr="00E216F2" w:rsidRDefault="00CC5A41" w:rsidP="00C40284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2" w:type="dxa"/>
          </w:tcPr>
          <w:p w14:paraId="44DCA117" w14:textId="77777777" w:rsidR="00C40284" w:rsidRPr="00E216F2" w:rsidRDefault="00C40284" w:rsidP="00C40284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</w:tcPr>
          <w:p w14:paraId="5F1CD2C9" w14:textId="77777777" w:rsidR="00C40284" w:rsidRPr="00E216F2" w:rsidRDefault="00CC5A41" w:rsidP="00C40284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C40284" w:rsidRPr="00013F68" w14:paraId="1B763DB3" w14:textId="77777777" w:rsidTr="004627BC">
        <w:trPr>
          <w:cantSplit/>
          <w:tblHeader/>
        </w:trPr>
        <w:tc>
          <w:tcPr>
            <w:tcW w:w="4212" w:type="dxa"/>
            <w:gridSpan w:val="2"/>
          </w:tcPr>
          <w:p w14:paraId="7D7B6122" w14:textId="77777777" w:rsidR="00C40284" w:rsidRPr="00013F68" w:rsidRDefault="00C40284" w:rsidP="00C40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014A539C" w14:textId="77777777" w:rsidR="00C40284" w:rsidRPr="00013F68" w:rsidRDefault="00C40284" w:rsidP="00C4028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13F6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75085" w:rsidRPr="00013F68" w14:paraId="2F8189C7" w14:textId="77777777" w:rsidTr="004627BC">
        <w:trPr>
          <w:cantSplit/>
        </w:trPr>
        <w:tc>
          <w:tcPr>
            <w:tcW w:w="4212" w:type="dxa"/>
            <w:gridSpan w:val="2"/>
          </w:tcPr>
          <w:p w14:paraId="2229AE15" w14:textId="77777777" w:rsidR="00B75085" w:rsidRPr="00B25C6C" w:rsidRDefault="00B75085" w:rsidP="00B75085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5C6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408277F" w14:textId="77777777" w:rsidR="00B75085" w:rsidRPr="00013F68" w:rsidRDefault="00F85006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DFF663" w14:textId="77777777" w:rsidR="00B75085" w:rsidRPr="00013F68" w:rsidRDefault="00B75085" w:rsidP="00B7508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25FBFB7C" w14:textId="77777777" w:rsidR="00B75085" w:rsidRPr="00013F68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4EEB992A" w14:textId="77777777" w:rsidR="00B75085" w:rsidRPr="00013F68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3F5FC749" w14:textId="77777777" w:rsidR="00B75085" w:rsidRPr="00013F68" w:rsidRDefault="00CC5A41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2" w:type="dxa"/>
            <w:shd w:val="clear" w:color="auto" w:fill="auto"/>
          </w:tcPr>
          <w:p w14:paraId="586D0BFE" w14:textId="77777777" w:rsidR="00B75085" w:rsidRPr="00013F68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</w:tcPr>
          <w:p w14:paraId="6A71EC42" w14:textId="77777777" w:rsidR="00B75085" w:rsidRPr="00013F68" w:rsidRDefault="004361DA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</w:t>
            </w:r>
          </w:p>
        </w:tc>
      </w:tr>
      <w:tr w:rsidR="00B75085" w:rsidRPr="001A635F" w14:paraId="00AD4BE6" w14:textId="77777777" w:rsidTr="004627BC">
        <w:trPr>
          <w:cantSplit/>
        </w:trPr>
        <w:tc>
          <w:tcPr>
            <w:tcW w:w="4212" w:type="dxa"/>
            <w:gridSpan w:val="2"/>
          </w:tcPr>
          <w:p w14:paraId="178F5D0E" w14:textId="77777777" w:rsidR="00B75085" w:rsidRPr="001A635F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5C6C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B25C6C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080" w:type="dxa"/>
          </w:tcPr>
          <w:p w14:paraId="71F199AE" w14:textId="77777777" w:rsidR="00B75085" w:rsidRPr="001A635F" w:rsidRDefault="00CC5A41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4</w:t>
            </w:r>
            <w:r w:rsidR="004361DA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5CA19FDF" w14:textId="77777777" w:rsidR="00B75085" w:rsidRPr="001A635F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</w:p>
        </w:tc>
        <w:tc>
          <w:tcPr>
            <w:tcW w:w="1120" w:type="dxa"/>
          </w:tcPr>
          <w:p w14:paraId="3F7F0B00" w14:textId="77777777" w:rsidR="00B75085" w:rsidRPr="001A635F" w:rsidRDefault="00CC5A41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342</w:t>
            </w:r>
          </w:p>
        </w:tc>
        <w:tc>
          <w:tcPr>
            <w:tcW w:w="273" w:type="dxa"/>
          </w:tcPr>
          <w:p w14:paraId="07D5C270" w14:textId="77777777" w:rsidR="00B75085" w:rsidRPr="001A635F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2E910872" w14:textId="77777777" w:rsidR="00B75085" w:rsidRPr="001A635F" w:rsidRDefault="00CC5A41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27</w:t>
            </w:r>
            <w:r w:rsidR="004361D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2" w:type="dxa"/>
          </w:tcPr>
          <w:p w14:paraId="0CFDDB61" w14:textId="77777777" w:rsidR="00B75085" w:rsidRPr="001A635F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</w:p>
        </w:tc>
        <w:tc>
          <w:tcPr>
            <w:tcW w:w="1105" w:type="dxa"/>
          </w:tcPr>
          <w:p w14:paraId="01D5C32D" w14:textId="77777777" w:rsidR="00B75085" w:rsidRPr="001A635F" w:rsidRDefault="00CC5A41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2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Pr="00CC5A4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75085" w:rsidRPr="001A635F" w14:paraId="5271F4E2" w14:textId="77777777" w:rsidTr="004627BC">
        <w:trPr>
          <w:cantSplit/>
        </w:trPr>
        <w:tc>
          <w:tcPr>
            <w:tcW w:w="4212" w:type="dxa"/>
            <w:gridSpan w:val="2"/>
          </w:tcPr>
          <w:p w14:paraId="13457307" w14:textId="77777777" w:rsidR="00B75085" w:rsidRPr="001A635F" w:rsidRDefault="00B75085" w:rsidP="00B75085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13F3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</w:t>
            </w:r>
            <w:r w:rsidRPr="006B13F3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6A5A8E0E" w14:textId="77777777" w:rsidR="00B75085" w:rsidRPr="001A635F" w:rsidRDefault="00CC5A41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F0896D8" w14:textId="77777777" w:rsidR="00B75085" w:rsidRPr="001A635F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78FADC3" w14:textId="77777777" w:rsidR="00B75085" w:rsidRPr="001A635F" w:rsidRDefault="004361DA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3" w:type="dxa"/>
          </w:tcPr>
          <w:p w14:paraId="5E0A151D" w14:textId="77777777" w:rsidR="00B75085" w:rsidRPr="001A635F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43D8DC5E" w14:textId="77777777" w:rsidR="00B75085" w:rsidRPr="006B13F3" w:rsidRDefault="00CC5A41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14:paraId="718ACC06" w14:textId="77777777" w:rsidR="00B75085" w:rsidRPr="001A635F" w:rsidRDefault="00B75085" w:rsidP="00B75085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4C20620" w14:textId="77777777" w:rsidR="00B75085" w:rsidRPr="006B13F3" w:rsidRDefault="00CC5A41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75085" w:rsidRPr="001A635F" w14:paraId="522B0E59" w14:textId="77777777" w:rsidTr="004627BC">
        <w:trPr>
          <w:cantSplit/>
        </w:trPr>
        <w:tc>
          <w:tcPr>
            <w:tcW w:w="4212" w:type="dxa"/>
            <w:gridSpan w:val="2"/>
          </w:tcPr>
          <w:p w14:paraId="78CC544B" w14:textId="77777777" w:rsidR="00B75085" w:rsidRPr="001A635F" w:rsidRDefault="00B75085" w:rsidP="00B75085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CACB6A" w14:textId="77777777" w:rsidR="00B75085" w:rsidRPr="001A635F" w:rsidRDefault="00CC5A41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6BEA793F" w14:textId="77777777" w:rsidR="00B75085" w:rsidRPr="001A635F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1D3A5AA1" w14:textId="77777777" w:rsidR="00B75085" w:rsidRPr="001A635F" w:rsidRDefault="00CC5A41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355</w:t>
            </w:r>
          </w:p>
        </w:tc>
        <w:tc>
          <w:tcPr>
            <w:tcW w:w="273" w:type="dxa"/>
          </w:tcPr>
          <w:p w14:paraId="62B385F6" w14:textId="77777777" w:rsidR="00B75085" w:rsidRPr="001A635F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1C272668" w14:textId="77777777" w:rsidR="00B75085" w:rsidRPr="001A635F" w:rsidRDefault="00CC5A41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14:paraId="24F916CF" w14:textId="77777777" w:rsidR="00B75085" w:rsidRPr="001A635F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02ECD16E" w14:textId="77777777" w:rsidR="00B75085" w:rsidRPr="001A635F" w:rsidRDefault="00CC5A41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B75085" w:rsidRPr="001A635F" w14:paraId="64E1C371" w14:textId="77777777" w:rsidTr="004627BC">
        <w:trPr>
          <w:cantSplit/>
        </w:trPr>
        <w:tc>
          <w:tcPr>
            <w:tcW w:w="4212" w:type="dxa"/>
            <w:gridSpan w:val="2"/>
          </w:tcPr>
          <w:p w14:paraId="58D25EAC" w14:textId="77777777" w:rsidR="00442B67" w:rsidRDefault="00B75085" w:rsidP="00442B67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3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42B67" w:rsidRPr="00442B67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  <w:r w:rsidR="00442B67" w:rsidRPr="00442B6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1986E45F" w14:textId="77777777" w:rsidR="00B75085" w:rsidRPr="001A635F" w:rsidRDefault="00442B67" w:rsidP="00442B67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</w:t>
            </w:r>
            <w:r w:rsidRPr="00442B6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CC5A41" w:rsidRPr="00CC5A41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442B6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442B6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Pr="00442B6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F3DBF6" w14:textId="77777777" w:rsidR="00B75085" w:rsidRPr="00413BE9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44A6933" w14:textId="77777777" w:rsidR="00F85006" w:rsidRPr="00413BE9" w:rsidRDefault="00F85006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3BE9">
              <w:rPr>
                <w:rFonts w:ascii="Angsana New" w:hAnsi="Angsana New"/>
                <w:sz w:val="30"/>
                <w:szCs w:val="30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246</w:t>
            </w:r>
            <w:r w:rsidRPr="00413BE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5B29488" w14:textId="77777777" w:rsidR="00B75085" w:rsidRPr="001A635F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4EF8F86D" w14:textId="77777777" w:rsidR="00442B67" w:rsidRDefault="00442B67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05F5154" w14:textId="77777777" w:rsidR="00B75085" w:rsidRPr="001A635F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246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23BFD44A" w14:textId="77777777" w:rsidR="00B75085" w:rsidRPr="001A635F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113FED62" w14:textId="77777777" w:rsidR="00B75085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C827B8D" w14:textId="77777777" w:rsidR="00F85006" w:rsidRPr="001A635F" w:rsidRDefault="00F85006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42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14CABDD9" w14:textId="77777777" w:rsidR="00B75085" w:rsidRPr="001A635F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40E1D758" w14:textId="77777777" w:rsidR="00442B67" w:rsidRDefault="00442B67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30F1693" w14:textId="77777777" w:rsidR="00B75085" w:rsidRPr="001A635F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42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75085" w:rsidRPr="001A635F" w14:paraId="6995D192" w14:textId="77777777" w:rsidTr="004627BC">
        <w:trPr>
          <w:cantSplit/>
        </w:trPr>
        <w:tc>
          <w:tcPr>
            <w:tcW w:w="4212" w:type="dxa"/>
            <w:gridSpan w:val="2"/>
          </w:tcPr>
          <w:p w14:paraId="4413AF2D" w14:textId="77777777" w:rsidR="00B75085" w:rsidRPr="001A635F" w:rsidRDefault="00B75085" w:rsidP="00B75085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3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34251E" w14:textId="77777777" w:rsidR="00B75085" w:rsidRPr="00413BE9" w:rsidRDefault="004361DA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580CC95" w14:textId="77777777" w:rsidR="00B75085" w:rsidRPr="001A635F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1935646C" w14:textId="77777777" w:rsidR="00B75085" w:rsidRPr="001A635F" w:rsidRDefault="004361DA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3" w:type="dxa"/>
          </w:tcPr>
          <w:p w14:paraId="305A331D" w14:textId="77777777" w:rsidR="00B75085" w:rsidRPr="001A635F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0F67BC00" w14:textId="77777777" w:rsidR="00B75085" w:rsidRPr="001A635F" w:rsidRDefault="004361DA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19A40506" w14:textId="77777777" w:rsidR="00B75085" w:rsidRPr="001A635F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4461736C" w14:textId="77777777" w:rsidR="00B75085" w:rsidRPr="001A635F" w:rsidRDefault="004361DA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</w:p>
        </w:tc>
      </w:tr>
      <w:tr w:rsidR="00B75085" w:rsidRPr="0085784D" w14:paraId="3DA5CFDE" w14:textId="77777777" w:rsidTr="004627BC">
        <w:trPr>
          <w:cantSplit/>
          <w:trHeight w:val="30"/>
        </w:trPr>
        <w:tc>
          <w:tcPr>
            <w:tcW w:w="4212" w:type="dxa"/>
            <w:gridSpan w:val="2"/>
          </w:tcPr>
          <w:p w14:paraId="3395B7FD" w14:textId="77777777" w:rsidR="00B75085" w:rsidRPr="0085784D" w:rsidRDefault="00B75085" w:rsidP="00B75085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1C0389C" w14:textId="77777777" w:rsidR="00B75085" w:rsidRPr="0085784D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16486808" w14:textId="77777777" w:rsidR="00B75085" w:rsidRPr="0085784D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20"/>
                <w:szCs w:val="20"/>
                <w:highlight w:val="magenta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</w:tcPr>
          <w:p w14:paraId="72CBA696" w14:textId="77777777" w:rsidR="00B75085" w:rsidRPr="0085784D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20"/>
                <w:szCs w:val="20"/>
                <w:highlight w:val="magenta"/>
              </w:rPr>
            </w:pPr>
          </w:p>
        </w:tc>
        <w:tc>
          <w:tcPr>
            <w:tcW w:w="273" w:type="dxa"/>
          </w:tcPr>
          <w:p w14:paraId="09C2C4BA" w14:textId="77777777" w:rsidR="00B75085" w:rsidRPr="0085784D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20"/>
                <w:szCs w:val="20"/>
                <w:highlight w:val="magenta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</w:tcPr>
          <w:p w14:paraId="1001CD58" w14:textId="77777777" w:rsidR="00B75085" w:rsidRPr="0085784D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0"/>
                <w:szCs w:val="20"/>
                <w:highlight w:val="magenta"/>
              </w:rPr>
            </w:pPr>
          </w:p>
        </w:tc>
        <w:tc>
          <w:tcPr>
            <w:tcW w:w="272" w:type="dxa"/>
          </w:tcPr>
          <w:p w14:paraId="302F5E2B" w14:textId="77777777" w:rsidR="00B75085" w:rsidRPr="0085784D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20"/>
                <w:szCs w:val="20"/>
                <w:highlight w:val="magenta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14:paraId="243C701D" w14:textId="77777777" w:rsidR="00B75085" w:rsidRPr="0085784D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0"/>
                <w:szCs w:val="20"/>
                <w:highlight w:val="magenta"/>
              </w:rPr>
            </w:pPr>
          </w:p>
        </w:tc>
      </w:tr>
      <w:tr w:rsidR="00413BE9" w:rsidRPr="004813AF" w14:paraId="0F2C59CF" w14:textId="77777777" w:rsidTr="004627BC">
        <w:trPr>
          <w:cantSplit/>
        </w:trPr>
        <w:tc>
          <w:tcPr>
            <w:tcW w:w="4212" w:type="dxa"/>
            <w:gridSpan w:val="2"/>
          </w:tcPr>
          <w:p w14:paraId="1D244E7E" w14:textId="77777777" w:rsidR="00413BE9" w:rsidRDefault="00413BE9" w:rsidP="00413BE9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42B67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  <w:r w:rsidRPr="00442B6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42B6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CC5A41" w:rsidRPr="00CC5A41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442B6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442B6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หนี้สูญและ</w:t>
            </w:r>
          </w:p>
          <w:p w14:paraId="14E3FF42" w14:textId="77777777" w:rsidR="00413BE9" w:rsidRPr="001A635F" w:rsidRDefault="00413BE9" w:rsidP="00413BE9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442B6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หนี้สงสัยจะสูญ</w:t>
            </w:r>
            <w:r w:rsidRPr="00442B6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  <w:r w:rsidRPr="00442B6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A635F"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9C44565" w14:textId="77777777" w:rsidR="00413BE9" w:rsidRPr="00413BE9" w:rsidRDefault="00413BE9" w:rsidP="004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9A6F2EE" w14:textId="77777777" w:rsidR="00413BE9" w:rsidRPr="00413BE9" w:rsidRDefault="00413BE9" w:rsidP="004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3B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C279FE" w14:textId="77777777" w:rsidR="00413BE9" w:rsidRPr="001A635F" w:rsidRDefault="00413BE9" w:rsidP="004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14:paraId="53CEBD78" w14:textId="77777777" w:rsidR="00413BE9" w:rsidRDefault="00413BE9" w:rsidP="004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D478746" w14:textId="77777777" w:rsidR="00413BE9" w:rsidRPr="00013F68" w:rsidRDefault="00413BE9" w:rsidP="004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7C1D6ABB" w14:textId="77777777" w:rsidR="00413BE9" w:rsidRPr="001A635F" w:rsidRDefault="00413BE9" w:rsidP="004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</w:tcPr>
          <w:p w14:paraId="0F949421" w14:textId="77777777" w:rsidR="00413BE9" w:rsidRDefault="00413BE9" w:rsidP="004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20363C5" w14:textId="77777777" w:rsidR="00413BE9" w:rsidRPr="001A635F" w:rsidRDefault="00413BE9" w:rsidP="004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71755BB" w14:textId="77777777" w:rsidR="00413BE9" w:rsidRPr="001A635F" w:rsidRDefault="00413BE9" w:rsidP="004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0540C69F" w14:textId="77777777" w:rsidR="00413BE9" w:rsidRDefault="00413BE9" w:rsidP="004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1107384" w14:textId="77777777" w:rsidR="00413BE9" w:rsidRPr="001A635F" w:rsidRDefault="00CC5A41" w:rsidP="0041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4A1EEB" w:rsidRPr="0044796F" w14:paraId="3D4748B7" w14:textId="77777777" w:rsidTr="004627BC">
        <w:trPr>
          <w:cantSplit/>
        </w:trPr>
        <w:tc>
          <w:tcPr>
            <w:tcW w:w="4212" w:type="dxa"/>
            <w:gridSpan w:val="2"/>
          </w:tcPr>
          <w:p w14:paraId="337E1F49" w14:textId="77777777" w:rsidR="004A1EEB" w:rsidRPr="004A1EEB" w:rsidRDefault="00E862EF" w:rsidP="0018450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EC9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0882F922" w14:textId="77777777" w:rsidR="004A1EEB" w:rsidRPr="00013F68" w:rsidRDefault="004A1EEB" w:rsidP="00184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9C3704" w14:textId="77777777" w:rsidR="004A1EEB" w:rsidRPr="0044796F" w:rsidRDefault="004A1EEB" w:rsidP="00184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3AF747A1" w14:textId="77777777" w:rsidR="004A1EEB" w:rsidRPr="00013F68" w:rsidRDefault="004A1EEB" w:rsidP="00184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3B83C7A7" w14:textId="77777777" w:rsidR="004A1EEB" w:rsidRPr="0044796F" w:rsidRDefault="004A1EEB" w:rsidP="00184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498F152E" w14:textId="77777777" w:rsidR="004A1EEB" w:rsidRPr="0044796F" w:rsidRDefault="004A1EEB" w:rsidP="00184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112C5271" w14:textId="77777777" w:rsidR="004A1EEB" w:rsidRPr="0044796F" w:rsidRDefault="004A1EEB" w:rsidP="0018450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6C636C86" w14:textId="77777777" w:rsidR="004A1EEB" w:rsidRPr="0044796F" w:rsidRDefault="004A1EEB" w:rsidP="00184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1EEB" w:rsidRPr="00540F88" w14:paraId="56BBEDD9" w14:textId="77777777" w:rsidTr="004627BC">
        <w:trPr>
          <w:cantSplit/>
        </w:trPr>
        <w:tc>
          <w:tcPr>
            <w:tcW w:w="4212" w:type="dxa"/>
            <w:gridSpan w:val="2"/>
          </w:tcPr>
          <w:p w14:paraId="72BD6E04" w14:textId="77777777" w:rsidR="004A1EEB" w:rsidRPr="00540F88" w:rsidRDefault="004A1EEB" w:rsidP="0018450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83291FA" w14:textId="77777777" w:rsidR="004A1EEB" w:rsidRPr="00540F88" w:rsidRDefault="004A1EEB" w:rsidP="00184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7170DD7" w14:textId="77777777" w:rsidR="004A1EEB" w:rsidRPr="00540F88" w:rsidRDefault="004A1EEB" w:rsidP="00184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14:paraId="4A7AF222" w14:textId="77777777" w:rsidR="004A1EEB" w:rsidRPr="00540F88" w:rsidRDefault="004A1EEB" w:rsidP="00184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3" w:type="dxa"/>
          </w:tcPr>
          <w:p w14:paraId="69A7D419" w14:textId="77777777" w:rsidR="004A1EEB" w:rsidRPr="00540F88" w:rsidRDefault="004A1EEB" w:rsidP="00184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4" w:type="dxa"/>
          </w:tcPr>
          <w:p w14:paraId="6680A370" w14:textId="77777777" w:rsidR="004A1EEB" w:rsidRPr="00540F88" w:rsidRDefault="004A1EEB" w:rsidP="00184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2" w:type="dxa"/>
          </w:tcPr>
          <w:p w14:paraId="700AF027" w14:textId="77777777" w:rsidR="004A1EEB" w:rsidRPr="00540F88" w:rsidRDefault="004A1EEB" w:rsidP="00184501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</w:tcPr>
          <w:p w14:paraId="6EABFAA8" w14:textId="77777777" w:rsidR="004A1EEB" w:rsidRPr="00540F88" w:rsidRDefault="004A1EEB" w:rsidP="00184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A1EEB" w:rsidRPr="0044796F" w14:paraId="49C4D09C" w14:textId="77777777" w:rsidTr="004627BC">
        <w:trPr>
          <w:tblHeader/>
        </w:trPr>
        <w:tc>
          <w:tcPr>
            <w:tcW w:w="2963" w:type="dxa"/>
          </w:tcPr>
          <w:p w14:paraId="02A0908D" w14:textId="77777777" w:rsidR="004A1EEB" w:rsidRPr="0044796F" w:rsidRDefault="004A1EEB" w:rsidP="00184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479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1249" w:type="dxa"/>
          </w:tcPr>
          <w:p w14:paraId="64D62838" w14:textId="77777777" w:rsidR="004A1EEB" w:rsidRPr="0044796F" w:rsidRDefault="004A1EEB" w:rsidP="00184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3"/>
          </w:tcPr>
          <w:p w14:paraId="06D1D2A1" w14:textId="77777777" w:rsidR="004A1EEB" w:rsidRPr="0044796F" w:rsidRDefault="004A1EEB" w:rsidP="001845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9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3A8A0C48" w14:textId="77777777" w:rsidR="004A1EEB" w:rsidRPr="0044796F" w:rsidRDefault="004A1EEB" w:rsidP="001845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5D05FCEC" w14:textId="77777777" w:rsidR="004A1EEB" w:rsidRPr="0044796F" w:rsidRDefault="004A1EEB" w:rsidP="001845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9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5085" w:rsidRPr="0044796F" w14:paraId="3D2D6A12" w14:textId="77777777" w:rsidTr="004627BC">
        <w:trPr>
          <w:tblHeader/>
        </w:trPr>
        <w:tc>
          <w:tcPr>
            <w:tcW w:w="2963" w:type="dxa"/>
          </w:tcPr>
          <w:p w14:paraId="1E83D993" w14:textId="77777777" w:rsidR="00B75085" w:rsidRPr="0044796F" w:rsidRDefault="00442B67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1E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ลูกหนี้รายได้อื่น</w:t>
            </w:r>
          </w:p>
        </w:tc>
        <w:tc>
          <w:tcPr>
            <w:tcW w:w="1249" w:type="dxa"/>
          </w:tcPr>
          <w:p w14:paraId="433E9B44" w14:textId="77777777" w:rsidR="00B75085" w:rsidRPr="0044796F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3D768C0" w14:textId="77777777" w:rsidR="00B75085" w:rsidRPr="00E216F2" w:rsidRDefault="00CC5A41" w:rsidP="00B7508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09DA80EB" w14:textId="77777777" w:rsidR="00B75085" w:rsidRPr="00E216F2" w:rsidRDefault="00B75085" w:rsidP="00B75085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14:paraId="1E9071D1" w14:textId="77777777" w:rsidR="00B75085" w:rsidRPr="00E216F2" w:rsidRDefault="00CC5A41" w:rsidP="00B7508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3" w:type="dxa"/>
          </w:tcPr>
          <w:p w14:paraId="266B2C7A" w14:textId="77777777" w:rsidR="00B75085" w:rsidRPr="00E216F2" w:rsidRDefault="00B75085" w:rsidP="00B75085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78961E15" w14:textId="77777777" w:rsidR="00B75085" w:rsidRPr="00E216F2" w:rsidRDefault="00CC5A41" w:rsidP="00B7508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2" w:type="dxa"/>
          </w:tcPr>
          <w:p w14:paraId="320CFCB2" w14:textId="77777777" w:rsidR="00B75085" w:rsidRPr="00E216F2" w:rsidRDefault="00B75085" w:rsidP="00B75085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</w:tcPr>
          <w:p w14:paraId="37471640" w14:textId="77777777" w:rsidR="00B75085" w:rsidRPr="00E216F2" w:rsidRDefault="00CC5A41" w:rsidP="00B7508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4A1EEB" w:rsidRPr="0044796F" w14:paraId="4DD66177" w14:textId="77777777" w:rsidTr="004627BC">
        <w:trPr>
          <w:tblHeader/>
        </w:trPr>
        <w:tc>
          <w:tcPr>
            <w:tcW w:w="4212" w:type="dxa"/>
            <w:gridSpan w:val="2"/>
          </w:tcPr>
          <w:p w14:paraId="124AFFB2" w14:textId="77777777" w:rsidR="004A1EEB" w:rsidRPr="0044796F" w:rsidRDefault="004A1EEB" w:rsidP="00184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2400A42" w14:textId="77777777" w:rsidR="004A1EEB" w:rsidRPr="0044796F" w:rsidRDefault="004A1EEB" w:rsidP="001845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4796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75085" w:rsidRPr="0044796F" w14:paraId="114DC830" w14:textId="77777777" w:rsidTr="004627BC">
        <w:trPr>
          <w:cantSplit/>
        </w:trPr>
        <w:tc>
          <w:tcPr>
            <w:tcW w:w="4212" w:type="dxa"/>
            <w:gridSpan w:val="2"/>
          </w:tcPr>
          <w:p w14:paraId="3465E3C1" w14:textId="77777777" w:rsidR="00B75085" w:rsidRPr="00B25C6C" w:rsidRDefault="00B75085" w:rsidP="00B75085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5C6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3DF2E91" w14:textId="77777777" w:rsidR="00B75085" w:rsidRPr="00013F68" w:rsidRDefault="00F85006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0A4724" w14:textId="77777777" w:rsidR="00B75085" w:rsidRPr="0044796F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9582171" w14:textId="77777777" w:rsidR="00B75085" w:rsidRPr="00013F68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</w:tcPr>
          <w:p w14:paraId="4507E56F" w14:textId="77777777" w:rsidR="00B75085" w:rsidRPr="0044796F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5AF9B70D" w14:textId="77777777" w:rsidR="00B75085" w:rsidRPr="0044796F" w:rsidRDefault="00CC5A41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2" w:type="dxa"/>
          </w:tcPr>
          <w:p w14:paraId="38F064DC" w14:textId="77777777" w:rsidR="00B75085" w:rsidRPr="0044796F" w:rsidRDefault="00B75085" w:rsidP="00B7508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95A1E6A" w14:textId="77777777" w:rsidR="00B75085" w:rsidRPr="0044796F" w:rsidRDefault="00E82DAF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82DAF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</w:tr>
      <w:tr w:rsidR="00B75085" w:rsidRPr="0044796F" w14:paraId="79BE4E85" w14:textId="77777777" w:rsidTr="004627BC">
        <w:trPr>
          <w:cantSplit/>
        </w:trPr>
        <w:tc>
          <w:tcPr>
            <w:tcW w:w="4212" w:type="dxa"/>
            <w:gridSpan w:val="2"/>
          </w:tcPr>
          <w:p w14:paraId="7005A0B1" w14:textId="77777777" w:rsidR="00B75085" w:rsidRPr="00B25C6C" w:rsidRDefault="00B75085" w:rsidP="00B75085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25C6C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B25C6C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080" w:type="dxa"/>
          </w:tcPr>
          <w:p w14:paraId="22F29C8A" w14:textId="77777777" w:rsidR="00B75085" w:rsidRPr="0044796F" w:rsidRDefault="00CC5A41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sz w:val="30"/>
                <w:szCs w:val="30"/>
              </w:rPr>
              <w:t>0</w:t>
            </w:r>
            <w:r w:rsidRPr="00CC5A41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506C25E2" w14:textId="77777777" w:rsidR="00B75085" w:rsidRPr="0044796F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5FF64171" w14:textId="77777777" w:rsidR="00B75085" w:rsidRPr="0044796F" w:rsidRDefault="00CC5A41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sz w:val="30"/>
                <w:szCs w:val="30"/>
              </w:rPr>
              <w:t>274</w:t>
            </w:r>
          </w:p>
        </w:tc>
        <w:tc>
          <w:tcPr>
            <w:tcW w:w="273" w:type="dxa"/>
          </w:tcPr>
          <w:p w14:paraId="05396CF0" w14:textId="77777777" w:rsidR="00B75085" w:rsidRPr="0044796F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0714E159" w14:textId="77777777" w:rsidR="00B75085" w:rsidRPr="0044796F" w:rsidRDefault="00CC5A41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sz w:val="30"/>
                <w:szCs w:val="30"/>
              </w:rPr>
              <w:t>0</w:t>
            </w:r>
            <w:r w:rsidRPr="00CC5A4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14:paraId="4715C29D" w14:textId="77777777" w:rsidR="00B75085" w:rsidRPr="0044796F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28D7CC1D" w14:textId="77777777" w:rsidR="00B75085" w:rsidRPr="0044796F" w:rsidRDefault="00CC5A41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sz w:val="30"/>
                <w:szCs w:val="30"/>
              </w:rPr>
              <w:t>274</w:t>
            </w:r>
          </w:p>
        </w:tc>
      </w:tr>
      <w:tr w:rsidR="00B75085" w:rsidRPr="0044796F" w14:paraId="6C6B3280" w14:textId="77777777" w:rsidTr="004627BC">
        <w:trPr>
          <w:cantSplit/>
        </w:trPr>
        <w:tc>
          <w:tcPr>
            <w:tcW w:w="4212" w:type="dxa"/>
            <w:gridSpan w:val="2"/>
          </w:tcPr>
          <w:p w14:paraId="14D74A4B" w14:textId="77777777" w:rsidR="00B75085" w:rsidRPr="001A635F" w:rsidRDefault="00B75085" w:rsidP="00B75085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13F3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</w:t>
            </w:r>
            <w:r w:rsidRPr="006B13F3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49CA08" w14:textId="77777777" w:rsidR="00B75085" w:rsidRPr="0044796F" w:rsidRDefault="00F85006" w:rsidP="00F8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3D863E2" w14:textId="77777777" w:rsidR="00B75085" w:rsidRPr="0044796F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F7C99D0" w14:textId="77777777" w:rsidR="00B75085" w:rsidRPr="0044796F" w:rsidRDefault="00CC5A41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73" w:type="dxa"/>
          </w:tcPr>
          <w:p w14:paraId="0A2589B2" w14:textId="77777777" w:rsidR="00B75085" w:rsidRPr="0044796F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5D202FEE" w14:textId="77777777" w:rsidR="00B75085" w:rsidRPr="0044796F" w:rsidRDefault="00F85006" w:rsidP="00F8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6DB9521" w14:textId="77777777" w:rsidR="00B75085" w:rsidRPr="0044796F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20F4DA66" w14:textId="77777777" w:rsidR="00B75085" w:rsidRPr="0044796F" w:rsidRDefault="00CC5A41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B75085" w:rsidRPr="0044796F" w14:paraId="277DCF34" w14:textId="77777777" w:rsidTr="004627BC">
        <w:trPr>
          <w:cantSplit/>
        </w:trPr>
        <w:tc>
          <w:tcPr>
            <w:tcW w:w="4212" w:type="dxa"/>
            <w:gridSpan w:val="2"/>
          </w:tcPr>
          <w:p w14:paraId="677D4239" w14:textId="77777777" w:rsidR="00B75085" w:rsidRPr="0044796F" w:rsidRDefault="00B75085" w:rsidP="00B75085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6269EF" w14:textId="77777777" w:rsidR="00B75085" w:rsidRPr="0044796F" w:rsidRDefault="00CC5A41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CC5A41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986DEE0" w14:textId="77777777" w:rsidR="00B75085" w:rsidRPr="0044796F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6621042D" w14:textId="77777777" w:rsidR="00B75085" w:rsidRPr="0044796F" w:rsidRDefault="00CC5A41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b/>
                <w:bCs/>
                <w:sz w:val="30"/>
                <w:szCs w:val="30"/>
              </w:rPr>
              <w:t>27</w:t>
            </w:r>
            <w:r w:rsidR="00E82DAF" w:rsidRPr="00E82DAF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3" w:type="dxa"/>
          </w:tcPr>
          <w:p w14:paraId="1BAA1328" w14:textId="77777777" w:rsidR="00B75085" w:rsidRPr="0044796F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66ADB314" w14:textId="77777777" w:rsidR="00B75085" w:rsidRPr="0044796F" w:rsidRDefault="00CC5A41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2" w:type="dxa"/>
          </w:tcPr>
          <w:p w14:paraId="30BC0665" w14:textId="77777777" w:rsidR="00B75085" w:rsidRPr="0044796F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384E1B65" w14:textId="77777777" w:rsidR="00B75085" w:rsidRPr="0044796F" w:rsidRDefault="00CC5A41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E82DAF" w:rsidRPr="00E82DAF">
              <w:rPr>
                <w:rFonts w:ascii="Angsana New" w:hAnsi="Angsana New" w:hint="cs"/>
                <w:b/>
                <w:bCs/>
                <w:sz w:val="30"/>
                <w:szCs w:val="30"/>
              </w:rPr>
              <w:t>88</w:t>
            </w:r>
          </w:p>
        </w:tc>
      </w:tr>
      <w:tr w:rsidR="00B75085" w:rsidRPr="0044796F" w14:paraId="445F3B87" w14:textId="77777777" w:rsidTr="004627BC">
        <w:trPr>
          <w:cantSplit/>
        </w:trPr>
        <w:tc>
          <w:tcPr>
            <w:tcW w:w="4212" w:type="dxa"/>
            <w:gridSpan w:val="2"/>
          </w:tcPr>
          <w:p w14:paraId="2082CBBE" w14:textId="77777777" w:rsidR="00442B67" w:rsidRDefault="00442B67" w:rsidP="00442B67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3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42B67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442B6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54CF074C" w14:textId="77777777" w:rsidR="00B75085" w:rsidRPr="0044796F" w:rsidRDefault="00442B67" w:rsidP="00442B67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</w:t>
            </w:r>
            <w:r w:rsidRPr="00442B6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CC5A41" w:rsidRPr="00CC5A41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442B6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442B6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Pr="00442B6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57CF32" w14:textId="77777777" w:rsidR="00B75085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4B469D0" w14:textId="77777777" w:rsidR="00442B67" w:rsidRPr="0044796F" w:rsidRDefault="005A422A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sz w:val="30"/>
                <w:szCs w:val="30"/>
              </w:rPr>
              <w:t>01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84C1055" w14:textId="77777777" w:rsidR="00B75085" w:rsidRPr="0044796F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91B3018" w14:textId="77777777" w:rsidR="00442B67" w:rsidRDefault="00442B67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310F0CB" w14:textId="77777777" w:rsidR="00B75085" w:rsidRPr="0044796F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C5A41" w:rsidRPr="00CC5A41">
              <w:rPr>
                <w:rFonts w:ascii="Angsana New" w:hAnsi="Angsana New" w:hint="cs"/>
                <w:sz w:val="30"/>
                <w:szCs w:val="30"/>
              </w:rPr>
              <w:t>272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3" w:type="dxa"/>
          </w:tcPr>
          <w:p w14:paraId="4BF2810C" w14:textId="77777777" w:rsidR="00B75085" w:rsidRPr="0044796F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314D9961" w14:textId="77777777" w:rsidR="005A422A" w:rsidRDefault="005A422A" w:rsidP="005A4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901E6EC" w14:textId="77777777" w:rsidR="00442B67" w:rsidRPr="0044796F" w:rsidRDefault="005A422A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sz w:val="30"/>
                <w:szCs w:val="30"/>
              </w:rPr>
              <w:t>0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2904A68E" w14:textId="77777777" w:rsidR="00B75085" w:rsidRPr="0044796F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32765F9E" w14:textId="77777777" w:rsidR="00442B67" w:rsidRDefault="00442B67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23EF590" w14:textId="77777777" w:rsidR="00B75085" w:rsidRPr="0044796F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C5A41" w:rsidRPr="00CC5A41">
              <w:rPr>
                <w:rFonts w:ascii="Angsana New" w:hAnsi="Angsana New" w:hint="cs"/>
                <w:sz w:val="30"/>
                <w:szCs w:val="30"/>
              </w:rPr>
              <w:t>275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B75085" w:rsidRPr="0044796F" w14:paraId="0EDECE8F" w14:textId="77777777" w:rsidTr="004627BC">
        <w:trPr>
          <w:cantSplit/>
        </w:trPr>
        <w:tc>
          <w:tcPr>
            <w:tcW w:w="4212" w:type="dxa"/>
            <w:gridSpan w:val="2"/>
          </w:tcPr>
          <w:p w14:paraId="147B75F3" w14:textId="77777777" w:rsidR="00B75085" w:rsidRPr="0044796F" w:rsidRDefault="00B75085" w:rsidP="00B75085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9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68B5D4" w14:textId="77777777" w:rsidR="00B75085" w:rsidRPr="0044796F" w:rsidRDefault="00CC5A41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4F147BF4" w14:textId="77777777" w:rsidR="00B75085" w:rsidRPr="0044796F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5FE415BB" w14:textId="77777777" w:rsidR="00B75085" w:rsidRPr="0044796F" w:rsidRDefault="00CC5A41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3" w:type="dxa"/>
          </w:tcPr>
          <w:p w14:paraId="4C229BD2" w14:textId="77777777" w:rsidR="00B75085" w:rsidRPr="0044796F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66C0AEEA" w14:textId="77777777" w:rsidR="00B75085" w:rsidRPr="0044796F" w:rsidRDefault="00CC5A41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2" w:type="dxa"/>
          </w:tcPr>
          <w:p w14:paraId="090328DE" w14:textId="77777777" w:rsidR="00B75085" w:rsidRPr="0044796F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594388AA" w14:textId="77777777" w:rsidR="00B75085" w:rsidRPr="0044796F" w:rsidRDefault="004361DA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CC5A41" w:rsidRPr="00CC5A41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</w:p>
        </w:tc>
      </w:tr>
    </w:tbl>
    <w:p w14:paraId="14A6ED8A" w14:textId="77777777" w:rsidR="004A1EEB" w:rsidRPr="00540F88" w:rsidRDefault="004A1EEB" w:rsidP="00F754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4"/>
          <w:szCs w:val="24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080"/>
        <w:gridCol w:w="236"/>
        <w:gridCol w:w="1120"/>
        <w:gridCol w:w="273"/>
        <w:gridCol w:w="1044"/>
        <w:gridCol w:w="272"/>
        <w:gridCol w:w="1105"/>
      </w:tblGrid>
      <w:tr w:rsidR="00D140BA" w:rsidRPr="004813AF" w14:paraId="5753B474" w14:textId="77777777" w:rsidTr="009558B2">
        <w:trPr>
          <w:cantSplit/>
        </w:trPr>
        <w:tc>
          <w:tcPr>
            <w:tcW w:w="4212" w:type="dxa"/>
          </w:tcPr>
          <w:p w14:paraId="62F37357" w14:textId="77777777" w:rsidR="00D140BA" w:rsidRDefault="00D140BA" w:rsidP="009558B2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42B67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  <w:r w:rsidRPr="00442B6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42B6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CC5A41" w:rsidRPr="00CC5A41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442B6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442B6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หนี้สูญและ</w:t>
            </w:r>
          </w:p>
          <w:p w14:paraId="309CB0E4" w14:textId="77777777" w:rsidR="00D140BA" w:rsidRPr="00F4596E" w:rsidRDefault="00D140BA" w:rsidP="009558B2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442B6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หนี้สงสัยจะสูญ</w:t>
            </w:r>
            <w:r w:rsidRPr="00442B6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  <w:r w:rsidRPr="00442B6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A635F"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63ADDF8" w14:textId="77777777" w:rsidR="00D140BA" w:rsidRDefault="00D140BA" w:rsidP="0095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B621CFB" w14:textId="77777777" w:rsidR="00D140BA" w:rsidRPr="001520DD" w:rsidRDefault="00CC5A41" w:rsidP="0095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2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1DFE9144" w14:textId="77777777" w:rsidR="00D140BA" w:rsidRPr="009727BF" w:rsidRDefault="00D140BA" w:rsidP="0095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14:paraId="4A17AD80" w14:textId="77777777" w:rsidR="00D140BA" w:rsidRDefault="00D140BA" w:rsidP="0095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967F280" w14:textId="77777777" w:rsidR="00D140BA" w:rsidRPr="001520DD" w:rsidRDefault="00CC5A41" w:rsidP="0095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5A41">
              <w:rPr>
                <w:rFonts w:ascii="Angsana New" w:hAnsi="Angsana New" w:hint="cs"/>
                <w:sz w:val="30"/>
                <w:szCs w:val="30"/>
              </w:rPr>
              <w:t>3</w:t>
            </w:r>
            <w:r w:rsidR="004361DA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273" w:type="dxa"/>
          </w:tcPr>
          <w:p w14:paraId="73CEDAA9" w14:textId="77777777" w:rsidR="00D140BA" w:rsidRPr="009727BF" w:rsidRDefault="00D140BA" w:rsidP="0095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</w:tcPr>
          <w:p w14:paraId="61A76E24" w14:textId="77777777" w:rsidR="00D140BA" w:rsidRDefault="00D140BA" w:rsidP="0095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F3958E1" w14:textId="77777777" w:rsidR="00D140BA" w:rsidRPr="001520DD" w:rsidRDefault="00CC5A41" w:rsidP="0095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2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2" w:type="dxa"/>
          </w:tcPr>
          <w:p w14:paraId="0613AEF8" w14:textId="77777777" w:rsidR="00D140BA" w:rsidRPr="009727BF" w:rsidRDefault="00D140BA" w:rsidP="0095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3C2C240E" w14:textId="77777777" w:rsidR="00D140BA" w:rsidRDefault="00D140BA" w:rsidP="0095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46FFD43" w14:textId="77777777" w:rsidR="00D140BA" w:rsidRPr="001520DD" w:rsidRDefault="00CC5A41" w:rsidP="0095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sz w:val="30"/>
                <w:szCs w:val="30"/>
              </w:rPr>
              <w:t>3</w:t>
            </w:r>
            <w:r w:rsidR="004361DA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</w:tr>
    </w:tbl>
    <w:p w14:paraId="413E9A10" w14:textId="77777777" w:rsidR="00D140BA" w:rsidRPr="00067327" w:rsidRDefault="00D140BA" w:rsidP="00F754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3"/>
        <w:gridCol w:w="1249"/>
        <w:gridCol w:w="1080"/>
        <w:gridCol w:w="236"/>
        <w:gridCol w:w="34"/>
        <w:gridCol w:w="1080"/>
        <w:gridCol w:w="6"/>
        <w:gridCol w:w="264"/>
        <w:gridCol w:w="9"/>
        <w:gridCol w:w="1044"/>
        <w:gridCol w:w="27"/>
        <w:gridCol w:w="245"/>
        <w:gridCol w:w="25"/>
        <w:gridCol w:w="1080"/>
      </w:tblGrid>
      <w:tr w:rsidR="00A621A0" w:rsidRPr="0044796F" w14:paraId="12EC4B8F" w14:textId="77777777" w:rsidTr="004627BC">
        <w:trPr>
          <w:tblHeader/>
        </w:trPr>
        <w:tc>
          <w:tcPr>
            <w:tcW w:w="2963" w:type="dxa"/>
          </w:tcPr>
          <w:p w14:paraId="19A91C13" w14:textId="77777777" w:rsidR="00A621A0" w:rsidRPr="0044796F" w:rsidRDefault="00A621A0" w:rsidP="0078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479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1249" w:type="dxa"/>
          </w:tcPr>
          <w:p w14:paraId="07A6CA97" w14:textId="77777777" w:rsidR="00A621A0" w:rsidRPr="0044796F" w:rsidRDefault="00A621A0" w:rsidP="0078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5"/>
          </w:tcPr>
          <w:p w14:paraId="24B6B37C" w14:textId="77777777" w:rsidR="00A621A0" w:rsidRPr="0044796F" w:rsidRDefault="00A621A0" w:rsidP="0078285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9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</w:tcPr>
          <w:p w14:paraId="10107178" w14:textId="77777777" w:rsidR="00A621A0" w:rsidRPr="0044796F" w:rsidRDefault="00A621A0" w:rsidP="0078285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5"/>
          </w:tcPr>
          <w:p w14:paraId="61DDBEC4" w14:textId="77777777" w:rsidR="00A621A0" w:rsidRPr="0044796F" w:rsidRDefault="00A621A0" w:rsidP="0078285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9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5085" w:rsidRPr="0044796F" w14:paraId="3D67A760" w14:textId="77777777" w:rsidTr="004627BC">
        <w:trPr>
          <w:tblHeader/>
        </w:trPr>
        <w:tc>
          <w:tcPr>
            <w:tcW w:w="2963" w:type="dxa"/>
          </w:tcPr>
          <w:p w14:paraId="0E1B6513" w14:textId="77777777" w:rsidR="00B75085" w:rsidRPr="0044796F" w:rsidRDefault="00442B67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249" w:type="dxa"/>
          </w:tcPr>
          <w:p w14:paraId="4C013F40" w14:textId="77777777" w:rsidR="00B75085" w:rsidRPr="0044796F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6E460AD" w14:textId="77777777" w:rsidR="00B75085" w:rsidRPr="00E216F2" w:rsidRDefault="00CC5A41" w:rsidP="00B7508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625DB24C" w14:textId="77777777" w:rsidR="00B75085" w:rsidRPr="00E216F2" w:rsidRDefault="00B75085" w:rsidP="00B75085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  <w:gridSpan w:val="3"/>
          </w:tcPr>
          <w:p w14:paraId="3F8E0B90" w14:textId="77777777" w:rsidR="00B75085" w:rsidRPr="00E216F2" w:rsidRDefault="00CC5A41" w:rsidP="00B7508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3" w:type="dxa"/>
            <w:gridSpan w:val="2"/>
          </w:tcPr>
          <w:p w14:paraId="475E7A1D" w14:textId="77777777" w:rsidR="00B75085" w:rsidRPr="00E216F2" w:rsidRDefault="00B75085" w:rsidP="00B75085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0E7F8C78" w14:textId="77777777" w:rsidR="00B75085" w:rsidRPr="00E216F2" w:rsidRDefault="00CC5A41" w:rsidP="00B7508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2" w:type="dxa"/>
            <w:gridSpan w:val="2"/>
          </w:tcPr>
          <w:p w14:paraId="4E3C9A94" w14:textId="77777777" w:rsidR="00B75085" w:rsidRPr="00E216F2" w:rsidRDefault="00B75085" w:rsidP="00B75085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  <w:gridSpan w:val="2"/>
          </w:tcPr>
          <w:p w14:paraId="06030872" w14:textId="77777777" w:rsidR="00B75085" w:rsidRPr="00E216F2" w:rsidRDefault="00CC5A41" w:rsidP="00B7508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A621A0" w:rsidRPr="0044796F" w14:paraId="6476064D" w14:textId="77777777" w:rsidTr="004627BC">
        <w:trPr>
          <w:tblHeader/>
        </w:trPr>
        <w:tc>
          <w:tcPr>
            <w:tcW w:w="4212" w:type="dxa"/>
            <w:gridSpan w:val="2"/>
          </w:tcPr>
          <w:p w14:paraId="4C8CDCED" w14:textId="77777777" w:rsidR="00A621A0" w:rsidRPr="0044796F" w:rsidRDefault="00A621A0" w:rsidP="0078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2"/>
          </w:tcPr>
          <w:p w14:paraId="53043BC6" w14:textId="77777777" w:rsidR="00A621A0" w:rsidRPr="0044796F" w:rsidRDefault="00A621A0" w:rsidP="0078285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4796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75085" w:rsidRPr="00E216F2" w14:paraId="07CF6F6E" w14:textId="77777777" w:rsidTr="004627BC">
        <w:trPr>
          <w:cantSplit/>
        </w:trPr>
        <w:tc>
          <w:tcPr>
            <w:tcW w:w="4212" w:type="dxa"/>
            <w:gridSpan w:val="2"/>
          </w:tcPr>
          <w:p w14:paraId="1EDC9CFA" w14:textId="77777777" w:rsidR="00B75085" w:rsidRPr="009727BF" w:rsidRDefault="00B75085" w:rsidP="00B75085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27B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07EF6F8" w14:textId="77777777" w:rsidR="00B75085" w:rsidRPr="00013F68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A42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1D53AE4" w14:textId="77777777" w:rsidR="00B75085" w:rsidRPr="0044796F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C4142E1" w14:textId="77777777" w:rsidR="00B75085" w:rsidRPr="00013F68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3F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EAF6392" w14:textId="77777777" w:rsidR="00B75085" w:rsidRPr="00E216F2" w:rsidRDefault="00B75085" w:rsidP="00B7508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98B837F" w14:textId="77777777" w:rsidR="00B75085" w:rsidRPr="00E216F2" w:rsidRDefault="00CC5A41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2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</w:tcPr>
          <w:p w14:paraId="78408676" w14:textId="77777777" w:rsidR="00B75085" w:rsidRPr="00E216F2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E734949" w14:textId="77777777" w:rsidR="00B75085" w:rsidRPr="00E216F2" w:rsidRDefault="004361DA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14:paraId="3BF296BE" w14:textId="77777777" w:rsidR="00E862EF" w:rsidRDefault="00E862EF" w:rsidP="00F754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4"/>
          <w:szCs w:val="24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3"/>
        <w:gridCol w:w="1249"/>
        <w:gridCol w:w="1080"/>
        <w:gridCol w:w="236"/>
        <w:gridCol w:w="34"/>
        <w:gridCol w:w="1080"/>
        <w:gridCol w:w="6"/>
        <w:gridCol w:w="264"/>
        <w:gridCol w:w="9"/>
        <w:gridCol w:w="1044"/>
        <w:gridCol w:w="27"/>
        <w:gridCol w:w="245"/>
        <w:gridCol w:w="25"/>
        <w:gridCol w:w="1080"/>
      </w:tblGrid>
      <w:tr w:rsidR="00A621A0" w:rsidRPr="0044796F" w14:paraId="5FA42F0A" w14:textId="77777777" w:rsidTr="004627BC">
        <w:trPr>
          <w:tblHeader/>
        </w:trPr>
        <w:tc>
          <w:tcPr>
            <w:tcW w:w="2963" w:type="dxa"/>
          </w:tcPr>
          <w:p w14:paraId="648DD14F" w14:textId="77777777" w:rsidR="00A621A0" w:rsidRPr="0044796F" w:rsidRDefault="00A621A0" w:rsidP="0078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479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1249" w:type="dxa"/>
          </w:tcPr>
          <w:p w14:paraId="2FA3BF2F" w14:textId="77777777" w:rsidR="00A621A0" w:rsidRPr="0044796F" w:rsidRDefault="00A621A0" w:rsidP="0078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5"/>
          </w:tcPr>
          <w:p w14:paraId="37EA2EBD" w14:textId="77777777" w:rsidR="00A621A0" w:rsidRPr="0044796F" w:rsidRDefault="00A621A0" w:rsidP="0078285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9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</w:tcPr>
          <w:p w14:paraId="2E0FD922" w14:textId="77777777" w:rsidR="00A621A0" w:rsidRPr="0044796F" w:rsidRDefault="00A621A0" w:rsidP="0078285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5"/>
          </w:tcPr>
          <w:p w14:paraId="3109CA57" w14:textId="77777777" w:rsidR="00A621A0" w:rsidRPr="0044796F" w:rsidRDefault="00A621A0" w:rsidP="0078285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9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5085" w:rsidRPr="0044796F" w14:paraId="70BAC7E9" w14:textId="77777777" w:rsidTr="004627BC">
        <w:trPr>
          <w:tblHeader/>
        </w:trPr>
        <w:tc>
          <w:tcPr>
            <w:tcW w:w="2963" w:type="dxa"/>
          </w:tcPr>
          <w:p w14:paraId="38AD7EC1" w14:textId="77777777" w:rsidR="00B75085" w:rsidRPr="0044796F" w:rsidRDefault="00442B67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249" w:type="dxa"/>
          </w:tcPr>
          <w:p w14:paraId="72E49012" w14:textId="77777777" w:rsidR="00B75085" w:rsidRPr="0044796F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577FA33" w14:textId="77777777" w:rsidR="00B75085" w:rsidRPr="00E216F2" w:rsidRDefault="00CC5A41" w:rsidP="00B7508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26C65384" w14:textId="77777777" w:rsidR="00B75085" w:rsidRPr="00E216F2" w:rsidRDefault="00B75085" w:rsidP="00B75085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  <w:gridSpan w:val="3"/>
          </w:tcPr>
          <w:p w14:paraId="217EB264" w14:textId="77777777" w:rsidR="00B75085" w:rsidRPr="00E216F2" w:rsidRDefault="00CC5A41" w:rsidP="00B7508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3" w:type="dxa"/>
            <w:gridSpan w:val="2"/>
          </w:tcPr>
          <w:p w14:paraId="148E6C17" w14:textId="77777777" w:rsidR="00B75085" w:rsidRPr="00E216F2" w:rsidRDefault="00B75085" w:rsidP="00B75085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36D565F4" w14:textId="77777777" w:rsidR="00B75085" w:rsidRPr="00E216F2" w:rsidRDefault="00CC5A41" w:rsidP="00B7508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2" w:type="dxa"/>
            <w:gridSpan w:val="2"/>
          </w:tcPr>
          <w:p w14:paraId="33B512F0" w14:textId="77777777" w:rsidR="00B75085" w:rsidRPr="00E216F2" w:rsidRDefault="00B75085" w:rsidP="00B75085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  <w:gridSpan w:val="2"/>
          </w:tcPr>
          <w:p w14:paraId="44A45E19" w14:textId="77777777" w:rsidR="00B75085" w:rsidRPr="00E216F2" w:rsidRDefault="00CC5A41" w:rsidP="00B7508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A621A0" w:rsidRPr="0044796F" w14:paraId="674AAE48" w14:textId="77777777" w:rsidTr="004627BC">
        <w:trPr>
          <w:tblHeader/>
        </w:trPr>
        <w:tc>
          <w:tcPr>
            <w:tcW w:w="4212" w:type="dxa"/>
            <w:gridSpan w:val="2"/>
          </w:tcPr>
          <w:p w14:paraId="489425E3" w14:textId="77777777" w:rsidR="00A621A0" w:rsidRPr="0044796F" w:rsidRDefault="00A621A0" w:rsidP="00782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2"/>
          </w:tcPr>
          <w:p w14:paraId="767E5332" w14:textId="77777777" w:rsidR="00A621A0" w:rsidRPr="0044796F" w:rsidRDefault="00A621A0" w:rsidP="0078285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4796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75085" w:rsidRPr="00E216F2" w14:paraId="5B30D2D2" w14:textId="77777777" w:rsidTr="00893AB7">
        <w:trPr>
          <w:cantSplit/>
        </w:trPr>
        <w:tc>
          <w:tcPr>
            <w:tcW w:w="4212" w:type="dxa"/>
            <w:gridSpan w:val="2"/>
          </w:tcPr>
          <w:p w14:paraId="370CE995" w14:textId="77777777" w:rsidR="00B75085" w:rsidRPr="009727BF" w:rsidRDefault="00B75085" w:rsidP="00B75085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27B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569C26A" w14:textId="77777777" w:rsidR="00B75085" w:rsidRPr="00013F68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A42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5540259" w14:textId="77777777" w:rsidR="00B75085" w:rsidRPr="0044796F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EADFC2" w14:textId="77777777" w:rsidR="00B75085" w:rsidRPr="00013F68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3F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796DDA2" w14:textId="77777777" w:rsidR="00B75085" w:rsidRPr="00E216F2" w:rsidRDefault="00B75085" w:rsidP="00B7508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01C1669F" w14:textId="77777777" w:rsidR="00B75085" w:rsidRPr="00013F68" w:rsidRDefault="004361DA" w:rsidP="005A4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  <w:gridSpan w:val="2"/>
          </w:tcPr>
          <w:p w14:paraId="738AA246" w14:textId="77777777" w:rsidR="00B75085" w:rsidRPr="00E216F2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804055" w14:textId="77777777" w:rsidR="00B75085" w:rsidRPr="00013F68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3F6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422A" w:rsidRPr="00E216F2" w14:paraId="22CE83D4" w14:textId="77777777" w:rsidTr="00893AB7">
        <w:trPr>
          <w:cantSplit/>
        </w:trPr>
        <w:tc>
          <w:tcPr>
            <w:tcW w:w="4212" w:type="dxa"/>
            <w:gridSpan w:val="2"/>
          </w:tcPr>
          <w:p w14:paraId="7B14A93D" w14:textId="77777777" w:rsidR="005A422A" w:rsidRPr="009727BF" w:rsidRDefault="005A422A" w:rsidP="00B75085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25C6C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B25C6C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AD7907" w14:textId="77777777" w:rsidR="005A422A" w:rsidRDefault="00CC5A41" w:rsidP="00893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</w:tcPr>
          <w:p w14:paraId="3408E2BA" w14:textId="77777777" w:rsidR="005A422A" w:rsidRPr="0044796F" w:rsidRDefault="005A422A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EEC399" w14:textId="77777777" w:rsidR="005A422A" w:rsidRPr="00013F68" w:rsidRDefault="005A422A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9D2B01C" w14:textId="77777777" w:rsidR="005A422A" w:rsidRPr="00E216F2" w:rsidRDefault="005A422A" w:rsidP="00B7508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BAC862" w14:textId="77777777" w:rsidR="005A422A" w:rsidRDefault="00CC5A41" w:rsidP="005A4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</w:tcPr>
          <w:p w14:paraId="02A649DF" w14:textId="77777777" w:rsidR="005A422A" w:rsidRPr="00E216F2" w:rsidRDefault="005A422A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6CA3A3" w14:textId="77777777" w:rsidR="005A422A" w:rsidRPr="00013F68" w:rsidRDefault="005A422A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422A" w:rsidRPr="00E216F2" w14:paraId="5B68460D" w14:textId="77777777" w:rsidTr="00893AB7">
        <w:trPr>
          <w:cantSplit/>
        </w:trPr>
        <w:tc>
          <w:tcPr>
            <w:tcW w:w="4212" w:type="dxa"/>
            <w:gridSpan w:val="2"/>
          </w:tcPr>
          <w:p w14:paraId="67A41DCD" w14:textId="77777777" w:rsidR="005A422A" w:rsidRPr="009727BF" w:rsidRDefault="007B44AF" w:rsidP="00B75085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182DBF" w14:textId="77777777" w:rsidR="005A422A" w:rsidRPr="00893AB7" w:rsidRDefault="00CC5A41" w:rsidP="00893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</w:tcPr>
          <w:p w14:paraId="209FBDEC" w14:textId="77777777" w:rsidR="005A422A" w:rsidRPr="00893AB7" w:rsidRDefault="005A422A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45CFCB" w14:textId="77777777" w:rsidR="005A422A" w:rsidRPr="00893AB7" w:rsidRDefault="005A422A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3AB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041560B" w14:textId="77777777" w:rsidR="005A422A" w:rsidRPr="00893AB7" w:rsidRDefault="005A422A" w:rsidP="00B7508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EBFC8" w14:textId="77777777" w:rsidR="005A422A" w:rsidRPr="00893AB7" w:rsidRDefault="004361DA" w:rsidP="005A4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</w:tcPr>
          <w:p w14:paraId="6060490D" w14:textId="77777777" w:rsidR="005A422A" w:rsidRPr="00893AB7" w:rsidRDefault="005A422A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DF590D" w14:textId="77777777" w:rsidR="005A422A" w:rsidRPr="00893AB7" w:rsidRDefault="005A422A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3AB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A544401" w14:textId="77777777" w:rsidR="00A87D71" w:rsidRDefault="00A87D71">
      <w:pPr>
        <w:rPr>
          <w:rFonts w:ascii="Angsana New" w:hAnsi="Angsana New"/>
          <w:sz w:val="24"/>
          <w:szCs w:val="24"/>
        </w:rPr>
      </w:pPr>
    </w:p>
    <w:p w14:paraId="1DC1A7B1" w14:textId="77777777" w:rsidR="007B44AF" w:rsidRDefault="007B44AF">
      <w:pPr>
        <w:rPr>
          <w:rFonts w:ascii="Angsana New" w:hAnsi="Angsana New"/>
          <w:sz w:val="24"/>
          <w:szCs w:val="24"/>
        </w:rPr>
      </w:pPr>
    </w:p>
    <w:p w14:paraId="294AF629" w14:textId="77777777" w:rsidR="007B44AF" w:rsidRDefault="007B44AF">
      <w:pPr>
        <w:rPr>
          <w:rFonts w:ascii="Angsana New" w:hAnsi="Angsana New"/>
          <w:sz w:val="24"/>
          <w:szCs w:val="24"/>
        </w:rPr>
      </w:pPr>
    </w:p>
    <w:p w14:paraId="3BD259F6" w14:textId="77777777" w:rsidR="007B44AF" w:rsidRPr="00EE4CE0" w:rsidRDefault="007B44AF">
      <w:pPr>
        <w:rPr>
          <w:rFonts w:ascii="Angsana New" w:hAnsi="Angsana New"/>
          <w:sz w:val="24"/>
          <w:szCs w:val="24"/>
        </w:rPr>
      </w:pPr>
    </w:p>
    <w:tbl>
      <w:tblPr>
        <w:tblW w:w="9375" w:type="dxa"/>
        <w:tblInd w:w="450" w:type="dxa"/>
        <w:tblLook w:val="04A0" w:firstRow="1" w:lastRow="0" w:firstColumn="1" w:lastColumn="0" w:noHBand="0" w:noVBand="1"/>
      </w:tblPr>
      <w:tblGrid>
        <w:gridCol w:w="3060"/>
        <w:gridCol w:w="1350"/>
        <w:gridCol w:w="240"/>
        <w:gridCol w:w="1036"/>
        <w:gridCol w:w="236"/>
        <w:gridCol w:w="1009"/>
        <w:gridCol w:w="235"/>
        <w:gridCol w:w="935"/>
        <w:gridCol w:w="235"/>
        <w:gridCol w:w="1039"/>
      </w:tblGrid>
      <w:tr w:rsidR="00477290" w:rsidRPr="00EA1582" w14:paraId="08363384" w14:textId="77777777" w:rsidTr="004627BC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0FD20EC2" w14:textId="77777777" w:rsidR="00477290" w:rsidRPr="00EE4CE0" w:rsidRDefault="00477290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sz w:val="24"/>
                <w:szCs w:val="24"/>
              </w:rPr>
              <w:tab/>
            </w:r>
            <w:r w:rsidRPr="00EE4CE0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8CDA88" w14:textId="77777777" w:rsidR="00477290" w:rsidRPr="00EE4CE0" w:rsidRDefault="00477290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EE4C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EA853C6" w14:textId="77777777" w:rsidR="00477290" w:rsidRPr="00EE4CE0" w:rsidRDefault="00477290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725" w:type="dxa"/>
            <w:gridSpan w:val="7"/>
            <w:shd w:val="clear" w:color="auto" w:fill="auto"/>
            <w:vAlign w:val="bottom"/>
          </w:tcPr>
          <w:p w14:paraId="3AA28788" w14:textId="77777777" w:rsidR="00477290" w:rsidRPr="00EE4CE0" w:rsidRDefault="00477290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8180A" w:rsidRPr="00EA1582" w14:paraId="09B48599" w14:textId="77777777" w:rsidTr="004627BC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226310E4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8BCEAC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7848025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134AEE3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25EAB8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2AA6DCA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2F428E43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7587CCE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08B8A3DC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2E72EB2A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58180A" w:rsidRPr="00EA1582" w14:paraId="3078C650" w14:textId="77777777" w:rsidTr="004627BC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6D76022A" w14:textId="77777777" w:rsidR="0058180A" w:rsidRPr="00EE4CE0" w:rsidRDefault="00442B67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42B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5A24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3DFF50" w14:textId="77777777" w:rsidR="0058180A" w:rsidRPr="00EE4CE0" w:rsidRDefault="00CC5A41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="0058180A" w:rsidRPr="00EE4CE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8180A" w:rsidRPr="00EE4CE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C789C38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A0DE95C" w14:textId="77777777" w:rsidR="0058180A" w:rsidRPr="00EE4CE0" w:rsidRDefault="004361D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58180A" w:rsidRPr="00EE4CE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8180A" w:rsidRPr="00EE4CE0">
              <w:rPr>
                <w:rFonts w:ascii="Angsana New" w:hAnsi="Angsana New" w:hint="cs"/>
                <w:sz w:val="30"/>
                <w:szCs w:val="30"/>
                <w:cs/>
              </w:rPr>
              <w:t>มกรา</w:t>
            </w:r>
            <w:r w:rsidR="0058180A" w:rsidRPr="00EE4CE0">
              <w:rPr>
                <w:rFonts w:ascii="Angsana New" w:hAnsi="Angsana New"/>
                <w:sz w:val="30"/>
                <w:szCs w:val="30"/>
                <w:cs/>
              </w:rPr>
              <w:t>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BE402C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7B091FA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BDD144A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B602715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2C8466B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48423F07" w14:textId="77777777" w:rsidR="0058180A" w:rsidRPr="00EE4CE0" w:rsidRDefault="00CC5A41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="0058180A" w:rsidRPr="00EE4CE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8180A" w:rsidRPr="00EE4CE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58180A" w:rsidRPr="00EA1582" w14:paraId="1B4DA592" w14:textId="77777777" w:rsidTr="004627BC">
        <w:trPr>
          <w:tblHeader/>
        </w:trPr>
        <w:tc>
          <w:tcPr>
            <w:tcW w:w="3060" w:type="dxa"/>
            <w:shd w:val="clear" w:color="auto" w:fill="auto"/>
          </w:tcPr>
          <w:p w14:paraId="245CAB94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22F0F4E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4C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326AE234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4725" w:type="dxa"/>
            <w:gridSpan w:val="7"/>
            <w:shd w:val="clear" w:color="auto" w:fill="auto"/>
          </w:tcPr>
          <w:p w14:paraId="4974A794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4C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8180A" w:rsidRPr="00EA1582" w14:paraId="441A0978" w14:textId="77777777" w:rsidTr="004627BC">
        <w:tc>
          <w:tcPr>
            <w:tcW w:w="3060" w:type="dxa"/>
            <w:shd w:val="clear" w:color="auto" w:fill="auto"/>
          </w:tcPr>
          <w:p w14:paraId="0CD58C7D" w14:textId="77777777" w:rsidR="0058180A" w:rsidRPr="00EE4CE0" w:rsidRDefault="00CC5A41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14:paraId="777B3E98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E1D4D58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552D1A2F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526886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7A80A249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33DEC0E8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039B5DD3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7A6B1D73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39" w:type="dxa"/>
            <w:shd w:val="clear" w:color="auto" w:fill="auto"/>
          </w:tcPr>
          <w:p w14:paraId="7A55AEA6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180A" w:rsidRPr="00EA1582" w14:paraId="7C5E60AC" w14:textId="77777777" w:rsidTr="004627BC">
        <w:tc>
          <w:tcPr>
            <w:tcW w:w="3060" w:type="dxa"/>
            <w:shd w:val="clear" w:color="auto" w:fill="auto"/>
          </w:tcPr>
          <w:p w14:paraId="35EA217A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350" w:type="dxa"/>
            <w:shd w:val="clear" w:color="auto" w:fill="auto"/>
          </w:tcPr>
          <w:p w14:paraId="721319D6" w14:textId="77777777" w:rsidR="0058180A" w:rsidRPr="00EE4CE0" w:rsidRDefault="00CC5A41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  <w:r w:rsidR="00424D3D" w:rsidRPr="00EE4CE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CC5A41">
              <w:rPr>
                <w:rFonts w:ascii="Angsana New" w:hAnsi="Angsana New"/>
                <w:sz w:val="30"/>
                <w:szCs w:val="30"/>
              </w:rPr>
              <w:t>7</w:t>
            </w:r>
            <w:r w:rsidR="00424D3D" w:rsidRPr="00EE4CE0">
              <w:rPr>
                <w:rFonts w:ascii="Angsana New" w:hAnsi="Angsana New"/>
                <w:sz w:val="30"/>
                <w:szCs w:val="30"/>
              </w:rPr>
              <w:t>.</w:t>
            </w:r>
            <w:r w:rsidRPr="00CC5A4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61D322BF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7BE8EAE6" w14:textId="77777777" w:rsidR="0058180A" w:rsidRPr="00EE4CE0" w:rsidRDefault="00CC5A41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sz w:val="30"/>
                <w:szCs w:val="30"/>
              </w:rPr>
              <w:t>6</w:t>
            </w:r>
            <w:r w:rsidR="00E82DAF" w:rsidRPr="00E82DAF">
              <w:rPr>
                <w:rFonts w:ascii="Angsana New" w:hAnsi="Angsana New" w:hint="cs"/>
                <w:sz w:val="30"/>
                <w:szCs w:val="30"/>
              </w:rPr>
              <w:t>8</w:t>
            </w:r>
            <w:r w:rsidR="004361DA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318880E0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5CC4ED03" w14:textId="77777777" w:rsidR="0058180A" w:rsidRPr="00EE4CE0" w:rsidRDefault="004361D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</w:t>
            </w:r>
            <w:r w:rsidR="00E82DAF" w:rsidRPr="00E82DAF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235" w:type="dxa"/>
            <w:shd w:val="clear" w:color="auto" w:fill="auto"/>
          </w:tcPr>
          <w:p w14:paraId="09C56B8D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75BBC36E" w14:textId="77777777" w:rsidR="0058180A" w:rsidRPr="00EE4CE0" w:rsidRDefault="00893AB7" w:rsidP="0042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3F45508B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39" w:type="dxa"/>
            <w:shd w:val="clear" w:color="auto" w:fill="auto"/>
          </w:tcPr>
          <w:p w14:paraId="612FA874" w14:textId="77777777" w:rsidR="0058180A" w:rsidRPr="00EE4CE0" w:rsidRDefault="00CC5A41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sz w:val="30"/>
                <w:szCs w:val="30"/>
              </w:rPr>
              <w:t>6</w:t>
            </w:r>
            <w:r w:rsidR="00E82DAF" w:rsidRPr="00E82DAF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</w:tr>
      <w:tr w:rsidR="0058180A" w:rsidRPr="00EA1582" w14:paraId="0532354E" w14:textId="77777777" w:rsidTr="004627BC">
        <w:tc>
          <w:tcPr>
            <w:tcW w:w="3060" w:type="dxa"/>
            <w:shd w:val="clear" w:color="auto" w:fill="auto"/>
          </w:tcPr>
          <w:p w14:paraId="4BAFB453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2EA5A826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4308509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</w:tcPr>
          <w:p w14:paraId="746C6BD4" w14:textId="77777777" w:rsidR="0058180A" w:rsidRPr="00EE4CE0" w:rsidRDefault="00CC5A41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E82DAF" w:rsidRPr="00E82DAF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  <w:r w:rsidR="004361DA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7E71A1BE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6856EE6E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6A05EE44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00928DA9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11512F8A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14:paraId="72997BE0" w14:textId="77777777" w:rsidR="0058180A" w:rsidRPr="00EE4CE0" w:rsidRDefault="00CC5A41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E82DAF" w:rsidRPr="00E82DAF">
              <w:rPr>
                <w:rFonts w:ascii="Angsana New" w:hAnsi="Angsana New" w:hint="cs"/>
                <w:b/>
                <w:bCs/>
                <w:sz w:val="30"/>
                <w:szCs w:val="30"/>
              </w:rPr>
              <w:t>99</w:t>
            </w:r>
          </w:p>
        </w:tc>
      </w:tr>
      <w:tr w:rsidR="0058180A" w:rsidRPr="00EA1582" w14:paraId="189593CB" w14:textId="77777777" w:rsidTr="004627BC">
        <w:tc>
          <w:tcPr>
            <w:tcW w:w="3060" w:type="dxa"/>
            <w:shd w:val="clear" w:color="auto" w:fill="auto"/>
          </w:tcPr>
          <w:p w14:paraId="7233A303" w14:textId="77777777" w:rsidR="00442B67" w:rsidRDefault="00442B67" w:rsidP="00442B67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3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42B67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442B6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42019457" w14:textId="77777777" w:rsidR="0058180A" w:rsidRPr="00EE4CE0" w:rsidRDefault="00442B67" w:rsidP="00442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442B6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CC5A41" w:rsidRPr="00CC5A41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442B6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442B6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Pr="00442B6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51A496F6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2402E8A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</w:tcPr>
          <w:p w14:paraId="63462F6F" w14:textId="77777777" w:rsidR="0058180A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1696A439" w14:textId="77777777" w:rsidR="005A2494" w:rsidRPr="00EE4CE0" w:rsidRDefault="00424D3D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62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C26CB97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675D3220" w14:textId="77777777" w:rsidR="0058180A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  <w:p w14:paraId="7D58E065" w14:textId="77777777" w:rsidR="005A2494" w:rsidRPr="00EE4CE0" w:rsidRDefault="00424D3D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55A57CAC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48ACC799" w14:textId="77777777" w:rsidR="0058180A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27720EC0" w14:textId="77777777" w:rsidR="005A2494" w:rsidRPr="00EE4CE0" w:rsidRDefault="00424D3D" w:rsidP="0042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5DACB13E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14:paraId="45187B07" w14:textId="77777777" w:rsidR="0058180A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57349DC6" w14:textId="77777777" w:rsidR="005A2494" w:rsidRPr="00EE4CE0" w:rsidRDefault="00424D3D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632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8180A" w:rsidRPr="00EA1582" w14:paraId="53BC9617" w14:textId="77777777" w:rsidTr="004627BC">
        <w:tc>
          <w:tcPr>
            <w:tcW w:w="3060" w:type="dxa"/>
            <w:shd w:val="clear" w:color="auto" w:fill="auto"/>
          </w:tcPr>
          <w:p w14:paraId="3D538493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14:paraId="4811CD39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DFAEB08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177E41" w14:textId="77777777" w:rsidR="0058180A" w:rsidRPr="00EE4CE0" w:rsidRDefault="00CC5A41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76535043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753B1392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766AC458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78FB4AFE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5B78E92F" w14:textId="77777777" w:rsidR="0058180A" w:rsidRPr="00EE4CE0" w:rsidRDefault="0058180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96941A" w14:textId="77777777" w:rsidR="0058180A" w:rsidRPr="00EE4CE0" w:rsidRDefault="00CC5A41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</w:p>
        </w:tc>
      </w:tr>
      <w:tr w:rsidR="0058180A" w:rsidRPr="00540F88" w14:paraId="3B432289" w14:textId="77777777" w:rsidTr="004627BC">
        <w:tc>
          <w:tcPr>
            <w:tcW w:w="3060" w:type="dxa"/>
            <w:shd w:val="clear" w:color="auto" w:fill="auto"/>
          </w:tcPr>
          <w:p w14:paraId="04D6D8BC" w14:textId="77777777" w:rsidR="0058180A" w:rsidRPr="00540F88" w:rsidRDefault="0058180A" w:rsidP="005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14558BF" w14:textId="77777777" w:rsidR="0058180A" w:rsidRPr="00540F88" w:rsidRDefault="0058180A" w:rsidP="005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1C6A76EC" w14:textId="77777777" w:rsidR="0058180A" w:rsidRPr="00540F88" w:rsidRDefault="0058180A" w:rsidP="005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  <w:shd w:val="clear" w:color="auto" w:fill="auto"/>
          </w:tcPr>
          <w:p w14:paraId="3B6105EA" w14:textId="77777777" w:rsidR="0058180A" w:rsidRPr="00540F88" w:rsidRDefault="0058180A" w:rsidP="005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42CB51B" w14:textId="77777777" w:rsidR="0058180A" w:rsidRPr="00540F88" w:rsidRDefault="0058180A" w:rsidP="005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</w:tcPr>
          <w:p w14:paraId="122C9125" w14:textId="77777777" w:rsidR="0058180A" w:rsidRPr="00540F88" w:rsidRDefault="0058180A" w:rsidP="005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5" w:type="dxa"/>
            <w:shd w:val="clear" w:color="auto" w:fill="auto"/>
          </w:tcPr>
          <w:p w14:paraId="52C90518" w14:textId="77777777" w:rsidR="0058180A" w:rsidRPr="00540F88" w:rsidRDefault="0058180A" w:rsidP="005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4D53C98" w14:textId="77777777" w:rsidR="0058180A" w:rsidRPr="00540F88" w:rsidRDefault="0058180A" w:rsidP="005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5" w:type="dxa"/>
            <w:shd w:val="clear" w:color="auto" w:fill="auto"/>
          </w:tcPr>
          <w:p w14:paraId="038242A7" w14:textId="77777777" w:rsidR="0058180A" w:rsidRPr="00540F88" w:rsidRDefault="0058180A" w:rsidP="005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shd w:val="clear" w:color="auto" w:fill="auto"/>
          </w:tcPr>
          <w:p w14:paraId="3743B352" w14:textId="77777777" w:rsidR="0058180A" w:rsidRPr="00540F88" w:rsidRDefault="0058180A" w:rsidP="005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75085" w:rsidRPr="00EA1582" w14:paraId="06F5172C" w14:textId="77777777" w:rsidTr="004627BC">
        <w:tc>
          <w:tcPr>
            <w:tcW w:w="3060" w:type="dxa"/>
            <w:shd w:val="clear" w:color="auto" w:fill="auto"/>
          </w:tcPr>
          <w:p w14:paraId="1990C221" w14:textId="77777777" w:rsidR="00B75085" w:rsidRPr="00EE4CE0" w:rsidRDefault="00CC5A41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14:paraId="61743617" w14:textId="77777777" w:rsidR="00B75085" w:rsidRPr="00EE4CE0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24C02D9" w14:textId="77777777" w:rsidR="00B75085" w:rsidRPr="00EE4CE0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79160749" w14:textId="77777777" w:rsidR="00B75085" w:rsidRPr="00EE4CE0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D226E29" w14:textId="77777777" w:rsidR="00B75085" w:rsidRPr="00EE4CE0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0CE8F171" w14:textId="77777777" w:rsidR="00B75085" w:rsidRPr="00EE4CE0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5F8327A8" w14:textId="77777777" w:rsidR="00B75085" w:rsidRPr="00EE4CE0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45954D4B" w14:textId="77777777" w:rsidR="00B75085" w:rsidRPr="00EE4CE0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0BC31A5B" w14:textId="77777777" w:rsidR="00B75085" w:rsidRPr="00EE4CE0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39" w:type="dxa"/>
            <w:shd w:val="clear" w:color="auto" w:fill="auto"/>
          </w:tcPr>
          <w:p w14:paraId="56D6BBF2" w14:textId="77777777" w:rsidR="00B75085" w:rsidRPr="00EE4CE0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5085" w:rsidRPr="00EA1582" w14:paraId="108BD559" w14:textId="77777777" w:rsidTr="004627BC">
        <w:tc>
          <w:tcPr>
            <w:tcW w:w="3060" w:type="dxa"/>
            <w:shd w:val="clear" w:color="auto" w:fill="auto"/>
          </w:tcPr>
          <w:p w14:paraId="0386A7D0" w14:textId="77777777" w:rsidR="00B75085" w:rsidRPr="00EE4CE0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350" w:type="dxa"/>
            <w:shd w:val="clear" w:color="auto" w:fill="auto"/>
          </w:tcPr>
          <w:p w14:paraId="5FE08C36" w14:textId="77777777" w:rsidR="00B75085" w:rsidRPr="00EE4CE0" w:rsidRDefault="00CC5A41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  <w:r w:rsidR="00B75085" w:rsidRPr="00EE4CE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CC5A41">
              <w:rPr>
                <w:rFonts w:ascii="Angsana New" w:hAnsi="Angsana New"/>
                <w:sz w:val="30"/>
                <w:szCs w:val="30"/>
              </w:rPr>
              <w:t>7</w:t>
            </w:r>
            <w:r w:rsidR="00B75085" w:rsidRPr="00EE4CE0">
              <w:rPr>
                <w:rFonts w:ascii="Angsana New" w:hAnsi="Angsana New"/>
                <w:sz w:val="30"/>
                <w:szCs w:val="30"/>
              </w:rPr>
              <w:t>.</w:t>
            </w:r>
            <w:r w:rsidRPr="00CC5A4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446FCF8E" w14:textId="77777777" w:rsidR="00B75085" w:rsidRPr="00EE4CE0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</w:tcPr>
          <w:p w14:paraId="107A4F8F" w14:textId="77777777" w:rsidR="00B75085" w:rsidRPr="00EE4CE0" w:rsidRDefault="00CC5A41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53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3F4AD3AD" w14:textId="77777777" w:rsidR="00B75085" w:rsidRPr="00EE4CE0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34A76C90" w14:textId="77777777" w:rsidR="00B75085" w:rsidRPr="00EE4CE0" w:rsidRDefault="004361DA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35" w:type="dxa"/>
            <w:shd w:val="clear" w:color="auto" w:fill="auto"/>
          </w:tcPr>
          <w:p w14:paraId="15FCAC8D" w14:textId="77777777" w:rsidR="00B75085" w:rsidRPr="00EE4CE0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197467B4" w14:textId="77777777" w:rsidR="00B75085" w:rsidRPr="00EE4CE0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21BB2D00" w14:textId="77777777" w:rsidR="00B75085" w:rsidRPr="00EE4CE0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14:paraId="24BA0CDA" w14:textId="77777777" w:rsidR="00B75085" w:rsidRPr="00EE4CE0" w:rsidRDefault="00CC5A41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6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8</w:t>
            </w:r>
            <w:r w:rsidR="004361DA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B75085" w:rsidRPr="00EA1582" w14:paraId="7E92E727" w14:textId="77777777" w:rsidTr="00A36C50">
        <w:tc>
          <w:tcPr>
            <w:tcW w:w="3060" w:type="dxa"/>
            <w:shd w:val="clear" w:color="auto" w:fill="auto"/>
          </w:tcPr>
          <w:p w14:paraId="5F847C1D" w14:textId="77777777" w:rsidR="00B75085" w:rsidRPr="00EE4CE0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789A5AFE" w14:textId="77777777" w:rsidR="00B75085" w:rsidRPr="00EE4CE0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4A1C925" w14:textId="77777777" w:rsidR="00B75085" w:rsidRPr="00EE4CE0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</w:tcPr>
          <w:p w14:paraId="5DAE687B" w14:textId="77777777" w:rsidR="00B75085" w:rsidRPr="00EE4CE0" w:rsidRDefault="00CC5A41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06EB20F0" w14:textId="77777777" w:rsidR="00B75085" w:rsidRPr="00EE4CE0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055B3A08" w14:textId="77777777" w:rsidR="00B75085" w:rsidRPr="00EE4CE0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17CE0A25" w14:textId="77777777" w:rsidR="00B75085" w:rsidRPr="00EE4CE0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5667DA9F" w14:textId="77777777" w:rsidR="00B75085" w:rsidRPr="00EE4CE0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693AF3E7" w14:textId="77777777" w:rsidR="00B75085" w:rsidRPr="00EE4CE0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14:paraId="15ABE593" w14:textId="77777777" w:rsidR="00B75085" w:rsidRPr="00EE4CE0" w:rsidRDefault="00CC5A41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067327" w:rsidRPr="00540F88" w14:paraId="0B60F135" w14:textId="77777777" w:rsidTr="00A36C50">
        <w:tc>
          <w:tcPr>
            <w:tcW w:w="3060" w:type="dxa"/>
            <w:shd w:val="clear" w:color="auto" w:fill="auto"/>
          </w:tcPr>
          <w:p w14:paraId="64BAD08E" w14:textId="77777777" w:rsidR="00067327" w:rsidRPr="00540F88" w:rsidRDefault="00067327" w:rsidP="005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DDFCE7F" w14:textId="77777777" w:rsidR="00067327" w:rsidRPr="00540F88" w:rsidRDefault="00067327" w:rsidP="005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3E01C217" w14:textId="77777777" w:rsidR="00067327" w:rsidRPr="00540F88" w:rsidRDefault="00067327" w:rsidP="005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</w:tcPr>
          <w:p w14:paraId="647FD22E" w14:textId="77777777" w:rsidR="00067327" w:rsidRPr="00540F88" w:rsidRDefault="00067327" w:rsidP="005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6AF2926" w14:textId="77777777" w:rsidR="00067327" w:rsidRPr="00540F88" w:rsidRDefault="00067327" w:rsidP="005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</w:tcPr>
          <w:p w14:paraId="58CA42A3" w14:textId="77777777" w:rsidR="00067327" w:rsidRPr="00540F88" w:rsidRDefault="00067327" w:rsidP="005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5" w:type="dxa"/>
            <w:shd w:val="clear" w:color="auto" w:fill="auto"/>
          </w:tcPr>
          <w:p w14:paraId="626B4B04" w14:textId="77777777" w:rsidR="00067327" w:rsidRPr="00540F88" w:rsidRDefault="00067327" w:rsidP="005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929D68F" w14:textId="77777777" w:rsidR="00067327" w:rsidRPr="00540F88" w:rsidRDefault="00067327" w:rsidP="005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5" w:type="dxa"/>
            <w:shd w:val="clear" w:color="auto" w:fill="auto"/>
          </w:tcPr>
          <w:p w14:paraId="6518FA53" w14:textId="77777777" w:rsidR="00067327" w:rsidRPr="00540F88" w:rsidRDefault="00067327" w:rsidP="005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0A481BD8" w14:textId="77777777" w:rsidR="00067327" w:rsidRPr="00540F88" w:rsidRDefault="00067327" w:rsidP="005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75085" w:rsidRPr="00EA1582" w14:paraId="74E92251" w14:textId="77777777" w:rsidTr="004627BC">
        <w:tc>
          <w:tcPr>
            <w:tcW w:w="3060" w:type="dxa"/>
            <w:shd w:val="clear" w:color="auto" w:fill="auto"/>
          </w:tcPr>
          <w:p w14:paraId="21123986" w14:textId="77777777" w:rsidR="005A2494" w:rsidRDefault="005A2494" w:rsidP="005A2494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3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42B67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442B6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53359728" w14:textId="77777777" w:rsidR="00B75085" w:rsidRPr="00EE4CE0" w:rsidRDefault="005A2494" w:rsidP="005A2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442B6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CC5A41" w:rsidRPr="00CC5A41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442B6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442B6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Pr="00442B6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49F4AC54" w14:textId="77777777" w:rsidR="00B75085" w:rsidRPr="00EE4CE0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A83E157" w14:textId="77777777" w:rsidR="00B75085" w:rsidRPr="00EE4CE0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</w:tcPr>
          <w:p w14:paraId="4068A3BE" w14:textId="77777777" w:rsidR="005A2494" w:rsidRDefault="005A2494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095E8166" w14:textId="77777777" w:rsidR="00B75085" w:rsidRPr="00EE4CE0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EE4CE0">
              <w:rPr>
                <w:rFonts w:ascii="Angsana New" w:hAnsi="Angsana New"/>
                <w:sz w:val="30"/>
                <w:szCs w:val="30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5</w:t>
            </w:r>
            <w:r w:rsidR="004361DA">
              <w:rPr>
                <w:rFonts w:ascii="Angsana New" w:hAnsi="Angsana New"/>
                <w:sz w:val="30"/>
                <w:szCs w:val="30"/>
              </w:rPr>
              <w:t>0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7</w:t>
            </w:r>
            <w:r w:rsidRPr="00EE4CE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996E393" w14:textId="77777777" w:rsidR="00B75085" w:rsidRPr="00EE4CE0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7CA536BF" w14:textId="77777777" w:rsidR="00B75085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  <w:p w14:paraId="69322E00" w14:textId="77777777" w:rsidR="00424D3D" w:rsidRPr="00EE4CE0" w:rsidRDefault="00424D3D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451BB681" w14:textId="77777777" w:rsidR="00B75085" w:rsidRPr="00EE4CE0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53353A0B" w14:textId="77777777" w:rsidR="00B75085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3C00A744" w14:textId="77777777" w:rsidR="00424D3D" w:rsidRPr="00EE4CE0" w:rsidRDefault="00424D3D" w:rsidP="0042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001DAB6E" w14:textId="77777777" w:rsidR="00B75085" w:rsidRPr="00EE4CE0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14:paraId="0D4658A1" w14:textId="77777777" w:rsidR="005A2494" w:rsidRDefault="005A2494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5EC2DEC5" w14:textId="77777777" w:rsidR="00B75085" w:rsidRPr="00EE4CE0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62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75085" w:rsidRPr="00EA1582" w14:paraId="5F83164E" w14:textId="77777777" w:rsidTr="004627BC">
        <w:tc>
          <w:tcPr>
            <w:tcW w:w="3060" w:type="dxa"/>
            <w:shd w:val="clear" w:color="auto" w:fill="auto"/>
          </w:tcPr>
          <w:p w14:paraId="2ED66A86" w14:textId="77777777" w:rsidR="00B75085" w:rsidRPr="00EE4CE0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14:paraId="72C15C23" w14:textId="77777777" w:rsidR="00B75085" w:rsidRPr="00EE4CE0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EF89329" w14:textId="77777777" w:rsidR="00B75085" w:rsidRPr="00EE4CE0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329431" w14:textId="77777777" w:rsidR="00B75085" w:rsidRPr="00EE4CE0" w:rsidRDefault="00CC5A41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236" w:type="dxa"/>
            <w:shd w:val="clear" w:color="auto" w:fill="auto"/>
          </w:tcPr>
          <w:p w14:paraId="2C6BDEDD" w14:textId="77777777" w:rsidR="00B75085" w:rsidRPr="00EE4CE0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41518D91" w14:textId="77777777" w:rsidR="00B75085" w:rsidRPr="00EE4CE0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70B0BFE0" w14:textId="77777777" w:rsidR="00B75085" w:rsidRPr="00EE4CE0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47BDEA2A" w14:textId="77777777" w:rsidR="00B75085" w:rsidRPr="00EE4CE0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5BCD156A" w14:textId="77777777" w:rsidR="00B75085" w:rsidRPr="00EE4CE0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BB5A46" w14:textId="77777777" w:rsidR="00B75085" w:rsidRPr="00EE4CE0" w:rsidRDefault="00CC5A41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42FB973C" w14:textId="77777777" w:rsidR="00E862EF" w:rsidRDefault="00E862EF" w:rsidP="00540F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4"/>
          <w:szCs w:val="24"/>
        </w:rPr>
      </w:pPr>
    </w:p>
    <w:tbl>
      <w:tblPr>
        <w:tblW w:w="991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52"/>
        <w:gridCol w:w="1212"/>
        <w:gridCol w:w="236"/>
        <w:gridCol w:w="1034"/>
        <w:gridCol w:w="236"/>
        <w:gridCol w:w="792"/>
        <w:gridCol w:w="236"/>
        <w:gridCol w:w="857"/>
        <w:gridCol w:w="236"/>
        <w:gridCol w:w="744"/>
        <w:gridCol w:w="236"/>
        <w:gridCol w:w="1041"/>
      </w:tblGrid>
      <w:tr w:rsidR="007B44AF" w:rsidRPr="00EA1582" w14:paraId="6C1A9ADB" w14:textId="77777777" w:rsidTr="007B44AF">
        <w:trPr>
          <w:tblHeader/>
        </w:trPr>
        <w:tc>
          <w:tcPr>
            <w:tcW w:w="3052" w:type="dxa"/>
            <w:shd w:val="clear" w:color="auto" w:fill="auto"/>
            <w:vAlign w:val="bottom"/>
          </w:tcPr>
          <w:p w14:paraId="48E5BE06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sz w:val="24"/>
                <w:szCs w:val="24"/>
              </w:rPr>
              <w:tab/>
            </w:r>
            <w:r w:rsidRPr="00EE4CE0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30B7D53B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EE4C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7C053D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412" w:type="dxa"/>
            <w:gridSpan w:val="9"/>
            <w:vAlign w:val="bottom"/>
          </w:tcPr>
          <w:p w14:paraId="0BE1AF9C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C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44AF" w:rsidRPr="00EA1582" w14:paraId="63381E04" w14:textId="77777777" w:rsidTr="007B44AF">
        <w:trPr>
          <w:tblHeader/>
        </w:trPr>
        <w:tc>
          <w:tcPr>
            <w:tcW w:w="3052" w:type="dxa"/>
            <w:shd w:val="clear" w:color="auto" w:fill="auto"/>
            <w:vAlign w:val="bottom"/>
          </w:tcPr>
          <w:p w14:paraId="53B3C3AF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326701CB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BC8DD5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4099E9FD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B25EEE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4F0D05D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765C06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8B51CA8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7194800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dxa"/>
          </w:tcPr>
          <w:p w14:paraId="7FEC0249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20A601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2B8D3507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7B44AF" w:rsidRPr="00EA1582" w14:paraId="18C025A6" w14:textId="77777777" w:rsidTr="007B44AF">
        <w:trPr>
          <w:tblHeader/>
        </w:trPr>
        <w:tc>
          <w:tcPr>
            <w:tcW w:w="3052" w:type="dxa"/>
            <w:shd w:val="clear" w:color="auto" w:fill="auto"/>
            <w:vAlign w:val="bottom"/>
          </w:tcPr>
          <w:p w14:paraId="7AE45C70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4C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25BB1E7D" w14:textId="77777777" w:rsidR="007B44AF" w:rsidRPr="00EE4CE0" w:rsidRDefault="00CC5A41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="007B44AF" w:rsidRPr="00EE4CE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B44AF" w:rsidRPr="00EE4CE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8D672C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49BBBA95" w14:textId="77777777" w:rsidR="007B44AF" w:rsidRPr="00EE4CE0" w:rsidRDefault="004361D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B44AF" w:rsidRPr="00EE4CE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B44AF" w:rsidRPr="00EE4CE0">
              <w:rPr>
                <w:rFonts w:ascii="Angsana New" w:hAnsi="Angsana New" w:hint="cs"/>
                <w:sz w:val="30"/>
                <w:szCs w:val="30"/>
                <w:cs/>
              </w:rPr>
              <w:t>มกรา</w:t>
            </w:r>
            <w:r w:rsidR="007B44AF" w:rsidRPr="00EE4CE0">
              <w:rPr>
                <w:rFonts w:ascii="Angsana New" w:hAnsi="Angsana New"/>
                <w:sz w:val="30"/>
                <w:szCs w:val="30"/>
                <w:cs/>
              </w:rPr>
              <w:t>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F1B76D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116AD82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0B370F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F4C0467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0251C7FA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dxa"/>
          </w:tcPr>
          <w:p w14:paraId="16716C28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4F0610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2AA861E4" w14:textId="77777777" w:rsidR="007B44AF" w:rsidRPr="00EE4CE0" w:rsidRDefault="00CC5A41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="007B44AF" w:rsidRPr="00EE4CE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B44AF" w:rsidRPr="00EE4CE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B44AF" w:rsidRPr="00EA1582" w14:paraId="3F6C550C" w14:textId="77777777" w:rsidTr="007B44AF">
        <w:trPr>
          <w:tblHeader/>
        </w:trPr>
        <w:tc>
          <w:tcPr>
            <w:tcW w:w="3052" w:type="dxa"/>
            <w:shd w:val="clear" w:color="auto" w:fill="auto"/>
          </w:tcPr>
          <w:p w14:paraId="1E70FF2A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</w:tcPr>
          <w:p w14:paraId="6FF9A806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4C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57AFF01B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412" w:type="dxa"/>
            <w:gridSpan w:val="9"/>
          </w:tcPr>
          <w:p w14:paraId="139B1474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4C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B44AF" w:rsidRPr="00EA1582" w14:paraId="7368D273" w14:textId="77777777" w:rsidTr="007B44AF">
        <w:tc>
          <w:tcPr>
            <w:tcW w:w="3052" w:type="dxa"/>
            <w:shd w:val="clear" w:color="auto" w:fill="auto"/>
          </w:tcPr>
          <w:p w14:paraId="3A077BF6" w14:textId="77777777" w:rsidR="007B44AF" w:rsidRPr="00EE4CE0" w:rsidRDefault="00CC5A41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12" w:type="dxa"/>
            <w:shd w:val="clear" w:color="auto" w:fill="auto"/>
          </w:tcPr>
          <w:p w14:paraId="4C2B5499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5594F51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</w:tcPr>
          <w:p w14:paraId="3E44B92F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8102FC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  <w:shd w:val="clear" w:color="auto" w:fill="auto"/>
          </w:tcPr>
          <w:p w14:paraId="095C5F42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7BF150F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7" w:type="dxa"/>
            <w:shd w:val="clear" w:color="auto" w:fill="auto"/>
          </w:tcPr>
          <w:p w14:paraId="3897AF20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262DD3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744" w:type="dxa"/>
          </w:tcPr>
          <w:p w14:paraId="09B8D145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124100D6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41" w:type="dxa"/>
            <w:shd w:val="clear" w:color="auto" w:fill="auto"/>
          </w:tcPr>
          <w:p w14:paraId="62C9D121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44AF" w:rsidRPr="00EA1582" w14:paraId="19C6A292" w14:textId="77777777" w:rsidTr="007B44AF">
        <w:tc>
          <w:tcPr>
            <w:tcW w:w="3052" w:type="dxa"/>
            <w:shd w:val="clear" w:color="auto" w:fill="auto"/>
          </w:tcPr>
          <w:p w14:paraId="175E8276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12" w:type="dxa"/>
            <w:shd w:val="clear" w:color="auto" w:fill="auto"/>
          </w:tcPr>
          <w:p w14:paraId="1FBFA5F0" w14:textId="77777777" w:rsidR="007B44AF" w:rsidRPr="00EE4CE0" w:rsidRDefault="00CC5A41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  <w:r w:rsidR="007B44AF">
              <w:rPr>
                <w:rFonts w:ascii="Angsana New" w:hAnsi="Angsana New"/>
                <w:sz w:val="30"/>
                <w:szCs w:val="30"/>
              </w:rPr>
              <w:t>.</w:t>
            </w:r>
            <w:r w:rsidRPr="00CC5A41">
              <w:rPr>
                <w:rFonts w:ascii="Angsana New" w:hAnsi="Angsana New"/>
                <w:sz w:val="30"/>
                <w:szCs w:val="30"/>
              </w:rPr>
              <w:t>25</w:t>
            </w:r>
            <w:r w:rsidR="007B44A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CC5A4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64D9D17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</w:tcPr>
          <w:p w14:paraId="3A9037F9" w14:textId="77777777" w:rsidR="007B44AF" w:rsidRPr="00EE4CE0" w:rsidRDefault="00CC5A41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7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49C02346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  <w:shd w:val="clear" w:color="auto" w:fill="auto"/>
          </w:tcPr>
          <w:p w14:paraId="6B1609C5" w14:textId="77777777" w:rsidR="007B44AF" w:rsidRPr="00EE4CE0" w:rsidRDefault="00CC5A41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2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14:paraId="4781C67F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7" w:type="dxa"/>
            <w:shd w:val="clear" w:color="auto" w:fill="auto"/>
          </w:tcPr>
          <w:p w14:paraId="58A8E0C2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="00CC5A41" w:rsidRPr="00CC5A41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1C35E85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744" w:type="dxa"/>
          </w:tcPr>
          <w:p w14:paraId="1F0E11AC" w14:textId="77777777" w:rsidR="007B44AF" w:rsidRPr="007B44AF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C5A41" w:rsidRPr="00CC5A41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9C8C8E6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41" w:type="dxa"/>
            <w:shd w:val="clear" w:color="auto" w:fill="auto"/>
          </w:tcPr>
          <w:p w14:paraId="26D02275" w14:textId="77777777" w:rsidR="007B44AF" w:rsidRPr="00EE4CE0" w:rsidRDefault="00CC5A41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7B44AF" w:rsidRPr="00EA1582" w14:paraId="1AAD6656" w14:textId="77777777" w:rsidTr="007B44AF">
        <w:tc>
          <w:tcPr>
            <w:tcW w:w="3052" w:type="dxa"/>
            <w:shd w:val="clear" w:color="auto" w:fill="auto"/>
          </w:tcPr>
          <w:p w14:paraId="74577A20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212" w:type="dxa"/>
            <w:shd w:val="clear" w:color="auto" w:fill="auto"/>
          </w:tcPr>
          <w:p w14:paraId="5AF51B94" w14:textId="77777777" w:rsidR="007B44AF" w:rsidRPr="00EE4CE0" w:rsidRDefault="00CC5A41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  <w:r w:rsidR="007B44A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CC5A4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82FE3A5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</w:tcPr>
          <w:p w14:paraId="303CF37B" w14:textId="77777777" w:rsidR="007B44AF" w:rsidRPr="00EE4CE0" w:rsidRDefault="00CC5A41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53</w:t>
            </w:r>
            <w:r w:rsidR="004361D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2D55748D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  <w:shd w:val="clear" w:color="auto" w:fill="auto"/>
          </w:tcPr>
          <w:p w14:paraId="426507E9" w14:textId="77777777" w:rsidR="007B44AF" w:rsidRPr="00EE4CE0" w:rsidRDefault="00CC5A41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38ED4272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7" w:type="dxa"/>
            <w:shd w:val="clear" w:color="auto" w:fill="auto"/>
          </w:tcPr>
          <w:p w14:paraId="011AF03A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1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7E8843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744" w:type="dxa"/>
          </w:tcPr>
          <w:p w14:paraId="6E3E25BD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3AC039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41" w:type="dxa"/>
            <w:shd w:val="clear" w:color="auto" w:fill="auto"/>
          </w:tcPr>
          <w:p w14:paraId="25ED4644" w14:textId="77777777" w:rsidR="007B44AF" w:rsidRPr="00EE4CE0" w:rsidRDefault="00CC5A41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533</w:t>
            </w:r>
          </w:p>
        </w:tc>
      </w:tr>
      <w:tr w:rsidR="007B44AF" w:rsidRPr="00EA1582" w14:paraId="4AC1E2E4" w14:textId="77777777" w:rsidTr="007B44AF">
        <w:tc>
          <w:tcPr>
            <w:tcW w:w="3052" w:type="dxa"/>
            <w:shd w:val="clear" w:color="auto" w:fill="auto"/>
          </w:tcPr>
          <w:p w14:paraId="093BBD99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2" w:type="dxa"/>
            <w:shd w:val="clear" w:color="auto" w:fill="auto"/>
          </w:tcPr>
          <w:p w14:paraId="53E54D94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EDE0D0C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</w:tcPr>
          <w:p w14:paraId="47A73683" w14:textId="77777777" w:rsidR="007B44AF" w:rsidRPr="00EE4CE0" w:rsidRDefault="00CC5A41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74E31F6C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dxa"/>
            <w:shd w:val="clear" w:color="auto" w:fill="auto"/>
          </w:tcPr>
          <w:p w14:paraId="48395849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AFCD1A5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7" w:type="dxa"/>
            <w:shd w:val="clear" w:color="auto" w:fill="auto"/>
          </w:tcPr>
          <w:p w14:paraId="30037AB6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08774CF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744" w:type="dxa"/>
          </w:tcPr>
          <w:p w14:paraId="3798D0C3" w14:textId="77777777" w:rsidR="007B44AF" w:rsidRPr="007B44AF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C8D9F14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shd w:val="clear" w:color="auto" w:fill="auto"/>
          </w:tcPr>
          <w:p w14:paraId="601CC517" w14:textId="77777777" w:rsidR="007B44AF" w:rsidRPr="00EE4CE0" w:rsidRDefault="00CC5A41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7B44AF" w:rsidRPr="00EA1582" w14:paraId="6E6B444B" w14:textId="77777777" w:rsidTr="007B44AF">
        <w:tc>
          <w:tcPr>
            <w:tcW w:w="3052" w:type="dxa"/>
            <w:shd w:val="clear" w:color="auto" w:fill="auto"/>
          </w:tcPr>
          <w:p w14:paraId="0B2A0F03" w14:textId="77777777" w:rsidR="007B44AF" w:rsidRDefault="007B44AF" w:rsidP="007B44AF">
            <w:pPr>
              <w:tabs>
                <w:tab w:val="clear" w:pos="2807"/>
                <w:tab w:val="left" w:pos="342"/>
              </w:tabs>
              <w:spacing w:line="240" w:lineRule="auto"/>
              <w:ind w:right="-20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3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42B67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442B6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678E92D2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442B6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CC5A41" w:rsidRPr="00CC5A41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442B6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442B6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Pr="00442B6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12" w:type="dxa"/>
            <w:shd w:val="clear" w:color="auto" w:fill="auto"/>
          </w:tcPr>
          <w:p w14:paraId="63A36CFC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F98F291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</w:tcPr>
          <w:p w14:paraId="799E512E" w14:textId="77777777" w:rsidR="007B44AF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499D4DDE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52</w:t>
            </w:r>
            <w:r w:rsidR="004361DA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2C116BD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  <w:shd w:val="clear" w:color="auto" w:fill="auto"/>
          </w:tcPr>
          <w:p w14:paraId="34922960" w14:textId="77777777" w:rsidR="007B44AF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  <w:p w14:paraId="664A241C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5583704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7" w:type="dxa"/>
            <w:shd w:val="clear" w:color="auto" w:fill="auto"/>
          </w:tcPr>
          <w:p w14:paraId="64435D0F" w14:textId="77777777" w:rsidR="007B44AF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0755E2AB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1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E561E9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744" w:type="dxa"/>
          </w:tcPr>
          <w:p w14:paraId="6EE9EC6D" w14:textId="77777777" w:rsidR="007B44AF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1F200810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E20809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</w:tcPr>
          <w:p w14:paraId="3C5AF9EA" w14:textId="77777777" w:rsidR="007B44AF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09326C24" w14:textId="77777777" w:rsidR="007B44AF" w:rsidRPr="0092677A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523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B44AF" w:rsidRPr="00EA1582" w14:paraId="2497F024" w14:textId="77777777" w:rsidTr="007B44AF">
        <w:tc>
          <w:tcPr>
            <w:tcW w:w="3052" w:type="dxa"/>
            <w:shd w:val="clear" w:color="auto" w:fill="auto"/>
          </w:tcPr>
          <w:p w14:paraId="2427D953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12" w:type="dxa"/>
            <w:shd w:val="clear" w:color="auto" w:fill="auto"/>
          </w:tcPr>
          <w:p w14:paraId="27C9042B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5B1B63E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A95372" w14:textId="77777777" w:rsidR="007B44AF" w:rsidRPr="00EE4CE0" w:rsidRDefault="00E82D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DAF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236" w:type="dxa"/>
            <w:shd w:val="clear" w:color="auto" w:fill="auto"/>
          </w:tcPr>
          <w:p w14:paraId="13F31DF9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dxa"/>
            <w:shd w:val="clear" w:color="auto" w:fill="auto"/>
          </w:tcPr>
          <w:p w14:paraId="70D1A01D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4F85D64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7" w:type="dxa"/>
            <w:shd w:val="clear" w:color="auto" w:fill="auto"/>
          </w:tcPr>
          <w:p w14:paraId="37238BB0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9B2A7EA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744" w:type="dxa"/>
          </w:tcPr>
          <w:p w14:paraId="05E0B911" w14:textId="77777777" w:rsidR="007B44AF" w:rsidRPr="007B44AF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9287AB9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F8D1DD" w14:textId="77777777" w:rsidR="007B44AF" w:rsidRPr="00EE4CE0" w:rsidRDefault="00CC5A41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</w:tr>
      <w:tr w:rsidR="007B44AF" w:rsidRPr="00874116" w14:paraId="0D5DA42B" w14:textId="77777777" w:rsidTr="007B44AF">
        <w:tc>
          <w:tcPr>
            <w:tcW w:w="3052" w:type="dxa"/>
            <w:shd w:val="clear" w:color="auto" w:fill="auto"/>
          </w:tcPr>
          <w:p w14:paraId="73E45B48" w14:textId="77777777" w:rsidR="007B44AF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1A8EE0EE" w14:textId="77777777" w:rsidR="007B44AF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7657C307" w14:textId="77777777" w:rsidR="007B44AF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1FE1E911" w14:textId="77777777" w:rsidR="007B44AF" w:rsidRPr="00874116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38B6FF07" w14:textId="77777777" w:rsidR="007B44AF" w:rsidRPr="00874116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5F627ED1" w14:textId="77777777" w:rsidR="007B44AF" w:rsidRPr="00874116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034" w:type="dxa"/>
            <w:tcBorders>
              <w:top w:val="double" w:sz="4" w:space="0" w:color="auto"/>
            </w:tcBorders>
            <w:shd w:val="clear" w:color="auto" w:fill="auto"/>
          </w:tcPr>
          <w:p w14:paraId="60A7F882" w14:textId="77777777" w:rsidR="007B44AF" w:rsidRPr="00874116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6F5723D" w14:textId="77777777" w:rsidR="007B44AF" w:rsidRPr="00874116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</w:tcPr>
          <w:p w14:paraId="312C4DED" w14:textId="77777777" w:rsidR="007B44AF" w:rsidRPr="00874116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BB646AE" w14:textId="77777777" w:rsidR="007B44AF" w:rsidRPr="00874116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</w:tcPr>
          <w:p w14:paraId="6AC242EC" w14:textId="77777777" w:rsidR="007B44AF" w:rsidRPr="00874116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398E3D0A" w14:textId="77777777" w:rsidR="007B44AF" w:rsidRPr="00874116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44" w:type="dxa"/>
          </w:tcPr>
          <w:p w14:paraId="20C8724A" w14:textId="77777777" w:rsidR="007B44AF" w:rsidRPr="00874116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44D54990" w14:textId="77777777" w:rsidR="007B44AF" w:rsidRPr="00874116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  <w:shd w:val="clear" w:color="auto" w:fill="auto"/>
          </w:tcPr>
          <w:p w14:paraId="4573FA7F" w14:textId="77777777" w:rsidR="007B44AF" w:rsidRPr="00874116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7B44AF" w:rsidRPr="00EA1582" w14:paraId="0D6B6D8E" w14:textId="77777777" w:rsidTr="007B44AF">
        <w:tc>
          <w:tcPr>
            <w:tcW w:w="3052" w:type="dxa"/>
            <w:shd w:val="clear" w:color="auto" w:fill="auto"/>
          </w:tcPr>
          <w:p w14:paraId="5C6FCAC7" w14:textId="77777777" w:rsidR="007B44AF" w:rsidRPr="00EE4CE0" w:rsidRDefault="00CC5A41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212" w:type="dxa"/>
            <w:shd w:val="clear" w:color="auto" w:fill="auto"/>
          </w:tcPr>
          <w:p w14:paraId="47C3273C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4C4F4B4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</w:tcPr>
          <w:p w14:paraId="32EC50F1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EEA0631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  <w:shd w:val="clear" w:color="auto" w:fill="auto"/>
          </w:tcPr>
          <w:p w14:paraId="62FC5B11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3E9025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7" w:type="dxa"/>
            <w:shd w:val="clear" w:color="auto" w:fill="auto"/>
          </w:tcPr>
          <w:p w14:paraId="292C7D50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D01D70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744" w:type="dxa"/>
          </w:tcPr>
          <w:p w14:paraId="0D060E15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3C56FE8A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41" w:type="dxa"/>
            <w:shd w:val="clear" w:color="auto" w:fill="auto"/>
          </w:tcPr>
          <w:p w14:paraId="706FD5D6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44AF" w:rsidRPr="00EA1582" w14:paraId="1D616ABA" w14:textId="77777777" w:rsidTr="007B44AF">
        <w:tc>
          <w:tcPr>
            <w:tcW w:w="3052" w:type="dxa"/>
            <w:shd w:val="clear" w:color="auto" w:fill="auto"/>
          </w:tcPr>
          <w:p w14:paraId="6D5688F8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12" w:type="dxa"/>
            <w:shd w:val="clear" w:color="auto" w:fill="auto"/>
          </w:tcPr>
          <w:p w14:paraId="2BD18EA0" w14:textId="77777777" w:rsidR="007B44AF" w:rsidRPr="00EE4CE0" w:rsidRDefault="00CC5A41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  <w:r w:rsidR="007B44AF" w:rsidRPr="00EE4CE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CC5A4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15965C5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</w:tcPr>
          <w:p w14:paraId="7DA201A4" w14:textId="77777777" w:rsidR="007B44AF" w:rsidRPr="00EE4CE0" w:rsidRDefault="00CC5A41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36" w:type="dxa"/>
            <w:shd w:val="clear" w:color="auto" w:fill="auto"/>
          </w:tcPr>
          <w:p w14:paraId="4B25F0EE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  <w:shd w:val="clear" w:color="auto" w:fill="auto"/>
          </w:tcPr>
          <w:p w14:paraId="0998BA26" w14:textId="77777777" w:rsidR="007B44AF" w:rsidRPr="00EE4CE0" w:rsidRDefault="00CC5A41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sz w:val="30"/>
                <w:szCs w:val="30"/>
              </w:rPr>
              <w:t>0</w:t>
            </w:r>
            <w:r w:rsidRPr="00CC5A4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329F58F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7" w:type="dxa"/>
            <w:shd w:val="clear" w:color="auto" w:fill="auto"/>
          </w:tcPr>
          <w:p w14:paraId="3BBE39CE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272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0BBC58EC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744" w:type="dxa"/>
          </w:tcPr>
          <w:p w14:paraId="53AC1B58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A1CEFF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41" w:type="dxa"/>
            <w:shd w:val="clear" w:color="auto" w:fill="auto"/>
          </w:tcPr>
          <w:p w14:paraId="368EBFD0" w14:textId="77777777" w:rsidR="007B44AF" w:rsidRPr="00EE4CE0" w:rsidRDefault="00CC5A41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sz w:val="30"/>
                <w:szCs w:val="30"/>
              </w:rPr>
              <w:t>7</w:t>
            </w:r>
            <w:r w:rsidR="00E82DAF" w:rsidRPr="00E82DAF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7B44AF" w:rsidRPr="00EA1582" w14:paraId="2D05262D" w14:textId="77777777" w:rsidTr="007B44AF">
        <w:tc>
          <w:tcPr>
            <w:tcW w:w="3052" w:type="dxa"/>
            <w:shd w:val="clear" w:color="auto" w:fill="auto"/>
          </w:tcPr>
          <w:p w14:paraId="3D482515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212" w:type="dxa"/>
            <w:shd w:val="clear" w:color="auto" w:fill="auto"/>
          </w:tcPr>
          <w:p w14:paraId="13C3635C" w14:textId="77777777" w:rsidR="007B44AF" w:rsidRPr="00EE4CE0" w:rsidRDefault="00CC5A41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  <w:r w:rsidR="007B44AF" w:rsidRPr="00EE4CE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CC5A4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9C773E6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</w:tcPr>
          <w:p w14:paraId="03B6103B" w14:textId="77777777" w:rsidR="007B44AF" w:rsidRPr="00EE4CE0" w:rsidRDefault="00CC5A41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5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Pr="00CC5A4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7A995A75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  <w:shd w:val="clear" w:color="auto" w:fill="auto"/>
          </w:tcPr>
          <w:p w14:paraId="68302F17" w14:textId="77777777" w:rsidR="007B44AF" w:rsidRPr="00EE4CE0" w:rsidRDefault="004361DA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</w:t>
            </w:r>
            <w:r w:rsidR="00CC5A41" w:rsidRPr="00CC5A41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B8B7779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7" w:type="dxa"/>
            <w:shd w:val="clear" w:color="auto" w:fill="auto"/>
          </w:tcPr>
          <w:p w14:paraId="507328EF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1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CF639B4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744" w:type="dxa"/>
          </w:tcPr>
          <w:p w14:paraId="3D10A946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3AB813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</w:tcPr>
          <w:p w14:paraId="3EB47BFB" w14:textId="77777777" w:rsidR="007B44AF" w:rsidRPr="00EE4CE0" w:rsidRDefault="00CC5A41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sz w:val="30"/>
                <w:szCs w:val="30"/>
              </w:rPr>
              <w:t>53</w:t>
            </w:r>
            <w:r w:rsidR="004361DA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</w:tr>
      <w:tr w:rsidR="007B44AF" w:rsidRPr="00EA1582" w14:paraId="53D14D9B" w14:textId="77777777" w:rsidTr="007B44AF">
        <w:tc>
          <w:tcPr>
            <w:tcW w:w="3052" w:type="dxa"/>
            <w:shd w:val="clear" w:color="auto" w:fill="auto"/>
          </w:tcPr>
          <w:p w14:paraId="39964598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2" w:type="dxa"/>
            <w:shd w:val="clear" w:color="auto" w:fill="auto"/>
          </w:tcPr>
          <w:p w14:paraId="54F8A95D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2864A1F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</w:tcPr>
          <w:p w14:paraId="54D67255" w14:textId="77777777" w:rsidR="007B44AF" w:rsidRPr="00EE4CE0" w:rsidRDefault="00CC5A41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562</w:t>
            </w:r>
          </w:p>
        </w:tc>
        <w:tc>
          <w:tcPr>
            <w:tcW w:w="236" w:type="dxa"/>
            <w:shd w:val="clear" w:color="auto" w:fill="auto"/>
          </w:tcPr>
          <w:p w14:paraId="41ED165F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dxa"/>
            <w:shd w:val="clear" w:color="auto" w:fill="auto"/>
          </w:tcPr>
          <w:p w14:paraId="3F801F24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1377FBF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7" w:type="dxa"/>
            <w:shd w:val="clear" w:color="auto" w:fill="auto"/>
          </w:tcPr>
          <w:p w14:paraId="392C89CB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CAF0E8E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744" w:type="dxa"/>
          </w:tcPr>
          <w:p w14:paraId="62CE474F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1E9286EE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shd w:val="clear" w:color="auto" w:fill="auto"/>
          </w:tcPr>
          <w:p w14:paraId="764F1B25" w14:textId="77777777" w:rsidR="007B44AF" w:rsidRPr="00EE4CE0" w:rsidRDefault="00CC5A41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4361DA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="00E82DAF" w:rsidRPr="00E82DAF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</w:p>
        </w:tc>
      </w:tr>
      <w:tr w:rsidR="007B44AF" w:rsidRPr="00EA1582" w14:paraId="04238E36" w14:textId="77777777" w:rsidTr="007B44AF">
        <w:tc>
          <w:tcPr>
            <w:tcW w:w="3052" w:type="dxa"/>
            <w:shd w:val="clear" w:color="auto" w:fill="auto"/>
          </w:tcPr>
          <w:p w14:paraId="1F9B1431" w14:textId="77777777" w:rsidR="007B44AF" w:rsidRDefault="007B44AF" w:rsidP="007B44AF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3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42B67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442B6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1B627053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442B6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CC5A41" w:rsidRPr="00CC5A41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442B6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442B6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Pr="00442B6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12" w:type="dxa"/>
            <w:shd w:val="clear" w:color="auto" w:fill="auto"/>
          </w:tcPr>
          <w:p w14:paraId="2A7BCF6F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AD1A066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</w:tcPr>
          <w:p w14:paraId="07036969" w14:textId="77777777" w:rsidR="007B44AF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28EF9A77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EE4CE0">
              <w:rPr>
                <w:rFonts w:ascii="Angsana New" w:hAnsi="Angsana New"/>
                <w:sz w:val="30"/>
                <w:szCs w:val="30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5</w:t>
            </w:r>
            <w:r w:rsidR="004361DA">
              <w:rPr>
                <w:rFonts w:ascii="Angsana New" w:hAnsi="Angsana New"/>
                <w:sz w:val="30"/>
                <w:szCs w:val="30"/>
              </w:rPr>
              <w:t>0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7</w:t>
            </w:r>
            <w:r w:rsidRPr="00EE4CE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B059F5A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  <w:shd w:val="clear" w:color="auto" w:fill="auto"/>
          </w:tcPr>
          <w:p w14:paraId="71BEE42F" w14:textId="77777777" w:rsidR="007B44AF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  <w:p w14:paraId="4344CA86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11A3C70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7" w:type="dxa"/>
            <w:shd w:val="clear" w:color="auto" w:fill="auto"/>
          </w:tcPr>
          <w:p w14:paraId="268D72A6" w14:textId="77777777" w:rsidR="007B44AF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1B741B9B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1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053BFDB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744" w:type="dxa"/>
          </w:tcPr>
          <w:p w14:paraId="37F41764" w14:textId="77777777" w:rsidR="007B44AF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2A322136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30CBD6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</w:tcPr>
          <w:p w14:paraId="4B08CBED" w14:textId="77777777" w:rsidR="007B44AF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2B840E41" w14:textId="77777777" w:rsidR="007B44AF" w:rsidRPr="0092677A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92677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C5A41" w:rsidRPr="00CC5A41">
              <w:rPr>
                <w:rFonts w:ascii="Angsana New" w:hAnsi="Angsana New" w:hint="cs"/>
                <w:sz w:val="30"/>
                <w:szCs w:val="30"/>
              </w:rPr>
              <w:t>52</w:t>
            </w:r>
            <w:r w:rsidR="004361DA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92677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B44AF" w:rsidRPr="00EA1582" w14:paraId="7772708C" w14:textId="77777777" w:rsidTr="007B44AF">
        <w:tc>
          <w:tcPr>
            <w:tcW w:w="3052" w:type="dxa"/>
            <w:shd w:val="clear" w:color="auto" w:fill="auto"/>
          </w:tcPr>
          <w:p w14:paraId="631362BD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12" w:type="dxa"/>
            <w:shd w:val="clear" w:color="auto" w:fill="auto"/>
          </w:tcPr>
          <w:p w14:paraId="79BFE48B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1AF9A50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BFC59A" w14:textId="77777777" w:rsidR="007B44AF" w:rsidRPr="00EE4CE0" w:rsidRDefault="00CC5A41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236" w:type="dxa"/>
            <w:shd w:val="clear" w:color="auto" w:fill="auto"/>
          </w:tcPr>
          <w:p w14:paraId="500C9D48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dxa"/>
            <w:shd w:val="clear" w:color="auto" w:fill="auto"/>
          </w:tcPr>
          <w:p w14:paraId="0EFAA20F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027D731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7" w:type="dxa"/>
            <w:shd w:val="clear" w:color="auto" w:fill="auto"/>
          </w:tcPr>
          <w:p w14:paraId="5377400D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0E116FB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744" w:type="dxa"/>
          </w:tcPr>
          <w:p w14:paraId="763B5001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5C7938BD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828699" w14:textId="77777777" w:rsidR="007B44AF" w:rsidRPr="00EE4CE0" w:rsidRDefault="00E82D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DA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E82DAF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</w:p>
        </w:tc>
      </w:tr>
    </w:tbl>
    <w:p w14:paraId="7C54AA4F" w14:textId="77777777" w:rsidR="0058180A" w:rsidRPr="00EE4CE0" w:rsidRDefault="0058180A">
      <w:pPr>
        <w:rPr>
          <w:rFonts w:ascii="Angsana New" w:hAnsi="Angsana New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3"/>
        <w:gridCol w:w="1267"/>
        <w:gridCol w:w="1170"/>
        <w:gridCol w:w="236"/>
        <w:gridCol w:w="34"/>
        <w:gridCol w:w="1080"/>
        <w:gridCol w:w="6"/>
        <w:gridCol w:w="264"/>
        <w:gridCol w:w="9"/>
        <w:gridCol w:w="1044"/>
        <w:gridCol w:w="27"/>
        <w:gridCol w:w="245"/>
        <w:gridCol w:w="25"/>
        <w:gridCol w:w="1080"/>
      </w:tblGrid>
      <w:tr w:rsidR="00C564B9" w:rsidRPr="0044796F" w14:paraId="3A9F3569" w14:textId="77777777" w:rsidTr="004D5331">
        <w:trPr>
          <w:tblHeader/>
        </w:trPr>
        <w:tc>
          <w:tcPr>
            <w:tcW w:w="2963" w:type="dxa"/>
          </w:tcPr>
          <w:p w14:paraId="571697DA" w14:textId="77777777" w:rsidR="00C564B9" w:rsidRPr="0044796F" w:rsidRDefault="00C564B9" w:rsidP="00524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479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1267" w:type="dxa"/>
          </w:tcPr>
          <w:p w14:paraId="18CC697A" w14:textId="77777777" w:rsidR="00C564B9" w:rsidRPr="0044796F" w:rsidRDefault="00C564B9" w:rsidP="00524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6" w:type="dxa"/>
            <w:gridSpan w:val="5"/>
          </w:tcPr>
          <w:p w14:paraId="74F73AA5" w14:textId="77777777" w:rsidR="00C564B9" w:rsidRPr="0044796F" w:rsidRDefault="00C564B9" w:rsidP="00524F7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9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</w:tcPr>
          <w:p w14:paraId="4B91B72A" w14:textId="77777777" w:rsidR="00C564B9" w:rsidRPr="0044796F" w:rsidRDefault="00C564B9" w:rsidP="00524F7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5"/>
          </w:tcPr>
          <w:p w14:paraId="302C9D67" w14:textId="77777777" w:rsidR="00C564B9" w:rsidRPr="0044796F" w:rsidRDefault="00C564B9" w:rsidP="00524F7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9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64B9" w:rsidRPr="0044796F" w14:paraId="3407D28B" w14:textId="77777777" w:rsidTr="004D5331">
        <w:trPr>
          <w:tblHeader/>
        </w:trPr>
        <w:tc>
          <w:tcPr>
            <w:tcW w:w="2963" w:type="dxa"/>
          </w:tcPr>
          <w:p w14:paraId="08D0D171" w14:textId="77777777" w:rsidR="00C564B9" w:rsidRPr="0044796F" w:rsidRDefault="00C564B9" w:rsidP="00524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4DFF9CCA" w14:textId="77777777" w:rsidR="00C564B9" w:rsidRPr="0044796F" w:rsidRDefault="00C564B9" w:rsidP="00524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22EC8D3" w14:textId="77777777" w:rsidR="00C564B9" w:rsidRPr="00E216F2" w:rsidRDefault="00CC5A41" w:rsidP="00524F7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37DB1F85" w14:textId="77777777" w:rsidR="00C564B9" w:rsidRPr="00E216F2" w:rsidRDefault="00C564B9" w:rsidP="00524F75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  <w:gridSpan w:val="3"/>
          </w:tcPr>
          <w:p w14:paraId="6C54F520" w14:textId="77777777" w:rsidR="00C564B9" w:rsidRPr="00E216F2" w:rsidRDefault="00CC5A41" w:rsidP="00524F7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3" w:type="dxa"/>
            <w:gridSpan w:val="2"/>
          </w:tcPr>
          <w:p w14:paraId="124CB53A" w14:textId="77777777" w:rsidR="00C564B9" w:rsidRPr="00E216F2" w:rsidRDefault="00C564B9" w:rsidP="00524F75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23D13B6D" w14:textId="77777777" w:rsidR="00C564B9" w:rsidRPr="00E216F2" w:rsidRDefault="00CC5A41" w:rsidP="00524F7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2" w:type="dxa"/>
            <w:gridSpan w:val="2"/>
          </w:tcPr>
          <w:p w14:paraId="2CE197C5" w14:textId="77777777" w:rsidR="00C564B9" w:rsidRPr="00E216F2" w:rsidRDefault="00C564B9" w:rsidP="00524F75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  <w:gridSpan w:val="2"/>
          </w:tcPr>
          <w:p w14:paraId="65882BDE" w14:textId="77777777" w:rsidR="00C564B9" w:rsidRPr="00E216F2" w:rsidRDefault="00CC5A41" w:rsidP="00524F7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C564B9" w:rsidRPr="0044796F" w14:paraId="0F28A006" w14:textId="77777777" w:rsidTr="004D5331">
        <w:trPr>
          <w:tblHeader/>
        </w:trPr>
        <w:tc>
          <w:tcPr>
            <w:tcW w:w="4230" w:type="dxa"/>
            <w:gridSpan w:val="2"/>
          </w:tcPr>
          <w:p w14:paraId="2B24F1BE" w14:textId="77777777" w:rsidR="00C564B9" w:rsidRPr="0044796F" w:rsidRDefault="00C564B9" w:rsidP="00524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12"/>
          </w:tcPr>
          <w:p w14:paraId="435AD84B" w14:textId="77777777" w:rsidR="00C564B9" w:rsidRPr="0044796F" w:rsidRDefault="00C564B9" w:rsidP="00524F7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4796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75085" w:rsidRPr="00E216F2" w14:paraId="0C24863E" w14:textId="77777777" w:rsidTr="004D5331">
        <w:trPr>
          <w:cantSplit/>
        </w:trPr>
        <w:tc>
          <w:tcPr>
            <w:tcW w:w="4230" w:type="dxa"/>
            <w:gridSpan w:val="2"/>
          </w:tcPr>
          <w:p w14:paraId="248FB370" w14:textId="77777777" w:rsidR="004D5331" w:rsidRDefault="004D5331" w:rsidP="004D5331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D5331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า </w:t>
            </w:r>
            <w:r w:rsidRPr="004D53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CC5A41" w:rsidRPr="00CC5A41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4D53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</w:t>
            </w:r>
            <w:r w:rsidRPr="004D5331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4D533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หนี้สูญและ</w:t>
            </w:r>
          </w:p>
          <w:p w14:paraId="324204DB" w14:textId="3C7733F7" w:rsidR="00B75085" w:rsidRPr="00C564B9" w:rsidRDefault="004D5331" w:rsidP="00882C37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4D533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หนี้สงสัยจะสูญ</w:t>
            </w:r>
            <w:r w:rsidRPr="004D53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  <w:r w:rsidRPr="004D533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D5331"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037A53A" w14:textId="77777777" w:rsidR="004D5331" w:rsidRDefault="004D5331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1CA844E" w14:textId="77777777" w:rsidR="004D5331" w:rsidRPr="00013F68" w:rsidRDefault="00CC5A41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5A41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71425CE7" w14:textId="77777777" w:rsidR="00B75085" w:rsidRPr="0044796F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9F30F71" w14:textId="77777777" w:rsidR="004D5331" w:rsidRDefault="004D5331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1CE8031" w14:textId="77777777" w:rsidR="00B75085" w:rsidRPr="00013F68" w:rsidRDefault="004361DA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</w:t>
            </w:r>
            <w:r w:rsidR="00CC5A41" w:rsidRPr="00CC5A41">
              <w:rPr>
                <w:rFonts w:ascii="Angsana New" w:hAnsi="Angsana New" w:hint="cs"/>
                <w:sz w:val="30"/>
                <w:szCs w:val="30"/>
              </w:rPr>
              <w:t>22</w:t>
            </w:r>
          </w:p>
        </w:tc>
        <w:tc>
          <w:tcPr>
            <w:tcW w:w="270" w:type="dxa"/>
            <w:gridSpan w:val="2"/>
          </w:tcPr>
          <w:p w14:paraId="4A18B862" w14:textId="77777777" w:rsidR="00B75085" w:rsidRPr="00E216F2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166669D" w14:textId="77777777" w:rsidR="00B75085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671060D" w14:textId="77777777" w:rsidR="004D5331" w:rsidRPr="00E216F2" w:rsidRDefault="00CC5A41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490208CC" w14:textId="77777777" w:rsidR="00B75085" w:rsidRPr="00E216F2" w:rsidRDefault="00B75085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E185F69" w14:textId="77777777" w:rsidR="004D5331" w:rsidRDefault="004D5331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64B2704" w14:textId="77777777" w:rsidR="00B75085" w:rsidRPr="00E216F2" w:rsidRDefault="004361DA" w:rsidP="00B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</w:t>
            </w:r>
            <w:r w:rsidR="00CC5A41" w:rsidRPr="00CC5A41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</w:tbl>
    <w:p w14:paraId="703EBE6E" w14:textId="77777777" w:rsidR="00545153" w:rsidRPr="00545153" w:rsidRDefault="00545153" w:rsidP="00D46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321C6DDC" w14:textId="77777777" w:rsidR="00D4652C" w:rsidRPr="00435F20" w:rsidRDefault="00D4652C" w:rsidP="00D46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เงินให้กู้ยืมระยะสั้นแก่บุคคลหรือกิจการที่เกี่ยวข้องกันดังกล่าวมี</w:t>
      </w:r>
      <w:r w:rsidRPr="00435F20">
        <w:rPr>
          <w:rFonts w:ascii="Angsana New" w:hAnsi="Angsana New" w:hint="cs"/>
          <w:sz w:val="30"/>
          <w:szCs w:val="30"/>
          <w:cs/>
        </w:rPr>
        <w:t>กำหนดชำระคืนเมื่อทวงถาม</w:t>
      </w:r>
    </w:p>
    <w:p w14:paraId="07AF59FB" w14:textId="77777777" w:rsidR="00D4652C" w:rsidRDefault="00D4652C">
      <w:pPr>
        <w:rPr>
          <w:rFonts w:ascii="Angsana New" w:hAnsi="Angsana New"/>
          <w:sz w:val="24"/>
          <w:szCs w:val="24"/>
        </w:rPr>
      </w:pPr>
    </w:p>
    <w:tbl>
      <w:tblPr>
        <w:tblW w:w="9644" w:type="dxa"/>
        <w:tblInd w:w="450" w:type="dxa"/>
        <w:tblLook w:val="04A0" w:firstRow="1" w:lastRow="0" w:firstColumn="1" w:lastColumn="0" w:noHBand="0" w:noVBand="1"/>
      </w:tblPr>
      <w:tblGrid>
        <w:gridCol w:w="2427"/>
        <w:gridCol w:w="1386"/>
        <w:gridCol w:w="239"/>
        <w:gridCol w:w="1032"/>
        <w:gridCol w:w="235"/>
        <w:gridCol w:w="936"/>
        <w:gridCol w:w="234"/>
        <w:gridCol w:w="860"/>
        <w:gridCol w:w="235"/>
        <w:gridCol w:w="790"/>
        <w:gridCol w:w="234"/>
        <w:gridCol w:w="1036"/>
      </w:tblGrid>
      <w:tr w:rsidR="007B44AF" w:rsidRPr="00EA1582" w14:paraId="2FA55A1D" w14:textId="77777777" w:rsidTr="007B44AF">
        <w:trPr>
          <w:tblHeader/>
        </w:trPr>
        <w:tc>
          <w:tcPr>
            <w:tcW w:w="2427" w:type="dxa"/>
            <w:shd w:val="clear" w:color="auto" w:fill="auto"/>
            <w:vAlign w:val="bottom"/>
          </w:tcPr>
          <w:p w14:paraId="6D1BA97A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sz w:val="24"/>
                <w:szCs w:val="24"/>
              </w:rPr>
              <w:tab/>
            </w:r>
            <w:r w:rsidRPr="00EE4CE0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941AF78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EE4C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831" w:type="dxa"/>
            <w:gridSpan w:val="10"/>
            <w:shd w:val="clear" w:color="auto" w:fill="auto"/>
            <w:vAlign w:val="bottom"/>
          </w:tcPr>
          <w:p w14:paraId="47F57C10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C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44AF" w:rsidRPr="00EA1582" w14:paraId="5F75F21B" w14:textId="77777777" w:rsidTr="007B44AF">
        <w:trPr>
          <w:tblHeader/>
        </w:trPr>
        <w:tc>
          <w:tcPr>
            <w:tcW w:w="2427" w:type="dxa"/>
            <w:shd w:val="clear" w:color="auto" w:fill="auto"/>
            <w:vAlign w:val="bottom"/>
          </w:tcPr>
          <w:p w14:paraId="757EDE61" w14:textId="77777777" w:rsidR="007B44AF" w:rsidRPr="00EE4CE0" w:rsidRDefault="007B44AF" w:rsidP="00DC2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1F2612E5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2AFA526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775F60FE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118E756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36F99D8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7B6DD7DF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3FFF6F23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14:paraId="4557658F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0" w:type="dxa"/>
          </w:tcPr>
          <w:p w14:paraId="44E0029B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60D0BE1C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31A3527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7B44AF" w:rsidRPr="00EA1582" w14:paraId="451F26BD" w14:textId="77777777" w:rsidTr="007B44AF">
        <w:trPr>
          <w:tblHeader/>
        </w:trPr>
        <w:tc>
          <w:tcPr>
            <w:tcW w:w="2427" w:type="dxa"/>
            <w:shd w:val="clear" w:color="auto" w:fill="auto"/>
            <w:vAlign w:val="bottom"/>
          </w:tcPr>
          <w:p w14:paraId="4AD5E6F3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4C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EE4C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ระยะ</w:t>
            </w:r>
            <w:r w:rsidRPr="00EE4C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B09DCC2" w14:textId="77777777" w:rsidR="007B44AF" w:rsidRPr="00EE4CE0" w:rsidRDefault="00CC5A41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="007B44AF" w:rsidRPr="00EE4CE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B44AF" w:rsidRPr="00EE4CE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466C836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461B68E7" w14:textId="77777777" w:rsidR="007B44AF" w:rsidRPr="00EE4CE0" w:rsidRDefault="004361D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B44AF" w:rsidRPr="00EE4CE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B44AF" w:rsidRPr="00EE4CE0">
              <w:rPr>
                <w:rFonts w:ascii="Angsana New" w:hAnsi="Angsana New" w:hint="cs"/>
                <w:sz w:val="30"/>
                <w:szCs w:val="30"/>
                <w:cs/>
              </w:rPr>
              <w:t>มกรา</w:t>
            </w:r>
            <w:r w:rsidR="007B44AF" w:rsidRPr="00EE4CE0">
              <w:rPr>
                <w:rFonts w:ascii="Angsana New" w:hAnsi="Angsana New"/>
                <w:sz w:val="30"/>
                <w:szCs w:val="30"/>
                <w:cs/>
              </w:rPr>
              <w:t>คม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49442FB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6DA6196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2DE9F7E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199831C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</w:tcPr>
          <w:p w14:paraId="494796F2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0" w:type="dxa"/>
          </w:tcPr>
          <w:p w14:paraId="5A76B095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66128D6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8685204" w14:textId="77777777" w:rsidR="007B44AF" w:rsidRPr="00EE4CE0" w:rsidRDefault="00CC5A41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="007B44AF" w:rsidRPr="00EE4CE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B44AF" w:rsidRPr="00EE4CE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B44AF" w:rsidRPr="00EA1582" w14:paraId="60081C99" w14:textId="77777777" w:rsidTr="001A6E27">
        <w:trPr>
          <w:tblHeader/>
        </w:trPr>
        <w:tc>
          <w:tcPr>
            <w:tcW w:w="2427" w:type="dxa"/>
            <w:shd w:val="clear" w:color="auto" w:fill="auto"/>
          </w:tcPr>
          <w:p w14:paraId="571DFED8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</w:tcPr>
          <w:p w14:paraId="34C68AAC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4C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9" w:type="dxa"/>
            <w:shd w:val="clear" w:color="auto" w:fill="auto"/>
          </w:tcPr>
          <w:p w14:paraId="3FC2B908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592" w:type="dxa"/>
            <w:gridSpan w:val="9"/>
          </w:tcPr>
          <w:p w14:paraId="2C414BDD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4C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B44AF" w:rsidRPr="00EA1582" w14:paraId="6EA04590" w14:textId="77777777" w:rsidTr="007B44AF">
        <w:tc>
          <w:tcPr>
            <w:tcW w:w="2427" w:type="dxa"/>
            <w:shd w:val="clear" w:color="auto" w:fill="auto"/>
          </w:tcPr>
          <w:p w14:paraId="323E0614" w14:textId="77777777" w:rsidR="007B44AF" w:rsidRPr="00EE4CE0" w:rsidRDefault="00CC5A41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86" w:type="dxa"/>
            <w:shd w:val="clear" w:color="auto" w:fill="auto"/>
          </w:tcPr>
          <w:p w14:paraId="107C07B5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1406773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1ECD5F33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47C9F8C0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</w:tcPr>
          <w:p w14:paraId="2A58BF32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29ABB071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3A9C9945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24B0CB14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790" w:type="dxa"/>
          </w:tcPr>
          <w:p w14:paraId="2D6B7E08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34" w:type="dxa"/>
            <w:shd w:val="clear" w:color="auto" w:fill="auto"/>
          </w:tcPr>
          <w:p w14:paraId="0FCEC27D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shd w:val="clear" w:color="auto" w:fill="auto"/>
          </w:tcPr>
          <w:p w14:paraId="0A07F720" w14:textId="77777777" w:rsidR="007B44AF" w:rsidRPr="00EE4CE0" w:rsidRDefault="007B44AF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44AF" w:rsidRPr="00EA1582" w14:paraId="0EEA665F" w14:textId="77777777" w:rsidTr="007B44AF">
        <w:tc>
          <w:tcPr>
            <w:tcW w:w="2427" w:type="dxa"/>
            <w:shd w:val="clear" w:color="auto" w:fill="auto"/>
          </w:tcPr>
          <w:p w14:paraId="15999555" w14:textId="77777777" w:rsidR="007B44AF" w:rsidRPr="00EE4CE0" w:rsidRDefault="007B44AF" w:rsidP="00F9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86" w:type="dxa"/>
            <w:shd w:val="clear" w:color="auto" w:fill="auto"/>
          </w:tcPr>
          <w:p w14:paraId="4002A6A2" w14:textId="77777777" w:rsidR="007B44AF" w:rsidRPr="00D267FA" w:rsidRDefault="00CC5A41" w:rsidP="00F9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  <w:r w:rsidR="007B44AF" w:rsidRPr="00D267FA">
              <w:rPr>
                <w:rFonts w:ascii="Angsana New" w:hAnsi="Angsana New"/>
                <w:sz w:val="30"/>
                <w:szCs w:val="30"/>
              </w:rPr>
              <w:t>.</w:t>
            </w:r>
            <w:r w:rsidRPr="00CC5A4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40BF7D01" w14:textId="77777777" w:rsidR="007B44AF" w:rsidRPr="00EE4CE0" w:rsidRDefault="007B44AF" w:rsidP="00F9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  <w:shd w:val="clear" w:color="auto" w:fill="auto"/>
          </w:tcPr>
          <w:p w14:paraId="0D2B5546" w14:textId="77777777" w:rsidR="007B44AF" w:rsidRPr="00EE4CE0" w:rsidRDefault="00CC5A41" w:rsidP="00F9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5" w:type="dxa"/>
            <w:shd w:val="clear" w:color="auto" w:fill="auto"/>
          </w:tcPr>
          <w:p w14:paraId="527323F6" w14:textId="77777777" w:rsidR="007B44AF" w:rsidRPr="00EE4CE0" w:rsidRDefault="007B44AF" w:rsidP="00F9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</w:tcPr>
          <w:p w14:paraId="263783CA" w14:textId="77777777" w:rsidR="007B44AF" w:rsidRPr="00EE4CE0" w:rsidRDefault="00CC5A41" w:rsidP="00DD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34" w:type="dxa"/>
            <w:shd w:val="clear" w:color="auto" w:fill="auto"/>
          </w:tcPr>
          <w:p w14:paraId="3AC793AE" w14:textId="77777777" w:rsidR="007B44AF" w:rsidRPr="00EE4CE0" w:rsidRDefault="007B44AF" w:rsidP="00F9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15795600" w14:textId="77777777" w:rsidR="007B44AF" w:rsidRPr="00EE4CE0" w:rsidRDefault="007B44AF" w:rsidP="00F9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3</w:t>
            </w:r>
            <w:r w:rsidR="00CC5A41" w:rsidRPr="00CC5A41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</w:tcPr>
          <w:p w14:paraId="6AE50508" w14:textId="77777777" w:rsidR="007B44AF" w:rsidRPr="00EE4CE0" w:rsidRDefault="007B44AF" w:rsidP="00F9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790" w:type="dxa"/>
          </w:tcPr>
          <w:p w14:paraId="6EFEE53C" w14:textId="77777777" w:rsidR="007B44AF" w:rsidRPr="007B44AF" w:rsidRDefault="00CC5A41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34" w:type="dxa"/>
            <w:shd w:val="clear" w:color="auto" w:fill="auto"/>
          </w:tcPr>
          <w:p w14:paraId="43AD2D33" w14:textId="77777777" w:rsidR="007B44AF" w:rsidRPr="00EE4CE0" w:rsidRDefault="007B44AF" w:rsidP="00F9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  <w:shd w:val="clear" w:color="auto" w:fill="auto"/>
          </w:tcPr>
          <w:p w14:paraId="65ABE7D9" w14:textId="77777777" w:rsidR="007B44AF" w:rsidRPr="00EE4CE0" w:rsidRDefault="00CC5A41" w:rsidP="00F9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4</w:t>
            </w:r>
            <w:r w:rsidR="004361DA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7B44AF" w:rsidRPr="00540F88" w14:paraId="2B550AC9" w14:textId="77777777" w:rsidTr="007B44AF">
        <w:tc>
          <w:tcPr>
            <w:tcW w:w="2427" w:type="dxa"/>
            <w:shd w:val="clear" w:color="auto" w:fill="auto"/>
          </w:tcPr>
          <w:p w14:paraId="51660BA0" w14:textId="77777777" w:rsidR="007B44AF" w:rsidRPr="00540F88" w:rsidRDefault="007B44AF" w:rsidP="00F9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  <w:shd w:val="clear" w:color="auto" w:fill="auto"/>
          </w:tcPr>
          <w:p w14:paraId="52D8CD0B" w14:textId="77777777" w:rsidR="007B44AF" w:rsidRPr="00540F88" w:rsidRDefault="007B44AF" w:rsidP="00F9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623F099E" w14:textId="77777777" w:rsidR="007B44AF" w:rsidRPr="00540F88" w:rsidRDefault="007B44AF" w:rsidP="00F9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2760DE72" w14:textId="77777777" w:rsidR="007B44AF" w:rsidRPr="00540F88" w:rsidRDefault="007B44AF" w:rsidP="00F9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5" w:type="dxa"/>
            <w:shd w:val="clear" w:color="auto" w:fill="auto"/>
          </w:tcPr>
          <w:p w14:paraId="4A429268" w14:textId="77777777" w:rsidR="007B44AF" w:rsidRPr="00540F88" w:rsidRDefault="007B44AF" w:rsidP="00F9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76F77532" w14:textId="77777777" w:rsidR="007B44AF" w:rsidRPr="00540F88" w:rsidRDefault="007B44AF" w:rsidP="00F9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dxa"/>
            <w:shd w:val="clear" w:color="auto" w:fill="auto"/>
          </w:tcPr>
          <w:p w14:paraId="0E580211" w14:textId="77777777" w:rsidR="007B44AF" w:rsidRPr="00540F88" w:rsidRDefault="007B44AF" w:rsidP="00F9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6154063D" w14:textId="77777777" w:rsidR="007B44AF" w:rsidRPr="00540F88" w:rsidRDefault="007B44AF" w:rsidP="00F9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5" w:type="dxa"/>
          </w:tcPr>
          <w:p w14:paraId="6F80379C" w14:textId="77777777" w:rsidR="007B44AF" w:rsidRPr="00540F88" w:rsidRDefault="007B44AF" w:rsidP="00F9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790" w:type="dxa"/>
          </w:tcPr>
          <w:p w14:paraId="24E259A1" w14:textId="77777777" w:rsidR="007B44AF" w:rsidRPr="00540F88" w:rsidRDefault="007B44AF" w:rsidP="00F9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234" w:type="dxa"/>
            <w:shd w:val="clear" w:color="auto" w:fill="auto"/>
          </w:tcPr>
          <w:p w14:paraId="1A953601" w14:textId="77777777" w:rsidR="007B44AF" w:rsidRPr="00540F88" w:rsidRDefault="007B44AF" w:rsidP="00F9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036" w:type="dxa"/>
            <w:shd w:val="clear" w:color="auto" w:fill="auto"/>
          </w:tcPr>
          <w:p w14:paraId="694586E6" w14:textId="77777777" w:rsidR="007B44AF" w:rsidRPr="00540F88" w:rsidRDefault="007B44AF" w:rsidP="00F9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B44AF" w:rsidRPr="00EA1582" w14:paraId="6CF4151E" w14:textId="77777777" w:rsidTr="007B44AF">
        <w:tc>
          <w:tcPr>
            <w:tcW w:w="2427" w:type="dxa"/>
            <w:shd w:val="clear" w:color="auto" w:fill="auto"/>
          </w:tcPr>
          <w:p w14:paraId="788B83B4" w14:textId="77777777" w:rsidR="007B44AF" w:rsidRPr="00EE4CE0" w:rsidRDefault="00CC5A41" w:rsidP="00F9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386" w:type="dxa"/>
            <w:shd w:val="clear" w:color="auto" w:fill="auto"/>
          </w:tcPr>
          <w:p w14:paraId="1B48838F" w14:textId="77777777" w:rsidR="007B44AF" w:rsidRPr="00EE4CE0" w:rsidRDefault="007B44AF" w:rsidP="00F9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7EBBF78" w14:textId="77777777" w:rsidR="007B44AF" w:rsidRPr="00EE4CE0" w:rsidRDefault="007B44AF" w:rsidP="00F9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3A1D331D" w14:textId="77777777" w:rsidR="007B44AF" w:rsidRPr="00EE4CE0" w:rsidRDefault="007B44AF" w:rsidP="00F9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0D3EB52E" w14:textId="77777777" w:rsidR="007B44AF" w:rsidRPr="00EE4CE0" w:rsidRDefault="007B44AF" w:rsidP="00F9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</w:tcPr>
          <w:p w14:paraId="39B970CA" w14:textId="77777777" w:rsidR="007B44AF" w:rsidRPr="00EE4CE0" w:rsidRDefault="007B44AF" w:rsidP="00F9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1A28CF60" w14:textId="77777777" w:rsidR="007B44AF" w:rsidRPr="00EE4CE0" w:rsidRDefault="007B44AF" w:rsidP="00F9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2AA84F1F" w14:textId="77777777" w:rsidR="007B44AF" w:rsidRPr="00EE4CE0" w:rsidRDefault="007B44AF" w:rsidP="00F9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15F02969" w14:textId="77777777" w:rsidR="007B44AF" w:rsidRPr="00EE4CE0" w:rsidRDefault="007B44AF" w:rsidP="00F9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790" w:type="dxa"/>
          </w:tcPr>
          <w:p w14:paraId="3971701F" w14:textId="77777777" w:rsidR="007B44AF" w:rsidRPr="00EE4CE0" w:rsidRDefault="007B44AF" w:rsidP="00F9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34" w:type="dxa"/>
            <w:shd w:val="clear" w:color="auto" w:fill="auto"/>
          </w:tcPr>
          <w:p w14:paraId="4FE719F8" w14:textId="77777777" w:rsidR="007B44AF" w:rsidRPr="00EE4CE0" w:rsidRDefault="007B44AF" w:rsidP="00F9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shd w:val="clear" w:color="auto" w:fill="auto"/>
          </w:tcPr>
          <w:p w14:paraId="6FDC2E96" w14:textId="77777777" w:rsidR="007B44AF" w:rsidRPr="00EE4CE0" w:rsidRDefault="007B44AF" w:rsidP="00F9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44AF" w:rsidRPr="00EA1582" w14:paraId="62B9921F" w14:textId="77777777" w:rsidTr="007B44AF">
        <w:trPr>
          <w:trHeight w:val="353"/>
        </w:trPr>
        <w:tc>
          <w:tcPr>
            <w:tcW w:w="2427" w:type="dxa"/>
            <w:shd w:val="clear" w:color="auto" w:fill="auto"/>
          </w:tcPr>
          <w:p w14:paraId="6ADB1E00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86" w:type="dxa"/>
            <w:shd w:val="clear" w:color="auto" w:fill="auto"/>
          </w:tcPr>
          <w:p w14:paraId="731ADACF" w14:textId="77777777" w:rsidR="007B44AF" w:rsidRPr="00D267FA" w:rsidRDefault="00CC5A41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  <w:r w:rsidR="007B44AF" w:rsidRPr="00D267FA">
              <w:rPr>
                <w:rFonts w:ascii="Angsana New" w:hAnsi="Angsana New"/>
                <w:sz w:val="30"/>
                <w:szCs w:val="30"/>
              </w:rPr>
              <w:t>.</w:t>
            </w:r>
            <w:r w:rsidRPr="00CC5A4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68493E4B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  <w:shd w:val="clear" w:color="auto" w:fill="auto"/>
          </w:tcPr>
          <w:p w14:paraId="5CE7B044" w14:textId="77777777" w:rsidR="007B44AF" w:rsidRPr="00EE4CE0" w:rsidRDefault="00CC5A41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35" w:type="dxa"/>
            <w:shd w:val="clear" w:color="auto" w:fill="auto"/>
          </w:tcPr>
          <w:p w14:paraId="3F62058F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</w:tcPr>
          <w:p w14:paraId="2E7C0529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66DEB0F0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0836C620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C5A41" w:rsidRPr="00CC5A41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</w:tcPr>
          <w:p w14:paraId="385B726C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790" w:type="dxa"/>
          </w:tcPr>
          <w:p w14:paraId="274166F0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1316C687" w14:textId="77777777" w:rsidR="007B44AF" w:rsidRPr="00EE4CE0" w:rsidRDefault="007B44AF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  <w:shd w:val="clear" w:color="auto" w:fill="auto"/>
          </w:tcPr>
          <w:p w14:paraId="6BCAEB81" w14:textId="77777777" w:rsidR="007B44AF" w:rsidRPr="00EE4CE0" w:rsidRDefault="00CC5A41" w:rsidP="007B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sz w:val="30"/>
                <w:szCs w:val="30"/>
              </w:rPr>
              <w:t>3</w:t>
            </w:r>
            <w:r w:rsidR="004361DA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</w:tbl>
    <w:p w14:paraId="04279C96" w14:textId="77777777" w:rsidR="000E08BE" w:rsidRDefault="000E08BE">
      <w:pPr>
        <w:rPr>
          <w:rFonts w:ascii="Angsana New" w:hAnsi="Angsana New"/>
          <w:sz w:val="24"/>
          <w:szCs w:val="24"/>
        </w:rPr>
      </w:pPr>
    </w:p>
    <w:p w14:paraId="7EAEDA7D" w14:textId="77777777" w:rsidR="00D4652C" w:rsidRPr="00435F20" w:rsidRDefault="00D4652C" w:rsidP="00D46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BA406E">
        <w:rPr>
          <w:rFonts w:ascii="Angsana New" w:hAnsi="Angsana New" w:hint="cs"/>
          <w:sz w:val="30"/>
          <w:szCs w:val="30"/>
          <w:cs/>
        </w:rPr>
        <w:t>ในเดือน</w:t>
      </w:r>
      <w:r w:rsidR="004D5331">
        <w:rPr>
          <w:rFonts w:ascii="Angsana New" w:hAnsi="Angsana New" w:hint="cs"/>
          <w:sz w:val="30"/>
          <w:szCs w:val="30"/>
          <w:cs/>
        </w:rPr>
        <w:t>เมษายน</w:t>
      </w:r>
      <w:r w:rsidRPr="00BA406E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2563</w:t>
      </w:r>
      <w:r w:rsidRPr="00BA406E">
        <w:rPr>
          <w:rFonts w:ascii="Angsana New" w:hAnsi="Angsana New"/>
          <w:sz w:val="30"/>
          <w:szCs w:val="30"/>
          <w:cs/>
        </w:rPr>
        <w:t xml:space="preserve"> </w:t>
      </w:r>
      <w:r w:rsidRPr="00BA406E">
        <w:rPr>
          <w:rFonts w:ascii="Angsana New" w:hAnsi="Angsana New" w:hint="cs"/>
          <w:sz w:val="30"/>
          <w:szCs w:val="30"/>
          <w:cs/>
        </w:rPr>
        <w:t>บริษัทได้ทำสัญญาเงินให้กู้ยืมระยะยาวกับบริษัทย่อยแห่งหนึ่ง</w:t>
      </w:r>
      <w:r w:rsidRPr="00BA406E">
        <w:rPr>
          <w:rFonts w:ascii="Angsana New" w:hAnsi="Angsana New"/>
          <w:sz w:val="30"/>
          <w:szCs w:val="30"/>
          <w:cs/>
        </w:rPr>
        <w:t xml:space="preserve"> </w:t>
      </w:r>
      <w:r w:rsidRPr="00BA406E">
        <w:rPr>
          <w:rFonts w:ascii="Angsana New" w:hAnsi="Angsana New" w:hint="cs"/>
          <w:sz w:val="30"/>
          <w:szCs w:val="30"/>
          <w:cs/>
        </w:rPr>
        <w:t>จำนวนเงิน</w:t>
      </w:r>
      <w:r w:rsidRPr="00BA406E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3</w:t>
      </w:r>
      <w:r w:rsidR="00E82DAF" w:rsidRPr="00E82DAF">
        <w:rPr>
          <w:rFonts w:ascii="Angsana New" w:hAnsi="Angsana New"/>
          <w:sz w:val="30"/>
          <w:szCs w:val="30"/>
        </w:rPr>
        <w:t>8</w:t>
      </w:r>
      <w:r w:rsidR="004D5331">
        <w:rPr>
          <w:rFonts w:ascii="Angsana New" w:hAnsi="Angsana New"/>
          <w:sz w:val="30"/>
          <w:szCs w:val="30"/>
        </w:rPr>
        <w:t xml:space="preserve"> </w:t>
      </w:r>
      <w:r w:rsidRPr="00BA406E">
        <w:rPr>
          <w:rFonts w:ascii="Angsana New" w:hAnsi="Angsana New" w:hint="cs"/>
          <w:sz w:val="30"/>
          <w:szCs w:val="30"/>
          <w:cs/>
        </w:rPr>
        <w:t>ล้านบาท</w:t>
      </w:r>
      <w:r w:rsidRPr="00BA406E">
        <w:rPr>
          <w:rFonts w:ascii="Angsana New" w:hAnsi="Angsana New"/>
          <w:sz w:val="30"/>
          <w:szCs w:val="30"/>
          <w:cs/>
        </w:rPr>
        <w:t xml:space="preserve"> </w:t>
      </w:r>
      <w:r w:rsidRPr="00BA406E">
        <w:rPr>
          <w:rFonts w:ascii="Angsana New" w:hAnsi="Angsana New"/>
          <w:sz w:val="30"/>
          <w:szCs w:val="30"/>
          <w:cs/>
        </w:rPr>
        <w:br/>
      </w:r>
      <w:r w:rsidRPr="00BA406E">
        <w:rPr>
          <w:rFonts w:ascii="Angsana New" w:hAnsi="Angsana New" w:hint="cs"/>
          <w:sz w:val="30"/>
          <w:szCs w:val="30"/>
          <w:cs/>
        </w:rPr>
        <w:t>มีระยะเวลา</w:t>
      </w:r>
      <w:r w:rsidRPr="00BA406E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6</w:t>
      </w:r>
      <w:r w:rsidRPr="00BA406E">
        <w:rPr>
          <w:rFonts w:ascii="Angsana New" w:hAnsi="Angsana New"/>
          <w:sz w:val="30"/>
          <w:szCs w:val="30"/>
          <w:cs/>
        </w:rPr>
        <w:t xml:space="preserve"> </w:t>
      </w:r>
      <w:r w:rsidRPr="00BA406E">
        <w:rPr>
          <w:rFonts w:ascii="Angsana New" w:hAnsi="Angsana New" w:hint="cs"/>
          <w:sz w:val="30"/>
          <w:szCs w:val="30"/>
          <w:cs/>
        </w:rPr>
        <w:t>ปี</w:t>
      </w:r>
      <w:r w:rsidRPr="00BA406E">
        <w:rPr>
          <w:rFonts w:ascii="Angsana New" w:hAnsi="Angsana New"/>
          <w:sz w:val="30"/>
          <w:szCs w:val="30"/>
          <w:cs/>
        </w:rPr>
        <w:t xml:space="preserve"> </w:t>
      </w:r>
      <w:r w:rsidR="00BA406E" w:rsidRPr="00BA406E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CC5A41" w:rsidRPr="00CC5A41">
        <w:rPr>
          <w:rFonts w:ascii="Angsana New" w:hAnsi="Angsana New"/>
          <w:sz w:val="30"/>
          <w:szCs w:val="30"/>
        </w:rPr>
        <w:t>3</w:t>
      </w:r>
      <w:r w:rsidR="004361DA">
        <w:rPr>
          <w:rFonts w:ascii="Angsana New" w:hAnsi="Angsana New"/>
          <w:sz w:val="30"/>
          <w:szCs w:val="30"/>
        </w:rPr>
        <w:t>1</w:t>
      </w:r>
      <w:r w:rsidR="00BA406E" w:rsidRPr="00BA406E">
        <w:rPr>
          <w:rFonts w:ascii="Angsana New" w:hAnsi="Angsana New"/>
          <w:sz w:val="30"/>
          <w:szCs w:val="30"/>
        </w:rPr>
        <w:t xml:space="preserve"> </w:t>
      </w:r>
      <w:r w:rsidR="00BA406E" w:rsidRPr="00BA406E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CC5A41" w:rsidRPr="00CC5A41">
        <w:rPr>
          <w:rFonts w:ascii="Angsana New" w:hAnsi="Angsana New"/>
          <w:sz w:val="30"/>
          <w:szCs w:val="30"/>
        </w:rPr>
        <w:t>256</w:t>
      </w:r>
      <w:r w:rsidR="00E82DAF" w:rsidRPr="00E82DAF">
        <w:rPr>
          <w:rFonts w:ascii="Angsana New" w:hAnsi="Angsana New"/>
          <w:sz w:val="30"/>
          <w:szCs w:val="30"/>
        </w:rPr>
        <w:t>9</w:t>
      </w:r>
      <w:r w:rsidR="00BA406E" w:rsidRPr="00BA406E">
        <w:rPr>
          <w:rFonts w:ascii="Angsana New" w:hAnsi="Angsana New"/>
          <w:sz w:val="30"/>
          <w:szCs w:val="30"/>
        </w:rPr>
        <w:t xml:space="preserve"> </w:t>
      </w:r>
      <w:r w:rsidRPr="00BA406E">
        <w:rPr>
          <w:rFonts w:ascii="Angsana New" w:hAnsi="Angsana New" w:hint="cs"/>
          <w:sz w:val="30"/>
          <w:szCs w:val="30"/>
          <w:cs/>
        </w:rPr>
        <w:t>โดยมีกำหนดชำระ</w:t>
      </w:r>
      <w:r w:rsidR="004D5331">
        <w:rPr>
          <w:rFonts w:ascii="Angsana New" w:hAnsi="Angsana New" w:hint="cs"/>
          <w:sz w:val="30"/>
          <w:szCs w:val="30"/>
          <w:cs/>
        </w:rPr>
        <w:t>เงินต้น</w:t>
      </w:r>
      <w:r w:rsidR="00BA406E" w:rsidRPr="00BA406E">
        <w:rPr>
          <w:rFonts w:ascii="Angsana New" w:hAnsi="Angsana New" w:hint="cs"/>
          <w:sz w:val="30"/>
          <w:szCs w:val="30"/>
          <w:cs/>
        </w:rPr>
        <w:t>และ</w:t>
      </w:r>
      <w:r w:rsidR="004D5331">
        <w:rPr>
          <w:rFonts w:ascii="Angsana New" w:hAnsi="Angsana New" w:hint="cs"/>
          <w:sz w:val="30"/>
          <w:szCs w:val="30"/>
          <w:cs/>
        </w:rPr>
        <w:t>ดอกเบี้ย</w:t>
      </w:r>
      <w:r w:rsidR="00BA406E" w:rsidRPr="00BA406E">
        <w:rPr>
          <w:rFonts w:ascii="Angsana New" w:hAnsi="Angsana New" w:hint="cs"/>
          <w:sz w:val="30"/>
          <w:szCs w:val="30"/>
          <w:cs/>
        </w:rPr>
        <w:t>เป็นรายปี</w:t>
      </w:r>
      <w:r w:rsidR="00BA406E"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2"/>
        <w:gridCol w:w="270"/>
        <w:gridCol w:w="1080"/>
        <w:gridCol w:w="270"/>
        <w:gridCol w:w="1080"/>
        <w:gridCol w:w="270"/>
        <w:gridCol w:w="1080"/>
      </w:tblGrid>
      <w:tr w:rsidR="00F754AA" w:rsidRPr="00802B69" w14:paraId="29F60426" w14:textId="77777777" w:rsidTr="004D5331">
        <w:trPr>
          <w:cantSplit/>
          <w:tblHeader/>
        </w:trPr>
        <w:tc>
          <w:tcPr>
            <w:tcW w:w="4228" w:type="dxa"/>
          </w:tcPr>
          <w:p w14:paraId="1500EFDD" w14:textId="77777777" w:rsidR="00F754AA" w:rsidRPr="00802B69" w:rsidRDefault="00F754AA" w:rsidP="00F754AA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5FFEADE7" w14:textId="77777777" w:rsidR="00F754AA" w:rsidRPr="00802B69" w:rsidRDefault="00F754AA" w:rsidP="00F754A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2B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8624EBC" w14:textId="77777777" w:rsidR="00F754AA" w:rsidRPr="00802B69" w:rsidRDefault="00F754AA" w:rsidP="00F754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E7357A3" w14:textId="77777777" w:rsidR="00F754AA" w:rsidRPr="00802B69" w:rsidRDefault="00F754AA" w:rsidP="00F754A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2B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7DAE" w:rsidRPr="00802B69" w14:paraId="74E51D49" w14:textId="77777777" w:rsidTr="004D5331">
        <w:trPr>
          <w:cantSplit/>
          <w:tblHeader/>
        </w:trPr>
        <w:tc>
          <w:tcPr>
            <w:tcW w:w="4228" w:type="dxa"/>
          </w:tcPr>
          <w:p w14:paraId="5E09EA10" w14:textId="77777777" w:rsidR="00677DAE" w:rsidRPr="00802B69" w:rsidRDefault="004D5331" w:rsidP="00677DAE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2B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2" w:type="dxa"/>
          </w:tcPr>
          <w:p w14:paraId="3D6553DC" w14:textId="77777777" w:rsidR="00677DAE" w:rsidRPr="00E216F2" w:rsidRDefault="00CC5A41" w:rsidP="00677DAE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734EF5E9" w14:textId="77777777" w:rsidR="00677DAE" w:rsidRPr="00E216F2" w:rsidRDefault="00677DAE" w:rsidP="00677DAE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73CE76D" w14:textId="77777777" w:rsidR="00677DAE" w:rsidRPr="00E216F2" w:rsidRDefault="00CC5A41" w:rsidP="00677DAE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36871D23" w14:textId="77777777" w:rsidR="00677DAE" w:rsidRPr="00E216F2" w:rsidRDefault="00677DAE" w:rsidP="00677DAE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87587B3" w14:textId="77777777" w:rsidR="00677DAE" w:rsidRPr="00E216F2" w:rsidRDefault="00CC5A41" w:rsidP="00677DAE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4FE3E2E0" w14:textId="77777777" w:rsidR="00677DAE" w:rsidRPr="00E216F2" w:rsidRDefault="00677DAE" w:rsidP="00677DAE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4838729" w14:textId="77777777" w:rsidR="00677DAE" w:rsidRPr="00E216F2" w:rsidRDefault="00CC5A41" w:rsidP="00677DAE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473899" w:rsidRPr="00802B69" w14:paraId="4105F111" w14:textId="77777777" w:rsidTr="004D5331">
        <w:trPr>
          <w:cantSplit/>
          <w:tblHeader/>
        </w:trPr>
        <w:tc>
          <w:tcPr>
            <w:tcW w:w="4228" w:type="dxa"/>
          </w:tcPr>
          <w:p w14:paraId="14A18138" w14:textId="77777777" w:rsidR="00473899" w:rsidRPr="00802B69" w:rsidRDefault="00473899" w:rsidP="00473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12E6F306" w14:textId="77777777" w:rsidR="00473899" w:rsidRPr="00802B69" w:rsidRDefault="00473899" w:rsidP="00473899">
            <w:pPr>
              <w:ind w:left="-18" w:right="72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B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E43B0" w:rsidRPr="00802B69" w14:paraId="6E06F5CD" w14:textId="77777777" w:rsidTr="004D5331">
        <w:trPr>
          <w:cantSplit/>
        </w:trPr>
        <w:tc>
          <w:tcPr>
            <w:tcW w:w="4228" w:type="dxa"/>
          </w:tcPr>
          <w:p w14:paraId="1BFDE262" w14:textId="77777777" w:rsidR="00BE43B0" w:rsidRPr="00A95F6E" w:rsidRDefault="00BE43B0" w:rsidP="00BE43B0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5F6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75E28ED5" w14:textId="77777777" w:rsidR="00BE43B0" w:rsidRPr="00802B69" w:rsidRDefault="00B9547E" w:rsidP="00BE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8E7B4A" w14:textId="77777777" w:rsidR="00BE43B0" w:rsidRPr="00802B69" w:rsidRDefault="00BE43B0" w:rsidP="00BE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1C8DBD" w14:textId="77777777" w:rsidR="00BE43B0" w:rsidRPr="00802B69" w:rsidRDefault="00BE43B0" w:rsidP="00BE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A766CEB" w14:textId="77777777" w:rsidR="00BE43B0" w:rsidRPr="00802B69" w:rsidRDefault="00BE43B0" w:rsidP="00BE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3D445F" w14:textId="77777777" w:rsidR="00BE43B0" w:rsidRPr="00802B69" w:rsidRDefault="00CC5A41" w:rsidP="00BE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7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574B18C" w14:textId="77777777" w:rsidR="00BE43B0" w:rsidRPr="00802B69" w:rsidRDefault="00BE43B0" w:rsidP="00BE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CC3B2D" w14:textId="77777777" w:rsidR="00BE43B0" w:rsidRPr="00802B69" w:rsidRDefault="00CC5A41" w:rsidP="00BE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sz w:val="30"/>
                <w:szCs w:val="30"/>
              </w:rPr>
              <w:t>32</w:t>
            </w:r>
          </w:p>
        </w:tc>
      </w:tr>
      <w:tr w:rsidR="00BE43B0" w:rsidRPr="00802B69" w14:paraId="0DCF62AB" w14:textId="77777777" w:rsidTr="004D5331">
        <w:trPr>
          <w:cantSplit/>
        </w:trPr>
        <w:tc>
          <w:tcPr>
            <w:tcW w:w="4228" w:type="dxa"/>
          </w:tcPr>
          <w:p w14:paraId="1C10AC1E" w14:textId="77777777" w:rsidR="00BE43B0" w:rsidRPr="00A95F6E" w:rsidRDefault="00BE43B0" w:rsidP="00BE43B0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5F6E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A95F6E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082" w:type="dxa"/>
          </w:tcPr>
          <w:p w14:paraId="46A7AB14" w14:textId="77777777" w:rsidR="00BE43B0" w:rsidRPr="00802B69" w:rsidRDefault="00CC5A41" w:rsidP="00BE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295AF03D" w14:textId="77777777" w:rsidR="00BE43B0" w:rsidRPr="00802B69" w:rsidRDefault="00BE43B0" w:rsidP="00BE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BF2310" w14:textId="77777777" w:rsidR="00BE43B0" w:rsidRPr="00802B69" w:rsidRDefault="00CC5A41" w:rsidP="00BE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5FB0DA8D" w14:textId="77777777" w:rsidR="00BE43B0" w:rsidRPr="005913EA" w:rsidRDefault="00BE43B0" w:rsidP="00BE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BD46D7" w14:textId="77777777" w:rsidR="00BE43B0" w:rsidRPr="005913EA" w:rsidRDefault="00CC5A41" w:rsidP="00BE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5E5363FF" w14:textId="77777777" w:rsidR="00BE43B0" w:rsidRPr="005913EA" w:rsidRDefault="00BE43B0" w:rsidP="00BE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3008D3" w14:textId="77777777" w:rsidR="00BE43B0" w:rsidRPr="005913EA" w:rsidRDefault="00CC5A41" w:rsidP="00BE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sz w:val="30"/>
                <w:szCs w:val="30"/>
              </w:rPr>
              <w:t>46</w:t>
            </w:r>
          </w:p>
        </w:tc>
      </w:tr>
      <w:tr w:rsidR="00BE43B0" w:rsidRPr="00802B69" w14:paraId="2F7E4BDC" w14:textId="77777777" w:rsidTr="004D5331">
        <w:trPr>
          <w:cantSplit/>
          <w:trHeight w:val="389"/>
        </w:trPr>
        <w:tc>
          <w:tcPr>
            <w:tcW w:w="4228" w:type="dxa"/>
          </w:tcPr>
          <w:p w14:paraId="6808EFB1" w14:textId="77777777" w:rsidR="00BE43B0" w:rsidRPr="00F1083B" w:rsidRDefault="00BE43B0" w:rsidP="00BE43B0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083B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</w:tcPr>
          <w:p w14:paraId="39E054A2" w14:textId="77777777" w:rsidR="00BE43B0" w:rsidRPr="00802B69" w:rsidRDefault="00CC5A41" w:rsidP="00BE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4</w:t>
            </w:r>
            <w:r w:rsidR="004361DA">
              <w:rPr>
                <w:rFonts w:ascii="Angsana New" w:hAnsi="Angsana New"/>
                <w:sz w:val="30"/>
                <w:szCs w:val="30"/>
              </w:rPr>
              <w:t>0</w:t>
            </w:r>
            <w:r w:rsidRPr="00CC5A4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E1BA3F0" w14:textId="77777777" w:rsidR="00BE43B0" w:rsidRPr="00802B69" w:rsidRDefault="00BE43B0" w:rsidP="00BE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6D2D44" w14:textId="77777777" w:rsidR="00BE43B0" w:rsidRPr="00802B69" w:rsidRDefault="00CC5A41" w:rsidP="00BE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sz w:val="30"/>
                <w:szCs w:val="30"/>
              </w:rPr>
              <w:t>254</w:t>
            </w:r>
          </w:p>
        </w:tc>
        <w:tc>
          <w:tcPr>
            <w:tcW w:w="270" w:type="dxa"/>
          </w:tcPr>
          <w:p w14:paraId="386E65F1" w14:textId="77777777" w:rsidR="00BE43B0" w:rsidRPr="005913EA" w:rsidRDefault="00BE43B0" w:rsidP="00BE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499907" w14:textId="77777777" w:rsidR="00BE43B0" w:rsidRPr="00802B69" w:rsidRDefault="004361DA" w:rsidP="00B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8809082" w14:textId="77777777" w:rsidR="00BE43B0" w:rsidRPr="005913EA" w:rsidRDefault="00BE43B0" w:rsidP="00BE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34CBE1" w14:textId="77777777" w:rsidR="00BE43B0" w:rsidRPr="00802B69" w:rsidRDefault="00BE43B0" w:rsidP="00BE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2B6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E43B0" w:rsidRPr="00802B69" w14:paraId="64EB1ADC" w14:textId="77777777" w:rsidTr="004D5331">
        <w:trPr>
          <w:cantSplit/>
          <w:trHeight w:val="70"/>
        </w:trPr>
        <w:tc>
          <w:tcPr>
            <w:tcW w:w="4228" w:type="dxa"/>
          </w:tcPr>
          <w:p w14:paraId="1B30F796" w14:textId="77777777" w:rsidR="00BE43B0" w:rsidRPr="00802B69" w:rsidRDefault="00BE43B0" w:rsidP="00BE43B0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2B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409705F7" w14:textId="77777777" w:rsidR="00BE43B0" w:rsidRPr="00802B69" w:rsidRDefault="00CC5A41" w:rsidP="00BE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CCCB1B7" w14:textId="77777777" w:rsidR="00BE43B0" w:rsidRPr="00802B69" w:rsidRDefault="00BE43B0" w:rsidP="00BE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CAA347" w14:textId="77777777" w:rsidR="00BE43B0" w:rsidRPr="00802B69" w:rsidRDefault="00CC5A41" w:rsidP="00BE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4361DA">
              <w:rPr>
                <w:rFonts w:ascii="Angsana New" w:hAnsi="Angsana New" w:hint="cs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1FE6C6EB" w14:textId="77777777" w:rsidR="00BE43B0" w:rsidRPr="00802B69" w:rsidRDefault="00BE43B0" w:rsidP="00BE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69DCF7" w14:textId="77777777" w:rsidR="00BE43B0" w:rsidRPr="00802B69" w:rsidRDefault="004361DA" w:rsidP="00BE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F4EE764" w14:textId="77777777" w:rsidR="00BE43B0" w:rsidRPr="00802B69" w:rsidRDefault="00BE43B0" w:rsidP="00BE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0FC450" w14:textId="77777777" w:rsidR="00BE43B0" w:rsidRPr="00802B69" w:rsidRDefault="00CC5A41" w:rsidP="00BE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  <w:r w:rsidR="00E82DAF" w:rsidRPr="00E82DAF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</w:p>
        </w:tc>
      </w:tr>
    </w:tbl>
    <w:p w14:paraId="2A72560C" w14:textId="77777777" w:rsidR="0034147E" w:rsidRDefault="0034147E" w:rsidP="0034147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205"/>
        <w:jc w:val="thaiDistribute"/>
        <w:rPr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2"/>
        <w:gridCol w:w="270"/>
        <w:gridCol w:w="1080"/>
        <w:gridCol w:w="270"/>
        <w:gridCol w:w="1080"/>
        <w:gridCol w:w="270"/>
        <w:gridCol w:w="1080"/>
      </w:tblGrid>
      <w:tr w:rsidR="002B430C" w:rsidRPr="00802B69" w14:paraId="34113BE1" w14:textId="77777777" w:rsidTr="004D5331">
        <w:trPr>
          <w:cantSplit/>
          <w:tblHeader/>
        </w:trPr>
        <w:tc>
          <w:tcPr>
            <w:tcW w:w="6660" w:type="dxa"/>
            <w:gridSpan w:val="4"/>
          </w:tcPr>
          <w:p w14:paraId="7F5BC1F4" w14:textId="77777777" w:rsidR="002B430C" w:rsidRPr="00802B69" w:rsidRDefault="002B430C" w:rsidP="002B430C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802B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70" w:type="dxa"/>
          </w:tcPr>
          <w:p w14:paraId="7E2CA54C" w14:textId="77777777" w:rsidR="002B430C" w:rsidRPr="00802B69" w:rsidRDefault="002B430C" w:rsidP="00782859">
            <w:pPr>
              <w:ind w:left="-18" w:right="7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1CE57F6" w14:textId="77777777" w:rsidR="002B430C" w:rsidRPr="00802B69" w:rsidRDefault="002B430C" w:rsidP="0078285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B430C" w:rsidRPr="00540F88" w14:paraId="1570483F" w14:textId="77777777" w:rsidTr="004D5331">
        <w:trPr>
          <w:cantSplit/>
          <w:tblHeader/>
        </w:trPr>
        <w:tc>
          <w:tcPr>
            <w:tcW w:w="4228" w:type="dxa"/>
          </w:tcPr>
          <w:p w14:paraId="1432F378" w14:textId="77777777" w:rsidR="002B430C" w:rsidRPr="00540F88" w:rsidRDefault="002B430C" w:rsidP="00782859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82" w:type="dxa"/>
          </w:tcPr>
          <w:p w14:paraId="01B2F613" w14:textId="77777777" w:rsidR="002B430C" w:rsidRPr="00540F88" w:rsidRDefault="002B430C" w:rsidP="00782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996E236" w14:textId="77777777" w:rsidR="002B430C" w:rsidRPr="00540F88" w:rsidRDefault="002B430C" w:rsidP="00782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C710B02" w14:textId="77777777" w:rsidR="002B430C" w:rsidRPr="00540F88" w:rsidRDefault="002B430C" w:rsidP="00782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57C030F4" w14:textId="77777777" w:rsidR="002B430C" w:rsidRPr="00540F88" w:rsidRDefault="002B430C" w:rsidP="00782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322E9B2" w14:textId="77777777" w:rsidR="002B430C" w:rsidRPr="00540F88" w:rsidRDefault="002B430C" w:rsidP="00782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6D6BF81A" w14:textId="77777777" w:rsidR="002B430C" w:rsidRPr="00540F88" w:rsidRDefault="002B430C" w:rsidP="00782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219DE41" w14:textId="77777777" w:rsidR="002B430C" w:rsidRPr="00540F88" w:rsidRDefault="002B430C" w:rsidP="00782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12CA0" w:rsidRPr="00802B69" w14:paraId="15C3ABED" w14:textId="77777777" w:rsidTr="004D5331">
        <w:trPr>
          <w:cantSplit/>
          <w:tblHeader/>
        </w:trPr>
        <w:tc>
          <w:tcPr>
            <w:tcW w:w="4228" w:type="dxa"/>
          </w:tcPr>
          <w:p w14:paraId="0F904A31" w14:textId="77777777" w:rsidR="00D12CA0" w:rsidRPr="00802B69" w:rsidRDefault="00D12CA0" w:rsidP="00D438B3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2D7B0135" w14:textId="77777777" w:rsidR="00D12CA0" w:rsidRPr="00802B69" w:rsidRDefault="00D12CA0" w:rsidP="00D438B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2B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2EA2C10" w14:textId="77777777" w:rsidR="00D12CA0" w:rsidRPr="00802B69" w:rsidRDefault="00D12CA0" w:rsidP="00D43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CA94B89" w14:textId="77777777" w:rsidR="00D12CA0" w:rsidRPr="00802B69" w:rsidRDefault="00D12CA0" w:rsidP="00D438B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2B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43B0" w:rsidRPr="00802B69" w14:paraId="3459FCA3" w14:textId="77777777" w:rsidTr="004D5331">
        <w:trPr>
          <w:cantSplit/>
          <w:tblHeader/>
        </w:trPr>
        <w:tc>
          <w:tcPr>
            <w:tcW w:w="4228" w:type="dxa"/>
          </w:tcPr>
          <w:p w14:paraId="0EA75ED2" w14:textId="77777777" w:rsidR="00BE43B0" w:rsidRPr="00802B69" w:rsidRDefault="004D5331" w:rsidP="00BE43B0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2B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2" w:type="dxa"/>
          </w:tcPr>
          <w:p w14:paraId="45ED48D9" w14:textId="77777777" w:rsidR="00BE43B0" w:rsidRPr="00E216F2" w:rsidRDefault="00CC5A41" w:rsidP="00BE43B0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3B108D44" w14:textId="77777777" w:rsidR="00BE43B0" w:rsidRPr="00E216F2" w:rsidRDefault="00BE43B0" w:rsidP="00BE43B0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5083AC8" w14:textId="77777777" w:rsidR="00BE43B0" w:rsidRPr="00E216F2" w:rsidRDefault="00CC5A41" w:rsidP="00BE43B0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27C3AC4D" w14:textId="77777777" w:rsidR="00BE43B0" w:rsidRPr="00E216F2" w:rsidRDefault="00BE43B0" w:rsidP="00BE43B0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8B5CECE" w14:textId="77777777" w:rsidR="00BE43B0" w:rsidRPr="00E216F2" w:rsidRDefault="00CC5A41" w:rsidP="00BE43B0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11CB7D98" w14:textId="77777777" w:rsidR="00BE43B0" w:rsidRPr="00E216F2" w:rsidRDefault="00BE43B0" w:rsidP="00BE43B0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69DF201" w14:textId="77777777" w:rsidR="00BE43B0" w:rsidRPr="00E216F2" w:rsidRDefault="00CC5A41" w:rsidP="00BE43B0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677DAE" w:rsidRPr="00802B69" w14:paraId="3F188092" w14:textId="77777777" w:rsidTr="004D5331">
        <w:trPr>
          <w:cantSplit/>
          <w:tblHeader/>
        </w:trPr>
        <w:tc>
          <w:tcPr>
            <w:tcW w:w="4228" w:type="dxa"/>
          </w:tcPr>
          <w:p w14:paraId="7B3DBEBF" w14:textId="77777777" w:rsidR="00677DAE" w:rsidRPr="00802B69" w:rsidRDefault="00677DAE" w:rsidP="00677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0ACB94CF" w14:textId="77777777" w:rsidR="00677DAE" w:rsidRPr="00802B69" w:rsidRDefault="00677DAE" w:rsidP="00677DAE">
            <w:pPr>
              <w:ind w:left="-18" w:right="72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B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9547E" w:rsidRPr="00802B69" w14:paraId="38871647" w14:textId="77777777" w:rsidTr="004D5331">
        <w:trPr>
          <w:cantSplit/>
        </w:trPr>
        <w:tc>
          <w:tcPr>
            <w:tcW w:w="4228" w:type="dxa"/>
          </w:tcPr>
          <w:p w14:paraId="2A0943CC" w14:textId="77777777" w:rsidR="00B9547E" w:rsidRPr="00F4596E" w:rsidRDefault="00B9547E" w:rsidP="00B9547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596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407AAC05" w14:textId="77777777" w:rsidR="00B9547E" w:rsidRPr="00802B69" w:rsidRDefault="00B9547E" w:rsidP="00B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261D86" w14:textId="77777777" w:rsidR="00B9547E" w:rsidRPr="00802B69" w:rsidRDefault="00B9547E" w:rsidP="00B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47721F" w14:textId="77777777" w:rsidR="00B9547E" w:rsidRPr="00802B69" w:rsidRDefault="00B9547E" w:rsidP="00B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F2044D" w14:textId="77777777" w:rsidR="00B9547E" w:rsidRPr="00802B69" w:rsidRDefault="00B9547E" w:rsidP="00B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9BCD52" w14:textId="77777777" w:rsidR="00B9547E" w:rsidRPr="00802B69" w:rsidRDefault="00E82DAF" w:rsidP="00B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82DA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020AA57" w14:textId="77777777" w:rsidR="00B9547E" w:rsidRPr="00802B69" w:rsidRDefault="00B9547E" w:rsidP="00B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33A67E" w14:textId="77777777" w:rsidR="00B9547E" w:rsidRPr="00802B69" w:rsidRDefault="00CC5A41" w:rsidP="00B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B9547E" w:rsidRPr="00802B69" w14:paraId="7EC27D95" w14:textId="77777777" w:rsidTr="004D5331">
        <w:trPr>
          <w:cantSplit/>
          <w:trHeight w:val="80"/>
        </w:trPr>
        <w:tc>
          <w:tcPr>
            <w:tcW w:w="4228" w:type="dxa"/>
          </w:tcPr>
          <w:p w14:paraId="316E67DA" w14:textId="77777777" w:rsidR="00B9547E" w:rsidRPr="00F4596E" w:rsidRDefault="00B9547E" w:rsidP="00B9547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596E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</w:tcPr>
          <w:p w14:paraId="7392E9AA" w14:textId="77777777" w:rsidR="00B9547E" w:rsidRPr="00802B69" w:rsidRDefault="004361DA" w:rsidP="00B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61B05EF" w14:textId="77777777" w:rsidR="00B9547E" w:rsidRPr="00802B69" w:rsidRDefault="00B9547E" w:rsidP="00B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BF804F" w14:textId="77777777" w:rsidR="00B9547E" w:rsidRPr="00802B69" w:rsidRDefault="004361DA" w:rsidP="00B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EAA326A" w14:textId="77777777" w:rsidR="00B9547E" w:rsidRPr="005913EA" w:rsidRDefault="00B9547E" w:rsidP="00B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5CCC93" w14:textId="77777777" w:rsidR="00B9547E" w:rsidRPr="00802B69" w:rsidRDefault="004361DA" w:rsidP="00B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D20E27E" w14:textId="77777777" w:rsidR="00B9547E" w:rsidRPr="005913EA" w:rsidRDefault="00B9547E" w:rsidP="00B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9DD35D" w14:textId="77777777" w:rsidR="00B9547E" w:rsidRPr="00802B69" w:rsidRDefault="00B9547E" w:rsidP="00B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2B6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9547E" w:rsidRPr="00802B69" w14:paraId="7B672DF7" w14:textId="77777777" w:rsidTr="004D5331">
        <w:trPr>
          <w:cantSplit/>
          <w:trHeight w:val="389"/>
        </w:trPr>
        <w:tc>
          <w:tcPr>
            <w:tcW w:w="4228" w:type="dxa"/>
          </w:tcPr>
          <w:p w14:paraId="0658C56D" w14:textId="77777777" w:rsidR="00B9547E" w:rsidRPr="00802B69" w:rsidRDefault="00B9547E" w:rsidP="00B9547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2B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69AA9A9" w14:textId="77777777" w:rsidR="00B9547E" w:rsidRPr="00802B69" w:rsidRDefault="004361DA" w:rsidP="00B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66B81AD" w14:textId="77777777" w:rsidR="00B9547E" w:rsidRPr="00802B69" w:rsidRDefault="00B9547E" w:rsidP="00B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5A960D" w14:textId="77777777" w:rsidR="00B9547E" w:rsidRPr="00802B69" w:rsidRDefault="004361DA" w:rsidP="00B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F3B4026" w14:textId="77777777" w:rsidR="00B9547E" w:rsidRPr="005913EA" w:rsidRDefault="00B9547E" w:rsidP="00B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18B9F6" w14:textId="77777777" w:rsidR="00B9547E" w:rsidRPr="005913EA" w:rsidRDefault="004361DA" w:rsidP="00B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2A2E923" w14:textId="77777777" w:rsidR="00B9547E" w:rsidRPr="005913EA" w:rsidRDefault="00B9547E" w:rsidP="00B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D6A43B" w14:textId="77777777" w:rsidR="00B9547E" w:rsidRPr="005913EA" w:rsidRDefault="00CC5A41" w:rsidP="00B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</w:p>
        </w:tc>
      </w:tr>
    </w:tbl>
    <w:p w14:paraId="405B6852" w14:textId="77777777" w:rsidR="00CE3B69" w:rsidRDefault="00CE3B69" w:rsidP="00F754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205"/>
        <w:jc w:val="thaiDistribute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2"/>
        <w:gridCol w:w="270"/>
        <w:gridCol w:w="1080"/>
        <w:gridCol w:w="270"/>
        <w:gridCol w:w="1080"/>
        <w:gridCol w:w="270"/>
        <w:gridCol w:w="1080"/>
      </w:tblGrid>
      <w:tr w:rsidR="00CE3B69" w:rsidRPr="00802B69" w14:paraId="66FB136A" w14:textId="77777777" w:rsidTr="00397EB2">
        <w:trPr>
          <w:cantSplit/>
          <w:tblHeader/>
        </w:trPr>
        <w:tc>
          <w:tcPr>
            <w:tcW w:w="4228" w:type="dxa"/>
          </w:tcPr>
          <w:p w14:paraId="0DBDFAEB" w14:textId="77777777" w:rsidR="00CE3B69" w:rsidRPr="00802B69" w:rsidRDefault="00CE3B69" w:rsidP="00397EB2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4C4FB6C7" w14:textId="77777777" w:rsidR="00CE3B69" w:rsidRPr="00802B69" w:rsidRDefault="00CE3B69" w:rsidP="00397EB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2B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923CCFB" w14:textId="77777777" w:rsidR="00CE3B69" w:rsidRPr="00802B69" w:rsidRDefault="00CE3B69" w:rsidP="00397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D7B871C" w14:textId="77777777" w:rsidR="00CE3B69" w:rsidRPr="00802B69" w:rsidRDefault="00CE3B69" w:rsidP="00397EB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2B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3B69" w:rsidRPr="00802B69" w14:paraId="250FAA26" w14:textId="77777777" w:rsidTr="00397EB2">
        <w:trPr>
          <w:cantSplit/>
          <w:tblHeader/>
        </w:trPr>
        <w:tc>
          <w:tcPr>
            <w:tcW w:w="4228" w:type="dxa"/>
          </w:tcPr>
          <w:p w14:paraId="4924A5F8" w14:textId="77777777" w:rsidR="00CE3B69" w:rsidRPr="00802B69" w:rsidRDefault="00CE3B69" w:rsidP="00397EB2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3B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2" w:type="dxa"/>
          </w:tcPr>
          <w:p w14:paraId="1DFFFA7B" w14:textId="77777777" w:rsidR="00CE3B69" w:rsidRPr="00E216F2" w:rsidRDefault="00CC5A41" w:rsidP="00397EB2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0038FCEE" w14:textId="77777777" w:rsidR="00CE3B69" w:rsidRPr="00E216F2" w:rsidRDefault="00CE3B69" w:rsidP="00397EB2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54BEB70" w14:textId="77777777" w:rsidR="00CE3B69" w:rsidRPr="00E216F2" w:rsidRDefault="00CC5A41" w:rsidP="00397EB2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6C93EB46" w14:textId="77777777" w:rsidR="00CE3B69" w:rsidRPr="00E216F2" w:rsidRDefault="00CE3B69" w:rsidP="00397EB2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1B5BE84" w14:textId="77777777" w:rsidR="00CE3B69" w:rsidRPr="00E216F2" w:rsidRDefault="00CC5A41" w:rsidP="00397EB2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345A7897" w14:textId="77777777" w:rsidR="00CE3B69" w:rsidRPr="00E216F2" w:rsidRDefault="00CE3B69" w:rsidP="00397EB2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DD0F9E6" w14:textId="77777777" w:rsidR="00CE3B69" w:rsidRPr="00E216F2" w:rsidRDefault="00CC5A41" w:rsidP="00397EB2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CE3B69" w:rsidRPr="00802B69" w14:paraId="4857E721" w14:textId="77777777" w:rsidTr="00397EB2">
        <w:trPr>
          <w:cantSplit/>
          <w:tblHeader/>
        </w:trPr>
        <w:tc>
          <w:tcPr>
            <w:tcW w:w="4228" w:type="dxa"/>
          </w:tcPr>
          <w:p w14:paraId="64FF331E" w14:textId="77777777" w:rsidR="00CE3B69" w:rsidRPr="00802B69" w:rsidRDefault="00CE3B69" w:rsidP="0039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2D58F265" w14:textId="77777777" w:rsidR="00CE3B69" w:rsidRPr="00802B69" w:rsidRDefault="00CE3B69" w:rsidP="00397EB2">
            <w:pPr>
              <w:ind w:left="-18" w:right="72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B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E3B69" w:rsidRPr="00802B69" w14:paraId="61B5C90A" w14:textId="77777777" w:rsidTr="00D140BA">
        <w:trPr>
          <w:cantSplit/>
          <w:trHeight w:val="389"/>
        </w:trPr>
        <w:tc>
          <w:tcPr>
            <w:tcW w:w="4228" w:type="dxa"/>
          </w:tcPr>
          <w:p w14:paraId="6F4AC00A" w14:textId="77777777" w:rsidR="00CE3B69" w:rsidRPr="00067327" w:rsidRDefault="00CE3B69" w:rsidP="00397EB2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67327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21B644C8" w14:textId="77777777" w:rsidR="00CE3B69" w:rsidRPr="00067327" w:rsidRDefault="00CC5A41" w:rsidP="0039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14:paraId="68797DF4" w14:textId="77777777" w:rsidR="00CE3B69" w:rsidRPr="00C91A86" w:rsidRDefault="00CE3B69" w:rsidP="0039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7E1D68E" w14:textId="77777777" w:rsidR="00CE3B69" w:rsidRPr="00BB1144" w:rsidRDefault="004361DA" w:rsidP="0039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DF0C20D" w14:textId="77777777" w:rsidR="00CE3B69" w:rsidRPr="00BB1144" w:rsidRDefault="00CE3B69" w:rsidP="0039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515CF8" w14:textId="77777777" w:rsidR="00CE3B69" w:rsidRPr="00BB1144" w:rsidRDefault="00CC5A41" w:rsidP="0070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270" w:type="dxa"/>
          </w:tcPr>
          <w:p w14:paraId="54684D51" w14:textId="77777777" w:rsidR="00CE3B69" w:rsidRPr="00BB1144" w:rsidRDefault="00CE3B69" w:rsidP="0039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06AF13F" w14:textId="77777777" w:rsidR="00CE3B69" w:rsidRPr="00BB1144" w:rsidRDefault="007042B8" w:rsidP="0039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11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5EE6598" w14:textId="77777777" w:rsidR="00CE3B69" w:rsidRPr="00EE4CE0" w:rsidRDefault="00CE3B69" w:rsidP="00F754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205"/>
        <w:jc w:val="thaiDistribute"/>
        <w:rPr>
          <w:rFonts w:ascii="Angsana New" w:hAnsi="Angsana New"/>
          <w:sz w:val="24"/>
          <w:szCs w:val="24"/>
        </w:rPr>
      </w:pPr>
    </w:p>
    <w:tbl>
      <w:tblPr>
        <w:tblW w:w="9375" w:type="dxa"/>
        <w:tblInd w:w="450" w:type="dxa"/>
        <w:tblLook w:val="04A0" w:firstRow="1" w:lastRow="0" w:firstColumn="1" w:lastColumn="0" w:noHBand="0" w:noVBand="1"/>
      </w:tblPr>
      <w:tblGrid>
        <w:gridCol w:w="3060"/>
        <w:gridCol w:w="1350"/>
        <w:gridCol w:w="240"/>
        <w:gridCol w:w="1036"/>
        <w:gridCol w:w="236"/>
        <w:gridCol w:w="1009"/>
        <w:gridCol w:w="235"/>
        <w:gridCol w:w="935"/>
        <w:gridCol w:w="235"/>
        <w:gridCol w:w="1039"/>
      </w:tblGrid>
      <w:tr w:rsidR="000E08BE" w:rsidRPr="00EA1582" w14:paraId="059B1B24" w14:textId="77777777" w:rsidTr="00CE3B69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75BC2D57" w14:textId="77777777" w:rsidR="000E08BE" w:rsidRPr="00EE4CE0" w:rsidRDefault="000E08BE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sz w:val="24"/>
                <w:szCs w:val="24"/>
              </w:rPr>
              <w:tab/>
            </w:r>
            <w:r w:rsidRPr="00EE4CE0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245A7D" w14:textId="77777777" w:rsidR="000E08BE" w:rsidRPr="00EE4CE0" w:rsidRDefault="000E08BE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EE4C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0B05F3A" w14:textId="77777777" w:rsidR="000E08BE" w:rsidRPr="00EE4CE0" w:rsidRDefault="000E08BE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725" w:type="dxa"/>
            <w:gridSpan w:val="7"/>
            <w:shd w:val="clear" w:color="auto" w:fill="auto"/>
            <w:vAlign w:val="bottom"/>
          </w:tcPr>
          <w:p w14:paraId="49420A8A" w14:textId="77777777" w:rsidR="000E08BE" w:rsidRPr="00EE4CE0" w:rsidRDefault="000E08BE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E08BE" w:rsidRPr="00EA1582" w14:paraId="33E136BC" w14:textId="77777777" w:rsidTr="00CE3B69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2A6CE0BD" w14:textId="77777777" w:rsidR="000E08BE" w:rsidRPr="00EE4CE0" w:rsidRDefault="000E08BE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F67007" w14:textId="77777777" w:rsidR="000E08BE" w:rsidRPr="00EE4CE0" w:rsidRDefault="000E08BE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2348D50" w14:textId="77777777" w:rsidR="000E08BE" w:rsidRPr="00EE4CE0" w:rsidRDefault="000E08BE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51E2EED" w14:textId="77777777" w:rsidR="000E08BE" w:rsidRPr="00EE4CE0" w:rsidRDefault="000E08BE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FAED0D" w14:textId="77777777" w:rsidR="000E08BE" w:rsidRPr="00EE4CE0" w:rsidRDefault="000E08BE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264D2FB" w14:textId="77777777" w:rsidR="000E08BE" w:rsidRPr="00EE4CE0" w:rsidRDefault="000E08BE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00FEB710" w14:textId="77777777" w:rsidR="000E08BE" w:rsidRPr="00EE4CE0" w:rsidRDefault="000E08BE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46C1860D" w14:textId="77777777" w:rsidR="000E08BE" w:rsidRPr="00EE4CE0" w:rsidRDefault="000E08BE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09408522" w14:textId="77777777" w:rsidR="000E08BE" w:rsidRPr="00EE4CE0" w:rsidRDefault="000E08BE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B401138" w14:textId="77777777" w:rsidR="000E08BE" w:rsidRPr="00EE4CE0" w:rsidRDefault="000E08BE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0E08BE" w:rsidRPr="00EA1582" w14:paraId="2E7F916A" w14:textId="77777777" w:rsidTr="00CE3B69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61FD9646" w14:textId="77777777" w:rsidR="000E08BE" w:rsidRPr="00EE4CE0" w:rsidRDefault="00CE3B69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4C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="000E08BE" w:rsidRPr="00EE4C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7ADC50" w14:textId="77777777" w:rsidR="000E08BE" w:rsidRPr="00EE4CE0" w:rsidRDefault="00CC5A41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="000E08BE" w:rsidRPr="00EE4CE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E08BE" w:rsidRPr="00EE4CE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C62BD94" w14:textId="77777777" w:rsidR="000E08BE" w:rsidRPr="00EE4CE0" w:rsidRDefault="000E08BE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30FD2C5" w14:textId="77777777" w:rsidR="000E08BE" w:rsidRPr="00EE4CE0" w:rsidRDefault="004361D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0E08BE" w:rsidRPr="00EE4CE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E08BE" w:rsidRPr="00EE4CE0">
              <w:rPr>
                <w:rFonts w:ascii="Angsana New" w:hAnsi="Angsana New" w:hint="cs"/>
                <w:sz w:val="30"/>
                <w:szCs w:val="30"/>
                <w:cs/>
              </w:rPr>
              <w:t>มกรา</w:t>
            </w:r>
            <w:r w:rsidR="000E08BE" w:rsidRPr="00EE4CE0">
              <w:rPr>
                <w:rFonts w:ascii="Angsana New" w:hAnsi="Angsana New"/>
                <w:sz w:val="30"/>
                <w:szCs w:val="30"/>
                <w:cs/>
              </w:rPr>
              <w:t>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15C115" w14:textId="77777777" w:rsidR="000E08BE" w:rsidRPr="00EE4CE0" w:rsidRDefault="000E08BE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A9D23A8" w14:textId="77777777" w:rsidR="000E08BE" w:rsidRPr="00EE4CE0" w:rsidRDefault="000E08BE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96DECD9" w14:textId="77777777" w:rsidR="000E08BE" w:rsidRPr="00EE4CE0" w:rsidRDefault="000E08BE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092434C0" w14:textId="77777777" w:rsidR="000E08BE" w:rsidRPr="00EE4CE0" w:rsidRDefault="000E08BE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D085D3A" w14:textId="77777777" w:rsidR="000E08BE" w:rsidRPr="00EE4CE0" w:rsidRDefault="000E08BE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4ED4BBE" w14:textId="77777777" w:rsidR="000E08BE" w:rsidRPr="00EE4CE0" w:rsidRDefault="00CC5A41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="000E08BE" w:rsidRPr="00EE4CE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E08BE" w:rsidRPr="00EE4CE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E08BE" w:rsidRPr="00EA1582" w14:paraId="15AB230F" w14:textId="77777777" w:rsidTr="00CE3B69">
        <w:trPr>
          <w:tblHeader/>
        </w:trPr>
        <w:tc>
          <w:tcPr>
            <w:tcW w:w="3060" w:type="dxa"/>
            <w:shd w:val="clear" w:color="auto" w:fill="auto"/>
          </w:tcPr>
          <w:p w14:paraId="6EFA5DBB" w14:textId="77777777" w:rsidR="000E08BE" w:rsidRPr="00EE4CE0" w:rsidRDefault="000E08BE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5EAC10D" w14:textId="77777777" w:rsidR="000E08BE" w:rsidRPr="00EE4CE0" w:rsidRDefault="000E08BE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4C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69FCDBC6" w14:textId="77777777" w:rsidR="000E08BE" w:rsidRPr="00EE4CE0" w:rsidRDefault="000E08BE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4725" w:type="dxa"/>
            <w:gridSpan w:val="7"/>
            <w:shd w:val="clear" w:color="auto" w:fill="auto"/>
          </w:tcPr>
          <w:p w14:paraId="248822C8" w14:textId="77777777" w:rsidR="000E08BE" w:rsidRPr="00EE4CE0" w:rsidRDefault="000E08BE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4C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E08BE" w:rsidRPr="00EA1582" w14:paraId="7312F8E2" w14:textId="77777777" w:rsidTr="00CE3B69">
        <w:tc>
          <w:tcPr>
            <w:tcW w:w="3060" w:type="dxa"/>
            <w:shd w:val="clear" w:color="auto" w:fill="auto"/>
          </w:tcPr>
          <w:p w14:paraId="616CA61A" w14:textId="77777777" w:rsidR="000E08BE" w:rsidRPr="00EE4CE0" w:rsidRDefault="00CC5A41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14:paraId="202D215E" w14:textId="77777777" w:rsidR="000E08BE" w:rsidRPr="00EE4CE0" w:rsidRDefault="000E08BE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E65D887" w14:textId="77777777" w:rsidR="000E08BE" w:rsidRPr="00EE4CE0" w:rsidRDefault="000E08BE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2430BAE4" w14:textId="77777777" w:rsidR="000E08BE" w:rsidRPr="00EE4CE0" w:rsidRDefault="000E08BE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C7E7C70" w14:textId="77777777" w:rsidR="000E08BE" w:rsidRPr="00EE4CE0" w:rsidRDefault="000E08BE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1B78DD0F" w14:textId="77777777" w:rsidR="000E08BE" w:rsidRPr="00EE4CE0" w:rsidRDefault="000E08BE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06C55268" w14:textId="77777777" w:rsidR="000E08BE" w:rsidRPr="00EE4CE0" w:rsidRDefault="000E08BE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5AF71DF8" w14:textId="77777777" w:rsidR="000E08BE" w:rsidRPr="00EE4CE0" w:rsidRDefault="000E08BE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5545AA27" w14:textId="77777777" w:rsidR="000E08BE" w:rsidRPr="00EE4CE0" w:rsidRDefault="000E08BE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39" w:type="dxa"/>
            <w:shd w:val="clear" w:color="auto" w:fill="auto"/>
          </w:tcPr>
          <w:p w14:paraId="6C9D8C0E" w14:textId="77777777" w:rsidR="000E08BE" w:rsidRPr="00EE4CE0" w:rsidRDefault="000E08BE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6048" w:rsidRPr="00EA1582" w14:paraId="7B5434E7" w14:textId="77777777" w:rsidTr="00CE3B69">
        <w:tc>
          <w:tcPr>
            <w:tcW w:w="3060" w:type="dxa"/>
            <w:shd w:val="clear" w:color="auto" w:fill="auto"/>
          </w:tcPr>
          <w:p w14:paraId="39E2E36C" w14:textId="77777777" w:rsidR="008D6048" w:rsidRPr="00EE4CE0" w:rsidRDefault="008D6048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EE4CE0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EE4CE0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503B80AC" w14:textId="77777777" w:rsidR="008D6048" w:rsidRPr="00802B69" w:rsidRDefault="008D6048" w:rsidP="0088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8" w:right="-28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5C4298B" w14:textId="77777777" w:rsidR="008D6048" w:rsidRPr="00EE4CE0" w:rsidRDefault="008D6048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217A71EB" w14:textId="77777777" w:rsidR="008D6048" w:rsidRPr="005913EA" w:rsidRDefault="00CC5A41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1711597" w14:textId="77777777" w:rsidR="008D6048" w:rsidRPr="00EE4CE0" w:rsidRDefault="008D6048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1A563E2A" w14:textId="77777777" w:rsidR="008D6048" w:rsidRPr="00EE4CE0" w:rsidRDefault="004361DA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5" w:type="dxa"/>
            <w:shd w:val="clear" w:color="auto" w:fill="auto"/>
          </w:tcPr>
          <w:p w14:paraId="799B91EB" w14:textId="77777777" w:rsidR="008D6048" w:rsidRPr="00EE4CE0" w:rsidRDefault="008D6048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6039DB35" w14:textId="77777777" w:rsidR="008D6048" w:rsidRPr="00EE4CE0" w:rsidRDefault="00374A28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269B5D64" w14:textId="77777777" w:rsidR="008D6048" w:rsidRPr="00EE4CE0" w:rsidRDefault="008D6048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39" w:type="dxa"/>
            <w:shd w:val="clear" w:color="auto" w:fill="auto"/>
          </w:tcPr>
          <w:p w14:paraId="315A96B4" w14:textId="77777777" w:rsidR="008D6048" w:rsidRPr="00EE4CE0" w:rsidRDefault="004361DA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D6048" w:rsidRPr="00EA1582" w14:paraId="2890701B" w14:textId="77777777" w:rsidTr="00CE3B69">
        <w:tc>
          <w:tcPr>
            <w:tcW w:w="3060" w:type="dxa"/>
            <w:shd w:val="clear" w:color="auto" w:fill="auto"/>
          </w:tcPr>
          <w:p w14:paraId="687E86FD" w14:textId="77777777" w:rsidR="008D6048" w:rsidRPr="00EE4CE0" w:rsidRDefault="008D6048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590D8887" w14:textId="77777777" w:rsidR="008D6048" w:rsidRPr="00EE4CE0" w:rsidRDefault="008D6048" w:rsidP="0088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73B7D1B" w14:textId="77777777" w:rsidR="008D6048" w:rsidRPr="00EE4CE0" w:rsidRDefault="008D6048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</w:tcPr>
          <w:p w14:paraId="403B5B63" w14:textId="77777777" w:rsidR="008D6048" w:rsidRPr="005913EA" w:rsidRDefault="00CC5A41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02DB211" w14:textId="77777777" w:rsidR="008D6048" w:rsidRPr="00EE4CE0" w:rsidRDefault="008D6048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34150C7F" w14:textId="77777777" w:rsidR="008D6048" w:rsidRPr="00EE4CE0" w:rsidRDefault="008D6048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268D2135" w14:textId="77777777" w:rsidR="008D6048" w:rsidRPr="00EE4CE0" w:rsidRDefault="008D6048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0F3FA328" w14:textId="77777777" w:rsidR="008D6048" w:rsidRPr="00EE4CE0" w:rsidRDefault="008D6048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1762F227" w14:textId="77777777" w:rsidR="008D6048" w:rsidRPr="00EE4CE0" w:rsidRDefault="008D6048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14:paraId="49F0739F" w14:textId="77777777" w:rsidR="008D6048" w:rsidRPr="00EE4CE0" w:rsidRDefault="004361DA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8D6048" w:rsidRPr="00540F88" w14:paraId="38DF6C93" w14:textId="77777777" w:rsidTr="00CE3B69">
        <w:tc>
          <w:tcPr>
            <w:tcW w:w="3060" w:type="dxa"/>
            <w:shd w:val="clear" w:color="auto" w:fill="auto"/>
          </w:tcPr>
          <w:p w14:paraId="48299160" w14:textId="77777777" w:rsidR="008D6048" w:rsidRPr="00540F88" w:rsidRDefault="008D6048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DBAFA58" w14:textId="77777777" w:rsidR="008D6048" w:rsidRPr="00540F88" w:rsidRDefault="008D6048" w:rsidP="0088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40" w:type="dxa"/>
            <w:shd w:val="clear" w:color="auto" w:fill="auto"/>
          </w:tcPr>
          <w:p w14:paraId="09230672" w14:textId="77777777" w:rsidR="008D6048" w:rsidRPr="00540F88" w:rsidRDefault="008D6048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  <w:highlight w:val="cyan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  <w:shd w:val="clear" w:color="auto" w:fill="auto"/>
          </w:tcPr>
          <w:p w14:paraId="1FBAFC49" w14:textId="77777777" w:rsidR="008D6048" w:rsidRPr="00540F88" w:rsidRDefault="008D6048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636D5130" w14:textId="77777777" w:rsidR="008D6048" w:rsidRPr="00540F88" w:rsidRDefault="008D6048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09" w:type="dxa"/>
            <w:shd w:val="clear" w:color="auto" w:fill="auto"/>
          </w:tcPr>
          <w:p w14:paraId="73D08204" w14:textId="77777777" w:rsidR="008D6048" w:rsidRPr="00540F88" w:rsidRDefault="008D6048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5" w:type="dxa"/>
            <w:shd w:val="clear" w:color="auto" w:fill="auto"/>
          </w:tcPr>
          <w:p w14:paraId="2118BCA8" w14:textId="77777777" w:rsidR="008D6048" w:rsidRPr="00540F88" w:rsidRDefault="008D6048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35" w:type="dxa"/>
            <w:shd w:val="clear" w:color="auto" w:fill="auto"/>
          </w:tcPr>
          <w:p w14:paraId="4D0A2D68" w14:textId="77777777" w:rsidR="008D6048" w:rsidRPr="00540F88" w:rsidRDefault="008D6048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5" w:type="dxa"/>
            <w:shd w:val="clear" w:color="auto" w:fill="auto"/>
          </w:tcPr>
          <w:p w14:paraId="1A7CC759" w14:textId="77777777" w:rsidR="008D6048" w:rsidRPr="00540F88" w:rsidRDefault="008D6048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  <w:highlight w:val="cyan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shd w:val="clear" w:color="auto" w:fill="auto"/>
          </w:tcPr>
          <w:p w14:paraId="3FF86FA2" w14:textId="77777777" w:rsidR="008D6048" w:rsidRPr="00540F88" w:rsidRDefault="008D6048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8D6048" w:rsidRPr="00EA1582" w14:paraId="7DE0DDA4" w14:textId="77777777" w:rsidTr="00CE3B69">
        <w:tc>
          <w:tcPr>
            <w:tcW w:w="3060" w:type="dxa"/>
            <w:shd w:val="clear" w:color="auto" w:fill="auto"/>
          </w:tcPr>
          <w:p w14:paraId="6E550B42" w14:textId="77777777" w:rsidR="008D6048" w:rsidRPr="00EE4CE0" w:rsidRDefault="00CC5A41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14:paraId="4F9DC43C" w14:textId="77777777" w:rsidR="008D6048" w:rsidRPr="00EE4CE0" w:rsidRDefault="008D6048" w:rsidP="0088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27E02F1" w14:textId="77777777" w:rsidR="008D6048" w:rsidRPr="00EE4CE0" w:rsidRDefault="008D6048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6743CCE3" w14:textId="77777777" w:rsidR="008D6048" w:rsidRPr="00EE4CE0" w:rsidRDefault="008D6048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F180BB0" w14:textId="77777777" w:rsidR="008D6048" w:rsidRPr="00EE4CE0" w:rsidRDefault="008D6048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48853601" w14:textId="77777777" w:rsidR="008D6048" w:rsidRPr="00EE4CE0" w:rsidRDefault="008D6048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3975A0C0" w14:textId="77777777" w:rsidR="008D6048" w:rsidRPr="00EE4CE0" w:rsidRDefault="008D6048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70A4BE2A" w14:textId="77777777" w:rsidR="008D6048" w:rsidRPr="00EE4CE0" w:rsidRDefault="008D6048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7B2037FB" w14:textId="77777777" w:rsidR="008D6048" w:rsidRPr="00EE4CE0" w:rsidRDefault="008D6048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39" w:type="dxa"/>
            <w:shd w:val="clear" w:color="auto" w:fill="auto"/>
          </w:tcPr>
          <w:p w14:paraId="1E109996" w14:textId="77777777" w:rsidR="008D6048" w:rsidRPr="00EE4CE0" w:rsidRDefault="008D6048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2C37" w:rsidRPr="00EA1582" w14:paraId="1267DD61" w14:textId="77777777" w:rsidTr="00CE3B69">
        <w:tc>
          <w:tcPr>
            <w:tcW w:w="3060" w:type="dxa"/>
            <w:shd w:val="clear" w:color="auto" w:fill="auto"/>
          </w:tcPr>
          <w:p w14:paraId="36A3C7BA" w14:textId="77777777" w:rsidR="00882C37" w:rsidRPr="00EE4CE0" w:rsidRDefault="00882C37" w:rsidP="0088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350" w:type="dxa"/>
            <w:shd w:val="clear" w:color="auto" w:fill="auto"/>
          </w:tcPr>
          <w:p w14:paraId="4431FAD2" w14:textId="30226E39" w:rsidR="00882C37" w:rsidRPr="00802B69" w:rsidRDefault="00882C37" w:rsidP="0088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8" w:right="-28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C70125F" w14:textId="77777777" w:rsidR="00882C37" w:rsidRPr="00EE4CE0" w:rsidRDefault="00882C37" w:rsidP="0088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027D9650" w14:textId="77777777" w:rsidR="00882C37" w:rsidRPr="005913EA" w:rsidRDefault="00882C37" w:rsidP="0088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E82DAF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26FC3FB3" w14:textId="77777777" w:rsidR="00882C37" w:rsidRPr="00EE4CE0" w:rsidRDefault="00882C37" w:rsidP="0088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36247831" w14:textId="77777777" w:rsidR="00882C37" w:rsidRPr="00802B69" w:rsidRDefault="00882C37" w:rsidP="0088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2B6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3023C931" w14:textId="77777777" w:rsidR="00882C37" w:rsidRPr="00EE4CE0" w:rsidRDefault="00882C37" w:rsidP="0088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67EA2B06" w14:textId="77777777" w:rsidR="00882C37" w:rsidRPr="00EE4CE0" w:rsidRDefault="00882C37" w:rsidP="0088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82DAF">
              <w:rPr>
                <w:rFonts w:ascii="Angsana New" w:hAnsi="Angsana New" w:hint="cs"/>
                <w:sz w:val="30"/>
                <w:szCs w:val="30"/>
              </w:rPr>
              <w:t>8</w:t>
            </w:r>
            <w:r>
              <w:rPr>
                <w:rFonts w:ascii="Angsana New" w:hAnsi="Angsana New" w:hint="cs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1D81774C" w14:textId="77777777" w:rsidR="00882C37" w:rsidRPr="00EE4CE0" w:rsidRDefault="00882C37" w:rsidP="0088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39" w:type="dxa"/>
            <w:shd w:val="clear" w:color="auto" w:fill="auto"/>
          </w:tcPr>
          <w:p w14:paraId="0ACA6A97" w14:textId="77777777" w:rsidR="00882C37" w:rsidRPr="00802B69" w:rsidRDefault="00882C37" w:rsidP="0088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2B6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D6048" w:rsidRPr="00EA1582" w14:paraId="69BCE3F2" w14:textId="77777777" w:rsidTr="00CE3B69">
        <w:tc>
          <w:tcPr>
            <w:tcW w:w="3060" w:type="dxa"/>
            <w:shd w:val="clear" w:color="auto" w:fill="auto"/>
          </w:tcPr>
          <w:p w14:paraId="35A48065" w14:textId="77777777" w:rsidR="008D6048" w:rsidRPr="00EE4CE0" w:rsidRDefault="008D6048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EE4CE0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EE4CE0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02DE7857" w14:textId="77777777" w:rsidR="008D6048" w:rsidRPr="00EE4CE0" w:rsidRDefault="00CC5A41" w:rsidP="0088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  <w:r w:rsidR="008D604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CC5A4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0" w:type="dxa"/>
            <w:shd w:val="clear" w:color="auto" w:fill="auto"/>
          </w:tcPr>
          <w:p w14:paraId="2BBB4652" w14:textId="77777777" w:rsidR="008D6048" w:rsidRPr="00EE4CE0" w:rsidRDefault="008D6048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</w:tcPr>
          <w:p w14:paraId="4A8591C8" w14:textId="77777777" w:rsidR="008D6048" w:rsidRPr="005913EA" w:rsidRDefault="004361DA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013675E9" w14:textId="77777777" w:rsidR="008D6048" w:rsidRPr="00EE4CE0" w:rsidRDefault="008D6048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21560D5D" w14:textId="77777777" w:rsidR="008D6048" w:rsidRPr="00EE4CE0" w:rsidRDefault="00E82DAF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E82DA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5" w:type="dxa"/>
            <w:shd w:val="clear" w:color="auto" w:fill="auto"/>
          </w:tcPr>
          <w:p w14:paraId="7D4B7895" w14:textId="77777777" w:rsidR="008D6048" w:rsidRPr="00EE4CE0" w:rsidRDefault="008D6048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535DE2A1" w14:textId="77777777" w:rsidR="008D6048" w:rsidRPr="00EE4CE0" w:rsidRDefault="008D6048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53CC0B56" w14:textId="77777777" w:rsidR="008D6048" w:rsidRPr="00EE4CE0" w:rsidRDefault="008D6048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14:paraId="55DBBBB5" w14:textId="77777777" w:rsidR="008D6048" w:rsidRPr="00EE4CE0" w:rsidRDefault="00CC5A41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8D6048" w:rsidRPr="00EA1582" w14:paraId="4A8907A6" w14:textId="77777777" w:rsidTr="00CE3B69">
        <w:tc>
          <w:tcPr>
            <w:tcW w:w="3060" w:type="dxa"/>
            <w:shd w:val="clear" w:color="auto" w:fill="auto"/>
          </w:tcPr>
          <w:p w14:paraId="0E81A8EA" w14:textId="77777777" w:rsidR="008D6048" w:rsidRPr="00EE4CE0" w:rsidRDefault="008D6048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1F39BF00" w14:textId="77777777" w:rsidR="008D6048" w:rsidRPr="00EE4CE0" w:rsidRDefault="008D6048" w:rsidP="0088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5611A00" w14:textId="77777777" w:rsidR="008D6048" w:rsidRPr="00EE4CE0" w:rsidRDefault="008D6048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2F31E9" w14:textId="77777777" w:rsidR="008D6048" w:rsidRPr="005913EA" w:rsidRDefault="00E82DAF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DA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229AB587" w14:textId="77777777" w:rsidR="008D6048" w:rsidRPr="00EE4CE0" w:rsidRDefault="008D6048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2432B584" w14:textId="77777777" w:rsidR="008D6048" w:rsidRPr="00EE4CE0" w:rsidRDefault="008D6048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486A48A4" w14:textId="77777777" w:rsidR="008D6048" w:rsidRPr="00EE4CE0" w:rsidRDefault="008D6048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3071A48E" w14:textId="77777777" w:rsidR="008D6048" w:rsidRPr="00EE4CE0" w:rsidRDefault="008D6048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12C2A16C" w14:textId="77777777" w:rsidR="008D6048" w:rsidRPr="00EE4CE0" w:rsidRDefault="008D6048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B76ACD" w14:textId="77777777" w:rsidR="008D6048" w:rsidRPr="00EE4CE0" w:rsidRDefault="00CC5A41" w:rsidP="008D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</w:p>
        </w:tc>
      </w:tr>
    </w:tbl>
    <w:p w14:paraId="05F74898" w14:textId="77777777" w:rsidR="0063381F" w:rsidRPr="00435F20" w:rsidRDefault="0063381F" w:rsidP="00633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เงินกู้ยืมระยะสั้นจากบุคคลหรือกิจการที่เกี่ยวข้องกันดังกล่าวมี</w:t>
      </w:r>
      <w:r w:rsidRPr="00435F20">
        <w:rPr>
          <w:rFonts w:ascii="Angsana New" w:hAnsi="Angsana New" w:hint="cs"/>
          <w:sz w:val="30"/>
          <w:szCs w:val="30"/>
          <w:cs/>
        </w:rPr>
        <w:t>กำหนดชำระคืนเมื่อทวงถาม</w:t>
      </w:r>
    </w:p>
    <w:p w14:paraId="7AA8A829" w14:textId="77777777" w:rsidR="00477290" w:rsidRPr="00EE4CE0" w:rsidRDefault="00477290" w:rsidP="00F754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205"/>
        <w:jc w:val="thaiDistribute"/>
        <w:rPr>
          <w:rFonts w:ascii="Angsana New" w:hAnsi="Angsana New"/>
          <w:sz w:val="24"/>
          <w:szCs w:val="24"/>
        </w:rPr>
      </w:pPr>
    </w:p>
    <w:tbl>
      <w:tblPr>
        <w:tblW w:w="9375" w:type="dxa"/>
        <w:tblInd w:w="450" w:type="dxa"/>
        <w:tblLook w:val="04A0" w:firstRow="1" w:lastRow="0" w:firstColumn="1" w:lastColumn="0" w:noHBand="0" w:noVBand="1"/>
      </w:tblPr>
      <w:tblGrid>
        <w:gridCol w:w="3060"/>
        <w:gridCol w:w="1350"/>
        <w:gridCol w:w="240"/>
        <w:gridCol w:w="1036"/>
        <w:gridCol w:w="236"/>
        <w:gridCol w:w="1009"/>
        <w:gridCol w:w="235"/>
        <w:gridCol w:w="935"/>
        <w:gridCol w:w="235"/>
        <w:gridCol w:w="1039"/>
      </w:tblGrid>
      <w:tr w:rsidR="00524F75" w:rsidRPr="00EA1582" w14:paraId="326C6FE9" w14:textId="77777777" w:rsidTr="002B6F8D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33482EE5" w14:textId="77777777" w:rsidR="00524F75" w:rsidRPr="00EE4CE0" w:rsidRDefault="00524F75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sz w:val="24"/>
                <w:szCs w:val="24"/>
              </w:rPr>
              <w:tab/>
            </w:r>
            <w:r w:rsidRPr="00EE4CE0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3BE6B9" w14:textId="77777777" w:rsidR="00524F75" w:rsidRPr="00EE4CE0" w:rsidRDefault="00524F75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EE4C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C0F37BF" w14:textId="77777777" w:rsidR="00524F75" w:rsidRPr="00EE4CE0" w:rsidRDefault="00524F75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725" w:type="dxa"/>
            <w:gridSpan w:val="7"/>
            <w:shd w:val="clear" w:color="auto" w:fill="auto"/>
            <w:vAlign w:val="bottom"/>
          </w:tcPr>
          <w:p w14:paraId="4EDA93FF" w14:textId="77777777" w:rsidR="00524F75" w:rsidRPr="00EE4CE0" w:rsidRDefault="00524F75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24F75" w:rsidRPr="00EA1582" w14:paraId="4D66FE73" w14:textId="77777777" w:rsidTr="002B6F8D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050E020F" w14:textId="77777777" w:rsidR="00524F75" w:rsidRPr="00EE4CE0" w:rsidRDefault="00524F75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71A6B6" w14:textId="77777777" w:rsidR="00524F75" w:rsidRPr="00EE4CE0" w:rsidRDefault="00524F75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4153C80" w14:textId="77777777" w:rsidR="00524F75" w:rsidRPr="00EE4CE0" w:rsidRDefault="00524F75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DBEF707" w14:textId="77777777" w:rsidR="00524F75" w:rsidRPr="00EE4CE0" w:rsidRDefault="00524F75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17C38C" w14:textId="77777777" w:rsidR="00524F75" w:rsidRPr="00EE4CE0" w:rsidRDefault="00524F75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4B5C35F" w14:textId="77777777" w:rsidR="00524F75" w:rsidRPr="00EE4CE0" w:rsidRDefault="00524F75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7C151AD4" w14:textId="77777777" w:rsidR="00524F75" w:rsidRPr="00EE4CE0" w:rsidRDefault="00524F75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0B33904" w14:textId="77777777" w:rsidR="00524F75" w:rsidRPr="00EE4CE0" w:rsidRDefault="00524F75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069F2DFE" w14:textId="77777777" w:rsidR="00524F75" w:rsidRPr="00EE4CE0" w:rsidRDefault="00524F75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23B40D17" w14:textId="77777777" w:rsidR="00524F75" w:rsidRPr="00EE4CE0" w:rsidRDefault="00524F75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524F75" w:rsidRPr="00EA1582" w14:paraId="5BA7716E" w14:textId="77777777" w:rsidTr="002B6F8D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033C6C7B" w14:textId="77777777" w:rsidR="00524F75" w:rsidRPr="00EE4CE0" w:rsidRDefault="00CE3B69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4C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="00524F75" w:rsidRPr="00EE4C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1A50F9" w14:textId="77777777" w:rsidR="00524F75" w:rsidRPr="00EE4CE0" w:rsidRDefault="00CC5A41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="00524F75" w:rsidRPr="00EE4CE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24F75" w:rsidRPr="00EE4CE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CA13354" w14:textId="77777777" w:rsidR="00524F75" w:rsidRPr="00EE4CE0" w:rsidRDefault="00524F75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F3B0A4F" w14:textId="77777777" w:rsidR="00524F75" w:rsidRPr="00EE4CE0" w:rsidRDefault="004361DA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524F75" w:rsidRPr="00EE4CE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24F75" w:rsidRPr="00EE4CE0">
              <w:rPr>
                <w:rFonts w:ascii="Angsana New" w:hAnsi="Angsana New" w:hint="cs"/>
                <w:sz w:val="30"/>
                <w:szCs w:val="30"/>
                <w:cs/>
              </w:rPr>
              <w:t>มกรา</w:t>
            </w:r>
            <w:r w:rsidR="00524F75" w:rsidRPr="00EE4CE0">
              <w:rPr>
                <w:rFonts w:ascii="Angsana New" w:hAnsi="Angsana New"/>
                <w:sz w:val="30"/>
                <w:szCs w:val="30"/>
                <w:cs/>
              </w:rPr>
              <w:t>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076F02" w14:textId="77777777" w:rsidR="00524F75" w:rsidRPr="00EE4CE0" w:rsidRDefault="00524F75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33A98A8" w14:textId="77777777" w:rsidR="00524F75" w:rsidRPr="00EE4CE0" w:rsidRDefault="00524F75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9FF6BD4" w14:textId="77777777" w:rsidR="00524F75" w:rsidRPr="00EE4CE0" w:rsidRDefault="00524F75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46D8752A" w14:textId="77777777" w:rsidR="00524F75" w:rsidRPr="00EE4CE0" w:rsidRDefault="00524F75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9139B3B" w14:textId="77777777" w:rsidR="00524F75" w:rsidRPr="00EE4CE0" w:rsidRDefault="00524F75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0371183" w14:textId="77777777" w:rsidR="00524F75" w:rsidRPr="00EE4CE0" w:rsidRDefault="00CC5A41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="00524F75" w:rsidRPr="00EE4CE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24F75" w:rsidRPr="00EE4CE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524F75" w:rsidRPr="00EA1582" w14:paraId="240FFC72" w14:textId="77777777" w:rsidTr="002B6F8D">
        <w:trPr>
          <w:tblHeader/>
        </w:trPr>
        <w:tc>
          <w:tcPr>
            <w:tcW w:w="3060" w:type="dxa"/>
            <w:shd w:val="clear" w:color="auto" w:fill="auto"/>
          </w:tcPr>
          <w:p w14:paraId="41B7748F" w14:textId="77777777" w:rsidR="00524F75" w:rsidRPr="00EE4CE0" w:rsidRDefault="00524F75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5FF73E2" w14:textId="77777777" w:rsidR="00524F75" w:rsidRPr="00EE4CE0" w:rsidRDefault="00524F75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4C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240D6817" w14:textId="77777777" w:rsidR="00524F75" w:rsidRPr="00EE4CE0" w:rsidRDefault="00524F75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4725" w:type="dxa"/>
            <w:gridSpan w:val="7"/>
            <w:shd w:val="clear" w:color="auto" w:fill="auto"/>
          </w:tcPr>
          <w:p w14:paraId="315EFCAB" w14:textId="77777777" w:rsidR="00524F75" w:rsidRPr="00EE4CE0" w:rsidRDefault="00524F75" w:rsidP="00EE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4C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E3B69" w:rsidRPr="00EA1582" w14:paraId="7CFE7A9C" w14:textId="77777777" w:rsidTr="002B6F8D">
        <w:tc>
          <w:tcPr>
            <w:tcW w:w="3060" w:type="dxa"/>
            <w:shd w:val="clear" w:color="auto" w:fill="auto"/>
          </w:tcPr>
          <w:p w14:paraId="14547077" w14:textId="77777777" w:rsidR="00CE3B69" w:rsidRPr="00EE4CE0" w:rsidRDefault="00CC5A41" w:rsidP="00CE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14:paraId="066B50E9" w14:textId="77777777" w:rsidR="00CE3B69" w:rsidRPr="00EE4CE0" w:rsidRDefault="00CE3B69" w:rsidP="00CE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E0BBFA7" w14:textId="77777777" w:rsidR="00CE3B69" w:rsidRPr="00EE4CE0" w:rsidRDefault="00CE3B69" w:rsidP="00CE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03C44EAD" w14:textId="77777777" w:rsidR="00CE3B69" w:rsidRPr="00EE4CE0" w:rsidRDefault="00CE3B69" w:rsidP="00CE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D0AF0A2" w14:textId="77777777" w:rsidR="00CE3B69" w:rsidRPr="00EE4CE0" w:rsidRDefault="00CE3B69" w:rsidP="00CE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47BE29A7" w14:textId="77777777" w:rsidR="00CE3B69" w:rsidRPr="00EE4CE0" w:rsidRDefault="00CE3B69" w:rsidP="00CE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6550CB59" w14:textId="77777777" w:rsidR="00CE3B69" w:rsidRPr="00EE4CE0" w:rsidRDefault="00CE3B69" w:rsidP="00CE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679613CF" w14:textId="77777777" w:rsidR="00CE3B69" w:rsidRPr="00EE4CE0" w:rsidRDefault="00CE3B69" w:rsidP="00CE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0382DD6B" w14:textId="77777777" w:rsidR="00CE3B69" w:rsidRPr="00EE4CE0" w:rsidRDefault="00CE3B69" w:rsidP="00CE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39" w:type="dxa"/>
            <w:shd w:val="clear" w:color="auto" w:fill="auto"/>
          </w:tcPr>
          <w:p w14:paraId="4E7516F4" w14:textId="77777777" w:rsidR="00CE3B69" w:rsidRPr="00EE4CE0" w:rsidRDefault="00CE3B69" w:rsidP="00CE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3B69" w:rsidRPr="00EA1582" w14:paraId="7FE81512" w14:textId="77777777" w:rsidTr="002B6F8D">
        <w:tc>
          <w:tcPr>
            <w:tcW w:w="3060" w:type="dxa"/>
            <w:shd w:val="clear" w:color="auto" w:fill="auto"/>
          </w:tcPr>
          <w:p w14:paraId="49B2A90F" w14:textId="77777777" w:rsidR="00CE3B69" w:rsidRPr="00EE4CE0" w:rsidRDefault="00CE3B69" w:rsidP="00CE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350" w:type="dxa"/>
            <w:shd w:val="clear" w:color="auto" w:fill="auto"/>
          </w:tcPr>
          <w:p w14:paraId="660C7DFD" w14:textId="77777777" w:rsidR="00CE3B69" w:rsidRPr="00EE4CE0" w:rsidRDefault="00CC5A41" w:rsidP="00CE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084A2F13" w14:textId="77777777" w:rsidR="00CE3B69" w:rsidRPr="00EE4CE0" w:rsidRDefault="00CE3B69" w:rsidP="00CE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  <w:shd w:val="clear" w:color="auto" w:fill="auto"/>
          </w:tcPr>
          <w:p w14:paraId="20FCAF6A" w14:textId="77777777" w:rsidR="00CE3B69" w:rsidRPr="00EE4CE0" w:rsidRDefault="00E82DAF" w:rsidP="00CE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E82DAF">
              <w:rPr>
                <w:rFonts w:ascii="Angsana New" w:hAnsi="Angsana New"/>
                <w:sz w:val="30"/>
                <w:szCs w:val="30"/>
              </w:rPr>
              <w:t>8</w:t>
            </w:r>
            <w:r w:rsidR="004361D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18E2423D" w14:textId="77777777" w:rsidR="00CE3B69" w:rsidRPr="00EE4CE0" w:rsidRDefault="00CE3B69" w:rsidP="00CE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3B13D1A3" w14:textId="77777777" w:rsidR="00CE3B69" w:rsidRPr="00EE4CE0" w:rsidRDefault="002F0F66" w:rsidP="002F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025E2BE4" w14:textId="77777777" w:rsidR="00CE3B69" w:rsidRPr="00EE4CE0" w:rsidRDefault="00CE3B69" w:rsidP="00CE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71C67CDA" w14:textId="77777777" w:rsidR="00CE3B69" w:rsidRPr="00EE4CE0" w:rsidRDefault="002F0F66" w:rsidP="002F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66B0ABC9" w14:textId="77777777" w:rsidR="00CE3B69" w:rsidRPr="00EE4CE0" w:rsidRDefault="00CE3B69" w:rsidP="00CE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39" w:type="dxa"/>
            <w:tcBorders>
              <w:bottom w:val="double" w:sz="4" w:space="0" w:color="auto"/>
            </w:tcBorders>
            <w:shd w:val="clear" w:color="auto" w:fill="auto"/>
          </w:tcPr>
          <w:p w14:paraId="22BB20DA" w14:textId="77777777" w:rsidR="00CE3B69" w:rsidRPr="00EE4CE0" w:rsidRDefault="00E82DAF" w:rsidP="00CE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E82DAF">
              <w:rPr>
                <w:rFonts w:ascii="Angsana New" w:hAnsi="Angsana New"/>
                <w:sz w:val="30"/>
                <w:szCs w:val="30"/>
              </w:rPr>
              <w:t>8</w:t>
            </w:r>
            <w:r w:rsidR="004361DA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CE3B69" w:rsidRPr="00540F88" w14:paraId="70DEE3C9" w14:textId="77777777" w:rsidTr="002B6F8D">
        <w:tc>
          <w:tcPr>
            <w:tcW w:w="3060" w:type="dxa"/>
            <w:shd w:val="clear" w:color="auto" w:fill="auto"/>
          </w:tcPr>
          <w:p w14:paraId="057D577E" w14:textId="77777777" w:rsidR="00CE3B69" w:rsidRPr="00540F88" w:rsidRDefault="00CE3B69" w:rsidP="00CE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34922B4E" w14:textId="77777777" w:rsidR="00CE3B69" w:rsidRPr="00540F88" w:rsidRDefault="00CE3B69" w:rsidP="00CE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66942175" w14:textId="77777777" w:rsidR="00CE3B69" w:rsidRPr="00540F88" w:rsidRDefault="00CE3B69" w:rsidP="00CE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  <w:shd w:val="clear" w:color="auto" w:fill="auto"/>
          </w:tcPr>
          <w:p w14:paraId="5BD46257" w14:textId="77777777" w:rsidR="00CE3B69" w:rsidRPr="00540F88" w:rsidRDefault="00CE3B69" w:rsidP="00CE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DCD7F77" w14:textId="77777777" w:rsidR="00CE3B69" w:rsidRPr="00540F88" w:rsidRDefault="00CE3B69" w:rsidP="00CE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</w:tcPr>
          <w:p w14:paraId="4F9FEC98" w14:textId="77777777" w:rsidR="00CE3B69" w:rsidRPr="00540F88" w:rsidRDefault="00CE3B69" w:rsidP="00CE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5" w:type="dxa"/>
            <w:shd w:val="clear" w:color="auto" w:fill="auto"/>
          </w:tcPr>
          <w:p w14:paraId="45446081" w14:textId="77777777" w:rsidR="00CE3B69" w:rsidRPr="00540F88" w:rsidRDefault="00CE3B69" w:rsidP="00CE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B37142B" w14:textId="77777777" w:rsidR="00CE3B69" w:rsidRPr="00540F88" w:rsidRDefault="00CE3B69" w:rsidP="00CE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5" w:type="dxa"/>
            <w:shd w:val="clear" w:color="auto" w:fill="auto"/>
          </w:tcPr>
          <w:p w14:paraId="3B0DB79F" w14:textId="77777777" w:rsidR="00CE3B69" w:rsidRPr="00540F88" w:rsidRDefault="00CE3B69" w:rsidP="00CE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shd w:val="clear" w:color="auto" w:fill="auto"/>
          </w:tcPr>
          <w:p w14:paraId="184A2E4C" w14:textId="77777777" w:rsidR="00CE3B69" w:rsidRPr="00540F88" w:rsidRDefault="00CE3B69" w:rsidP="00CE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E3B69" w:rsidRPr="00EA1582" w14:paraId="07818936" w14:textId="77777777" w:rsidTr="002B6F8D">
        <w:tc>
          <w:tcPr>
            <w:tcW w:w="3060" w:type="dxa"/>
            <w:shd w:val="clear" w:color="auto" w:fill="auto"/>
          </w:tcPr>
          <w:p w14:paraId="31D58F7B" w14:textId="77777777" w:rsidR="00CE3B69" w:rsidRPr="00EE4CE0" w:rsidRDefault="00CC5A41" w:rsidP="00CE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14:paraId="68EE2617" w14:textId="77777777" w:rsidR="00CE3B69" w:rsidRPr="00EE4CE0" w:rsidRDefault="00CE3B69" w:rsidP="00CE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3383A57" w14:textId="77777777" w:rsidR="00CE3B69" w:rsidRPr="00EE4CE0" w:rsidRDefault="00CE3B69" w:rsidP="00CE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6F22EA5A" w14:textId="77777777" w:rsidR="00CE3B69" w:rsidRPr="00EE4CE0" w:rsidRDefault="00CE3B69" w:rsidP="00CE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9857B3A" w14:textId="77777777" w:rsidR="00CE3B69" w:rsidRPr="00EE4CE0" w:rsidRDefault="00CE3B69" w:rsidP="00CE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00D535B8" w14:textId="77777777" w:rsidR="00CE3B69" w:rsidRPr="00EE4CE0" w:rsidRDefault="00CE3B69" w:rsidP="00CE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0E7A7890" w14:textId="77777777" w:rsidR="00CE3B69" w:rsidRPr="00EE4CE0" w:rsidRDefault="00CE3B69" w:rsidP="00CE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0B6FDFF1" w14:textId="77777777" w:rsidR="00CE3B69" w:rsidRPr="00EE4CE0" w:rsidRDefault="00CE3B69" w:rsidP="00CE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5DEEE54C" w14:textId="77777777" w:rsidR="00CE3B69" w:rsidRPr="00EE4CE0" w:rsidRDefault="00CE3B69" w:rsidP="00CE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39" w:type="dxa"/>
            <w:shd w:val="clear" w:color="auto" w:fill="auto"/>
          </w:tcPr>
          <w:p w14:paraId="30DF7468" w14:textId="77777777" w:rsidR="00CE3B69" w:rsidRPr="00EE4CE0" w:rsidRDefault="00CE3B69" w:rsidP="00CE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3B69" w:rsidRPr="00EA1582" w14:paraId="62DCCC07" w14:textId="77777777" w:rsidTr="002B6F8D">
        <w:tc>
          <w:tcPr>
            <w:tcW w:w="3060" w:type="dxa"/>
            <w:shd w:val="clear" w:color="auto" w:fill="auto"/>
          </w:tcPr>
          <w:p w14:paraId="0F797E6A" w14:textId="77777777" w:rsidR="00CE3B69" w:rsidRPr="00EE4CE0" w:rsidRDefault="00CE3B69" w:rsidP="00CE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E4CE0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350" w:type="dxa"/>
            <w:shd w:val="clear" w:color="auto" w:fill="auto"/>
          </w:tcPr>
          <w:p w14:paraId="42F358E9" w14:textId="77777777" w:rsidR="00CE3B69" w:rsidRPr="00EE4CE0" w:rsidRDefault="00CC5A41" w:rsidP="00CE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0CA6C986" w14:textId="77777777" w:rsidR="00CE3B69" w:rsidRPr="00EE4CE0" w:rsidRDefault="00CE3B69" w:rsidP="00CE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  <w:shd w:val="clear" w:color="auto" w:fill="auto"/>
          </w:tcPr>
          <w:p w14:paraId="758DDC37" w14:textId="77777777" w:rsidR="00CE3B69" w:rsidRPr="00EE4CE0" w:rsidRDefault="00CE3B69" w:rsidP="00CE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C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460F35" w14:textId="77777777" w:rsidR="00CE3B69" w:rsidRPr="00EE4CE0" w:rsidRDefault="00CE3B69" w:rsidP="00CE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40C24D61" w14:textId="77777777" w:rsidR="00CE3B69" w:rsidRPr="00EE4CE0" w:rsidRDefault="00E82DAF" w:rsidP="00CE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E82DAF">
              <w:rPr>
                <w:rFonts w:ascii="Angsana New" w:hAnsi="Angsana New"/>
                <w:sz w:val="30"/>
                <w:szCs w:val="30"/>
              </w:rPr>
              <w:t>8</w:t>
            </w:r>
            <w:r w:rsidR="004361D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5" w:type="dxa"/>
            <w:shd w:val="clear" w:color="auto" w:fill="auto"/>
          </w:tcPr>
          <w:p w14:paraId="791F5601" w14:textId="77777777" w:rsidR="00CE3B69" w:rsidRPr="00EE4CE0" w:rsidRDefault="00CE3B69" w:rsidP="00CE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4233676A" w14:textId="77777777" w:rsidR="00CE3B69" w:rsidRPr="00EE4CE0" w:rsidRDefault="00CE3B69" w:rsidP="00CE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C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49131B82" w14:textId="77777777" w:rsidR="00CE3B69" w:rsidRPr="00EE4CE0" w:rsidRDefault="00CE3B69" w:rsidP="00CE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39" w:type="dxa"/>
            <w:tcBorders>
              <w:bottom w:val="double" w:sz="4" w:space="0" w:color="auto"/>
            </w:tcBorders>
            <w:shd w:val="clear" w:color="auto" w:fill="auto"/>
          </w:tcPr>
          <w:p w14:paraId="7D13276F" w14:textId="77777777" w:rsidR="00CE3B69" w:rsidRPr="00EE4CE0" w:rsidRDefault="00E82DAF" w:rsidP="00CE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E82DAF">
              <w:rPr>
                <w:rFonts w:ascii="Angsana New" w:hAnsi="Angsana New"/>
                <w:sz w:val="30"/>
                <w:szCs w:val="30"/>
              </w:rPr>
              <w:t>8</w:t>
            </w:r>
            <w:r w:rsidR="004361DA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</w:tbl>
    <w:p w14:paraId="4B8C0860" w14:textId="77777777" w:rsidR="00524F75" w:rsidRDefault="00524F75" w:rsidP="00F754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205"/>
        <w:jc w:val="thaiDistribute"/>
        <w:rPr>
          <w:rFonts w:ascii="Angsana New" w:hAnsi="Angsana New"/>
          <w:sz w:val="24"/>
          <w:szCs w:val="24"/>
        </w:rPr>
      </w:pPr>
    </w:p>
    <w:p w14:paraId="562A30ED" w14:textId="77777777" w:rsidR="0081782C" w:rsidRDefault="0081782C" w:rsidP="00817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เงินกู้ยืมระยะยาวจากบุคคลหรือกิจการที่เกี่ยวข้องกันดังกล่าวมีกำหนดชำระคืนในวันที่ </w:t>
      </w:r>
      <w:r w:rsidR="004361DA">
        <w:rPr>
          <w:rFonts w:ascii="Angsana New" w:hAnsi="Angsana New"/>
          <w:sz w:val="30"/>
          <w:szCs w:val="30"/>
        </w:rPr>
        <w:t>1</w:t>
      </w:r>
      <w:r w:rsidR="00CC5A41" w:rsidRPr="00CC5A41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CC5A41" w:rsidRPr="00CC5A41">
        <w:rPr>
          <w:rFonts w:ascii="Angsana New" w:hAnsi="Angsana New"/>
          <w:sz w:val="30"/>
          <w:szCs w:val="30"/>
        </w:rPr>
        <w:t>256</w:t>
      </w:r>
      <w:r w:rsidR="00E82DAF" w:rsidRPr="00E82DAF">
        <w:rPr>
          <w:rFonts w:ascii="Angsana New" w:hAnsi="Angsana New"/>
          <w:sz w:val="30"/>
          <w:szCs w:val="30"/>
        </w:rPr>
        <w:t>9</w:t>
      </w:r>
    </w:p>
    <w:p w14:paraId="2BA3DD13" w14:textId="77777777" w:rsidR="0081782C" w:rsidRPr="0081782C" w:rsidRDefault="0081782C" w:rsidP="00F754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205"/>
        <w:jc w:val="thaiDistribute"/>
        <w:rPr>
          <w:rFonts w:ascii="Angsana New" w:hAnsi="Angsana New"/>
          <w:sz w:val="24"/>
          <w:szCs w:val="24"/>
        </w:rPr>
      </w:pPr>
    </w:p>
    <w:p w14:paraId="4864E7BC" w14:textId="77777777" w:rsidR="00F90E18" w:rsidRPr="0079609D" w:rsidRDefault="00AC0DED" w:rsidP="00462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9609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</w:t>
      </w:r>
      <w:r w:rsidR="00574CCD">
        <w:rPr>
          <w:rFonts w:ascii="Angsana New" w:hAnsi="Angsana New"/>
          <w:b/>
          <w:bCs/>
          <w:i/>
          <w:iCs/>
          <w:sz w:val="30"/>
          <w:szCs w:val="30"/>
        </w:rPr>
        <w:t xml:space="preserve"> - </w:t>
      </w:r>
      <w:r w:rsidRPr="0079609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621AFC39" w14:textId="77777777" w:rsidR="00E5605D" w:rsidRDefault="00E5605D" w:rsidP="00E676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225" w:hanging="540"/>
        <w:jc w:val="thaiDistribute"/>
        <w:rPr>
          <w:rFonts w:ascii="Angsana New" w:hAnsi="Angsana New"/>
          <w:bCs/>
          <w:sz w:val="24"/>
          <w:szCs w:val="24"/>
        </w:rPr>
      </w:pPr>
    </w:p>
    <w:p w14:paraId="404B0A3F" w14:textId="77777777" w:rsidR="00435F20" w:rsidRPr="00435F20" w:rsidRDefault="00435F20" w:rsidP="00435F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35F2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สัญญาเช่าดำเนินงาน</w:t>
      </w:r>
    </w:p>
    <w:p w14:paraId="19D4F02D" w14:textId="77777777" w:rsidR="00435F20" w:rsidRDefault="00435F20" w:rsidP="00E676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225" w:hanging="540"/>
        <w:jc w:val="thaiDistribute"/>
        <w:rPr>
          <w:rFonts w:ascii="Angsana New" w:hAnsi="Angsana New"/>
          <w:bCs/>
          <w:sz w:val="24"/>
          <w:szCs w:val="24"/>
        </w:rPr>
      </w:pPr>
    </w:p>
    <w:p w14:paraId="190EA74C" w14:textId="77777777" w:rsidR="00435F20" w:rsidRPr="00435F20" w:rsidRDefault="00A64729" w:rsidP="00435F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64729">
        <w:rPr>
          <w:rFonts w:ascii="Angsana New" w:hAnsi="Angsana New" w:hint="cs"/>
          <w:sz w:val="30"/>
          <w:szCs w:val="30"/>
          <w:cs/>
        </w:rPr>
        <w:t>ในเดือนธันวาคม</w:t>
      </w:r>
      <w:r w:rsidRPr="00A64729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256</w:t>
      </w:r>
      <w:r w:rsidR="004361DA">
        <w:rPr>
          <w:rFonts w:ascii="Angsana New" w:hAnsi="Angsana New"/>
          <w:sz w:val="30"/>
          <w:szCs w:val="30"/>
        </w:rPr>
        <w:t>1</w:t>
      </w:r>
      <w:r w:rsidRPr="00A64729">
        <w:rPr>
          <w:rFonts w:ascii="Angsana New" w:hAnsi="Angsana New"/>
          <w:sz w:val="30"/>
          <w:szCs w:val="30"/>
          <w:cs/>
        </w:rPr>
        <w:t xml:space="preserve"> </w:t>
      </w:r>
      <w:r w:rsidRPr="00A64729">
        <w:rPr>
          <w:rFonts w:ascii="Angsana New" w:hAnsi="Angsana New" w:hint="cs"/>
          <w:sz w:val="30"/>
          <w:szCs w:val="30"/>
          <w:cs/>
        </w:rPr>
        <w:t>บริษัทได้ทำสัญญาให้เช่าที่ดิน</w:t>
      </w:r>
      <w:r w:rsidR="00424BE2">
        <w:rPr>
          <w:rFonts w:ascii="Angsana New" w:hAnsi="Angsana New" w:hint="cs"/>
          <w:sz w:val="30"/>
          <w:szCs w:val="30"/>
          <w:cs/>
        </w:rPr>
        <w:t>พร้อมสิ่งปลูกสร้าง</w:t>
      </w:r>
      <w:r w:rsidRPr="00A64729">
        <w:rPr>
          <w:rFonts w:ascii="Angsana New" w:hAnsi="Angsana New" w:hint="cs"/>
          <w:sz w:val="30"/>
          <w:szCs w:val="30"/>
          <w:cs/>
        </w:rPr>
        <w:t>กับบริษัทย่อยแห่งหนึ่ง</w:t>
      </w:r>
      <w:r w:rsidRPr="00A64729">
        <w:rPr>
          <w:rFonts w:ascii="Angsana New" w:hAnsi="Angsana New"/>
          <w:sz w:val="30"/>
          <w:szCs w:val="30"/>
          <w:cs/>
        </w:rPr>
        <w:t xml:space="preserve"> </w:t>
      </w:r>
      <w:r w:rsidRPr="00A64729">
        <w:rPr>
          <w:rFonts w:ascii="Angsana New" w:hAnsi="Angsana New" w:hint="cs"/>
          <w:sz w:val="30"/>
          <w:szCs w:val="30"/>
          <w:cs/>
        </w:rPr>
        <w:t>สัญญาดังกล่าวมีระยะเวลา</w:t>
      </w:r>
      <w:r w:rsidRPr="00A64729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3</w:t>
      </w:r>
      <w:r w:rsidRPr="00A64729">
        <w:rPr>
          <w:rFonts w:ascii="Angsana New" w:hAnsi="Angsana New"/>
          <w:sz w:val="30"/>
          <w:szCs w:val="30"/>
          <w:cs/>
        </w:rPr>
        <w:t xml:space="preserve"> </w:t>
      </w:r>
      <w:r w:rsidRPr="00A64729">
        <w:rPr>
          <w:rFonts w:ascii="Angsana New" w:hAnsi="Angsana New" w:hint="cs"/>
          <w:sz w:val="30"/>
          <w:szCs w:val="30"/>
          <w:cs/>
        </w:rPr>
        <w:t>ปี</w:t>
      </w:r>
      <w:r w:rsidRPr="00A64729">
        <w:rPr>
          <w:rFonts w:ascii="Angsana New" w:hAnsi="Angsana New"/>
          <w:sz w:val="30"/>
          <w:szCs w:val="30"/>
          <w:cs/>
        </w:rPr>
        <w:t xml:space="preserve"> </w:t>
      </w:r>
      <w:r w:rsidRPr="00A64729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A64729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3</w:t>
      </w:r>
      <w:r w:rsidR="004361DA">
        <w:rPr>
          <w:rFonts w:ascii="Angsana New" w:hAnsi="Angsana New"/>
          <w:sz w:val="30"/>
          <w:szCs w:val="30"/>
        </w:rPr>
        <w:t>1</w:t>
      </w:r>
      <w:r w:rsidRPr="00A64729">
        <w:rPr>
          <w:rFonts w:ascii="Angsana New" w:hAnsi="Angsana New"/>
          <w:sz w:val="30"/>
          <w:szCs w:val="30"/>
          <w:cs/>
        </w:rPr>
        <w:t xml:space="preserve"> </w:t>
      </w:r>
      <w:r w:rsidRPr="00A64729">
        <w:rPr>
          <w:rFonts w:ascii="Angsana New" w:hAnsi="Angsana New" w:hint="cs"/>
          <w:sz w:val="30"/>
          <w:szCs w:val="30"/>
          <w:cs/>
        </w:rPr>
        <w:t>ธันวาคม</w:t>
      </w:r>
      <w:r w:rsidRPr="00A64729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2564</w:t>
      </w:r>
      <w:r w:rsidRPr="00A64729">
        <w:rPr>
          <w:rFonts w:ascii="Angsana New" w:hAnsi="Angsana New"/>
          <w:sz w:val="30"/>
          <w:szCs w:val="30"/>
          <w:cs/>
        </w:rPr>
        <w:t xml:space="preserve"> </w:t>
      </w:r>
      <w:r w:rsidRPr="00A64729">
        <w:rPr>
          <w:rFonts w:ascii="Angsana New" w:hAnsi="Angsana New" w:hint="cs"/>
          <w:sz w:val="30"/>
          <w:szCs w:val="30"/>
          <w:cs/>
        </w:rPr>
        <w:t>ภายใต้สัญญานี้</w:t>
      </w:r>
      <w:r w:rsidRPr="00A64729">
        <w:rPr>
          <w:rFonts w:ascii="Angsana New" w:hAnsi="Angsana New"/>
          <w:sz w:val="30"/>
          <w:szCs w:val="30"/>
          <w:cs/>
        </w:rPr>
        <w:t xml:space="preserve"> </w:t>
      </w:r>
      <w:r w:rsidRPr="00A64729">
        <w:rPr>
          <w:rFonts w:ascii="Angsana New" w:hAnsi="Angsana New" w:hint="cs"/>
          <w:sz w:val="30"/>
          <w:szCs w:val="30"/>
          <w:cs/>
        </w:rPr>
        <w:t>บริษัทย่อยมีภาระผูกพันที่จะต้องจ่ายชำระค่าเช่าตามเงื่อนไขที่</w:t>
      </w:r>
      <w:r w:rsidRPr="001A2B5E">
        <w:rPr>
          <w:rFonts w:ascii="Angsana New" w:hAnsi="Angsana New" w:hint="cs"/>
          <w:sz w:val="30"/>
          <w:szCs w:val="30"/>
          <w:cs/>
        </w:rPr>
        <w:t>ระบุในสัญญา</w:t>
      </w:r>
      <w:r w:rsidRPr="001A2B5E">
        <w:rPr>
          <w:rFonts w:ascii="Angsana New" w:hAnsi="Angsana New"/>
          <w:sz w:val="30"/>
          <w:szCs w:val="30"/>
          <w:cs/>
        </w:rPr>
        <w:t xml:space="preserve"> </w:t>
      </w:r>
      <w:r w:rsidRPr="001A2B5E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1A2B5E">
        <w:rPr>
          <w:rFonts w:ascii="Angsana New" w:hAnsi="Angsana New"/>
          <w:sz w:val="30"/>
          <w:szCs w:val="30"/>
          <w:cs/>
        </w:rPr>
        <w:t xml:space="preserve"> </w:t>
      </w:r>
      <w:r w:rsidRPr="001A2B5E">
        <w:rPr>
          <w:rFonts w:ascii="Angsana New" w:hAnsi="Angsana New" w:hint="cs"/>
          <w:sz w:val="30"/>
          <w:szCs w:val="30"/>
          <w:cs/>
        </w:rPr>
        <w:t>ในเดือนสิงหาคม</w:t>
      </w:r>
      <w:r w:rsidRPr="001A2B5E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2563</w:t>
      </w:r>
      <w:r w:rsidRPr="001A2B5E">
        <w:rPr>
          <w:rFonts w:ascii="Angsana New" w:hAnsi="Angsana New"/>
          <w:sz w:val="30"/>
          <w:szCs w:val="30"/>
          <w:cs/>
        </w:rPr>
        <w:t xml:space="preserve"> </w:t>
      </w:r>
      <w:r w:rsidRPr="001A2B5E">
        <w:rPr>
          <w:rFonts w:ascii="Angsana New" w:hAnsi="Angsana New" w:hint="cs"/>
          <w:sz w:val="30"/>
          <w:szCs w:val="30"/>
          <w:cs/>
        </w:rPr>
        <w:t>บริษัทได้จำหน่าย</w:t>
      </w:r>
      <w:r w:rsidR="00424BE2" w:rsidRPr="00A64729">
        <w:rPr>
          <w:rFonts w:ascii="Angsana New" w:hAnsi="Angsana New" w:hint="cs"/>
          <w:sz w:val="30"/>
          <w:szCs w:val="30"/>
          <w:cs/>
        </w:rPr>
        <w:t>ที่ดิน</w:t>
      </w:r>
      <w:r w:rsidR="00424BE2">
        <w:rPr>
          <w:rFonts w:ascii="Angsana New" w:hAnsi="Angsana New" w:hint="cs"/>
          <w:sz w:val="30"/>
          <w:szCs w:val="30"/>
          <w:cs/>
        </w:rPr>
        <w:t>พร้อมสิ่งปลูกสร้าง</w:t>
      </w:r>
      <w:r w:rsidRPr="001A2B5E">
        <w:rPr>
          <w:rFonts w:ascii="Angsana New" w:hAnsi="Angsana New" w:hint="cs"/>
          <w:sz w:val="30"/>
          <w:szCs w:val="30"/>
          <w:cs/>
        </w:rPr>
        <w:t>ดังกล่าวให้แก่กิจการอื่นที่เกี่ยวข้องกัน</w:t>
      </w:r>
      <w:r w:rsidRPr="001A2B5E">
        <w:rPr>
          <w:rFonts w:ascii="Angsana New" w:hAnsi="Angsana New"/>
          <w:sz w:val="30"/>
          <w:szCs w:val="30"/>
          <w:cs/>
        </w:rPr>
        <w:t xml:space="preserve"> (</w:t>
      </w:r>
      <w:r w:rsidRPr="001A2B5E">
        <w:rPr>
          <w:rFonts w:ascii="Angsana New" w:hAnsi="Angsana New" w:hint="cs"/>
          <w:sz w:val="30"/>
          <w:szCs w:val="30"/>
          <w:cs/>
        </w:rPr>
        <w:t>ดูหมายเหตุ</w:t>
      </w:r>
      <w:r w:rsidRPr="001A2B5E">
        <w:rPr>
          <w:rFonts w:ascii="Angsana New" w:hAnsi="Angsana New"/>
          <w:sz w:val="30"/>
          <w:szCs w:val="30"/>
          <w:cs/>
        </w:rPr>
        <w:t xml:space="preserve"> </w:t>
      </w:r>
      <w:r w:rsidR="004361DA">
        <w:rPr>
          <w:rFonts w:ascii="Angsana New" w:hAnsi="Angsana New"/>
          <w:sz w:val="30"/>
          <w:szCs w:val="30"/>
        </w:rPr>
        <w:t>1</w:t>
      </w:r>
      <w:r w:rsidR="00CC5A41" w:rsidRPr="00CC5A41">
        <w:rPr>
          <w:rFonts w:ascii="Angsana New" w:hAnsi="Angsana New"/>
          <w:sz w:val="30"/>
          <w:szCs w:val="30"/>
        </w:rPr>
        <w:t>4</w:t>
      </w:r>
      <w:r w:rsidRPr="001A2B5E"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</w:p>
    <w:p w14:paraId="6234C3E2" w14:textId="77777777" w:rsidR="00435F20" w:rsidRPr="00A64729" w:rsidRDefault="00435F20" w:rsidP="00435F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  <w:cs/>
        </w:rPr>
      </w:pPr>
    </w:p>
    <w:p w14:paraId="1D4B9490" w14:textId="77777777" w:rsidR="00014E00" w:rsidRPr="00014E00" w:rsidRDefault="00014E00" w:rsidP="00014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14E0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การค้ำประกันวงเงินสินเชื่อ</w:t>
      </w:r>
    </w:p>
    <w:p w14:paraId="778F1B85" w14:textId="77777777" w:rsidR="00014E00" w:rsidRDefault="00014E00" w:rsidP="002960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225" w:hanging="540"/>
        <w:jc w:val="thaiDistribute"/>
        <w:rPr>
          <w:rFonts w:ascii="Angsana New" w:hAnsi="Angsana New"/>
          <w:bCs/>
          <w:sz w:val="24"/>
          <w:szCs w:val="24"/>
        </w:rPr>
      </w:pPr>
    </w:p>
    <w:p w14:paraId="481FBAE5" w14:textId="77777777" w:rsidR="00536604" w:rsidRDefault="00536604" w:rsidP="00536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4050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C5A41" w:rsidRPr="00CC5A41">
        <w:rPr>
          <w:rFonts w:ascii="Angsana New" w:hAnsi="Angsana New"/>
          <w:sz w:val="30"/>
          <w:szCs w:val="30"/>
        </w:rPr>
        <w:t>3</w:t>
      </w:r>
      <w:r w:rsidR="004361DA">
        <w:rPr>
          <w:rFonts w:ascii="Angsana New" w:hAnsi="Angsana New"/>
          <w:sz w:val="30"/>
          <w:szCs w:val="30"/>
        </w:rPr>
        <w:t>1</w:t>
      </w:r>
      <w:r w:rsidRPr="00D4050F">
        <w:rPr>
          <w:rFonts w:ascii="Angsana New" w:hAnsi="Angsana New"/>
          <w:sz w:val="30"/>
          <w:szCs w:val="30"/>
        </w:rPr>
        <w:t xml:space="preserve"> </w:t>
      </w:r>
      <w:r w:rsidRPr="00D4050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C5A41" w:rsidRPr="00CC5A41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 w:rsidRPr="00D4050F">
        <w:rPr>
          <w:rFonts w:ascii="Angsana New" w:hAnsi="Angsana New" w:hint="cs"/>
          <w:sz w:val="30"/>
          <w:szCs w:val="30"/>
          <w:cs/>
        </w:rPr>
        <w:t xml:space="preserve">บริษัทมีภาระผูกพันจากการค้ำประกันวงเงินสินเชื่อให้กับบริษัทร่วมแห่งหนึ่งจำนวน </w:t>
      </w:r>
      <w:r w:rsidR="00CC5A41" w:rsidRPr="00CC5A41">
        <w:rPr>
          <w:rFonts w:ascii="Angsana New" w:hAnsi="Angsana New"/>
          <w:sz w:val="30"/>
          <w:szCs w:val="30"/>
        </w:rPr>
        <w:t>375</w:t>
      </w:r>
      <w:r>
        <w:rPr>
          <w:rFonts w:ascii="Angsana New" w:hAnsi="Angsana New"/>
          <w:sz w:val="30"/>
          <w:szCs w:val="30"/>
        </w:rPr>
        <w:t xml:space="preserve"> </w:t>
      </w:r>
      <w:r w:rsidRPr="00D4050F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D4050F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CC5A41" w:rsidRPr="00CC5A41">
        <w:rPr>
          <w:rFonts w:ascii="Angsana New" w:hAnsi="Angsana New"/>
          <w:i/>
          <w:iCs/>
          <w:sz w:val="30"/>
          <w:szCs w:val="30"/>
        </w:rPr>
        <w:t>2562</w:t>
      </w:r>
      <w:r w:rsidRPr="00D4050F">
        <w:rPr>
          <w:rFonts w:ascii="Angsana New" w:hAnsi="Angsana New"/>
          <w:i/>
          <w:iCs/>
          <w:sz w:val="30"/>
          <w:szCs w:val="30"/>
        </w:rPr>
        <w:t xml:space="preserve">: </w:t>
      </w:r>
      <w:r w:rsidR="00CC5A41" w:rsidRPr="00CC5A41">
        <w:rPr>
          <w:rFonts w:ascii="Angsana New" w:hAnsi="Angsana New"/>
          <w:i/>
          <w:iCs/>
          <w:sz w:val="30"/>
          <w:szCs w:val="30"/>
        </w:rPr>
        <w:t>375</w:t>
      </w:r>
      <w:r w:rsidRPr="00D4050F">
        <w:rPr>
          <w:rFonts w:ascii="Angsana New" w:hAnsi="Angsana New"/>
          <w:i/>
          <w:iCs/>
          <w:sz w:val="30"/>
          <w:szCs w:val="30"/>
        </w:rPr>
        <w:t xml:space="preserve"> </w:t>
      </w:r>
      <w:r w:rsidRPr="00D4050F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0451CD85" w14:textId="77777777" w:rsidR="00E050F8" w:rsidRDefault="00E050F8" w:rsidP="00536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461120" w14:textId="77777777" w:rsidR="00536604" w:rsidRPr="004425C5" w:rsidRDefault="00536604" w:rsidP="00536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4050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C5A41" w:rsidRPr="00CC5A41">
        <w:rPr>
          <w:rFonts w:ascii="Angsana New" w:hAnsi="Angsana New"/>
          <w:sz w:val="30"/>
          <w:szCs w:val="30"/>
        </w:rPr>
        <w:t>3</w:t>
      </w:r>
      <w:r w:rsidR="004361DA">
        <w:rPr>
          <w:rFonts w:ascii="Angsana New" w:hAnsi="Angsana New"/>
          <w:sz w:val="30"/>
          <w:szCs w:val="30"/>
        </w:rPr>
        <w:t>1</w:t>
      </w:r>
      <w:r w:rsidRPr="00D4050F">
        <w:rPr>
          <w:rFonts w:ascii="Angsana New" w:hAnsi="Angsana New"/>
          <w:sz w:val="30"/>
          <w:szCs w:val="30"/>
        </w:rPr>
        <w:t xml:space="preserve"> </w:t>
      </w:r>
      <w:r w:rsidRPr="00D4050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C5A41" w:rsidRPr="00CC5A41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 w:rsidRPr="00D4050F">
        <w:rPr>
          <w:rFonts w:ascii="Angsana New" w:hAnsi="Angsana New" w:hint="cs"/>
          <w:sz w:val="30"/>
          <w:szCs w:val="30"/>
          <w:cs/>
        </w:rPr>
        <w:t>บริษัทมีภาระผูกพันจากการค้ำประกันวงเงินสินเชื่อให้กับบริษัท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D4050F">
        <w:rPr>
          <w:rFonts w:ascii="Angsana New" w:hAnsi="Angsana New" w:hint="cs"/>
          <w:sz w:val="30"/>
          <w:szCs w:val="30"/>
          <w:cs/>
        </w:rPr>
        <w:t>แห่งหนึ่ง</w:t>
      </w:r>
      <w:r>
        <w:rPr>
          <w:rFonts w:ascii="Angsana New" w:hAnsi="Angsana New" w:hint="cs"/>
          <w:sz w:val="30"/>
          <w:szCs w:val="30"/>
          <w:cs/>
        </w:rPr>
        <w:t>และบริษัทย่อยทางอ้อมอีกแห่ง</w:t>
      </w:r>
      <w:r w:rsidRPr="0048542E">
        <w:rPr>
          <w:rFonts w:ascii="Angsana New" w:hAnsi="Angsana New" w:hint="cs"/>
          <w:sz w:val="30"/>
          <w:szCs w:val="30"/>
          <w:cs/>
        </w:rPr>
        <w:t xml:space="preserve">หนึ่ง จำนวนรวม </w:t>
      </w:r>
      <w:r w:rsidR="00E82DAF" w:rsidRPr="00E82DAF">
        <w:rPr>
          <w:rFonts w:ascii="Angsana New" w:hAnsi="Angsana New"/>
          <w:sz w:val="30"/>
          <w:szCs w:val="30"/>
        </w:rPr>
        <w:t>9</w:t>
      </w:r>
      <w:r w:rsidR="004361DA">
        <w:rPr>
          <w:rFonts w:ascii="Angsana New" w:hAnsi="Angsana New"/>
          <w:sz w:val="30"/>
          <w:szCs w:val="30"/>
        </w:rPr>
        <w:t>0</w:t>
      </w:r>
      <w:r w:rsidRPr="0048542E">
        <w:rPr>
          <w:rFonts w:ascii="Angsana New" w:hAnsi="Angsana New"/>
          <w:sz w:val="30"/>
          <w:szCs w:val="30"/>
        </w:rPr>
        <w:t xml:space="preserve"> </w:t>
      </w:r>
      <w:r w:rsidRPr="0048542E">
        <w:rPr>
          <w:rFonts w:ascii="Angsana New" w:hAnsi="Angsana New" w:hint="cs"/>
          <w:sz w:val="30"/>
          <w:szCs w:val="30"/>
          <w:cs/>
        </w:rPr>
        <w:t>ล้านบาท</w:t>
      </w:r>
      <w:r w:rsidRPr="00D4050F">
        <w:rPr>
          <w:rFonts w:ascii="Angsana New" w:hAnsi="Angsana New" w:hint="cs"/>
          <w:sz w:val="30"/>
          <w:szCs w:val="30"/>
          <w:cs/>
        </w:rPr>
        <w:t xml:space="preserve"> </w:t>
      </w:r>
      <w:r w:rsidRPr="00D4050F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CC5A41" w:rsidRPr="00CC5A41">
        <w:rPr>
          <w:rFonts w:ascii="Angsana New" w:hAnsi="Angsana New"/>
          <w:i/>
          <w:iCs/>
          <w:sz w:val="30"/>
          <w:szCs w:val="30"/>
        </w:rPr>
        <w:t>2562</w:t>
      </w:r>
      <w:r w:rsidRPr="00D4050F">
        <w:rPr>
          <w:rFonts w:ascii="Angsana New" w:hAnsi="Angsana New"/>
          <w:i/>
          <w:iCs/>
          <w:sz w:val="30"/>
          <w:szCs w:val="30"/>
        </w:rPr>
        <w:t xml:space="preserve">: </w:t>
      </w:r>
      <w:r w:rsidR="00E82DAF" w:rsidRPr="00E82DAF">
        <w:rPr>
          <w:rFonts w:ascii="Angsana New" w:hAnsi="Angsana New"/>
          <w:i/>
          <w:iCs/>
          <w:sz w:val="30"/>
          <w:szCs w:val="30"/>
        </w:rPr>
        <w:t>9</w:t>
      </w:r>
      <w:r w:rsidR="004361DA">
        <w:rPr>
          <w:rFonts w:ascii="Angsana New" w:hAnsi="Angsana New"/>
          <w:i/>
          <w:iCs/>
          <w:sz w:val="30"/>
          <w:szCs w:val="30"/>
        </w:rPr>
        <w:t>0</w:t>
      </w:r>
      <w:r w:rsidRPr="00F73B2B">
        <w:rPr>
          <w:rFonts w:ascii="Angsana New" w:hAnsi="Angsana New"/>
          <w:i/>
          <w:iCs/>
          <w:sz w:val="30"/>
          <w:szCs w:val="30"/>
        </w:rPr>
        <w:t xml:space="preserve"> </w:t>
      </w:r>
      <w:r w:rsidRPr="00F73B2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D4050F">
        <w:rPr>
          <w:rFonts w:ascii="Angsana New" w:hAnsi="Angsana New" w:hint="cs"/>
          <w:i/>
          <w:iCs/>
          <w:sz w:val="30"/>
          <w:szCs w:val="30"/>
          <w:cs/>
        </w:rPr>
        <w:t>)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080BE01B" w14:textId="77777777" w:rsidR="00E050F8" w:rsidRDefault="00E050F8" w:rsidP="002960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225" w:hanging="540"/>
        <w:jc w:val="thaiDistribute"/>
        <w:rPr>
          <w:rFonts w:ascii="Angsana New" w:hAnsi="Angsana New"/>
          <w:bCs/>
          <w:sz w:val="24"/>
          <w:szCs w:val="24"/>
        </w:rPr>
      </w:pPr>
    </w:p>
    <w:p w14:paraId="4AA1195D" w14:textId="77777777" w:rsidR="001941A1" w:rsidRDefault="001941A1">
      <w: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9"/>
        <w:gridCol w:w="1079"/>
        <w:gridCol w:w="1080"/>
        <w:gridCol w:w="271"/>
        <w:gridCol w:w="1084"/>
        <w:gridCol w:w="270"/>
        <w:gridCol w:w="1079"/>
        <w:gridCol w:w="271"/>
        <w:gridCol w:w="1077"/>
      </w:tblGrid>
      <w:tr w:rsidR="00363AE2" w:rsidRPr="00035E47" w14:paraId="1F2B54D5" w14:textId="77777777" w:rsidTr="002B6F8D">
        <w:trPr>
          <w:tblHeader/>
        </w:trPr>
        <w:tc>
          <w:tcPr>
            <w:tcW w:w="9360" w:type="dxa"/>
            <w:gridSpan w:val="9"/>
          </w:tcPr>
          <w:p w14:paraId="2156EF69" w14:textId="77777777" w:rsidR="00363AE2" w:rsidRPr="00035E47" w:rsidRDefault="00363AE2" w:rsidP="00AB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  <w:r w:rsidRPr="006245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 w:rsidRPr="006245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</w:t>
            </w:r>
            <w:r w:rsidR="00A6472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Pr="006245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6245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Pr="006245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467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- บุคคลหรือกิจการที่เกี่ยวข้องกัน</w:t>
            </w:r>
          </w:p>
        </w:tc>
      </w:tr>
      <w:tr w:rsidR="00363AE2" w:rsidRPr="001941A1" w14:paraId="3B72C225" w14:textId="77777777" w:rsidTr="002B6F8D">
        <w:trPr>
          <w:tblHeader/>
        </w:trPr>
        <w:tc>
          <w:tcPr>
            <w:tcW w:w="9360" w:type="dxa"/>
            <w:gridSpan w:val="9"/>
          </w:tcPr>
          <w:p w14:paraId="5C622002" w14:textId="77777777" w:rsidR="00363AE2" w:rsidRPr="001941A1" w:rsidRDefault="00363AE2" w:rsidP="00AB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363AE2" w:rsidRPr="00035E47" w14:paraId="486CD9C3" w14:textId="77777777" w:rsidTr="002B6F8D">
        <w:trPr>
          <w:tblHeader/>
        </w:trPr>
        <w:tc>
          <w:tcPr>
            <w:tcW w:w="4228" w:type="dxa"/>
            <w:gridSpan w:val="2"/>
          </w:tcPr>
          <w:p w14:paraId="3C8EE1FA" w14:textId="77777777" w:rsidR="00363AE2" w:rsidRDefault="00363AE2" w:rsidP="00AB0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</w:p>
        </w:tc>
        <w:tc>
          <w:tcPr>
            <w:tcW w:w="2435" w:type="dxa"/>
            <w:gridSpan w:val="3"/>
          </w:tcPr>
          <w:p w14:paraId="50801A2C" w14:textId="77777777" w:rsidR="00363AE2" w:rsidRPr="00035E47" w:rsidRDefault="00363AE2" w:rsidP="00AB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5E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D78E878" w14:textId="77777777" w:rsidR="00363AE2" w:rsidRPr="00035E47" w:rsidRDefault="00363AE2" w:rsidP="00AB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7" w:type="dxa"/>
            <w:gridSpan w:val="3"/>
          </w:tcPr>
          <w:p w14:paraId="027B1F4F" w14:textId="77777777" w:rsidR="00363AE2" w:rsidRPr="00035E47" w:rsidRDefault="00363AE2" w:rsidP="00AB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5E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3AE2" w:rsidRPr="00035E47" w14:paraId="68CACAE8" w14:textId="77777777" w:rsidTr="002B6F8D">
        <w:trPr>
          <w:trHeight w:val="333"/>
          <w:tblHeader/>
        </w:trPr>
        <w:tc>
          <w:tcPr>
            <w:tcW w:w="4228" w:type="dxa"/>
            <w:gridSpan w:val="2"/>
          </w:tcPr>
          <w:p w14:paraId="12EAF34C" w14:textId="77777777" w:rsidR="00363AE2" w:rsidRPr="00035E47" w:rsidRDefault="00363AE2" w:rsidP="00AB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A8472D7" w14:textId="77777777" w:rsidR="00363AE2" w:rsidRPr="00E216F2" w:rsidRDefault="00CC5A41" w:rsidP="00AB0446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1" w:type="dxa"/>
          </w:tcPr>
          <w:p w14:paraId="26367FD8" w14:textId="77777777" w:rsidR="00363AE2" w:rsidRPr="00E216F2" w:rsidRDefault="00363AE2" w:rsidP="00AB0446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13D33DDD" w14:textId="77777777" w:rsidR="00363AE2" w:rsidRPr="00E216F2" w:rsidRDefault="00CC5A41" w:rsidP="00AB0446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29F90A33" w14:textId="77777777" w:rsidR="00363AE2" w:rsidRPr="00E216F2" w:rsidRDefault="00363AE2" w:rsidP="00AB0446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520901DF" w14:textId="77777777" w:rsidR="00363AE2" w:rsidRPr="00E216F2" w:rsidRDefault="00CC5A41" w:rsidP="00AB0446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1" w:type="dxa"/>
          </w:tcPr>
          <w:p w14:paraId="3E999C75" w14:textId="77777777" w:rsidR="00363AE2" w:rsidRPr="00E216F2" w:rsidRDefault="00363AE2" w:rsidP="00AB0446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2614032E" w14:textId="77777777" w:rsidR="00363AE2" w:rsidRPr="00E216F2" w:rsidRDefault="00CC5A41" w:rsidP="00AB0446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363AE2" w:rsidRPr="00035E47" w14:paraId="4CC0EB6A" w14:textId="77777777" w:rsidTr="002B6F8D">
        <w:trPr>
          <w:tblHeader/>
        </w:trPr>
        <w:tc>
          <w:tcPr>
            <w:tcW w:w="3149" w:type="dxa"/>
          </w:tcPr>
          <w:p w14:paraId="46D72642" w14:textId="77777777" w:rsidR="00363AE2" w:rsidRPr="00035E47" w:rsidRDefault="00363AE2" w:rsidP="00AB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6E3951B" w14:textId="77777777" w:rsidR="00363AE2" w:rsidRPr="00035E47" w:rsidRDefault="00363AE2" w:rsidP="00AB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2" w:type="dxa"/>
            <w:gridSpan w:val="7"/>
          </w:tcPr>
          <w:p w14:paraId="23DC1290" w14:textId="77777777" w:rsidR="00363AE2" w:rsidRPr="00035E47" w:rsidRDefault="00363AE2" w:rsidP="00AB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5E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8542E" w:rsidRPr="00CB54FE" w14:paraId="61A5DEE6" w14:textId="77777777" w:rsidTr="002B6F8D">
        <w:tc>
          <w:tcPr>
            <w:tcW w:w="4228" w:type="dxa"/>
            <w:gridSpan w:val="2"/>
          </w:tcPr>
          <w:p w14:paraId="201417D4" w14:textId="77777777" w:rsidR="0048542E" w:rsidRPr="00654EB1" w:rsidRDefault="0048542E" w:rsidP="0048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3DE2DD15" w14:textId="77777777" w:rsidR="0048542E" w:rsidRPr="00525D10" w:rsidRDefault="004361DA" w:rsidP="0048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1" w:type="dxa"/>
            <w:shd w:val="clear" w:color="auto" w:fill="auto"/>
          </w:tcPr>
          <w:p w14:paraId="434849E4" w14:textId="77777777" w:rsidR="0048542E" w:rsidRPr="00525D10" w:rsidRDefault="0048542E" w:rsidP="0048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74792CF" w14:textId="77777777" w:rsidR="0048542E" w:rsidRPr="00525D10" w:rsidRDefault="00CC5A41" w:rsidP="0048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sz w:val="30"/>
                <w:szCs w:val="30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14:paraId="1FD7E704" w14:textId="77777777" w:rsidR="0048542E" w:rsidRPr="005913EA" w:rsidRDefault="0048542E" w:rsidP="0048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8C659CC" w14:textId="77777777" w:rsidR="0048542E" w:rsidRPr="005913EA" w:rsidRDefault="0048542E" w:rsidP="00485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C6FBCAE" w14:textId="77777777" w:rsidR="0048542E" w:rsidRPr="005913EA" w:rsidRDefault="0048542E" w:rsidP="0048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5A62352" w14:textId="77777777" w:rsidR="0048542E" w:rsidRPr="005913EA" w:rsidRDefault="004361DA" w:rsidP="0048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</w:t>
            </w:r>
            <w:r w:rsidR="00E82DAF" w:rsidRPr="00E82DAF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</w:tr>
      <w:tr w:rsidR="0048542E" w:rsidRPr="00CB54FE" w14:paraId="08853464" w14:textId="77777777" w:rsidTr="002B6F8D">
        <w:tc>
          <w:tcPr>
            <w:tcW w:w="4228" w:type="dxa"/>
            <w:gridSpan w:val="2"/>
          </w:tcPr>
          <w:p w14:paraId="3364FCCA" w14:textId="77777777" w:rsidR="0048542E" w:rsidRPr="00654EB1" w:rsidRDefault="004361DA" w:rsidP="0048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48542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5</w:t>
            </w:r>
            <w:r w:rsidR="004854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8542E" w:rsidRPr="00654EB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4442A60D" w14:textId="77777777" w:rsidR="0048542E" w:rsidRPr="00525D10" w:rsidRDefault="0048542E" w:rsidP="00485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BE9244D" w14:textId="77777777" w:rsidR="0048542E" w:rsidRPr="00525D10" w:rsidRDefault="0048542E" w:rsidP="0048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A22872C" w14:textId="77777777" w:rsidR="0048542E" w:rsidRPr="00525D10" w:rsidRDefault="00CC5A41" w:rsidP="0048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sz w:val="30"/>
                <w:szCs w:val="30"/>
              </w:rPr>
              <w:t>2</w:t>
            </w:r>
            <w:r w:rsidR="004361DA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9A87DB9" w14:textId="77777777" w:rsidR="0048542E" w:rsidRPr="005913EA" w:rsidRDefault="0048542E" w:rsidP="0048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FEBFAC6" w14:textId="77777777" w:rsidR="0048542E" w:rsidRPr="005913EA" w:rsidRDefault="0048542E" w:rsidP="00485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5B004C3A" w14:textId="77777777" w:rsidR="0048542E" w:rsidRPr="005913EA" w:rsidRDefault="0048542E" w:rsidP="0048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5794628" w14:textId="77777777" w:rsidR="0048542E" w:rsidRPr="005913EA" w:rsidRDefault="004361DA" w:rsidP="0048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</w:t>
            </w:r>
            <w:r w:rsidR="00CC5A41" w:rsidRPr="00CC5A41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48542E" w:rsidRPr="000D2CEB" w14:paraId="4A54271E" w14:textId="77777777" w:rsidTr="002B6F8D">
        <w:tc>
          <w:tcPr>
            <w:tcW w:w="4228" w:type="dxa"/>
            <w:gridSpan w:val="2"/>
          </w:tcPr>
          <w:p w14:paraId="79379B38" w14:textId="77777777" w:rsidR="0048542E" w:rsidRPr="00654EB1" w:rsidRDefault="0048542E" w:rsidP="0048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4E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4AAAB4" w14:textId="77777777" w:rsidR="0048542E" w:rsidRPr="00525D10" w:rsidRDefault="004361DA" w:rsidP="0048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1" w:type="dxa"/>
            <w:shd w:val="clear" w:color="auto" w:fill="auto"/>
          </w:tcPr>
          <w:p w14:paraId="7C83A2DD" w14:textId="77777777" w:rsidR="0048542E" w:rsidRPr="00173396" w:rsidRDefault="0048542E" w:rsidP="0048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0BF291" w14:textId="77777777" w:rsidR="0048542E" w:rsidRPr="00525D10" w:rsidRDefault="00CC5A41" w:rsidP="0048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22658F4D" w14:textId="77777777" w:rsidR="0048542E" w:rsidRPr="005913EA" w:rsidRDefault="0048542E" w:rsidP="0048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3742A8" w14:textId="77777777" w:rsidR="0048542E" w:rsidRPr="005913EA" w:rsidRDefault="0048542E" w:rsidP="00485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C04FE06" w14:textId="77777777" w:rsidR="0048542E" w:rsidRPr="005913EA" w:rsidRDefault="0048542E" w:rsidP="0048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2692019A" w14:textId="77777777" w:rsidR="0048542E" w:rsidRPr="005913EA" w:rsidRDefault="00CC5A41" w:rsidP="0048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5A41">
              <w:rPr>
                <w:rFonts w:ascii="Angsana New" w:hAnsi="Angsana New" w:hint="cs"/>
                <w:b/>
                <w:bCs/>
                <w:sz w:val="30"/>
                <w:szCs w:val="30"/>
              </w:rPr>
              <w:t>34</w:t>
            </w:r>
          </w:p>
        </w:tc>
      </w:tr>
    </w:tbl>
    <w:p w14:paraId="196D9041" w14:textId="77777777" w:rsidR="001941A1" w:rsidRPr="001941A1" w:rsidRDefault="001941A1" w:rsidP="00194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lang w:val="th-TH"/>
        </w:rPr>
      </w:pPr>
    </w:p>
    <w:p w14:paraId="1B43C5BD" w14:textId="77777777" w:rsidR="00161B7A" w:rsidRPr="00161B7A" w:rsidRDefault="00574CCD" w:rsidP="00161B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จำนวนเงินขั้นต่ำที่ต้องจ่ายในอนาคตทั้งสิ้นภายใต้สัญญาที่บอกเลิกไม่ได้ส่วนใหญ่เกิดจาก</w:t>
      </w:r>
      <w:r w:rsidR="00161B7A" w:rsidRPr="00161B7A">
        <w:rPr>
          <w:rFonts w:ascii="Angsana New" w:hAnsi="Angsana New" w:hint="cs"/>
          <w:sz w:val="30"/>
          <w:szCs w:val="30"/>
          <w:cs/>
        </w:rPr>
        <w:t>สัญญาเช่ารถ</w:t>
      </w:r>
      <w:r w:rsidR="00A64729">
        <w:rPr>
          <w:rFonts w:ascii="Angsana New" w:hAnsi="Angsana New" w:hint="cs"/>
          <w:sz w:val="30"/>
          <w:szCs w:val="30"/>
          <w:cs/>
        </w:rPr>
        <w:t>ยนต์</w:t>
      </w:r>
      <w:r w:rsidR="00161B7A" w:rsidRPr="00161B7A">
        <w:rPr>
          <w:rFonts w:ascii="Angsana New" w:hAnsi="Angsana New" w:hint="cs"/>
          <w:sz w:val="30"/>
          <w:szCs w:val="30"/>
          <w:cs/>
        </w:rPr>
        <w:t>หลายฉบับกับ</w:t>
      </w:r>
      <w:r w:rsidR="00161B7A">
        <w:rPr>
          <w:rFonts w:ascii="Angsana New" w:hAnsi="Angsana New" w:hint="cs"/>
          <w:sz w:val="30"/>
          <w:szCs w:val="30"/>
          <w:cs/>
        </w:rPr>
        <w:t>กิจการ</w:t>
      </w:r>
      <w:r w:rsidR="00161B7A" w:rsidRPr="00161B7A">
        <w:rPr>
          <w:rFonts w:ascii="Angsana New" w:hAnsi="Angsana New" w:hint="cs"/>
          <w:sz w:val="30"/>
          <w:szCs w:val="30"/>
          <w:cs/>
        </w:rPr>
        <w:t>ที่เกี่ยวข้องกัน</w:t>
      </w:r>
      <w:r w:rsidR="00E676B2">
        <w:rPr>
          <w:rFonts w:ascii="Angsana New" w:hAnsi="Angsana New" w:hint="cs"/>
          <w:sz w:val="30"/>
          <w:szCs w:val="30"/>
          <w:cs/>
        </w:rPr>
        <w:t>แห่งหนึ่ง</w:t>
      </w:r>
      <w:r w:rsidR="00161B7A" w:rsidRPr="00161B7A">
        <w:rPr>
          <w:rFonts w:ascii="Angsana New" w:hAnsi="Angsana New"/>
          <w:sz w:val="30"/>
          <w:szCs w:val="30"/>
          <w:cs/>
        </w:rPr>
        <w:t xml:space="preserve"> </w:t>
      </w:r>
      <w:r w:rsidR="00161B7A" w:rsidRPr="00161B7A">
        <w:rPr>
          <w:rFonts w:ascii="Angsana New" w:hAnsi="Angsana New" w:hint="cs"/>
          <w:sz w:val="30"/>
          <w:szCs w:val="30"/>
          <w:cs/>
        </w:rPr>
        <w:t>สัญญา</w:t>
      </w:r>
      <w:r w:rsidR="00161B7A">
        <w:rPr>
          <w:rFonts w:ascii="Angsana New" w:hAnsi="Angsana New" w:hint="cs"/>
          <w:sz w:val="30"/>
          <w:szCs w:val="30"/>
          <w:cs/>
        </w:rPr>
        <w:t>เช</w:t>
      </w:r>
      <w:r w:rsidR="00A64729">
        <w:rPr>
          <w:rFonts w:ascii="Angsana New" w:hAnsi="Angsana New" w:hint="cs"/>
          <w:sz w:val="30"/>
          <w:szCs w:val="30"/>
          <w:cs/>
        </w:rPr>
        <w:t>่ามี</w:t>
      </w:r>
      <w:r w:rsidR="00161B7A" w:rsidRPr="00161B7A">
        <w:rPr>
          <w:rFonts w:ascii="Angsana New" w:hAnsi="Angsana New" w:hint="cs"/>
          <w:sz w:val="30"/>
          <w:szCs w:val="30"/>
          <w:cs/>
        </w:rPr>
        <w:t>อายุ</w:t>
      </w:r>
      <w:r w:rsidR="00A64729">
        <w:rPr>
          <w:rFonts w:ascii="Angsana New" w:hAnsi="Angsana New" w:hint="cs"/>
          <w:sz w:val="30"/>
          <w:szCs w:val="30"/>
          <w:cs/>
        </w:rPr>
        <w:t xml:space="preserve">ไม่เกิน </w:t>
      </w:r>
      <w:r w:rsidR="004361DA">
        <w:rPr>
          <w:rFonts w:ascii="Angsana New" w:hAnsi="Angsana New"/>
          <w:sz w:val="30"/>
          <w:szCs w:val="30"/>
        </w:rPr>
        <w:t>1</w:t>
      </w:r>
      <w:r w:rsidR="00CC5A41" w:rsidRPr="00CC5A41">
        <w:rPr>
          <w:rFonts w:ascii="Angsana New" w:hAnsi="Angsana New"/>
          <w:sz w:val="30"/>
          <w:szCs w:val="30"/>
        </w:rPr>
        <w:t>2</w:t>
      </w:r>
      <w:r w:rsidR="00A64729">
        <w:rPr>
          <w:rFonts w:ascii="Angsana New" w:hAnsi="Angsana New"/>
          <w:sz w:val="30"/>
          <w:szCs w:val="30"/>
        </w:rPr>
        <w:t xml:space="preserve"> </w:t>
      </w:r>
      <w:r w:rsidR="00A64729">
        <w:rPr>
          <w:rFonts w:ascii="Angsana New" w:hAnsi="Angsana New" w:hint="cs"/>
          <w:sz w:val="30"/>
          <w:szCs w:val="30"/>
          <w:cs/>
        </w:rPr>
        <w:t>เดือน</w:t>
      </w:r>
      <w:r w:rsidR="00161B7A" w:rsidRPr="00161B7A">
        <w:rPr>
          <w:rFonts w:ascii="Angsana New" w:hAnsi="Angsana New"/>
          <w:sz w:val="30"/>
          <w:szCs w:val="30"/>
          <w:cs/>
        </w:rPr>
        <w:t xml:space="preserve"> </w:t>
      </w:r>
      <w:r w:rsidR="00A64729" w:rsidRPr="00F1231F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CC5A41" w:rsidRPr="00CC5A41">
        <w:rPr>
          <w:rFonts w:ascii="Angsana New" w:hAnsi="Angsana New"/>
          <w:i/>
          <w:iCs/>
          <w:sz w:val="30"/>
          <w:szCs w:val="30"/>
        </w:rPr>
        <w:t>3</w:t>
      </w:r>
      <w:r w:rsidR="004361DA">
        <w:rPr>
          <w:rFonts w:ascii="Angsana New" w:hAnsi="Angsana New"/>
          <w:i/>
          <w:iCs/>
          <w:sz w:val="30"/>
          <w:szCs w:val="30"/>
        </w:rPr>
        <w:t>1</w:t>
      </w:r>
      <w:r w:rsidR="00A64729" w:rsidRPr="00D977DB">
        <w:rPr>
          <w:rFonts w:ascii="Angsana New" w:hAnsi="Angsana New"/>
          <w:i/>
          <w:iCs/>
          <w:sz w:val="30"/>
          <w:szCs w:val="30"/>
        </w:rPr>
        <w:t xml:space="preserve"> </w:t>
      </w:r>
      <w:r w:rsidR="00A64729" w:rsidRPr="00D977D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C5A41" w:rsidRPr="00CC5A41">
        <w:rPr>
          <w:rFonts w:ascii="Angsana New" w:hAnsi="Angsana New"/>
          <w:i/>
          <w:iCs/>
          <w:sz w:val="30"/>
          <w:szCs w:val="30"/>
        </w:rPr>
        <w:t>2562</w:t>
      </w:r>
      <w:r w:rsidR="00A64729" w:rsidRPr="00D977DB">
        <w:rPr>
          <w:rFonts w:ascii="Angsana New" w:hAnsi="Angsana New"/>
          <w:i/>
          <w:iCs/>
          <w:sz w:val="30"/>
          <w:szCs w:val="30"/>
        </w:rPr>
        <w:t>:</w:t>
      </w:r>
      <w:r w:rsidR="00A64729" w:rsidRPr="00D977D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361DA">
        <w:rPr>
          <w:rFonts w:ascii="Angsana New" w:hAnsi="Angsana New"/>
          <w:i/>
          <w:iCs/>
          <w:sz w:val="30"/>
          <w:szCs w:val="30"/>
        </w:rPr>
        <w:t>1</w:t>
      </w:r>
      <w:r w:rsidR="00A64729" w:rsidRPr="00D977DB">
        <w:rPr>
          <w:rFonts w:ascii="Angsana New" w:hAnsi="Angsana New"/>
          <w:i/>
          <w:iCs/>
          <w:sz w:val="30"/>
          <w:szCs w:val="30"/>
        </w:rPr>
        <w:t xml:space="preserve"> </w:t>
      </w:r>
      <w:r w:rsidR="00A64729" w:rsidRPr="00D977DB">
        <w:rPr>
          <w:rFonts w:ascii="Angsana New" w:hAnsi="Angsana New" w:hint="cs"/>
          <w:i/>
          <w:iCs/>
          <w:sz w:val="30"/>
          <w:szCs w:val="30"/>
          <w:cs/>
        </w:rPr>
        <w:t>ปี ถึง</w:t>
      </w:r>
      <w:r w:rsidR="00A64729" w:rsidRPr="00D977D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i/>
          <w:iCs/>
          <w:sz w:val="30"/>
          <w:szCs w:val="30"/>
        </w:rPr>
        <w:t>5</w:t>
      </w:r>
      <w:r w:rsidR="00A64729" w:rsidRPr="00D977DB">
        <w:rPr>
          <w:rFonts w:ascii="Angsana New" w:hAnsi="Angsana New"/>
          <w:i/>
          <w:iCs/>
          <w:sz w:val="30"/>
          <w:szCs w:val="30"/>
        </w:rPr>
        <w:t xml:space="preserve"> </w:t>
      </w:r>
      <w:r w:rsidR="00A64729" w:rsidRPr="00D977DB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="00A64729" w:rsidRPr="00D977DB">
        <w:rPr>
          <w:rFonts w:ascii="Angsana New" w:hAnsi="Angsana New"/>
          <w:i/>
          <w:iCs/>
          <w:sz w:val="30"/>
          <w:szCs w:val="30"/>
        </w:rPr>
        <w:t>)</w:t>
      </w:r>
      <w:r w:rsidR="00A64729" w:rsidRPr="00D977DB">
        <w:rPr>
          <w:rFonts w:ascii="Angsana New" w:hAnsi="Angsana New"/>
          <w:sz w:val="30"/>
          <w:szCs w:val="30"/>
          <w:cs/>
        </w:rPr>
        <w:t xml:space="preserve"> </w:t>
      </w:r>
      <w:r w:rsidR="00A64729" w:rsidRPr="00D977DB">
        <w:rPr>
          <w:rFonts w:ascii="Angsana New" w:hAnsi="Angsana New" w:hint="cs"/>
          <w:sz w:val="30"/>
          <w:szCs w:val="30"/>
          <w:cs/>
        </w:rPr>
        <w:t>โดยมีระยะเวลาสิ้นสุดภายใ</w:t>
      </w:r>
      <w:r w:rsidR="00A64729" w:rsidRPr="007042B8">
        <w:rPr>
          <w:rFonts w:ascii="Angsana New" w:hAnsi="Angsana New" w:hint="cs"/>
          <w:sz w:val="30"/>
          <w:szCs w:val="30"/>
          <w:cs/>
        </w:rPr>
        <w:t>นเดือน</w:t>
      </w:r>
      <w:r w:rsidR="000A6F58">
        <w:rPr>
          <w:rFonts w:ascii="Angsana New" w:hAnsi="Angsana New" w:hint="cs"/>
          <w:sz w:val="30"/>
          <w:szCs w:val="30"/>
          <w:cs/>
        </w:rPr>
        <w:t>ตุลาคม</w:t>
      </w:r>
      <w:r w:rsidR="00A64729" w:rsidRPr="007042B8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2564</w:t>
      </w:r>
      <w:r w:rsidR="00A64729">
        <w:rPr>
          <w:rFonts w:ascii="Angsana New" w:hAnsi="Angsana New"/>
          <w:sz w:val="30"/>
          <w:szCs w:val="30"/>
        </w:rPr>
        <w:t xml:space="preserve"> </w:t>
      </w:r>
      <w:r w:rsidR="00A64729" w:rsidRPr="00D977D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CC5A41" w:rsidRPr="00CC5A41">
        <w:rPr>
          <w:rFonts w:ascii="Angsana New" w:hAnsi="Angsana New"/>
          <w:i/>
          <w:iCs/>
          <w:sz w:val="30"/>
          <w:szCs w:val="30"/>
        </w:rPr>
        <w:t>3</w:t>
      </w:r>
      <w:r w:rsidR="004361DA">
        <w:rPr>
          <w:rFonts w:ascii="Angsana New" w:hAnsi="Angsana New"/>
          <w:i/>
          <w:iCs/>
          <w:sz w:val="30"/>
          <w:szCs w:val="30"/>
        </w:rPr>
        <w:t>1</w:t>
      </w:r>
      <w:r w:rsidR="00A64729" w:rsidRPr="00D977DB">
        <w:rPr>
          <w:rFonts w:ascii="Angsana New" w:hAnsi="Angsana New"/>
          <w:i/>
          <w:iCs/>
          <w:sz w:val="30"/>
          <w:szCs w:val="30"/>
        </w:rPr>
        <w:t xml:space="preserve"> </w:t>
      </w:r>
      <w:r w:rsidR="00A64729" w:rsidRPr="00D977D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C5A41" w:rsidRPr="00CC5A41">
        <w:rPr>
          <w:rFonts w:ascii="Angsana New" w:hAnsi="Angsana New"/>
          <w:i/>
          <w:iCs/>
          <w:sz w:val="30"/>
          <w:szCs w:val="30"/>
        </w:rPr>
        <w:t>2562</w:t>
      </w:r>
      <w:r w:rsidR="00A64729" w:rsidRPr="00D977DB">
        <w:rPr>
          <w:rFonts w:ascii="Angsana New" w:hAnsi="Angsana New"/>
          <w:i/>
          <w:iCs/>
          <w:sz w:val="30"/>
          <w:szCs w:val="30"/>
        </w:rPr>
        <w:t>:</w:t>
      </w:r>
      <w:r w:rsidR="00A64729">
        <w:rPr>
          <w:rFonts w:ascii="Angsana New" w:hAnsi="Angsana New"/>
          <w:i/>
          <w:iCs/>
          <w:sz w:val="30"/>
          <w:szCs w:val="30"/>
        </w:rPr>
        <w:t xml:space="preserve"> </w:t>
      </w:r>
      <w:r w:rsidR="00A64729">
        <w:rPr>
          <w:rFonts w:ascii="Angsana New" w:hAnsi="Angsana New" w:hint="cs"/>
          <w:i/>
          <w:iCs/>
          <w:sz w:val="30"/>
          <w:szCs w:val="30"/>
          <w:cs/>
        </w:rPr>
        <w:t xml:space="preserve">พฤษภาคม </w:t>
      </w:r>
      <w:r w:rsidR="00CC5A41" w:rsidRPr="00CC5A41">
        <w:rPr>
          <w:rFonts w:ascii="Angsana New" w:hAnsi="Angsana New"/>
          <w:i/>
          <w:iCs/>
          <w:sz w:val="30"/>
          <w:szCs w:val="30"/>
        </w:rPr>
        <w:t>2567</w:t>
      </w:r>
      <w:r w:rsidR="00A64729" w:rsidRPr="00B744AB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12059903" w14:textId="77777777" w:rsidR="00D140BA" w:rsidRPr="00067327" w:rsidRDefault="00D14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14:paraId="7BCBC826" w14:textId="77777777" w:rsidR="000D1494" w:rsidRPr="006B50CA" w:rsidRDefault="000D1494" w:rsidP="009B520F">
      <w:pPr>
        <w:pStyle w:val="Style1"/>
        <w:tabs>
          <w:tab w:val="clear" w:pos="518"/>
        </w:tabs>
        <w:ind w:left="540" w:hanging="540"/>
        <w:rPr>
          <w:b/>
          <w:bCs/>
        </w:rPr>
      </w:pPr>
      <w:r w:rsidRPr="006B50CA">
        <w:rPr>
          <w:b/>
          <w:bCs/>
          <w:cs/>
        </w:rPr>
        <w:t>เงินสดและรายการเทียบเท่าเงินสด</w:t>
      </w:r>
    </w:p>
    <w:p w14:paraId="53CA659F" w14:textId="77777777" w:rsidR="000D1494" w:rsidRPr="001941A1" w:rsidRDefault="000D1494" w:rsidP="00194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lang w:val="th-TH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152"/>
        <w:gridCol w:w="267"/>
        <w:gridCol w:w="1035"/>
        <w:gridCol w:w="267"/>
        <w:gridCol w:w="1093"/>
      </w:tblGrid>
      <w:tr w:rsidR="000D1494" w:rsidRPr="006B50CA" w14:paraId="1C55D1F7" w14:textId="77777777" w:rsidTr="002B6F8D">
        <w:tc>
          <w:tcPr>
            <w:tcW w:w="4230" w:type="dxa"/>
            <w:shd w:val="clear" w:color="auto" w:fill="auto"/>
          </w:tcPr>
          <w:p w14:paraId="16A95C81" w14:textId="77777777" w:rsidR="000D1494" w:rsidRPr="006B50CA" w:rsidRDefault="000D1494" w:rsidP="00C2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468" w:type="dxa"/>
            <w:gridSpan w:val="3"/>
            <w:shd w:val="clear" w:color="auto" w:fill="auto"/>
          </w:tcPr>
          <w:p w14:paraId="7A4E8F3C" w14:textId="77777777" w:rsidR="000D1494" w:rsidRPr="006B50CA" w:rsidRDefault="000D1494" w:rsidP="00C2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B50C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shd w:val="clear" w:color="auto" w:fill="auto"/>
          </w:tcPr>
          <w:p w14:paraId="32D9F0DA" w14:textId="77777777" w:rsidR="000D1494" w:rsidRPr="006B50CA" w:rsidRDefault="000D1494" w:rsidP="00C2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95" w:type="dxa"/>
            <w:gridSpan w:val="3"/>
            <w:shd w:val="clear" w:color="auto" w:fill="auto"/>
          </w:tcPr>
          <w:p w14:paraId="6DF99F01" w14:textId="77777777" w:rsidR="000D1494" w:rsidRPr="006B50CA" w:rsidRDefault="000D1494" w:rsidP="00C2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B50C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1BC7" w:rsidRPr="006B50CA" w14:paraId="6645DEB8" w14:textId="77777777" w:rsidTr="002B6F8D">
        <w:tc>
          <w:tcPr>
            <w:tcW w:w="4230" w:type="dxa"/>
            <w:shd w:val="clear" w:color="auto" w:fill="auto"/>
          </w:tcPr>
          <w:p w14:paraId="2364BA16" w14:textId="77777777" w:rsidR="00A11BC7" w:rsidRPr="006B50CA" w:rsidRDefault="00A11BC7" w:rsidP="00A11BC7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A43B129" w14:textId="77777777" w:rsidR="00A11BC7" w:rsidRPr="00E216F2" w:rsidRDefault="00CC5A41" w:rsidP="00A11BC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41F06390" w14:textId="77777777" w:rsidR="00A11BC7" w:rsidRPr="00E216F2" w:rsidRDefault="00A11BC7" w:rsidP="00A11BC7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E2853D8" w14:textId="77777777" w:rsidR="00A11BC7" w:rsidRPr="00E216F2" w:rsidRDefault="00CC5A41" w:rsidP="00A11BC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67" w:type="dxa"/>
          </w:tcPr>
          <w:p w14:paraId="2C2558B7" w14:textId="77777777" w:rsidR="00A11BC7" w:rsidRPr="00E216F2" w:rsidRDefault="00A11BC7" w:rsidP="00A11BC7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2FC936C1" w14:textId="77777777" w:rsidR="00A11BC7" w:rsidRPr="00E216F2" w:rsidRDefault="00CC5A41" w:rsidP="00A11BC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7" w:type="dxa"/>
          </w:tcPr>
          <w:p w14:paraId="55464E86" w14:textId="77777777" w:rsidR="00A11BC7" w:rsidRPr="00E216F2" w:rsidRDefault="00A11BC7" w:rsidP="00A11BC7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93" w:type="dxa"/>
            <w:shd w:val="clear" w:color="auto" w:fill="auto"/>
          </w:tcPr>
          <w:p w14:paraId="053F3E4E" w14:textId="77777777" w:rsidR="00A11BC7" w:rsidRPr="00E216F2" w:rsidRDefault="00CC5A41" w:rsidP="00A11BC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982187" w:rsidRPr="006B50CA" w14:paraId="0286EEA8" w14:textId="77777777" w:rsidTr="002B6F8D">
        <w:tc>
          <w:tcPr>
            <w:tcW w:w="4230" w:type="dxa"/>
            <w:shd w:val="clear" w:color="auto" w:fill="auto"/>
          </w:tcPr>
          <w:p w14:paraId="217E3560" w14:textId="77777777" w:rsidR="00982187" w:rsidRPr="006B50CA" w:rsidRDefault="00982187" w:rsidP="00982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01D2795F" w14:textId="77777777" w:rsidR="00982187" w:rsidRPr="006B50CA" w:rsidRDefault="00982187" w:rsidP="00982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B50C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79C9" w:rsidRPr="006B50CA" w14:paraId="1A068569" w14:textId="77777777" w:rsidTr="002B6F8D">
        <w:tc>
          <w:tcPr>
            <w:tcW w:w="4230" w:type="dxa"/>
            <w:shd w:val="clear" w:color="auto" w:fill="auto"/>
          </w:tcPr>
          <w:p w14:paraId="0D7E5EE8" w14:textId="77777777" w:rsidR="003F79C9" w:rsidRPr="006B50CA" w:rsidRDefault="003F79C9" w:rsidP="003F79C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B50CA">
              <w:rPr>
                <w:rFonts w:ascii="Angsana New" w:hAnsi="Angsana New"/>
                <w:sz w:val="30"/>
                <w:szCs w:val="30"/>
                <w:cs/>
              </w:rPr>
              <w:t>เงินสดในมือและเงินฝากประเภทกระแสรายวัน</w:t>
            </w:r>
          </w:p>
        </w:tc>
        <w:tc>
          <w:tcPr>
            <w:tcW w:w="1080" w:type="dxa"/>
            <w:shd w:val="clear" w:color="auto" w:fill="auto"/>
          </w:tcPr>
          <w:p w14:paraId="440B936A" w14:textId="77777777" w:rsidR="003F79C9" w:rsidRPr="006B50CA" w:rsidRDefault="004361DA" w:rsidP="003F79C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36" w:type="dxa"/>
            <w:shd w:val="clear" w:color="auto" w:fill="auto"/>
          </w:tcPr>
          <w:p w14:paraId="0B231103" w14:textId="77777777" w:rsidR="003F79C9" w:rsidRPr="006B50CA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B5056A3" w14:textId="77777777" w:rsidR="003F79C9" w:rsidRPr="006B50CA" w:rsidRDefault="004361DA" w:rsidP="003F79C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7" w:type="dxa"/>
            <w:shd w:val="clear" w:color="auto" w:fill="auto"/>
          </w:tcPr>
          <w:p w14:paraId="34188E0C" w14:textId="77777777" w:rsidR="003F79C9" w:rsidRPr="005913EA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2D0E2C3D" w14:textId="77777777" w:rsidR="003F79C9" w:rsidRPr="005913EA" w:rsidRDefault="00E82DAF" w:rsidP="003F79C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7" w:type="dxa"/>
            <w:shd w:val="clear" w:color="auto" w:fill="auto"/>
          </w:tcPr>
          <w:p w14:paraId="13C3FDC0" w14:textId="77777777" w:rsidR="003F79C9" w:rsidRPr="005913EA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60EA5D34" w14:textId="77777777" w:rsidR="003F79C9" w:rsidRPr="005913EA" w:rsidRDefault="00CC5A41" w:rsidP="003F79C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3F79C9" w:rsidRPr="006B50CA" w14:paraId="1E02574B" w14:textId="77777777" w:rsidTr="002B6F8D">
        <w:tc>
          <w:tcPr>
            <w:tcW w:w="4230" w:type="dxa"/>
            <w:shd w:val="clear" w:color="auto" w:fill="auto"/>
          </w:tcPr>
          <w:p w14:paraId="0738C7BE" w14:textId="77777777" w:rsidR="003F79C9" w:rsidRPr="006B50CA" w:rsidRDefault="003F79C9" w:rsidP="003F79C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B50CA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  <w:shd w:val="clear" w:color="auto" w:fill="auto"/>
          </w:tcPr>
          <w:p w14:paraId="28537926" w14:textId="77777777" w:rsidR="003F79C9" w:rsidRPr="006B50CA" w:rsidRDefault="00CC5A41" w:rsidP="003F79C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3F79C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255B7854" w14:textId="77777777" w:rsidR="003F79C9" w:rsidRPr="006B50CA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123F9F8" w14:textId="77777777" w:rsidR="003F79C9" w:rsidRPr="006B50CA" w:rsidRDefault="004361DA" w:rsidP="003F79C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3F79C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C5A41"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="00E82DAF" w:rsidRPr="00E82DAF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  <w:r w:rsidR="00CC5A41"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7" w:type="dxa"/>
            <w:shd w:val="clear" w:color="auto" w:fill="auto"/>
          </w:tcPr>
          <w:p w14:paraId="1C397590" w14:textId="77777777" w:rsidR="003F79C9" w:rsidRPr="005913EA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35FE050" w14:textId="77777777" w:rsidR="003F79C9" w:rsidRPr="005913EA" w:rsidRDefault="00CC5A41" w:rsidP="003F79C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457</w:t>
            </w:r>
          </w:p>
        </w:tc>
        <w:tc>
          <w:tcPr>
            <w:tcW w:w="267" w:type="dxa"/>
            <w:shd w:val="clear" w:color="auto" w:fill="auto"/>
          </w:tcPr>
          <w:p w14:paraId="702D5672" w14:textId="77777777" w:rsidR="003F79C9" w:rsidRPr="005913EA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165A3726" w14:textId="77777777" w:rsidR="003F79C9" w:rsidRPr="005913EA" w:rsidRDefault="00CC5A41" w:rsidP="003F79C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3F79C9" w:rsidRPr="006B50CA" w14:paraId="57231627" w14:textId="77777777" w:rsidTr="002B6F8D">
        <w:tc>
          <w:tcPr>
            <w:tcW w:w="4230" w:type="dxa"/>
            <w:shd w:val="clear" w:color="auto" w:fill="auto"/>
          </w:tcPr>
          <w:p w14:paraId="5ADB8B59" w14:textId="77777777" w:rsidR="003F79C9" w:rsidRPr="006B50CA" w:rsidRDefault="003F79C9" w:rsidP="003F79C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B50CA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6B50CA">
              <w:rPr>
                <w:rFonts w:ascii="Angsana New" w:hAnsi="Angsana New" w:hint="cs"/>
                <w:sz w:val="30"/>
                <w:szCs w:val="30"/>
                <w:cs/>
              </w:rPr>
              <w:t>ลงทุนระยะสั้นที่มีสภาพคล่องสูง</w:t>
            </w:r>
          </w:p>
        </w:tc>
        <w:tc>
          <w:tcPr>
            <w:tcW w:w="1080" w:type="dxa"/>
            <w:shd w:val="clear" w:color="auto" w:fill="auto"/>
          </w:tcPr>
          <w:p w14:paraId="337DAA87" w14:textId="77777777" w:rsidR="003F79C9" w:rsidRPr="006B50CA" w:rsidRDefault="00CC5A41" w:rsidP="003F79C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36" w:type="dxa"/>
            <w:shd w:val="clear" w:color="auto" w:fill="auto"/>
          </w:tcPr>
          <w:p w14:paraId="7703C4AC" w14:textId="77777777" w:rsidR="003F79C9" w:rsidRPr="006B50CA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69CED33" w14:textId="77777777" w:rsidR="003F79C9" w:rsidRPr="006B50CA" w:rsidRDefault="00CC5A41" w:rsidP="003F79C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7" w:type="dxa"/>
            <w:shd w:val="clear" w:color="auto" w:fill="auto"/>
          </w:tcPr>
          <w:p w14:paraId="2D449AF7" w14:textId="77777777" w:rsidR="003F79C9" w:rsidRPr="005913EA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3BF9BC9D" w14:textId="77777777" w:rsidR="003F79C9" w:rsidRPr="005913EA" w:rsidRDefault="003F79C9" w:rsidP="003F79C9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76C5A66D" w14:textId="77777777" w:rsidR="003F79C9" w:rsidRPr="005913EA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178EAA2C" w14:textId="77777777" w:rsidR="003F79C9" w:rsidRPr="005913EA" w:rsidRDefault="00CC5A41" w:rsidP="003F79C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3F79C9" w:rsidRPr="006B50CA" w14:paraId="7FDFA193" w14:textId="77777777" w:rsidTr="002B6F8D">
        <w:tc>
          <w:tcPr>
            <w:tcW w:w="4230" w:type="dxa"/>
            <w:shd w:val="clear" w:color="auto" w:fill="auto"/>
          </w:tcPr>
          <w:p w14:paraId="7815AA89" w14:textId="77777777" w:rsidR="003F79C9" w:rsidRPr="006B50CA" w:rsidRDefault="003F79C9" w:rsidP="003F79C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B50CA">
              <w:rPr>
                <w:rFonts w:ascii="Angsana New" w:hAnsi="Angsana New" w:hint="cs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080" w:type="dxa"/>
            <w:shd w:val="clear" w:color="auto" w:fill="auto"/>
          </w:tcPr>
          <w:p w14:paraId="723C37D6" w14:textId="77777777" w:rsidR="003F79C9" w:rsidRPr="006B50CA" w:rsidRDefault="00CC5A41" w:rsidP="003F79C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36" w:type="dxa"/>
            <w:shd w:val="clear" w:color="auto" w:fill="auto"/>
          </w:tcPr>
          <w:p w14:paraId="0B370681" w14:textId="77777777" w:rsidR="003F79C9" w:rsidRPr="006B50CA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9013CC8" w14:textId="77777777" w:rsidR="003F79C9" w:rsidRPr="006B50CA" w:rsidRDefault="004361DA" w:rsidP="003F79C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7" w:type="dxa"/>
            <w:shd w:val="clear" w:color="auto" w:fill="auto"/>
          </w:tcPr>
          <w:p w14:paraId="1F85AE28" w14:textId="77777777" w:rsidR="003F79C9" w:rsidRPr="005913EA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67704C7" w14:textId="77777777" w:rsidR="003F79C9" w:rsidRPr="005913EA" w:rsidRDefault="00CC5A41" w:rsidP="003F79C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67" w:type="dxa"/>
            <w:shd w:val="clear" w:color="auto" w:fill="auto"/>
          </w:tcPr>
          <w:p w14:paraId="7EFF34BC" w14:textId="77777777" w:rsidR="003F79C9" w:rsidRPr="005913EA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1F970676" w14:textId="77777777" w:rsidR="003F79C9" w:rsidRPr="005913EA" w:rsidRDefault="004361DA" w:rsidP="003F79C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</w:tr>
      <w:tr w:rsidR="003F79C9" w:rsidRPr="00E216F2" w14:paraId="0F843D43" w14:textId="77777777" w:rsidTr="002B6F8D">
        <w:tc>
          <w:tcPr>
            <w:tcW w:w="4230" w:type="dxa"/>
            <w:shd w:val="clear" w:color="auto" w:fill="auto"/>
          </w:tcPr>
          <w:p w14:paraId="414673E5" w14:textId="77777777" w:rsidR="003F79C9" w:rsidRPr="006B50CA" w:rsidRDefault="003F79C9" w:rsidP="003F79C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50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8FCD2" w14:textId="77777777" w:rsidR="003F79C9" w:rsidRPr="006B50CA" w:rsidRDefault="00CC5A41" w:rsidP="003F79C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3F79C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0D67DBF5" w14:textId="77777777" w:rsidR="003F79C9" w:rsidRPr="006B50CA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6E0D69" w14:textId="77777777" w:rsidR="003F79C9" w:rsidRPr="006B50CA" w:rsidRDefault="00CC5A41" w:rsidP="003F79C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3F79C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246</w:t>
            </w:r>
          </w:p>
        </w:tc>
        <w:tc>
          <w:tcPr>
            <w:tcW w:w="267" w:type="dxa"/>
            <w:shd w:val="clear" w:color="auto" w:fill="auto"/>
          </w:tcPr>
          <w:p w14:paraId="6D0552F4" w14:textId="77777777" w:rsidR="003F79C9" w:rsidRPr="005913EA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4C445E" w14:textId="77777777" w:rsidR="003F79C9" w:rsidRPr="005913EA" w:rsidRDefault="00CC5A41" w:rsidP="003F79C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01</w:t>
            </w:r>
          </w:p>
        </w:tc>
        <w:tc>
          <w:tcPr>
            <w:tcW w:w="267" w:type="dxa"/>
            <w:shd w:val="clear" w:color="auto" w:fill="auto"/>
          </w:tcPr>
          <w:p w14:paraId="08E78904" w14:textId="77777777" w:rsidR="003F79C9" w:rsidRPr="005913EA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802124" w14:textId="77777777" w:rsidR="003F79C9" w:rsidRPr="005913EA" w:rsidRDefault="00E82DAF" w:rsidP="003F79C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</w:tbl>
    <w:p w14:paraId="5F2ED9B4" w14:textId="77777777" w:rsidR="00820D9B" w:rsidRPr="001941A1" w:rsidRDefault="000D1494" w:rsidP="00194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lang w:val="th-TH"/>
        </w:rPr>
      </w:pPr>
      <w:r w:rsidRPr="001941A1">
        <w:rPr>
          <w:rFonts w:ascii="Angsana New" w:hAnsi="Angsana New"/>
          <w:b/>
          <w:bCs/>
          <w:sz w:val="24"/>
          <w:szCs w:val="24"/>
          <w:cs/>
          <w:lang w:val="th-TH"/>
        </w:rPr>
        <w:tab/>
      </w:r>
      <w:r w:rsidR="00C51E3E" w:rsidRPr="001941A1">
        <w:rPr>
          <w:rFonts w:ascii="Angsana New" w:hAnsi="Angsana New"/>
          <w:b/>
          <w:bCs/>
          <w:sz w:val="24"/>
          <w:szCs w:val="24"/>
          <w:lang w:val="th-TH"/>
        </w:rPr>
        <w:tab/>
      </w:r>
    </w:p>
    <w:p w14:paraId="2362A83B" w14:textId="77777777" w:rsidR="000D1494" w:rsidRDefault="000D1494" w:rsidP="00191C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0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216F2">
        <w:rPr>
          <w:rFonts w:ascii="Angsana New" w:hAnsi="Angsana New" w:hint="cs"/>
          <w:b/>
          <w:sz w:val="30"/>
          <w:szCs w:val="30"/>
          <w:cs/>
        </w:rPr>
        <w:t>เงิ</w:t>
      </w:r>
      <w:r w:rsidR="00CA3F52" w:rsidRPr="00E216F2">
        <w:rPr>
          <w:rFonts w:ascii="Angsana New" w:hAnsi="Angsana New" w:hint="cs"/>
          <w:b/>
          <w:sz w:val="30"/>
          <w:szCs w:val="30"/>
          <w:cs/>
        </w:rPr>
        <w:t>นลงทุนระยะสั้นที่มีสภาพคล่องสูง</w:t>
      </w:r>
      <w:r w:rsidRPr="00E216F2">
        <w:rPr>
          <w:rFonts w:ascii="Angsana New" w:hAnsi="Angsana New" w:hint="cs"/>
          <w:b/>
          <w:sz w:val="30"/>
          <w:szCs w:val="30"/>
          <w:cs/>
        </w:rPr>
        <w:t>ประกอบด้วย ตั๋วสัญญาเงิ</w:t>
      </w:r>
      <w:r w:rsidR="00DA200A">
        <w:rPr>
          <w:rFonts w:ascii="Angsana New" w:hAnsi="Angsana New" w:hint="cs"/>
          <w:b/>
          <w:sz w:val="30"/>
          <w:szCs w:val="30"/>
          <w:cs/>
        </w:rPr>
        <w:t>นฝาก เงินฝากประจำธนาคาร และอื่น</w:t>
      </w:r>
      <w:r w:rsidRPr="00E216F2">
        <w:rPr>
          <w:rFonts w:ascii="Angsana New" w:hAnsi="Angsana New" w:hint="cs"/>
          <w:b/>
          <w:sz w:val="30"/>
          <w:szCs w:val="30"/>
          <w:cs/>
        </w:rPr>
        <w:t>ๆ</w:t>
      </w:r>
      <w:r w:rsidR="00191CD7">
        <w:rPr>
          <w:rFonts w:ascii="Angsana New" w:hAnsi="Angsana New"/>
          <w:b/>
          <w:sz w:val="30"/>
          <w:szCs w:val="30"/>
        </w:rPr>
        <w:t xml:space="preserve"> </w:t>
      </w:r>
      <w:r w:rsidR="00191CD7">
        <w:rPr>
          <w:rFonts w:ascii="Angsana New" w:hAnsi="Angsana New" w:hint="cs"/>
          <w:b/>
          <w:sz w:val="30"/>
          <w:szCs w:val="30"/>
          <w:cs/>
        </w:rPr>
        <w:t>ซึ่งมีอายุ</w:t>
      </w:r>
      <w:r w:rsidR="006A135F">
        <w:rPr>
          <w:rFonts w:ascii="Angsana New" w:hAnsi="Angsana New"/>
          <w:b/>
          <w:sz w:val="30"/>
          <w:szCs w:val="30"/>
        </w:rPr>
        <w:br/>
      </w:r>
      <w:r w:rsidR="005406E0">
        <w:rPr>
          <w:rFonts w:ascii="Angsana New" w:hAnsi="Angsana New" w:hint="cs"/>
          <w:b/>
          <w:sz w:val="30"/>
          <w:szCs w:val="30"/>
          <w:cs/>
        </w:rPr>
        <w:t xml:space="preserve">ไม่เกิน </w:t>
      </w:r>
      <w:r w:rsidR="00CC5A41" w:rsidRPr="00CC5A41">
        <w:rPr>
          <w:rFonts w:ascii="Angsana New" w:hAnsi="Angsana New"/>
          <w:bCs/>
          <w:sz w:val="30"/>
          <w:szCs w:val="30"/>
        </w:rPr>
        <w:t>3</w:t>
      </w:r>
      <w:r w:rsidR="00191CD7" w:rsidRPr="003A6C73">
        <w:rPr>
          <w:rFonts w:ascii="Angsana New" w:hAnsi="Angsana New"/>
          <w:b/>
          <w:sz w:val="30"/>
          <w:szCs w:val="30"/>
        </w:rPr>
        <w:t xml:space="preserve"> </w:t>
      </w:r>
      <w:r w:rsidR="00191CD7" w:rsidRPr="003A6C73">
        <w:rPr>
          <w:rFonts w:ascii="Angsana New" w:hAnsi="Angsana New" w:hint="cs"/>
          <w:b/>
          <w:sz w:val="30"/>
          <w:szCs w:val="30"/>
          <w:cs/>
        </w:rPr>
        <w:t>เดือนนับจากวันที่ลงทุน</w:t>
      </w:r>
    </w:p>
    <w:p w14:paraId="1ADCB11C" w14:textId="77777777" w:rsidR="002B6F8D" w:rsidRPr="001941A1" w:rsidRDefault="002B6F8D" w:rsidP="00194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lang w:val="th-TH"/>
        </w:rPr>
      </w:pPr>
    </w:p>
    <w:p w14:paraId="1F833233" w14:textId="77777777" w:rsidR="001941A1" w:rsidRDefault="00194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b/>
          <w:bCs/>
          <w:cs/>
        </w:rPr>
        <w:br w:type="page"/>
      </w:r>
    </w:p>
    <w:p w14:paraId="07299CC2" w14:textId="77777777" w:rsidR="007D724B" w:rsidRPr="003B6B74" w:rsidRDefault="007D724B" w:rsidP="007D724B">
      <w:pPr>
        <w:pStyle w:val="Style1"/>
        <w:ind w:left="540" w:hanging="540"/>
        <w:rPr>
          <w:b/>
          <w:bCs/>
        </w:rPr>
      </w:pPr>
      <w:r w:rsidRPr="003B6B74">
        <w:rPr>
          <w:rFonts w:hint="cs"/>
          <w:b/>
          <w:bCs/>
          <w:cs/>
        </w:rPr>
        <w:t>ลูกหนี้อื่น</w:t>
      </w:r>
    </w:p>
    <w:p w14:paraId="626F63DD" w14:textId="77777777" w:rsidR="007D724B" w:rsidRPr="001941A1" w:rsidRDefault="007D724B" w:rsidP="007D72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  <w:highlight w:val="magenta"/>
        </w:rPr>
      </w:pPr>
    </w:p>
    <w:tbl>
      <w:tblPr>
        <w:tblW w:w="9364" w:type="dxa"/>
        <w:tblInd w:w="450" w:type="dxa"/>
        <w:tblLook w:val="01E0" w:firstRow="1" w:lastRow="1" w:firstColumn="1" w:lastColumn="1" w:noHBand="0" w:noVBand="0"/>
      </w:tblPr>
      <w:tblGrid>
        <w:gridCol w:w="3420"/>
        <w:gridCol w:w="990"/>
        <w:gridCol w:w="1082"/>
        <w:gridCol w:w="263"/>
        <w:gridCol w:w="1087"/>
        <w:gridCol w:w="236"/>
        <w:gridCol w:w="1026"/>
        <w:gridCol w:w="236"/>
        <w:gridCol w:w="11"/>
        <w:gridCol w:w="1013"/>
      </w:tblGrid>
      <w:tr w:rsidR="008802ED" w:rsidRPr="003B6B74" w14:paraId="15D24C0A" w14:textId="77777777" w:rsidTr="000B467E">
        <w:trPr>
          <w:tblHeader/>
        </w:trPr>
        <w:tc>
          <w:tcPr>
            <w:tcW w:w="3420" w:type="dxa"/>
            <w:shd w:val="clear" w:color="auto" w:fill="auto"/>
          </w:tcPr>
          <w:p w14:paraId="665707A0" w14:textId="77777777" w:rsidR="008802ED" w:rsidRPr="003B6B74" w:rsidRDefault="008802ED" w:rsidP="00E3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3CC6602" w14:textId="77777777" w:rsidR="008802ED" w:rsidRPr="003B6B74" w:rsidRDefault="008802ED" w:rsidP="00E3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  <w:shd w:val="clear" w:color="auto" w:fill="auto"/>
          </w:tcPr>
          <w:p w14:paraId="43722F3F" w14:textId="77777777" w:rsidR="008802ED" w:rsidRPr="003B6B74" w:rsidRDefault="008802ED" w:rsidP="00E3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B6B7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0E8B5988" w14:textId="77777777" w:rsidR="008802ED" w:rsidRPr="003B6B74" w:rsidRDefault="008802ED" w:rsidP="00E3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4"/>
            <w:shd w:val="clear" w:color="auto" w:fill="auto"/>
          </w:tcPr>
          <w:p w14:paraId="12F6817D" w14:textId="77777777" w:rsidR="008802ED" w:rsidRPr="003B6B74" w:rsidRDefault="008802ED" w:rsidP="00E3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B6B7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1BC7" w:rsidRPr="003B6B74" w14:paraId="6CAB499B" w14:textId="77777777" w:rsidTr="000B467E">
        <w:trPr>
          <w:tblHeader/>
        </w:trPr>
        <w:tc>
          <w:tcPr>
            <w:tcW w:w="3420" w:type="dxa"/>
            <w:shd w:val="clear" w:color="auto" w:fill="auto"/>
          </w:tcPr>
          <w:p w14:paraId="3FBBD4E1" w14:textId="77777777" w:rsidR="00A11BC7" w:rsidRPr="003B6B74" w:rsidRDefault="00A11BC7" w:rsidP="00A11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7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3E28CE3" w14:textId="77777777" w:rsidR="00A11BC7" w:rsidRPr="00DD045C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D045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2" w:type="dxa"/>
            <w:shd w:val="clear" w:color="auto" w:fill="auto"/>
          </w:tcPr>
          <w:p w14:paraId="4543AF70" w14:textId="77777777" w:rsidR="00A11BC7" w:rsidRPr="00E216F2" w:rsidRDefault="00CC5A41" w:rsidP="00A11BC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3" w:type="dxa"/>
            <w:shd w:val="clear" w:color="auto" w:fill="auto"/>
          </w:tcPr>
          <w:p w14:paraId="50AE46C2" w14:textId="77777777" w:rsidR="00A11BC7" w:rsidRPr="00E216F2" w:rsidRDefault="00A11BC7" w:rsidP="00A11BC7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48DD6FF8" w14:textId="77777777" w:rsidR="00A11BC7" w:rsidRPr="00E216F2" w:rsidRDefault="00CC5A41" w:rsidP="00A11BC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721D61B8" w14:textId="77777777" w:rsidR="00A11BC7" w:rsidRPr="00E216F2" w:rsidRDefault="00A11BC7" w:rsidP="00A11BC7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6C3ACDDF" w14:textId="77777777" w:rsidR="00A11BC7" w:rsidRPr="00E216F2" w:rsidRDefault="00CC5A41" w:rsidP="00A11BC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26F8D1EF" w14:textId="77777777" w:rsidR="00A11BC7" w:rsidRPr="00E216F2" w:rsidRDefault="00A11BC7" w:rsidP="00A11BC7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13" w:type="dxa"/>
            <w:shd w:val="clear" w:color="auto" w:fill="auto"/>
          </w:tcPr>
          <w:p w14:paraId="329A8349" w14:textId="77777777" w:rsidR="00A11BC7" w:rsidRPr="00E216F2" w:rsidRDefault="00CC5A41" w:rsidP="00A11BC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8802ED" w:rsidRPr="003B6B74" w14:paraId="7F069FBA" w14:textId="77777777" w:rsidTr="000B467E">
        <w:trPr>
          <w:tblHeader/>
        </w:trPr>
        <w:tc>
          <w:tcPr>
            <w:tcW w:w="3420" w:type="dxa"/>
            <w:shd w:val="clear" w:color="auto" w:fill="auto"/>
          </w:tcPr>
          <w:p w14:paraId="0233A118" w14:textId="77777777" w:rsidR="008802ED" w:rsidRPr="003B6B74" w:rsidRDefault="008802ED" w:rsidP="00E3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1B7CAD9" w14:textId="77777777" w:rsidR="008802ED" w:rsidRPr="003B6B74" w:rsidRDefault="008802ED" w:rsidP="00E3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4" w:type="dxa"/>
            <w:gridSpan w:val="8"/>
            <w:shd w:val="clear" w:color="auto" w:fill="auto"/>
          </w:tcPr>
          <w:p w14:paraId="52ED91FE" w14:textId="77777777" w:rsidR="008802ED" w:rsidRPr="003B6B74" w:rsidRDefault="008802ED" w:rsidP="00E3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B6B7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79C9" w:rsidRPr="00D61AD2" w14:paraId="606DC53D" w14:textId="77777777" w:rsidTr="000B467E">
        <w:trPr>
          <w:trHeight w:val="404"/>
        </w:trPr>
        <w:tc>
          <w:tcPr>
            <w:tcW w:w="3420" w:type="dxa"/>
            <w:shd w:val="clear" w:color="auto" w:fill="auto"/>
          </w:tcPr>
          <w:p w14:paraId="3C2A9656" w14:textId="77777777" w:rsidR="003F79C9" w:rsidRPr="00EA7CCA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ลูกหนี้รายได้อื่น</w:t>
            </w:r>
          </w:p>
        </w:tc>
        <w:tc>
          <w:tcPr>
            <w:tcW w:w="990" w:type="dxa"/>
          </w:tcPr>
          <w:p w14:paraId="48D62D25" w14:textId="35EBE906" w:rsidR="00C96C77" w:rsidRPr="00DD045C" w:rsidRDefault="00CC5A41" w:rsidP="00C96C77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082" w:type="dxa"/>
            <w:shd w:val="clear" w:color="auto" w:fill="auto"/>
          </w:tcPr>
          <w:p w14:paraId="5B8EBE5B" w14:textId="77777777" w:rsidR="003F79C9" w:rsidRPr="00EA7CCA" w:rsidRDefault="00CC5A41" w:rsidP="003F79C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352</w:t>
            </w:r>
          </w:p>
        </w:tc>
        <w:tc>
          <w:tcPr>
            <w:tcW w:w="263" w:type="dxa"/>
            <w:shd w:val="clear" w:color="auto" w:fill="auto"/>
          </w:tcPr>
          <w:p w14:paraId="0E2981B4" w14:textId="77777777" w:rsidR="003F79C9" w:rsidRPr="00EA7CCA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6961854B" w14:textId="77777777" w:rsidR="003F79C9" w:rsidRPr="00EA7CCA" w:rsidRDefault="00CC5A41" w:rsidP="003F79C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5D438335" w14:textId="77777777" w:rsidR="003F79C9" w:rsidRPr="00EA7CCA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020D76DA" w14:textId="77777777" w:rsidR="003F79C9" w:rsidRPr="003733B8" w:rsidRDefault="00CC5A41" w:rsidP="003F79C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324</w:t>
            </w:r>
          </w:p>
        </w:tc>
        <w:tc>
          <w:tcPr>
            <w:tcW w:w="236" w:type="dxa"/>
            <w:shd w:val="clear" w:color="auto" w:fill="auto"/>
          </w:tcPr>
          <w:p w14:paraId="59954091" w14:textId="77777777" w:rsidR="003F79C9" w:rsidRPr="00EA7CCA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4DDADD6F" w14:textId="77777777" w:rsidR="003F79C9" w:rsidRPr="003733B8" w:rsidRDefault="00CC5A41" w:rsidP="003F79C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3F79C9" w:rsidRPr="00D61AD2" w14:paraId="338DBCFA" w14:textId="77777777" w:rsidTr="000B467E">
        <w:trPr>
          <w:trHeight w:val="404"/>
        </w:trPr>
        <w:tc>
          <w:tcPr>
            <w:tcW w:w="3420" w:type="dxa"/>
            <w:shd w:val="clear" w:color="auto" w:fill="auto"/>
          </w:tcPr>
          <w:p w14:paraId="6E348DCC" w14:textId="77777777" w:rsidR="003F79C9" w:rsidRPr="00E216F2" w:rsidRDefault="003F79C9" w:rsidP="003F79C9">
            <w:pPr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</w:rPr>
              <w:t>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  <w:r w:rsidRPr="00E216F2">
              <w:rPr>
                <w:rFonts w:ascii="Angsana New" w:hAnsi="Angsana New"/>
                <w:sz w:val="30"/>
                <w:szCs w:val="30"/>
                <w:cs/>
              </w:rPr>
              <w:t>หัก ณ ที่จ่าย</w:t>
            </w:r>
          </w:p>
        </w:tc>
        <w:tc>
          <w:tcPr>
            <w:tcW w:w="990" w:type="dxa"/>
          </w:tcPr>
          <w:p w14:paraId="7130C6BD" w14:textId="77777777" w:rsidR="003F79C9" w:rsidRDefault="003F79C9" w:rsidP="003F79C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774535C5" w14:textId="77777777" w:rsidR="003F79C9" w:rsidRPr="00EA7CCA" w:rsidRDefault="004361DA" w:rsidP="003F79C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263" w:type="dxa"/>
            <w:shd w:val="clear" w:color="auto" w:fill="auto"/>
          </w:tcPr>
          <w:p w14:paraId="352CC32C" w14:textId="77777777" w:rsidR="003F79C9" w:rsidRPr="00EA7CCA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11484B86" w14:textId="77777777" w:rsidR="003F79C9" w:rsidRPr="00EA7CCA" w:rsidRDefault="004361DA" w:rsidP="003F79C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236" w:type="dxa"/>
            <w:shd w:val="clear" w:color="auto" w:fill="auto"/>
          </w:tcPr>
          <w:p w14:paraId="1D8613AC" w14:textId="77777777" w:rsidR="003F79C9" w:rsidRPr="00EA7CCA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3BAD659B" w14:textId="77777777" w:rsidR="003F79C9" w:rsidRPr="003733B8" w:rsidRDefault="00CC5A41" w:rsidP="003F79C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236" w:type="dxa"/>
            <w:shd w:val="clear" w:color="auto" w:fill="auto"/>
          </w:tcPr>
          <w:p w14:paraId="061FC706" w14:textId="77777777" w:rsidR="003F79C9" w:rsidRPr="00EA7CCA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0C22F13F" w14:textId="77777777" w:rsidR="003F79C9" w:rsidRPr="003733B8" w:rsidRDefault="00CC5A41" w:rsidP="003F79C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3F79C9" w:rsidRPr="00D61AD2" w14:paraId="076B34F0" w14:textId="77777777" w:rsidTr="000B467E">
        <w:trPr>
          <w:trHeight w:val="404"/>
        </w:trPr>
        <w:tc>
          <w:tcPr>
            <w:tcW w:w="3420" w:type="dxa"/>
            <w:shd w:val="clear" w:color="auto" w:fill="auto"/>
          </w:tcPr>
          <w:p w14:paraId="5F979A69" w14:textId="77777777" w:rsidR="003F79C9" w:rsidRPr="00EA7CCA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7CCA">
              <w:rPr>
                <w:rFonts w:ascii="Angsana New" w:hAnsi="Angsana New" w:hint="cs"/>
                <w:sz w:val="30"/>
                <w:szCs w:val="30"/>
                <w:cs/>
              </w:rPr>
              <w:t>ภาษีมูลค่าเพิ่ม</w:t>
            </w:r>
          </w:p>
        </w:tc>
        <w:tc>
          <w:tcPr>
            <w:tcW w:w="990" w:type="dxa"/>
          </w:tcPr>
          <w:p w14:paraId="560B94F2" w14:textId="77777777" w:rsidR="003F79C9" w:rsidRDefault="003F79C9" w:rsidP="003F79C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155DE9D9" w14:textId="77777777" w:rsidR="003F79C9" w:rsidRPr="00EA7CCA" w:rsidRDefault="004361DA" w:rsidP="003F79C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3" w:type="dxa"/>
            <w:shd w:val="clear" w:color="auto" w:fill="auto"/>
          </w:tcPr>
          <w:p w14:paraId="4EE0ECD1" w14:textId="77777777" w:rsidR="003F79C9" w:rsidRPr="00EA7CCA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25E9F69A" w14:textId="77777777" w:rsidR="003F79C9" w:rsidRPr="00EA7CCA" w:rsidRDefault="004361DA" w:rsidP="003F79C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1BA64245" w14:textId="77777777" w:rsidR="003F79C9" w:rsidRPr="00EA7CCA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5449201D" w14:textId="77777777" w:rsidR="003F79C9" w:rsidRPr="00EA7CCA" w:rsidRDefault="00E82DAF" w:rsidP="003F79C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2D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  <w:r w:rsidR="00CC5A41" w:rsidRPr="00CC5A4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1461EA94" w14:textId="77777777" w:rsidR="003F79C9" w:rsidRPr="00EA7CCA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0B70F4C7" w14:textId="77777777" w:rsidR="003F79C9" w:rsidRPr="00EA7CCA" w:rsidRDefault="00CC5A41" w:rsidP="003F79C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5A4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75</w:t>
            </w:r>
          </w:p>
        </w:tc>
      </w:tr>
      <w:tr w:rsidR="003F79C9" w:rsidRPr="00D61AD2" w14:paraId="0F7949EA" w14:textId="77777777" w:rsidTr="000B467E">
        <w:trPr>
          <w:trHeight w:val="404"/>
        </w:trPr>
        <w:tc>
          <w:tcPr>
            <w:tcW w:w="3420" w:type="dxa"/>
            <w:shd w:val="clear" w:color="auto" w:fill="auto"/>
          </w:tcPr>
          <w:p w14:paraId="36DA88F8" w14:textId="77777777" w:rsidR="003F79C9" w:rsidRPr="00EA7CCA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7CC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990" w:type="dxa"/>
          </w:tcPr>
          <w:p w14:paraId="78C56B41" w14:textId="77777777" w:rsidR="003F79C9" w:rsidRDefault="003F79C9" w:rsidP="003F79C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48B0A2A9" w14:textId="77777777" w:rsidR="003F79C9" w:rsidRPr="00EA7CCA" w:rsidRDefault="00CC5A41" w:rsidP="003F79C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263" w:type="dxa"/>
            <w:shd w:val="clear" w:color="auto" w:fill="auto"/>
          </w:tcPr>
          <w:p w14:paraId="3B5D0596" w14:textId="77777777" w:rsidR="003F79C9" w:rsidRPr="00EA7CCA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AAC1D50" w14:textId="77777777" w:rsidR="003F79C9" w:rsidRPr="00EA7CCA" w:rsidRDefault="00CC5A41" w:rsidP="003F79C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236" w:type="dxa"/>
            <w:shd w:val="clear" w:color="auto" w:fill="auto"/>
          </w:tcPr>
          <w:p w14:paraId="37ED6D64" w14:textId="77777777" w:rsidR="003F79C9" w:rsidRPr="00EA7CCA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2A8A5B63" w14:textId="77777777" w:rsidR="003F79C9" w:rsidRPr="003733B8" w:rsidRDefault="00CC5A41" w:rsidP="003F79C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18E0B870" w14:textId="77777777" w:rsidR="003F79C9" w:rsidRPr="00EA7CCA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00106181" w14:textId="77777777" w:rsidR="003F79C9" w:rsidRPr="003733B8" w:rsidRDefault="00CC5A41" w:rsidP="003F79C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3F79C9" w:rsidRPr="00D61AD2" w14:paraId="2B753352" w14:textId="77777777" w:rsidTr="000B467E">
        <w:tc>
          <w:tcPr>
            <w:tcW w:w="3420" w:type="dxa"/>
            <w:shd w:val="clear" w:color="auto" w:fill="auto"/>
          </w:tcPr>
          <w:p w14:paraId="3B154464" w14:textId="77777777" w:rsidR="003F79C9" w:rsidRPr="00EA7CCA" w:rsidRDefault="003F79C9" w:rsidP="003F79C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A7CCA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เงินจ่ายล่วงหน้าแก่พนักงาน</w:t>
            </w:r>
          </w:p>
        </w:tc>
        <w:tc>
          <w:tcPr>
            <w:tcW w:w="990" w:type="dxa"/>
          </w:tcPr>
          <w:p w14:paraId="39ED822B" w14:textId="77777777" w:rsidR="003F79C9" w:rsidRDefault="003F79C9" w:rsidP="003F79C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67A78B14" w14:textId="77777777" w:rsidR="003F79C9" w:rsidRPr="00EA7CCA" w:rsidRDefault="00CC5A41" w:rsidP="003F79C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63" w:type="dxa"/>
            <w:shd w:val="clear" w:color="auto" w:fill="auto"/>
          </w:tcPr>
          <w:p w14:paraId="218F67D7" w14:textId="77777777" w:rsidR="003F79C9" w:rsidRPr="00EA7CCA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158F7A53" w14:textId="77777777" w:rsidR="003F79C9" w:rsidRPr="00EA7CCA" w:rsidRDefault="00CC5A41" w:rsidP="003F79C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236" w:type="dxa"/>
            <w:shd w:val="clear" w:color="auto" w:fill="auto"/>
          </w:tcPr>
          <w:p w14:paraId="3C54861D" w14:textId="77777777" w:rsidR="003F79C9" w:rsidRPr="00EA7CCA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11A9D6B6" w14:textId="77777777" w:rsidR="003F79C9" w:rsidRPr="003733B8" w:rsidRDefault="004361DA" w:rsidP="003F79C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3B9EC53B" w14:textId="77777777" w:rsidR="003F79C9" w:rsidRPr="00EA7CCA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55013C5A" w14:textId="77777777" w:rsidR="003F79C9" w:rsidRPr="003733B8" w:rsidRDefault="00CC5A41" w:rsidP="003F79C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</w:p>
        </w:tc>
      </w:tr>
      <w:tr w:rsidR="003F79C9" w:rsidRPr="00D61AD2" w14:paraId="6BC37BAD" w14:textId="77777777" w:rsidTr="000B467E">
        <w:trPr>
          <w:trHeight w:val="74"/>
        </w:trPr>
        <w:tc>
          <w:tcPr>
            <w:tcW w:w="3420" w:type="dxa"/>
            <w:shd w:val="clear" w:color="auto" w:fill="auto"/>
          </w:tcPr>
          <w:p w14:paraId="4A3E9679" w14:textId="77777777" w:rsidR="003F79C9" w:rsidRPr="00EA7CCA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A7CCA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14:paraId="5E1F76F3" w14:textId="77777777" w:rsidR="003F79C9" w:rsidRDefault="003F79C9" w:rsidP="003F79C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78231DB1" w14:textId="77777777" w:rsidR="003F79C9" w:rsidRPr="00EA7CCA" w:rsidRDefault="00E82DAF" w:rsidP="003F79C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3" w:type="dxa"/>
            <w:shd w:val="clear" w:color="auto" w:fill="auto"/>
          </w:tcPr>
          <w:p w14:paraId="76371233" w14:textId="77777777" w:rsidR="003F79C9" w:rsidRPr="00EA7CCA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9C214F4" w14:textId="77777777" w:rsidR="003F79C9" w:rsidRPr="00EA7CCA" w:rsidRDefault="00E82DAF" w:rsidP="003F79C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65AABA2B" w14:textId="77777777" w:rsidR="003F79C9" w:rsidRPr="00EA7CCA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61B4E22E" w14:textId="77777777" w:rsidR="003F79C9" w:rsidRPr="003733B8" w:rsidRDefault="00CC5A41" w:rsidP="003F79C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36" w:type="dxa"/>
            <w:shd w:val="clear" w:color="auto" w:fill="auto"/>
          </w:tcPr>
          <w:p w14:paraId="7355E164" w14:textId="77777777" w:rsidR="003F79C9" w:rsidRPr="00EA7CCA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B49BA2" w14:textId="77777777" w:rsidR="003F79C9" w:rsidRPr="003733B8" w:rsidRDefault="00CC5A41" w:rsidP="003F79C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</w:p>
        </w:tc>
      </w:tr>
      <w:tr w:rsidR="003F79C9" w:rsidRPr="00E216F2" w14:paraId="11E40A53" w14:textId="77777777" w:rsidTr="000B467E">
        <w:tc>
          <w:tcPr>
            <w:tcW w:w="3420" w:type="dxa"/>
            <w:shd w:val="clear" w:color="auto" w:fill="auto"/>
          </w:tcPr>
          <w:p w14:paraId="456C9648" w14:textId="77777777" w:rsidR="003F79C9" w:rsidRPr="00D61AD2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highlight w:val="magenta"/>
              </w:rPr>
            </w:pPr>
            <w:r w:rsidRPr="003B6B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71CE1A80" w14:textId="77777777" w:rsidR="003F79C9" w:rsidRDefault="003F79C9" w:rsidP="003F79C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0ADB923F" w14:textId="77777777" w:rsidR="003F79C9" w:rsidRPr="003B6B74" w:rsidRDefault="00CC5A41" w:rsidP="003F79C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3" w:type="dxa"/>
            <w:shd w:val="clear" w:color="auto" w:fill="auto"/>
          </w:tcPr>
          <w:p w14:paraId="2486242D" w14:textId="77777777" w:rsidR="003F79C9" w:rsidRPr="003B6B74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4926890C" w14:textId="77777777" w:rsidR="003F79C9" w:rsidRPr="003B6B74" w:rsidRDefault="00CC5A41" w:rsidP="003F79C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775</w:t>
            </w:r>
          </w:p>
        </w:tc>
        <w:tc>
          <w:tcPr>
            <w:tcW w:w="236" w:type="dxa"/>
            <w:shd w:val="clear" w:color="auto" w:fill="auto"/>
          </w:tcPr>
          <w:p w14:paraId="66645BC3" w14:textId="77777777" w:rsidR="003F79C9" w:rsidRPr="003B6B74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33212FD7" w14:textId="77777777" w:rsidR="003F79C9" w:rsidRPr="003B6B74" w:rsidRDefault="00CC5A41" w:rsidP="003F79C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545</w:t>
            </w:r>
          </w:p>
        </w:tc>
        <w:tc>
          <w:tcPr>
            <w:tcW w:w="236" w:type="dxa"/>
            <w:shd w:val="clear" w:color="auto" w:fill="auto"/>
          </w:tcPr>
          <w:p w14:paraId="1B352971" w14:textId="77777777" w:rsidR="003F79C9" w:rsidRPr="003B6B74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183A1D3" w14:textId="77777777" w:rsidR="003F79C9" w:rsidRPr="003B6B74" w:rsidRDefault="00CC5A41" w:rsidP="003F79C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3F79C9" w:rsidRPr="007042B8" w14:paraId="5F278546" w14:textId="77777777" w:rsidTr="000B467E">
        <w:tc>
          <w:tcPr>
            <w:tcW w:w="3420" w:type="dxa"/>
            <w:shd w:val="clear" w:color="auto" w:fill="auto"/>
          </w:tcPr>
          <w:p w14:paraId="746CD07D" w14:textId="77777777" w:rsidR="003F79C9" w:rsidRPr="007042B8" w:rsidRDefault="003F79C9" w:rsidP="003F79C9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42B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042B8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  <w:r w:rsidRPr="007042B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0D875069" w14:textId="77777777" w:rsidR="003F79C9" w:rsidRPr="007042B8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042B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</w:t>
            </w:r>
            <w:r w:rsidRPr="007042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CC5A41" w:rsidRPr="00CC5A41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7042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7042B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Pr="007042B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</w:tcPr>
          <w:p w14:paraId="1B248F82" w14:textId="77777777" w:rsidR="003F79C9" w:rsidRPr="007042B8" w:rsidRDefault="003F79C9" w:rsidP="003F79C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64A22D04" w14:textId="77777777" w:rsidR="003F79C9" w:rsidRPr="007042B8" w:rsidRDefault="003F79C9" w:rsidP="003F79C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CA5D489" w14:textId="77777777" w:rsidR="003F79C9" w:rsidRPr="007042B8" w:rsidRDefault="003F79C9" w:rsidP="003F79C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42B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7042B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40D75CB1" w14:textId="77777777" w:rsidR="003F79C9" w:rsidRPr="007042B8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10BD2BC" w14:textId="77777777" w:rsidR="003F79C9" w:rsidRPr="007042B8" w:rsidRDefault="003F79C9" w:rsidP="003F79C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DA0475E" w14:textId="77777777" w:rsidR="003F79C9" w:rsidRPr="007042B8" w:rsidRDefault="003F79C9" w:rsidP="003F79C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42B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275</w:t>
            </w:r>
            <w:r w:rsidRPr="007042B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8DECF84" w14:textId="77777777" w:rsidR="003F79C9" w:rsidRPr="007042B8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46CBEA26" w14:textId="77777777" w:rsidR="003F79C9" w:rsidRPr="007042B8" w:rsidRDefault="003F79C9" w:rsidP="003F79C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7E27C90" w14:textId="77777777" w:rsidR="003F79C9" w:rsidRPr="007042B8" w:rsidRDefault="003F79C9" w:rsidP="003F79C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42B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7042B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6D16219" w14:textId="77777777" w:rsidR="003F79C9" w:rsidRPr="007042B8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AD455B" w14:textId="77777777" w:rsidR="003F79C9" w:rsidRPr="007042B8" w:rsidRDefault="003F79C9" w:rsidP="003F79C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74A7997" w14:textId="77777777" w:rsidR="003F79C9" w:rsidRPr="007042B8" w:rsidRDefault="003F79C9" w:rsidP="003F79C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42B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277</w:t>
            </w:r>
            <w:r w:rsidRPr="007042B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F79C9" w:rsidRPr="007042B8" w14:paraId="7F9682D0" w14:textId="77777777" w:rsidTr="000B467E">
        <w:tc>
          <w:tcPr>
            <w:tcW w:w="3420" w:type="dxa"/>
            <w:shd w:val="clear" w:color="auto" w:fill="auto"/>
          </w:tcPr>
          <w:p w14:paraId="0A30AC18" w14:textId="77777777" w:rsidR="003F79C9" w:rsidRPr="007042B8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42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0846CA25" w14:textId="77777777" w:rsidR="003F79C9" w:rsidRPr="007042B8" w:rsidRDefault="003F79C9" w:rsidP="003F79C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C5B47A" w14:textId="77777777" w:rsidR="003F79C9" w:rsidRPr="007042B8" w:rsidRDefault="00CC5A41" w:rsidP="003F79C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3" w:type="dxa"/>
            <w:shd w:val="clear" w:color="auto" w:fill="auto"/>
          </w:tcPr>
          <w:p w14:paraId="21A9674B" w14:textId="77777777" w:rsidR="003F79C9" w:rsidRPr="007042B8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EC59D8" w14:textId="77777777" w:rsidR="003F79C9" w:rsidRPr="007042B8" w:rsidRDefault="00CC5A41" w:rsidP="003F79C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583FBD1C" w14:textId="77777777" w:rsidR="003F79C9" w:rsidRPr="007042B8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6CEF0" w14:textId="77777777" w:rsidR="003F79C9" w:rsidRPr="007042B8" w:rsidRDefault="00CC5A41" w:rsidP="003F79C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577D9904" w14:textId="77777777" w:rsidR="003F79C9" w:rsidRPr="007042B8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640167" w14:textId="77777777" w:rsidR="003F79C9" w:rsidRPr="007042B8" w:rsidRDefault="00CC5A41" w:rsidP="003F79C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</w:tr>
      <w:tr w:rsidR="003F79C9" w:rsidRPr="001941A1" w14:paraId="40EB93CD" w14:textId="77777777" w:rsidTr="000B467E">
        <w:tc>
          <w:tcPr>
            <w:tcW w:w="3420" w:type="dxa"/>
            <w:shd w:val="clear" w:color="auto" w:fill="auto"/>
          </w:tcPr>
          <w:p w14:paraId="4C2560D2" w14:textId="77777777" w:rsidR="003F79C9" w:rsidRPr="001941A1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1002A7C" w14:textId="77777777" w:rsidR="003F79C9" w:rsidRPr="001941A1" w:rsidRDefault="003F79C9" w:rsidP="003F79C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0E6ABADB" w14:textId="77777777" w:rsidR="003F79C9" w:rsidRPr="001941A1" w:rsidRDefault="003F79C9" w:rsidP="003F79C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2F8F14F0" w14:textId="77777777" w:rsidR="003F79C9" w:rsidRPr="001941A1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1F230991" w14:textId="77777777" w:rsidR="003F79C9" w:rsidRPr="001941A1" w:rsidRDefault="003F79C9" w:rsidP="003F79C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E32B301" w14:textId="77777777" w:rsidR="003F79C9" w:rsidRPr="001941A1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1A09F11A" w14:textId="77777777" w:rsidR="003F79C9" w:rsidRPr="001941A1" w:rsidRDefault="003F79C9" w:rsidP="003F79C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A732DB8" w14:textId="77777777" w:rsidR="003F79C9" w:rsidRPr="001941A1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7FAD92F4" w14:textId="77777777" w:rsidR="003F79C9" w:rsidRPr="001941A1" w:rsidRDefault="003F79C9" w:rsidP="003F79C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3F79C9" w:rsidRPr="007042B8" w14:paraId="21D48168" w14:textId="77777777" w:rsidTr="000B467E">
        <w:tc>
          <w:tcPr>
            <w:tcW w:w="3420" w:type="dxa"/>
            <w:shd w:val="clear" w:color="auto" w:fill="auto"/>
          </w:tcPr>
          <w:p w14:paraId="2891EE60" w14:textId="77777777" w:rsidR="003F79C9" w:rsidRPr="007042B8" w:rsidRDefault="003F79C9" w:rsidP="003F79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42B8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90" w:type="dxa"/>
          </w:tcPr>
          <w:p w14:paraId="0172969F" w14:textId="77777777" w:rsidR="003F79C9" w:rsidRPr="007042B8" w:rsidRDefault="003F79C9" w:rsidP="003F79C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2408F8A7" w14:textId="77777777" w:rsidR="003F79C9" w:rsidRPr="007042B8" w:rsidRDefault="00CC5A41" w:rsidP="003F79C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266</w:t>
            </w:r>
          </w:p>
        </w:tc>
        <w:tc>
          <w:tcPr>
            <w:tcW w:w="263" w:type="dxa"/>
            <w:shd w:val="clear" w:color="auto" w:fill="auto"/>
          </w:tcPr>
          <w:p w14:paraId="0737DC90" w14:textId="77777777" w:rsidR="003F79C9" w:rsidRPr="007042B8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51540A4" w14:textId="77777777" w:rsidR="003F79C9" w:rsidRPr="007042B8" w:rsidRDefault="00CC5A41" w:rsidP="003F79C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236" w:type="dxa"/>
            <w:shd w:val="clear" w:color="auto" w:fill="auto"/>
          </w:tcPr>
          <w:p w14:paraId="1B5D97E1" w14:textId="77777777" w:rsidR="003F79C9" w:rsidRPr="007042B8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709848B9" w14:textId="77777777" w:rsidR="003F79C9" w:rsidRPr="007042B8" w:rsidRDefault="004361DA" w:rsidP="003F79C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236" w:type="dxa"/>
            <w:shd w:val="clear" w:color="auto" w:fill="auto"/>
          </w:tcPr>
          <w:p w14:paraId="1D2AC953" w14:textId="77777777" w:rsidR="003F79C9" w:rsidRPr="007042B8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0D7A246F" w14:textId="77777777" w:rsidR="003F79C9" w:rsidRPr="007042B8" w:rsidRDefault="004361DA" w:rsidP="003F79C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3F79C9" w:rsidRPr="007042B8" w14:paraId="7616CBDA" w14:textId="77777777" w:rsidTr="000B467E">
        <w:tc>
          <w:tcPr>
            <w:tcW w:w="3420" w:type="dxa"/>
            <w:shd w:val="clear" w:color="auto" w:fill="auto"/>
          </w:tcPr>
          <w:p w14:paraId="70752667" w14:textId="77777777" w:rsidR="003F79C9" w:rsidRPr="007042B8" w:rsidRDefault="003F79C9" w:rsidP="003F79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042B8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90" w:type="dxa"/>
          </w:tcPr>
          <w:p w14:paraId="594F4363" w14:textId="77777777" w:rsidR="003F79C9" w:rsidRPr="007042B8" w:rsidRDefault="003F79C9" w:rsidP="003F79C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50D9247A" w14:textId="77777777" w:rsidR="003F79C9" w:rsidRPr="007042B8" w:rsidRDefault="00CC5A41" w:rsidP="003F79C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224</w:t>
            </w:r>
          </w:p>
        </w:tc>
        <w:tc>
          <w:tcPr>
            <w:tcW w:w="263" w:type="dxa"/>
            <w:shd w:val="clear" w:color="auto" w:fill="auto"/>
          </w:tcPr>
          <w:p w14:paraId="35592B4C" w14:textId="77777777" w:rsidR="003F79C9" w:rsidRPr="007042B8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8DEC752" w14:textId="77777777" w:rsidR="003F79C9" w:rsidRPr="007042B8" w:rsidRDefault="00CC5A41" w:rsidP="003F79C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4361DA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55915DEB" w14:textId="77777777" w:rsidR="003F79C9" w:rsidRPr="007042B8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44CCE500" w14:textId="77777777" w:rsidR="003F79C9" w:rsidRPr="007042B8" w:rsidRDefault="00E82DAF" w:rsidP="003F79C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037A08AC" w14:textId="77777777" w:rsidR="003F79C9" w:rsidRPr="007042B8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AB4F86" w14:textId="77777777" w:rsidR="003F79C9" w:rsidRPr="007042B8" w:rsidRDefault="00CC5A41" w:rsidP="003F79C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D140BA" w:rsidRPr="007042B8" w14:paraId="2651224E" w14:textId="77777777" w:rsidTr="000B467E">
        <w:tc>
          <w:tcPr>
            <w:tcW w:w="3420" w:type="dxa"/>
            <w:shd w:val="clear" w:color="auto" w:fill="auto"/>
          </w:tcPr>
          <w:p w14:paraId="639753EB" w14:textId="77777777" w:rsidR="00D140BA" w:rsidRPr="007042B8" w:rsidRDefault="00D140BA" w:rsidP="00D140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042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F7B4399" w14:textId="77777777" w:rsidR="00D140BA" w:rsidRPr="007042B8" w:rsidRDefault="00D140BA" w:rsidP="00D140B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DD2DA1" w14:textId="77777777" w:rsidR="00D140BA" w:rsidRPr="007042B8" w:rsidRDefault="00CC5A41" w:rsidP="00D140B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3" w:type="dxa"/>
            <w:shd w:val="clear" w:color="auto" w:fill="auto"/>
          </w:tcPr>
          <w:p w14:paraId="1E2C6CA8" w14:textId="77777777" w:rsidR="00D140BA" w:rsidRPr="007042B8" w:rsidRDefault="00D140B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51238D" w14:textId="77777777" w:rsidR="00D140BA" w:rsidRPr="007042B8" w:rsidRDefault="00CC5A41" w:rsidP="00D140B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28CDACBE" w14:textId="77777777" w:rsidR="00D140BA" w:rsidRPr="007042B8" w:rsidRDefault="00D140B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68CAAA" w14:textId="77777777" w:rsidR="00D140BA" w:rsidRPr="007042B8" w:rsidRDefault="00CC5A41" w:rsidP="00D140BA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5033CD33" w14:textId="77777777" w:rsidR="00D140BA" w:rsidRPr="007042B8" w:rsidRDefault="00D140B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53F7AA" w14:textId="77777777" w:rsidR="00D140BA" w:rsidRPr="007042B8" w:rsidRDefault="00CC5A41" w:rsidP="00D140BA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</w:tr>
      <w:tr w:rsidR="004A1E9E" w:rsidRPr="004A1E9E" w14:paraId="70B7639F" w14:textId="77777777" w:rsidTr="004A1E9E">
        <w:tc>
          <w:tcPr>
            <w:tcW w:w="3420" w:type="dxa"/>
            <w:shd w:val="clear" w:color="auto" w:fill="auto"/>
          </w:tcPr>
          <w:p w14:paraId="0587465B" w14:textId="77777777" w:rsidR="004A1E9E" w:rsidRPr="004A1E9E" w:rsidRDefault="004A1E9E" w:rsidP="004A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1A2CA15" w14:textId="77777777" w:rsidR="004A1E9E" w:rsidRPr="004A1E9E" w:rsidRDefault="004A1E9E" w:rsidP="004A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4D2F43DF" w14:textId="77777777" w:rsidR="004A1E9E" w:rsidRPr="004A1E9E" w:rsidRDefault="004A1E9E" w:rsidP="004A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294B9D5A" w14:textId="77777777" w:rsidR="004A1E9E" w:rsidRPr="004A1E9E" w:rsidRDefault="004A1E9E" w:rsidP="004A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54E04948" w14:textId="77777777" w:rsidR="004A1E9E" w:rsidRPr="004A1E9E" w:rsidRDefault="004A1E9E" w:rsidP="004A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B6822DA" w14:textId="77777777" w:rsidR="004A1E9E" w:rsidRPr="004A1E9E" w:rsidRDefault="004A1E9E" w:rsidP="004A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250DDAEA" w14:textId="77777777" w:rsidR="004A1E9E" w:rsidRPr="004A1E9E" w:rsidRDefault="004A1E9E" w:rsidP="004A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F94150E" w14:textId="77777777" w:rsidR="004A1E9E" w:rsidRPr="004A1E9E" w:rsidRDefault="004A1E9E" w:rsidP="004A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EF88FF5" w14:textId="77777777" w:rsidR="004A1E9E" w:rsidRPr="004A1E9E" w:rsidRDefault="004A1E9E" w:rsidP="004A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140BA" w:rsidRPr="007042B8" w14:paraId="7563B392" w14:textId="77777777" w:rsidTr="000B467E">
        <w:tc>
          <w:tcPr>
            <w:tcW w:w="3420" w:type="dxa"/>
            <w:shd w:val="clear" w:color="auto" w:fill="auto"/>
          </w:tcPr>
          <w:p w14:paraId="119DD365" w14:textId="77777777" w:rsidR="00D140BA" w:rsidRPr="007042B8" w:rsidRDefault="00D140BA" w:rsidP="00D140BA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042B8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  <w:r w:rsidRPr="007042B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042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042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CC5A41" w:rsidRPr="00CC5A41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7042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7042B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หนี้สูญ</w:t>
            </w:r>
          </w:p>
          <w:p w14:paraId="6EC380FC" w14:textId="77777777" w:rsidR="00D140BA" w:rsidRPr="007042B8" w:rsidRDefault="00D140BA" w:rsidP="00D140BA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042B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7042B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และหนี้สงสัยจะสูญ</w:t>
            </w:r>
            <w:r w:rsidRPr="007042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  <w:r w:rsidRPr="007042B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042B8"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990" w:type="dxa"/>
          </w:tcPr>
          <w:p w14:paraId="5D3845B2" w14:textId="77777777" w:rsidR="00D140BA" w:rsidRPr="007042B8" w:rsidRDefault="00D140BA" w:rsidP="00D140BA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  <w:p w14:paraId="52D6AB22" w14:textId="77777777" w:rsidR="00D140BA" w:rsidRPr="007042B8" w:rsidRDefault="00CC5A41" w:rsidP="00D140BA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10701FA8" w14:textId="77777777" w:rsidR="00D140BA" w:rsidRPr="007042B8" w:rsidRDefault="00D140BA" w:rsidP="00D140B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87B1D83" w14:textId="77777777" w:rsidR="00D140BA" w:rsidRPr="007042B8" w:rsidRDefault="00CC5A41" w:rsidP="00D140B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3" w:type="dxa"/>
            <w:shd w:val="clear" w:color="auto" w:fill="auto"/>
          </w:tcPr>
          <w:p w14:paraId="66280E3E" w14:textId="77777777" w:rsidR="00D140BA" w:rsidRPr="007042B8" w:rsidRDefault="00D140B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  <w:shd w:val="clear" w:color="auto" w:fill="auto"/>
          </w:tcPr>
          <w:p w14:paraId="29B750B1" w14:textId="77777777" w:rsidR="00D140BA" w:rsidRPr="007042B8" w:rsidRDefault="00D140BA" w:rsidP="00D140B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89F6CEA" w14:textId="77777777" w:rsidR="00D140BA" w:rsidRPr="007042B8" w:rsidRDefault="00CC5A41" w:rsidP="00D140B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17224C50" w14:textId="77777777" w:rsidR="00D140BA" w:rsidRPr="007042B8" w:rsidRDefault="00D140B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</w:tcPr>
          <w:p w14:paraId="19D663EB" w14:textId="77777777" w:rsidR="00D140BA" w:rsidRPr="007042B8" w:rsidRDefault="00D140BA" w:rsidP="00D140BA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0C3F374" w14:textId="77777777" w:rsidR="00D140BA" w:rsidRPr="007042B8" w:rsidRDefault="00CC5A41" w:rsidP="00D140BA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085F951E" w14:textId="77777777" w:rsidR="00D140BA" w:rsidRPr="007042B8" w:rsidRDefault="00D140B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tcBorders>
              <w:bottom w:val="double" w:sz="4" w:space="0" w:color="auto"/>
            </w:tcBorders>
            <w:shd w:val="clear" w:color="auto" w:fill="auto"/>
          </w:tcPr>
          <w:p w14:paraId="55E8498F" w14:textId="77777777" w:rsidR="00D140BA" w:rsidRPr="007042B8" w:rsidRDefault="00D140BA" w:rsidP="00D140BA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B5ACC7D" w14:textId="77777777" w:rsidR="00D140BA" w:rsidRPr="007042B8" w:rsidRDefault="00CC5A41" w:rsidP="00D140BA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</w:tr>
    </w:tbl>
    <w:p w14:paraId="0CECD1EB" w14:textId="77777777" w:rsidR="007D724B" w:rsidRPr="001941A1" w:rsidRDefault="007D724B" w:rsidP="007D72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0"/>
        </w:tabs>
        <w:spacing w:after="0"/>
        <w:ind w:left="540"/>
        <w:jc w:val="thaiDistribute"/>
        <w:rPr>
          <w:b/>
          <w:bCs/>
          <w:sz w:val="24"/>
          <w:szCs w:val="24"/>
        </w:rPr>
      </w:pPr>
    </w:p>
    <w:p w14:paraId="743DCACE" w14:textId="77777777" w:rsidR="002B6F8D" w:rsidRPr="00F90E18" w:rsidRDefault="002B6F8D" w:rsidP="00F90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019A4803" w14:textId="77777777" w:rsidR="001941A1" w:rsidRDefault="00194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b/>
          <w:bCs/>
          <w:cs/>
        </w:rPr>
        <w:br w:type="page"/>
      </w:r>
    </w:p>
    <w:p w14:paraId="16C94248" w14:textId="77777777" w:rsidR="000D1494" w:rsidRPr="00D50043" w:rsidRDefault="005B180F" w:rsidP="00AB366C">
      <w:pPr>
        <w:pStyle w:val="Style1"/>
        <w:ind w:left="540" w:hanging="540"/>
        <w:rPr>
          <w:b/>
          <w:bCs/>
        </w:rPr>
      </w:pPr>
      <w:r>
        <w:rPr>
          <w:rFonts w:hint="cs"/>
          <w:b/>
          <w:bCs/>
          <w:cs/>
        </w:rPr>
        <w:t>ลูกหนี้ตามสัญญาปรับโครงสร้างหนี้</w:t>
      </w:r>
    </w:p>
    <w:p w14:paraId="4200778F" w14:textId="77777777" w:rsidR="000D1494" w:rsidRPr="001711CE" w:rsidRDefault="000D1494" w:rsidP="000D1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4"/>
          <w:szCs w:val="24"/>
        </w:rPr>
      </w:pPr>
    </w:p>
    <w:p w14:paraId="26F77F28" w14:textId="77777777" w:rsidR="002B430C" w:rsidRPr="004B7D85" w:rsidRDefault="002B430C" w:rsidP="002B4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ในเดือนธันวาคม </w:t>
      </w:r>
      <w:r w:rsidR="00CC5A41" w:rsidRPr="00CC5A41">
        <w:rPr>
          <w:rFonts w:ascii="Angsana New" w:hAnsi="Angsana New"/>
          <w:color w:val="000000"/>
          <w:sz w:val="30"/>
          <w:szCs w:val="30"/>
        </w:rPr>
        <w:t>256</w:t>
      </w:r>
      <w:r w:rsidR="004361DA">
        <w:rPr>
          <w:rFonts w:ascii="Angsana New" w:hAnsi="Angsana New"/>
          <w:color w:val="000000"/>
          <w:sz w:val="30"/>
          <w:szCs w:val="30"/>
        </w:rPr>
        <w:t>0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 </w:t>
      </w:r>
      <w:r w:rsidRPr="004B7D85">
        <w:rPr>
          <w:rFonts w:ascii="Angsana New" w:hAnsi="Angsana New" w:hint="cs"/>
          <w:sz w:val="30"/>
          <w:szCs w:val="30"/>
          <w:cs/>
        </w:rPr>
        <w:t>ล็อกซเล่ย์ ไวร์เลส 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B7D85">
        <w:rPr>
          <w:rFonts w:ascii="Angsana New" w:hAnsi="Angsana New" w:hint="cs"/>
          <w:sz w:val="30"/>
          <w:szCs w:val="30"/>
          <w:cs/>
        </w:rPr>
        <w:t>(มหาชน)</w:t>
      </w:r>
      <w:r w:rsidRPr="004B7D85">
        <w:rPr>
          <w:rFonts w:ascii="Angsana New" w:hAnsi="Angsana New"/>
          <w:sz w:val="30"/>
          <w:szCs w:val="30"/>
        </w:rPr>
        <w:t xml:space="preserve"> (“</w:t>
      </w:r>
      <w:r w:rsidRPr="004B7D85">
        <w:rPr>
          <w:rFonts w:ascii="Angsana New" w:hAnsi="Angsana New" w:hint="cs"/>
          <w:sz w:val="30"/>
          <w:szCs w:val="30"/>
          <w:cs/>
        </w:rPr>
        <w:t>ล็อกซเล่ย์ ไวร์เลส</w:t>
      </w:r>
      <w:r w:rsidRPr="004B7D85">
        <w:rPr>
          <w:rFonts w:ascii="Angsana New" w:hAnsi="Angsana New"/>
          <w:sz w:val="30"/>
          <w:szCs w:val="30"/>
        </w:rPr>
        <w:t>”)</w:t>
      </w:r>
      <w:r w:rsidRPr="004B7D85">
        <w:rPr>
          <w:rFonts w:ascii="Angsana New" w:hAnsi="Angsana New" w:hint="cs"/>
          <w:sz w:val="30"/>
          <w:szCs w:val="30"/>
          <w:cs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และลูกหนี้การค้า </w:t>
      </w:r>
      <w:r w:rsidRPr="00464D50">
        <w:rPr>
          <w:rFonts w:ascii="Angsana New" w:hAnsi="Angsana New" w:hint="cs"/>
          <w:sz w:val="30"/>
          <w:szCs w:val="30"/>
          <w:cs/>
        </w:rPr>
        <w:t>สำนักงานคณะกรรมการส่งเสริมสวัสดิการและสวัสดิภาพครูและบุคลากรทางการศึกษา (</w:t>
      </w:r>
      <w:r>
        <w:rPr>
          <w:rFonts w:ascii="Angsana New" w:hAnsi="Angsana New"/>
          <w:sz w:val="30"/>
          <w:szCs w:val="30"/>
        </w:rPr>
        <w:t>“</w:t>
      </w:r>
      <w:r w:rsidRPr="00464D50">
        <w:rPr>
          <w:rFonts w:ascii="Angsana New" w:hAnsi="Angsana New" w:hint="cs"/>
          <w:sz w:val="30"/>
          <w:szCs w:val="30"/>
          <w:cs/>
        </w:rPr>
        <w:t>สกสค.</w:t>
      </w:r>
      <w:r>
        <w:rPr>
          <w:rFonts w:ascii="Angsana New" w:hAnsi="Angsana New"/>
          <w:sz w:val="30"/>
          <w:szCs w:val="30"/>
        </w:rPr>
        <w:t>”</w:t>
      </w:r>
      <w:r w:rsidRPr="00464D50">
        <w:rPr>
          <w:rFonts w:ascii="Angsana New" w:hAnsi="Angsana New" w:hint="cs"/>
          <w:sz w:val="30"/>
          <w:szCs w:val="30"/>
          <w:cs/>
        </w:rPr>
        <w:t>)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 ได้เข้าทำสัญญาประนีประนอมยอมความ โดยลูกหนี้ดังกล่าวตกลงจะชำระหนี้เป็นจำนวนรวม </w:t>
      </w:r>
      <w:r w:rsidR="004361DA">
        <w:rPr>
          <w:rFonts w:ascii="Angsana New" w:hAnsi="Angsana New"/>
          <w:color w:val="000000"/>
          <w:sz w:val="30"/>
          <w:szCs w:val="30"/>
        </w:rPr>
        <w:t>1</w:t>
      </w:r>
      <w:r w:rsidRPr="004B7D85">
        <w:rPr>
          <w:rFonts w:ascii="Angsana New" w:hAnsi="Angsana New"/>
          <w:color w:val="000000"/>
          <w:sz w:val="30"/>
          <w:szCs w:val="30"/>
        </w:rPr>
        <w:t>,</w:t>
      </w:r>
      <w:r w:rsidR="00CC5A41" w:rsidRPr="00CC5A41">
        <w:rPr>
          <w:rFonts w:ascii="Angsana New" w:hAnsi="Angsana New"/>
          <w:color w:val="000000"/>
          <w:sz w:val="30"/>
          <w:szCs w:val="30"/>
        </w:rPr>
        <w:t>2</w:t>
      </w:r>
      <w:r w:rsidR="00E82DAF" w:rsidRPr="00E82DAF">
        <w:rPr>
          <w:rFonts w:ascii="Angsana New" w:hAnsi="Angsana New"/>
          <w:color w:val="000000"/>
          <w:sz w:val="30"/>
          <w:szCs w:val="30"/>
        </w:rPr>
        <w:t>9</w:t>
      </w:r>
      <w:r w:rsidR="00CC5A41" w:rsidRPr="00CC5A41">
        <w:rPr>
          <w:rFonts w:ascii="Angsana New" w:hAnsi="Angsana New"/>
          <w:color w:val="000000"/>
          <w:sz w:val="30"/>
          <w:szCs w:val="30"/>
        </w:rPr>
        <w:t>4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>ล้านบาท ดังนี้</w:t>
      </w:r>
    </w:p>
    <w:p w14:paraId="7FD5E75C" w14:textId="77777777" w:rsidR="002B430C" w:rsidRPr="000A6F58" w:rsidRDefault="002B430C" w:rsidP="002F2927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0A6F58">
        <w:rPr>
          <w:rFonts w:ascii="Angsana New" w:hAnsi="Angsana New" w:hint="cs"/>
          <w:color w:val="000000"/>
          <w:sz w:val="30"/>
          <w:szCs w:val="30"/>
          <w:cs/>
        </w:rPr>
        <w:t xml:space="preserve">ชำระคืนเป็นหนังสือแบบเรียนเป็นจำนวนเงิน </w:t>
      </w:r>
      <w:r w:rsidR="004361DA">
        <w:rPr>
          <w:rFonts w:ascii="Angsana New" w:hAnsi="Angsana New"/>
          <w:color w:val="000000"/>
          <w:sz w:val="30"/>
          <w:szCs w:val="30"/>
        </w:rPr>
        <w:t>1</w:t>
      </w:r>
      <w:r w:rsidR="00CC5A41" w:rsidRPr="00CC5A41">
        <w:rPr>
          <w:rFonts w:ascii="Angsana New" w:hAnsi="Angsana New"/>
          <w:color w:val="000000"/>
          <w:sz w:val="30"/>
          <w:szCs w:val="30"/>
        </w:rPr>
        <w:t>65</w:t>
      </w:r>
      <w:r w:rsidRPr="000A6F58">
        <w:rPr>
          <w:rFonts w:ascii="Angsana New" w:hAnsi="Angsana New"/>
          <w:color w:val="000000"/>
          <w:sz w:val="30"/>
          <w:szCs w:val="30"/>
        </w:rPr>
        <w:t xml:space="preserve"> </w:t>
      </w:r>
      <w:r w:rsidRPr="000A6F58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0A6F58">
        <w:rPr>
          <w:rFonts w:ascii="Angsana New" w:hAnsi="Angsana New"/>
          <w:color w:val="000000"/>
          <w:sz w:val="30"/>
          <w:szCs w:val="30"/>
        </w:rPr>
        <w:t xml:space="preserve"> </w:t>
      </w:r>
      <w:r w:rsidRPr="000A6F58">
        <w:rPr>
          <w:rFonts w:ascii="Angsana New" w:hAnsi="Angsana New" w:hint="cs"/>
          <w:color w:val="000000"/>
          <w:sz w:val="30"/>
          <w:szCs w:val="30"/>
          <w:cs/>
        </w:rPr>
        <w:t>โดยจะส่งมอบหนังสือให้แก่</w:t>
      </w:r>
      <w:r w:rsidRPr="000A6F58">
        <w:rPr>
          <w:rFonts w:ascii="Angsana New" w:hAnsi="Angsana New" w:hint="cs"/>
          <w:sz w:val="30"/>
          <w:szCs w:val="30"/>
          <w:cs/>
        </w:rPr>
        <w:t xml:space="preserve">ล็อกซเล่ย์ </w:t>
      </w:r>
      <w:r w:rsidRPr="000A6F58">
        <w:rPr>
          <w:rFonts w:ascii="Angsana New" w:hAnsi="Angsana New"/>
          <w:sz w:val="30"/>
          <w:szCs w:val="30"/>
          <w:cs/>
        </w:rPr>
        <w:br/>
      </w:r>
      <w:r w:rsidRPr="000A6F58">
        <w:rPr>
          <w:rFonts w:ascii="Angsana New" w:hAnsi="Angsana New" w:hint="cs"/>
          <w:sz w:val="30"/>
          <w:szCs w:val="30"/>
          <w:cs/>
        </w:rPr>
        <w:t>ไวร์เลส</w:t>
      </w:r>
      <w:r w:rsidRPr="000A6F58">
        <w:rPr>
          <w:rFonts w:ascii="Angsana New" w:hAnsi="Angsana New" w:hint="cs"/>
          <w:color w:val="000000"/>
          <w:sz w:val="30"/>
          <w:szCs w:val="30"/>
          <w:cs/>
        </w:rPr>
        <w:t xml:space="preserve">ภายใน </w:t>
      </w:r>
      <w:r w:rsidR="00CC5A41" w:rsidRPr="00CC5A41">
        <w:rPr>
          <w:rFonts w:ascii="Angsana New" w:hAnsi="Angsana New"/>
          <w:color w:val="000000"/>
          <w:sz w:val="30"/>
          <w:szCs w:val="30"/>
        </w:rPr>
        <w:t>6</w:t>
      </w:r>
      <w:r w:rsidR="004361DA">
        <w:rPr>
          <w:rFonts w:ascii="Angsana New" w:hAnsi="Angsana New"/>
          <w:color w:val="000000"/>
          <w:sz w:val="30"/>
          <w:szCs w:val="30"/>
        </w:rPr>
        <w:t>0</w:t>
      </w:r>
      <w:r w:rsidRPr="000A6F58">
        <w:rPr>
          <w:rFonts w:ascii="Angsana New" w:hAnsi="Angsana New" w:hint="cs"/>
          <w:color w:val="000000"/>
          <w:sz w:val="30"/>
          <w:szCs w:val="30"/>
          <w:cs/>
        </w:rPr>
        <w:t xml:space="preserve"> วัน นับแต่วันทำสัญญา </w:t>
      </w:r>
      <w:r w:rsidR="000A6F58" w:rsidRPr="000A6F58">
        <w:rPr>
          <w:rFonts w:ascii="Angsana New" w:hAnsi="Angsana New" w:hint="cs"/>
          <w:color w:val="000000"/>
          <w:sz w:val="30"/>
          <w:szCs w:val="30"/>
          <w:cs/>
        </w:rPr>
        <w:t>(ล็อกซเล่ย์ ไวร์เลสได้รับคืนหนังสือจากลูกหนี้การค้า สกสค. แล้วทั้งจำนวน)</w:t>
      </w:r>
    </w:p>
    <w:p w14:paraId="4C19BFB7" w14:textId="77777777" w:rsidR="002B430C" w:rsidRPr="004B7D85" w:rsidRDefault="002B430C" w:rsidP="002F2927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ส่วนที่เหลือจำนวน </w:t>
      </w:r>
      <w:r w:rsidR="004361DA">
        <w:rPr>
          <w:rFonts w:ascii="Angsana New" w:hAnsi="Angsana New"/>
          <w:color w:val="000000"/>
          <w:sz w:val="30"/>
          <w:szCs w:val="30"/>
        </w:rPr>
        <w:t>1</w:t>
      </w:r>
      <w:r w:rsidRPr="004B7D85">
        <w:rPr>
          <w:rFonts w:ascii="Angsana New" w:hAnsi="Angsana New"/>
          <w:color w:val="000000"/>
          <w:sz w:val="30"/>
          <w:szCs w:val="30"/>
        </w:rPr>
        <w:t>,</w:t>
      </w:r>
      <w:r w:rsidR="004361DA">
        <w:rPr>
          <w:rFonts w:ascii="Angsana New" w:hAnsi="Angsana New"/>
          <w:color w:val="000000"/>
          <w:sz w:val="30"/>
          <w:szCs w:val="30"/>
        </w:rPr>
        <w:t>1</w:t>
      </w:r>
      <w:r w:rsidR="00CC5A41" w:rsidRPr="00CC5A41">
        <w:rPr>
          <w:rFonts w:ascii="Angsana New" w:hAnsi="Angsana New"/>
          <w:color w:val="000000"/>
          <w:sz w:val="30"/>
          <w:szCs w:val="30"/>
        </w:rPr>
        <w:t>2</w:t>
      </w:r>
      <w:r w:rsidR="00E82DAF" w:rsidRPr="00E82DAF">
        <w:rPr>
          <w:rFonts w:ascii="Angsana New" w:hAnsi="Angsana New"/>
          <w:color w:val="000000"/>
          <w:sz w:val="30"/>
          <w:szCs w:val="30"/>
        </w:rPr>
        <w:t>9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ผ่อนชำระเป็นเงินภายในระยะเวลา </w:t>
      </w:r>
      <w:r w:rsidR="00CC5A41" w:rsidRPr="00CC5A41">
        <w:rPr>
          <w:rFonts w:ascii="Angsana New" w:hAnsi="Angsana New"/>
          <w:color w:val="000000"/>
          <w:sz w:val="30"/>
          <w:szCs w:val="30"/>
        </w:rPr>
        <w:t>6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ปี เริ่มงวดแรกภายในวันที่ </w:t>
      </w:r>
      <w:r w:rsidR="00CC5A41" w:rsidRPr="00CC5A41">
        <w:rPr>
          <w:rFonts w:ascii="Angsana New" w:hAnsi="Angsana New"/>
          <w:color w:val="000000"/>
          <w:sz w:val="30"/>
          <w:szCs w:val="30"/>
        </w:rPr>
        <w:t>25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มกราคม </w:t>
      </w:r>
      <w:r w:rsidR="00CC5A41" w:rsidRPr="00CC5A41">
        <w:rPr>
          <w:rFonts w:ascii="Angsana New" w:hAnsi="Angsana New"/>
          <w:color w:val="000000"/>
          <w:sz w:val="30"/>
          <w:szCs w:val="30"/>
        </w:rPr>
        <w:t>256</w:t>
      </w:r>
      <w:r w:rsidR="004361DA">
        <w:rPr>
          <w:rFonts w:ascii="Angsana New" w:hAnsi="Angsana New"/>
          <w:color w:val="000000"/>
          <w:sz w:val="30"/>
          <w:szCs w:val="30"/>
        </w:rPr>
        <w:t>1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และงวดสุดท้ายภายในวันที่ </w:t>
      </w:r>
      <w:r w:rsidR="00CC5A41" w:rsidRPr="00CC5A41">
        <w:rPr>
          <w:rFonts w:ascii="Angsana New" w:hAnsi="Angsana New"/>
          <w:color w:val="000000"/>
          <w:sz w:val="30"/>
          <w:szCs w:val="30"/>
        </w:rPr>
        <w:t>25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CC5A41" w:rsidRPr="00CC5A41">
        <w:rPr>
          <w:rFonts w:ascii="Angsana New" w:hAnsi="Angsana New"/>
          <w:color w:val="000000"/>
          <w:sz w:val="30"/>
          <w:szCs w:val="30"/>
        </w:rPr>
        <w:t>2566</w:t>
      </w:r>
    </w:p>
    <w:p w14:paraId="12DC9CBC" w14:textId="77777777" w:rsidR="002B430C" w:rsidRPr="004B7D85" w:rsidRDefault="002B430C" w:rsidP="002F2927">
      <w:pPr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45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ชำระเป็นรายเดือนๆ ละไม่น้อยกว่า </w:t>
      </w:r>
      <w:r w:rsidR="00CC5A41" w:rsidRPr="00CC5A41">
        <w:rPr>
          <w:rFonts w:ascii="Angsana New" w:hAnsi="Angsana New"/>
          <w:color w:val="000000"/>
          <w:sz w:val="30"/>
          <w:szCs w:val="30"/>
        </w:rPr>
        <w:t>5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โดยชำระงวดแรกภายในวันที่ </w:t>
      </w:r>
      <w:r w:rsidR="00CC5A41" w:rsidRPr="00CC5A41">
        <w:rPr>
          <w:rFonts w:ascii="Angsana New" w:hAnsi="Angsana New"/>
          <w:color w:val="000000"/>
          <w:sz w:val="30"/>
          <w:szCs w:val="30"/>
        </w:rPr>
        <w:t>25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มกราคม </w:t>
      </w:r>
      <w:r w:rsidR="00CC5A41" w:rsidRPr="00CC5A41">
        <w:rPr>
          <w:rFonts w:ascii="Angsana New" w:hAnsi="Angsana New"/>
          <w:color w:val="000000"/>
          <w:sz w:val="30"/>
          <w:szCs w:val="30"/>
        </w:rPr>
        <w:t>256</w:t>
      </w:r>
      <w:r w:rsidR="004361DA">
        <w:rPr>
          <w:rFonts w:ascii="Angsana New" w:hAnsi="Angsana New"/>
          <w:color w:val="000000"/>
          <w:sz w:val="30"/>
          <w:szCs w:val="30"/>
        </w:rPr>
        <w:t>1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 และภายในวันที่ </w:t>
      </w:r>
      <w:r w:rsidR="00CC5A41" w:rsidRPr="00CC5A41">
        <w:rPr>
          <w:rFonts w:ascii="Angsana New" w:hAnsi="Angsana New"/>
          <w:color w:val="000000"/>
          <w:sz w:val="30"/>
          <w:szCs w:val="30"/>
        </w:rPr>
        <w:t>25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ของเดือนถัดไปทุกเดือนจนกว่าจะครบ แต่ไม่เกินวันที่ </w:t>
      </w:r>
      <w:r w:rsidR="00CC5A41" w:rsidRPr="00CC5A41">
        <w:rPr>
          <w:rFonts w:ascii="Angsana New" w:hAnsi="Angsana New"/>
          <w:color w:val="000000"/>
          <w:sz w:val="30"/>
          <w:szCs w:val="30"/>
        </w:rPr>
        <w:t>25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CC5A41" w:rsidRPr="00CC5A41">
        <w:rPr>
          <w:rFonts w:ascii="Angsana New" w:hAnsi="Angsana New"/>
          <w:color w:val="000000"/>
          <w:sz w:val="30"/>
          <w:szCs w:val="30"/>
        </w:rPr>
        <w:t>2566</w:t>
      </w:r>
    </w:p>
    <w:p w14:paraId="34759630" w14:textId="77777777" w:rsidR="002B430C" w:rsidRPr="004B7D85" w:rsidRDefault="002B430C" w:rsidP="002F2927">
      <w:pPr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45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>ชำระเงินเพิ่มเติม ดังนี้</w:t>
      </w:r>
    </w:p>
    <w:p w14:paraId="1E0F8AA1" w14:textId="77777777" w:rsidR="002B430C" w:rsidRPr="004B7D85" w:rsidRDefault="002B430C" w:rsidP="002F2927">
      <w:pPr>
        <w:numPr>
          <w:ilvl w:val="2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CC5A41" w:rsidRPr="00CC5A41">
        <w:rPr>
          <w:rFonts w:ascii="Angsana New" w:hAnsi="Angsana New"/>
          <w:color w:val="000000"/>
          <w:sz w:val="30"/>
          <w:szCs w:val="30"/>
        </w:rPr>
        <w:t>2562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จำนวนไม่น้อยกว่า </w:t>
      </w:r>
      <w:r w:rsidR="004361DA">
        <w:rPr>
          <w:rFonts w:ascii="Angsana New" w:hAnsi="Angsana New"/>
          <w:color w:val="000000"/>
          <w:sz w:val="30"/>
          <w:szCs w:val="30"/>
        </w:rPr>
        <w:t>1</w:t>
      </w:r>
      <w:r w:rsidR="00CC5A41" w:rsidRPr="00CC5A41">
        <w:rPr>
          <w:rFonts w:ascii="Angsana New" w:hAnsi="Angsana New"/>
          <w:color w:val="000000"/>
          <w:sz w:val="30"/>
          <w:szCs w:val="30"/>
        </w:rPr>
        <w:t>2</w:t>
      </w:r>
      <w:r w:rsidR="004361DA">
        <w:rPr>
          <w:rFonts w:ascii="Angsana New" w:hAnsi="Angsana New"/>
          <w:color w:val="000000"/>
          <w:sz w:val="30"/>
          <w:szCs w:val="30"/>
        </w:rPr>
        <w:t>0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5545F823" w14:textId="77777777" w:rsidR="002B430C" w:rsidRPr="004B7D85" w:rsidRDefault="002B430C" w:rsidP="002F2927">
      <w:pPr>
        <w:numPr>
          <w:ilvl w:val="2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CC5A41" w:rsidRPr="00CC5A41">
        <w:rPr>
          <w:rFonts w:ascii="Angsana New" w:hAnsi="Angsana New"/>
          <w:color w:val="000000"/>
          <w:sz w:val="30"/>
          <w:szCs w:val="30"/>
        </w:rPr>
        <w:t>2563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จำนวนไม่น้อยกว่า </w:t>
      </w:r>
      <w:r w:rsidR="004361DA">
        <w:rPr>
          <w:rFonts w:ascii="Angsana New" w:hAnsi="Angsana New"/>
          <w:color w:val="000000"/>
          <w:sz w:val="30"/>
          <w:szCs w:val="30"/>
        </w:rPr>
        <w:t>1</w:t>
      </w:r>
      <w:r w:rsidR="00CC5A41" w:rsidRPr="00CC5A41">
        <w:rPr>
          <w:rFonts w:ascii="Angsana New" w:hAnsi="Angsana New"/>
          <w:color w:val="000000"/>
          <w:sz w:val="30"/>
          <w:szCs w:val="30"/>
        </w:rPr>
        <w:t>2</w:t>
      </w:r>
      <w:r w:rsidR="004361DA">
        <w:rPr>
          <w:rFonts w:ascii="Angsana New" w:hAnsi="Angsana New"/>
          <w:color w:val="000000"/>
          <w:sz w:val="30"/>
          <w:szCs w:val="30"/>
        </w:rPr>
        <w:t>0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784D32A6" w14:textId="77777777" w:rsidR="002B430C" w:rsidRPr="004B7D85" w:rsidRDefault="002B430C" w:rsidP="002F2927">
      <w:pPr>
        <w:numPr>
          <w:ilvl w:val="2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CC5A41" w:rsidRPr="00CC5A41">
        <w:rPr>
          <w:rFonts w:ascii="Angsana New" w:hAnsi="Angsana New"/>
          <w:color w:val="000000"/>
          <w:sz w:val="30"/>
          <w:szCs w:val="30"/>
        </w:rPr>
        <w:t>2564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จำนวนไม่น้อยกว่า </w:t>
      </w:r>
      <w:r w:rsidR="004361DA">
        <w:rPr>
          <w:rFonts w:ascii="Angsana New" w:hAnsi="Angsana New"/>
          <w:color w:val="000000"/>
          <w:sz w:val="30"/>
          <w:szCs w:val="30"/>
        </w:rPr>
        <w:t>1</w:t>
      </w:r>
      <w:r w:rsidR="00CC5A41" w:rsidRPr="00CC5A41">
        <w:rPr>
          <w:rFonts w:ascii="Angsana New" w:hAnsi="Angsana New"/>
          <w:color w:val="000000"/>
          <w:sz w:val="30"/>
          <w:szCs w:val="30"/>
        </w:rPr>
        <w:t>2</w:t>
      </w:r>
      <w:r w:rsidR="004361DA">
        <w:rPr>
          <w:rFonts w:ascii="Angsana New" w:hAnsi="Angsana New"/>
          <w:color w:val="000000"/>
          <w:sz w:val="30"/>
          <w:szCs w:val="30"/>
        </w:rPr>
        <w:t>0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449D05A3" w14:textId="77777777" w:rsidR="002B430C" w:rsidRPr="004B7D85" w:rsidRDefault="002B430C" w:rsidP="002F2927">
      <w:pPr>
        <w:numPr>
          <w:ilvl w:val="2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CC5A41" w:rsidRPr="00CC5A41">
        <w:rPr>
          <w:rFonts w:ascii="Angsana New" w:hAnsi="Angsana New"/>
          <w:color w:val="000000"/>
          <w:sz w:val="30"/>
          <w:szCs w:val="30"/>
        </w:rPr>
        <w:t>2565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จำนวนไม่น้อยกว่า </w:t>
      </w:r>
      <w:r w:rsidR="00CC5A41" w:rsidRPr="00CC5A41">
        <w:rPr>
          <w:rFonts w:ascii="Angsana New" w:hAnsi="Angsana New"/>
          <w:color w:val="000000"/>
          <w:sz w:val="30"/>
          <w:szCs w:val="30"/>
        </w:rPr>
        <w:t>2</w:t>
      </w:r>
      <w:r w:rsidR="004361DA">
        <w:rPr>
          <w:rFonts w:ascii="Angsana New" w:hAnsi="Angsana New"/>
          <w:color w:val="000000"/>
          <w:sz w:val="30"/>
          <w:szCs w:val="30"/>
        </w:rPr>
        <w:t>00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56EE1774" w14:textId="77777777" w:rsidR="002B430C" w:rsidRPr="004B7D85" w:rsidRDefault="002B430C" w:rsidP="002F2927">
      <w:pPr>
        <w:numPr>
          <w:ilvl w:val="2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ชำระเงินเพิ่มเติมส่วนที่เหลือทั้งสิ้นภายในเดือนพฤษภาคม </w:t>
      </w:r>
      <w:r w:rsidR="00CC5A41" w:rsidRPr="00CC5A41">
        <w:rPr>
          <w:rFonts w:ascii="Angsana New" w:hAnsi="Angsana New"/>
          <w:color w:val="000000"/>
          <w:sz w:val="30"/>
          <w:szCs w:val="30"/>
        </w:rPr>
        <w:t>2566</w:t>
      </w:r>
    </w:p>
    <w:p w14:paraId="0706A3CC" w14:textId="77777777" w:rsidR="002B430C" w:rsidRPr="001711CE" w:rsidRDefault="002B430C" w:rsidP="002B4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180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24C676BE" w14:textId="67369D9F" w:rsidR="002B430C" w:rsidRDefault="00A07639" w:rsidP="00714484">
      <w:pPr>
        <w:ind w:left="540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48542E">
        <w:rPr>
          <w:rFonts w:ascii="Angsana New" w:hAnsi="Angsana New" w:hint="cs"/>
          <w:color w:val="000000"/>
          <w:spacing w:val="-2"/>
          <w:sz w:val="30"/>
          <w:szCs w:val="30"/>
          <w:cs/>
        </w:rPr>
        <w:t>ณ</w:t>
      </w:r>
      <w:r w:rsidRPr="004854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48542E">
        <w:rPr>
          <w:rFonts w:ascii="Angsana New" w:hAnsi="Angsana New" w:hint="cs"/>
          <w:color w:val="000000"/>
          <w:spacing w:val="-2"/>
          <w:sz w:val="30"/>
          <w:szCs w:val="30"/>
          <w:cs/>
        </w:rPr>
        <w:t>วันที่</w:t>
      </w:r>
      <w:r w:rsidRPr="004854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color w:val="000000"/>
          <w:spacing w:val="-2"/>
          <w:sz w:val="30"/>
          <w:szCs w:val="30"/>
        </w:rPr>
        <w:t>3</w:t>
      </w:r>
      <w:r w:rsidR="004361DA">
        <w:rPr>
          <w:rFonts w:ascii="Angsana New" w:hAnsi="Angsana New"/>
          <w:color w:val="000000"/>
          <w:spacing w:val="-2"/>
          <w:sz w:val="30"/>
          <w:szCs w:val="30"/>
        </w:rPr>
        <w:t>1</w:t>
      </w:r>
      <w:r w:rsidRPr="004854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48542E">
        <w:rPr>
          <w:rFonts w:ascii="Angsana New" w:hAnsi="Angsana New" w:hint="cs"/>
          <w:color w:val="000000"/>
          <w:spacing w:val="-2"/>
          <w:sz w:val="30"/>
          <w:szCs w:val="30"/>
          <w:cs/>
        </w:rPr>
        <w:t>ธันวาคม</w:t>
      </w:r>
      <w:r w:rsidRPr="004854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color w:val="000000"/>
          <w:spacing w:val="-2"/>
          <w:sz w:val="30"/>
          <w:szCs w:val="30"/>
        </w:rPr>
        <w:t>2563</w:t>
      </w:r>
      <w:r w:rsidRPr="004854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F15297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ล็อกซเล่ย์ ไวร์เลส ได้รับชำระเงินตามข้อ </w:t>
      </w:r>
      <w:r w:rsidR="00CC5A41" w:rsidRPr="00CC5A41">
        <w:rPr>
          <w:rFonts w:ascii="Angsana New" w:hAnsi="Angsana New"/>
          <w:color w:val="000000"/>
          <w:spacing w:val="-2"/>
          <w:sz w:val="30"/>
          <w:szCs w:val="30"/>
        </w:rPr>
        <w:t>2</w:t>
      </w:r>
      <w:r w:rsidR="00F15297">
        <w:rPr>
          <w:rFonts w:ascii="Angsana New" w:hAnsi="Angsana New"/>
          <w:color w:val="000000"/>
          <w:spacing w:val="-2"/>
          <w:sz w:val="30"/>
          <w:szCs w:val="30"/>
        </w:rPr>
        <w:t xml:space="preserve">) </w:t>
      </w:r>
      <w:r w:rsidR="00F15297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ข้างต้นแล้วเป็นจำนวนเงิน </w:t>
      </w:r>
      <w:r w:rsidR="00CC5A41" w:rsidRPr="00CC5A41">
        <w:rPr>
          <w:rFonts w:ascii="Angsana New" w:hAnsi="Angsana New"/>
          <w:color w:val="000000"/>
          <w:spacing w:val="-2"/>
          <w:sz w:val="30"/>
          <w:szCs w:val="30"/>
        </w:rPr>
        <w:t>3</w:t>
      </w:r>
      <w:r w:rsidR="004361DA">
        <w:rPr>
          <w:rFonts w:ascii="Angsana New" w:hAnsi="Angsana New"/>
          <w:color w:val="000000"/>
          <w:spacing w:val="-2"/>
          <w:sz w:val="30"/>
          <w:szCs w:val="30"/>
        </w:rPr>
        <w:t>10</w:t>
      </w:r>
      <w:r w:rsidR="00F15297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F15297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ล้านบาท อย่างไรก็ตาม จากสถานการณ์การแพร่ระบาดของโรคโควิด </w:t>
      </w:r>
      <w:r w:rsidR="004361DA">
        <w:rPr>
          <w:rFonts w:ascii="Angsana New" w:hAnsi="Angsana New"/>
          <w:color w:val="000000"/>
          <w:spacing w:val="-2"/>
          <w:sz w:val="30"/>
          <w:szCs w:val="30"/>
        </w:rPr>
        <w:t>1</w:t>
      </w:r>
      <w:r w:rsidR="00E82DAF" w:rsidRPr="00E82DAF">
        <w:rPr>
          <w:rFonts w:ascii="Angsana New" w:hAnsi="Angsana New"/>
          <w:color w:val="000000"/>
          <w:spacing w:val="-2"/>
          <w:sz w:val="30"/>
          <w:szCs w:val="30"/>
        </w:rPr>
        <w:t>9</w:t>
      </w:r>
      <w:r w:rsidR="00F15297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48542E">
        <w:rPr>
          <w:rFonts w:ascii="Angsana New" w:hAnsi="Angsana New" w:hint="cs"/>
          <w:color w:val="000000"/>
          <w:spacing w:val="-2"/>
          <w:sz w:val="30"/>
          <w:szCs w:val="30"/>
          <w:cs/>
        </w:rPr>
        <w:t>ลูกหนี้การค้า</w:t>
      </w:r>
      <w:r w:rsidRPr="004854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48542E">
        <w:rPr>
          <w:rFonts w:ascii="Angsana New" w:hAnsi="Angsana New" w:hint="cs"/>
          <w:color w:val="000000"/>
          <w:spacing w:val="-2"/>
          <w:sz w:val="30"/>
          <w:szCs w:val="30"/>
          <w:cs/>
        </w:rPr>
        <w:t>สกสค</w:t>
      </w:r>
      <w:r w:rsidRPr="004854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. </w:t>
      </w:r>
      <w:r w:rsidRPr="0048542E">
        <w:rPr>
          <w:rFonts w:ascii="Angsana New" w:hAnsi="Angsana New" w:hint="cs"/>
          <w:color w:val="000000"/>
          <w:spacing w:val="-2"/>
          <w:sz w:val="30"/>
          <w:szCs w:val="30"/>
          <w:cs/>
        </w:rPr>
        <w:t>ได้มีการผิดนัดชำระเงินเพิ่มเติม</w:t>
      </w:r>
      <w:r w:rsidR="006745F4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ตามข้อ </w:t>
      </w:r>
      <w:r w:rsidR="006745F4">
        <w:rPr>
          <w:rFonts w:ascii="Angsana New" w:hAnsi="Angsana New"/>
          <w:color w:val="000000"/>
          <w:spacing w:val="-2"/>
          <w:sz w:val="30"/>
          <w:szCs w:val="30"/>
        </w:rPr>
        <w:t xml:space="preserve">2.2) </w:t>
      </w:r>
      <w:r w:rsidRPr="0048542E">
        <w:rPr>
          <w:rFonts w:ascii="Angsana New" w:hAnsi="Angsana New" w:hint="cs"/>
          <w:color w:val="000000"/>
          <w:spacing w:val="-2"/>
          <w:sz w:val="30"/>
          <w:szCs w:val="30"/>
          <w:cs/>
        </w:rPr>
        <w:t>ของงวดเดือนพฤษภาคม</w:t>
      </w:r>
      <w:r w:rsidRPr="004854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color w:val="000000"/>
          <w:spacing w:val="-2"/>
          <w:sz w:val="30"/>
          <w:szCs w:val="30"/>
        </w:rPr>
        <w:t>2563</w:t>
      </w:r>
      <w:r w:rsidRPr="004854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F15297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เป็น</w:t>
      </w:r>
      <w:r w:rsidRPr="0048542E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จำนวนเงินรวม</w:t>
      </w:r>
      <w:r w:rsidRPr="004854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4361DA">
        <w:rPr>
          <w:rFonts w:ascii="Angsana New" w:hAnsi="Angsana New"/>
          <w:color w:val="000000"/>
          <w:spacing w:val="-2"/>
          <w:sz w:val="30"/>
          <w:szCs w:val="30"/>
        </w:rPr>
        <w:t>110</w:t>
      </w:r>
      <w:r w:rsidR="00F15297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Pr="0048542E">
        <w:rPr>
          <w:rFonts w:ascii="Angsana New" w:hAnsi="Angsana New" w:hint="cs"/>
          <w:color w:val="000000"/>
          <w:spacing w:val="-2"/>
          <w:sz w:val="30"/>
          <w:szCs w:val="30"/>
          <w:cs/>
        </w:rPr>
        <w:t>ล้านบาท</w:t>
      </w:r>
      <w:r w:rsidRPr="004854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6745F4">
        <w:rPr>
          <w:rFonts w:ascii="Angsana New" w:hAnsi="Angsana New" w:hint="cs"/>
          <w:color w:val="000000"/>
          <w:spacing w:val="-2"/>
          <w:sz w:val="30"/>
          <w:szCs w:val="30"/>
          <w:cs/>
        </w:rPr>
        <w:t>ซึ่ง</w:t>
      </w:r>
      <w:r w:rsidR="00F15297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ต่อมา </w:t>
      </w:r>
      <w:r w:rsidRPr="0048542E">
        <w:rPr>
          <w:rFonts w:ascii="Angsana New" w:hAnsi="Angsana New" w:hint="cs"/>
          <w:color w:val="000000"/>
          <w:spacing w:val="-2"/>
          <w:sz w:val="30"/>
          <w:szCs w:val="30"/>
          <w:cs/>
        </w:rPr>
        <w:t>สกสค</w:t>
      </w:r>
      <w:r w:rsidRPr="004854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. </w:t>
      </w:r>
      <w:r w:rsidRPr="0048542E">
        <w:rPr>
          <w:rFonts w:ascii="Angsana New" w:hAnsi="Angsana New" w:hint="cs"/>
          <w:color w:val="000000"/>
          <w:spacing w:val="-2"/>
          <w:sz w:val="30"/>
          <w:szCs w:val="30"/>
          <w:cs/>
        </w:rPr>
        <w:t>ได้มีหนังสือขอขยายระยะเวลาชำระหนี้ที่ครบกำหนดสำหรับงวดที่ผิดนัดชำระตามที่กล่าวข้างต้น</w:t>
      </w:r>
      <w:r w:rsidRPr="004854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F15297">
        <w:rPr>
          <w:rFonts w:ascii="Angsana New" w:hAnsi="Angsana New" w:hint="cs"/>
          <w:color w:val="000000"/>
          <w:spacing w:val="-2"/>
          <w:sz w:val="30"/>
          <w:szCs w:val="30"/>
          <w:cs/>
        </w:rPr>
        <w:t>โดยจะ</w:t>
      </w:r>
      <w:r w:rsidRPr="0048542E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เริ่มผ่อน</w:t>
      </w:r>
      <w:r w:rsidR="00F15297">
        <w:rPr>
          <w:rFonts w:ascii="Angsana New" w:hAnsi="Angsana New" w:hint="cs"/>
          <w:color w:val="000000"/>
          <w:spacing w:val="-2"/>
          <w:sz w:val="30"/>
          <w:szCs w:val="30"/>
          <w:cs/>
        </w:rPr>
        <w:t>ชำระ</w:t>
      </w:r>
      <w:r w:rsidRPr="0048542E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เดือนละ</w:t>
      </w:r>
      <w:r w:rsidRPr="004854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4361DA">
        <w:rPr>
          <w:rFonts w:ascii="Angsana New" w:hAnsi="Angsana New"/>
          <w:color w:val="000000"/>
          <w:spacing w:val="-2"/>
          <w:sz w:val="30"/>
          <w:szCs w:val="30"/>
        </w:rPr>
        <w:t>10</w:t>
      </w:r>
      <w:r w:rsidRPr="004854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6745F4">
        <w:rPr>
          <w:rFonts w:ascii="Angsana New" w:hAnsi="Angsana New"/>
          <w:color w:val="000000"/>
          <w:spacing w:val="-2"/>
          <w:sz w:val="30"/>
          <w:szCs w:val="30"/>
          <w:cs/>
        </w:rPr>
        <w:br/>
      </w:r>
      <w:r w:rsidRPr="0048542E">
        <w:rPr>
          <w:rFonts w:ascii="Angsana New" w:hAnsi="Angsana New" w:hint="cs"/>
          <w:color w:val="000000"/>
          <w:spacing w:val="-2"/>
          <w:sz w:val="30"/>
          <w:szCs w:val="30"/>
          <w:cs/>
        </w:rPr>
        <w:t>ล้านบาทตั้งแต่เดือนมกราคมถึงเดือนพฤศจิกายน</w:t>
      </w:r>
      <w:r w:rsidRPr="004854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color w:val="000000"/>
          <w:spacing w:val="-2"/>
          <w:sz w:val="30"/>
          <w:szCs w:val="30"/>
        </w:rPr>
        <w:t>2564</w:t>
      </w:r>
      <w:r w:rsidRPr="004854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F15297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ทั้งนี้ </w:t>
      </w:r>
      <w:r w:rsidR="006745F4" w:rsidRPr="0048542E">
        <w:rPr>
          <w:rFonts w:ascii="Angsana New" w:hAnsi="Angsana New" w:hint="cs"/>
          <w:color w:val="000000"/>
          <w:spacing w:val="-2"/>
          <w:sz w:val="30"/>
          <w:szCs w:val="30"/>
          <w:cs/>
        </w:rPr>
        <w:t>ในเดือนมกราคม</w:t>
      </w:r>
      <w:r w:rsidR="00A90D8B">
        <w:rPr>
          <w:rFonts w:ascii="Angsana New" w:hAnsi="Angsana New" w:hint="cs"/>
          <w:color w:val="000000"/>
          <w:spacing w:val="-2"/>
          <w:sz w:val="30"/>
          <w:szCs w:val="30"/>
          <w:cs/>
        </w:rPr>
        <w:t>และเดือนกุมภาพันธ์</w:t>
      </w:r>
      <w:r w:rsidR="006745F4" w:rsidRPr="004854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6745F4" w:rsidRPr="00CC5A41">
        <w:rPr>
          <w:rFonts w:ascii="Angsana New" w:hAnsi="Angsana New"/>
          <w:color w:val="000000"/>
          <w:spacing w:val="-2"/>
          <w:sz w:val="30"/>
          <w:szCs w:val="30"/>
        </w:rPr>
        <w:t>2564</w:t>
      </w:r>
      <w:r w:rsidR="006745F4" w:rsidRPr="004854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48542E">
        <w:rPr>
          <w:rFonts w:ascii="Angsana New" w:hAnsi="Angsana New" w:hint="cs"/>
          <w:color w:val="000000"/>
          <w:spacing w:val="-2"/>
          <w:sz w:val="30"/>
          <w:szCs w:val="30"/>
          <w:cs/>
        </w:rPr>
        <w:t>ล็อกซเล่ย์</w:t>
      </w:r>
      <w:r w:rsidRPr="004854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48542E">
        <w:rPr>
          <w:rFonts w:ascii="Angsana New" w:hAnsi="Angsana New" w:hint="cs"/>
          <w:color w:val="000000"/>
          <w:spacing w:val="-2"/>
          <w:sz w:val="30"/>
          <w:szCs w:val="30"/>
          <w:cs/>
        </w:rPr>
        <w:t>ไวร์เลส</w:t>
      </w:r>
      <w:r w:rsidRPr="004854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48542E">
        <w:rPr>
          <w:rFonts w:ascii="Angsana New" w:hAnsi="Angsana New" w:hint="cs"/>
          <w:color w:val="000000"/>
          <w:spacing w:val="-2"/>
          <w:sz w:val="30"/>
          <w:szCs w:val="30"/>
          <w:cs/>
        </w:rPr>
        <w:t>ได้รับชำระเงินตามข้อตกลงการผ่อนชำระจำนวน</w:t>
      </w:r>
      <w:r w:rsidRPr="004854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A90D8B">
        <w:rPr>
          <w:rFonts w:ascii="Angsana New" w:hAnsi="Angsana New"/>
          <w:color w:val="000000"/>
          <w:spacing w:val="-2"/>
          <w:sz w:val="30"/>
          <w:szCs w:val="30"/>
        </w:rPr>
        <w:t>30</w:t>
      </w:r>
      <w:r w:rsidRPr="004854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48542E">
        <w:rPr>
          <w:rFonts w:ascii="Angsana New" w:hAnsi="Angsana New" w:hint="cs"/>
          <w:color w:val="000000"/>
          <w:spacing w:val="-2"/>
          <w:sz w:val="30"/>
          <w:szCs w:val="30"/>
          <w:cs/>
        </w:rPr>
        <w:t>ล้านบาท</w:t>
      </w:r>
      <w:r w:rsidRPr="004854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48542E">
        <w:rPr>
          <w:rFonts w:ascii="Angsana New" w:hAnsi="Angsana New" w:hint="cs"/>
          <w:color w:val="000000"/>
          <w:spacing w:val="-2"/>
          <w:sz w:val="30"/>
          <w:szCs w:val="30"/>
          <w:cs/>
        </w:rPr>
        <w:t>ผู้บริหารของกลุ่มบริษัทเชื่อมั่นว่า</w:t>
      </w:r>
      <w:r w:rsidRPr="004854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48542E">
        <w:rPr>
          <w:rFonts w:ascii="Angsana New" w:hAnsi="Angsana New" w:hint="cs"/>
          <w:color w:val="000000"/>
          <w:spacing w:val="-2"/>
          <w:sz w:val="30"/>
          <w:szCs w:val="30"/>
          <w:cs/>
        </w:rPr>
        <w:t>กลุ่มบริษัทจะได้รับชำระหนี้ทั้งจำนวน</w:t>
      </w:r>
      <w:r w:rsidRPr="004854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48542E">
        <w:rPr>
          <w:rFonts w:ascii="Angsana New" w:hAnsi="Angsana New" w:hint="cs"/>
          <w:color w:val="000000"/>
          <w:spacing w:val="-2"/>
          <w:sz w:val="30"/>
          <w:szCs w:val="30"/>
          <w:cs/>
        </w:rPr>
        <w:t>กลุ่มบริษัทจึงไม่ได้รับรู้ค่าเผื่อผลขาดทุนจากการด้อยค่าสำหรับลูกหนี้ดังกล่าว</w:t>
      </w:r>
      <w:r w:rsidRPr="004854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48542E">
        <w:rPr>
          <w:rFonts w:ascii="Angsana New" w:hAnsi="Angsana New" w:hint="cs"/>
          <w:color w:val="000000"/>
          <w:spacing w:val="-2"/>
          <w:sz w:val="30"/>
          <w:szCs w:val="30"/>
          <w:cs/>
        </w:rPr>
        <w:t>ณ</w:t>
      </w:r>
      <w:r w:rsidRPr="004854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48542E">
        <w:rPr>
          <w:rFonts w:ascii="Angsana New" w:hAnsi="Angsana New" w:hint="cs"/>
          <w:color w:val="000000"/>
          <w:spacing w:val="-2"/>
          <w:sz w:val="30"/>
          <w:szCs w:val="30"/>
          <w:cs/>
        </w:rPr>
        <w:t>วันที่</w:t>
      </w:r>
      <w:r w:rsidRPr="004854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A90D8B">
        <w:rPr>
          <w:rFonts w:ascii="Angsana New" w:hAnsi="Angsana New"/>
          <w:color w:val="000000"/>
          <w:spacing w:val="-2"/>
          <w:sz w:val="30"/>
          <w:szCs w:val="30"/>
        </w:rPr>
        <w:br/>
      </w:r>
      <w:r w:rsidR="00CC5A41" w:rsidRPr="00CC5A41">
        <w:rPr>
          <w:rFonts w:ascii="Angsana New" w:hAnsi="Angsana New"/>
          <w:color w:val="000000"/>
          <w:spacing w:val="-2"/>
          <w:sz w:val="30"/>
          <w:szCs w:val="30"/>
        </w:rPr>
        <w:t>3</w:t>
      </w:r>
      <w:r w:rsidR="004361DA">
        <w:rPr>
          <w:rFonts w:ascii="Angsana New" w:hAnsi="Angsana New"/>
          <w:color w:val="000000"/>
          <w:spacing w:val="-2"/>
          <w:sz w:val="30"/>
          <w:szCs w:val="30"/>
        </w:rPr>
        <w:t>1</w:t>
      </w:r>
      <w:r w:rsidRPr="004854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48542E">
        <w:rPr>
          <w:rFonts w:ascii="Angsana New" w:hAnsi="Angsana New" w:hint="cs"/>
          <w:color w:val="000000"/>
          <w:spacing w:val="-2"/>
          <w:sz w:val="30"/>
          <w:szCs w:val="30"/>
          <w:cs/>
        </w:rPr>
        <w:t>ธันวาคม</w:t>
      </w:r>
      <w:r w:rsidRPr="004854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color w:val="000000"/>
          <w:spacing w:val="-2"/>
          <w:sz w:val="30"/>
          <w:szCs w:val="30"/>
        </w:rPr>
        <w:t>2563</w:t>
      </w:r>
    </w:p>
    <w:p w14:paraId="6CC62240" w14:textId="77777777" w:rsidR="00A07639" w:rsidRPr="001941A1" w:rsidRDefault="00A07639" w:rsidP="00714484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081CD92E" w14:textId="77777777" w:rsidR="00657100" w:rsidRDefault="0081782C" w:rsidP="0081782C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ลูกหนี้ตามสัญญาปรับโครงสร้างหนี้ใช้เป็นหลักประกันตามสัญญาการปรับโครงสร้างหนี้เงินกู้ยืมจากสถาบันการเงิน (หมายเหตุ </w:t>
      </w:r>
      <w:r w:rsidR="004361DA">
        <w:rPr>
          <w:rFonts w:ascii="Angsana New" w:hAnsi="Angsana New"/>
          <w:color w:val="000000"/>
          <w:spacing w:val="-2"/>
          <w:sz w:val="30"/>
          <w:szCs w:val="30"/>
        </w:rPr>
        <w:t>1</w:t>
      </w:r>
      <w:r w:rsidR="00E82DAF" w:rsidRPr="00E82DAF">
        <w:rPr>
          <w:rFonts w:ascii="Angsana New" w:hAnsi="Angsana New"/>
          <w:color w:val="000000"/>
          <w:spacing w:val="-2"/>
          <w:sz w:val="30"/>
          <w:szCs w:val="30"/>
        </w:rPr>
        <w:t>8</w:t>
      </w:r>
      <w:r>
        <w:rPr>
          <w:rFonts w:ascii="Angsana New" w:hAnsi="Angsana New" w:hint="cs"/>
          <w:sz w:val="30"/>
          <w:szCs w:val="30"/>
          <w:cs/>
        </w:rPr>
        <w:t>)</w:t>
      </w:r>
      <w:r w:rsidR="00657100">
        <w:rPr>
          <w:rFonts w:ascii="Angsana New" w:hAnsi="Angsana New"/>
          <w:sz w:val="30"/>
          <w:szCs w:val="30"/>
          <w:cs/>
        </w:rPr>
        <w:br w:type="page"/>
      </w:r>
    </w:p>
    <w:p w14:paraId="55C46ACA" w14:textId="77777777" w:rsidR="00714484" w:rsidRDefault="00714484" w:rsidP="0071448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802ED">
        <w:rPr>
          <w:rFonts w:ascii="Angsana New" w:hAnsi="Angsana New"/>
          <w:sz w:val="30"/>
          <w:szCs w:val="30"/>
          <w:cs/>
        </w:rPr>
        <w:t>ลูกหนี้ตามสัญญา</w:t>
      </w:r>
      <w:r w:rsidRPr="008802ED">
        <w:rPr>
          <w:rFonts w:ascii="Angsana New" w:hAnsi="Angsana New" w:hint="cs"/>
          <w:sz w:val="30"/>
          <w:szCs w:val="30"/>
          <w:cs/>
        </w:rPr>
        <w:t xml:space="preserve">ปรับโครงสร้างหนี้ </w:t>
      </w:r>
      <w:r w:rsidRPr="008802E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C5A41" w:rsidRPr="00CC5A41">
        <w:rPr>
          <w:rFonts w:ascii="Angsana New" w:hAnsi="Angsana New"/>
          <w:sz w:val="30"/>
          <w:szCs w:val="30"/>
        </w:rPr>
        <w:t>3</w:t>
      </w:r>
      <w:r w:rsidR="004361DA">
        <w:rPr>
          <w:rFonts w:ascii="Angsana New" w:hAnsi="Angsana New"/>
          <w:sz w:val="30"/>
          <w:szCs w:val="30"/>
        </w:rPr>
        <w:t>1</w:t>
      </w:r>
      <w:r w:rsidRPr="008802ED">
        <w:rPr>
          <w:rFonts w:ascii="Angsana New" w:hAnsi="Angsana New"/>
          <w:sz w:val="30"/>
          <w:szCs w:val="30"/>
        </w:rPr>
        <w:t xml:space="preserve"> </w:t>
      </w:r>
      <w:r w:rsidRPr="008802ED">
        <w:rPr>
          <w:rFonts w:ascii="Angsana New" w:hAnsi="Angsana New"/>
          <w:sz w:val="30"/>
          <w:szCs w:val="30"/>
          <w:cs/>
        </w:rPr>
        <w:t>ธันวาคม</w:t>
      </w:r>
      <w:r w:rsidRPr="008802ED">
        <w:rPr>
          <w:rFonts w:ascii="Angsana New" w:hAnsi="Angsana New"/>
          <w:sz w:val="30"/>
          <w:szCs w:val="30"/>
        </w:rPr>
        <w:t xml:space="preserve"> </w:t>
      </w:r>
      <w:r w:rsidRPr="008802ED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p w14:paraId="6B41A03F" w14:textId="77777777" w:rsidR="00EC1641" w:rsidRPr="00657100" w:rsidRDefault="00EC1641" w:rsidP="001941A1">
      <w:pPr>
        <w:spacing w:line="120" w:lineRule="atLeast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24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270"/>
        <w:gridCol w:w="810"/>
        <w:gridCol w:w="243"/>
        <w:gridCol w:w="837"/>
        <w:gridCol w:w="270"/>
        <w:gridCol w:w="810"/>
        <w:gridCol w:w="236"/>
        <w:gridCol w:w="844"/>
        <w:gridCol w:w="236"/>
        <w:gridCol w:w="817"/>
      </w:tblGrid>
      <w:tr w:rsidR="00EC1641" w:rsidRPr="00D75055" w14:paraId="1D2D78FD" w14:textId="77777777" w:rsidTr="00F53C94">
        <w:tc>
          <w:tcPr>
            <w:tcW w:w="2970" w:type="dxa"/>
          </w:tcPr>
          <w:p w14:paraId="4FAD7B0F" w14:textId="77777777" w:rsidR="00EC1641" w:rsidRPr="00D75055" w:rsidRDefault="00EC1641" w:rsidP="00EB2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14:paraId="4D56D720" w14:textId="77777777" w:rsidR="00EC1641" w:rsidRPr="00D75055" w:rsidRDefault="00EC1641" w:rsidP="00EB2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5055">
              <w:rPr>
                <w:rFonts w:ascii="Angsana New" w:hAnsi="Angsana New"/>
                <w:sz w:val="24"/>
                <w:szCs w:val="24"/>
                <w:cs/>
              </w:rPr>
              <w:t>ที่ถึงกำหนดชำระ</w:t>
            </w:r>
          </w:p>
        </w:tc>
        <w:tc>
          <w:tcPr>
            <w:tcW w:w="243" w:type="dxa"/>
          </w:tcPr>
          <w:p w14:paraId="1787B6F3" w14:textId="77777777" w:rsidR="00EC1641" w:rsidRPr="00D75055" w:rsidRDefault="00EC1641" w:rsidP="00EB2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7" w:type="dxa"/>
            <w:gridSpan w:val="3"/>
          </w:tcPr>
          <w:p w14:paraId="4C825754" w14:textId="77777777" w:rsidR="00EC1641" w:rsidRPr="00D75055" w:rsidRDefault="00EC1641" w:rsidP="00EB2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5055">
              <w:rPr>
                <w:rFonts w:ascii="Angsana New" w:hAnsi="Angsana New"/>
                <w:sz w:val="24"/>
                <w:szCs w:val="24"/>
                <w:cs/>
              </w:rPr>
              <w:t>ที่ถึงกำหนดชำระ</w:t>
            </w:r>
          </w:p>
        </w:tc>
        <w:tc>
          <w:tcPr>
            <w:tcW w:w="236" w:type="dxa"/>
          </w:tcPr>
          <w:p w14:paraId="3F5CFD32" w14:textId="77777777" w:rsidR="00EC1641" w:rsidRPr="00D75055" w:rsidRDefault="00EC1641" w:rsidP="00EB2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7" w:type="dxa"/>
            <w:gridSpan w:val="3"/>
          </w:tcPr>
          <w:p w14:paraId="6D6A2C2C" w14:textId="77777777" w:rsidR="00EC1641" w:rsidRPr="00D75055" w:rsidRDefault="00EC1641" w:rsidP="00EB2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C1641" w:rsidRPr="00D75055" w14:paraId="356FAC89" w14:textId="77777777" w:rsidTr="00F53C94">
        <w:tc>
          <w:tcPr>
            <w:tcW w:w="2970" w:type="dxa"/>
          </w:tcPr>
          <w:p w14:paraId="7487560D" w14:textId="77777777" w:rsidR="00EC1641" w:rsidRPr="00D75055" w:rsidRDefault="00EC1641" w:rsidP="00EB2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14:paraId="06FD3041" w14:textId="77777777" w:rsidR="00EC1641" w:rsidRPr="00D75055" w:rsidRDefault="00EC1641" w:rsidP="00EB2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5055">
              <w:rPr>
                <w:rFonts w:ascii="Angsana New" w:hAnsi="Angsana New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243" w:type="dxa"/>
          </w:tcPr>
          <w:p w14:paraId="3A30E715" w14:textId="77777777" w:rsidR="00EC1641" w:rsidRPr="00D75055" w:rsidRDefault="00EC1641" w:rsidP="00EB2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7" w:type="dxa"/>
            <w:gridSpan w:val="3"/>
          </w:tcPr>
          <w:p w14:paraId="011DF6AF" w14:textId="77777777" w:rsidR="00EC1641" w:rsidRPr="00D75055" w:rsidRDefault="00EC1641" w:rsidP="00EB2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5055">
              <w:rPr>
                <w:rFonts w:ascii="Angsana New" w:hAnsi="Angsana New"/>
                <w:sz w:val="24"/>
                <w:szCs w:val="24"/>
                <w:cs/>
              </w:rPr>
              <w:t>เกินหนึ่งปีแต่ไม่เกินห้าปี</w:t>
            </w:r>
          </w:p>
        </w:tc>
        <w:tc>
          <w:tcPr>
            <w:tcW w:w="236" w:type="dxa"/>
          </w:tcPr>
          <w:p w14:paraId="758D5A2F" w14:textId="77777777" w:rsidR="00EC1641" w:rsidRPr="00D75055" w:rsidRDefault="00EC1641" w:rsidP="00EB2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7" w:type="dxa"/>
            <w:gridSpan w:val="3"/>
          </w:tcPr>
          <w:p w14:paraId="4AC9A946" w14:textId="77777777" w:rsidR="00EC1641" w:rsidRPr="00D75055" w:rsidRDefault="00EC1641" w:rsidP="00EB2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505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EC1641" w:rsidRPr="00D75055" w14:paraId="00DCEAF5" w14:textId="77777777" w:rsidTr="00F53C94">
        <w:tc>
          <w:tcPr>
            <w:tcW w:w="2970" w:type="dxa"/>
          </w:tcPr>
          <w:p w14:paraId="183ACFE6" w14:textId="77777777" w:rsidR="00EC1641" w:rsidRPr="00D75055" w:rsidRDefault="00EC1641" w:rsidP="00EB2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467303" w14:textId="77777777" w:rsidR="00EC1641" w:rsidRPr="00D75055" w:rsidRDefault="00CC5A41" w:rsidP="00EB2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CC5A41">
              <w:rPr>
                <w:rFonts w:ascii="Angsana New" w:hAnsi="Angsana New"/>
                <w:spacing w:val="-6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60B7065D" w14:textId="77777777" w:rsidR="00EC1641" w:rsidRPr="00D75055" w:rsidRDefault="00EC1641" w:rsidP="00EB2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87C1A8A" w14:textId="77777777" w:rsidR="00EC1641" w:rsidRPr="00D75055" w:rsidRDefault="00CC5A41" w:rsidP="00EB2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C5A41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43" w:type="dxa"/>
          </w:tcPr>
          <w:p w14:paraId="7C130A87" w14:textId="77777777" w:rsidR="00EC1641" w:rsidRPr="00D75055" w:rsidRDefault="00EC1641" w:rsidP="00EB2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0187DA8D" w14:textId="77777777" w:rsidR="00EC1641" w:rsidRPr="00D75055" w:rsidRDefault="00CC5A41" w:rsidP="00EB2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CC5A41">
              <w:rPr>
                <w:rFonts w:ascii="Angsana New" w:hAnsi="Angsana New"/>
                <w:spacing w:val="-6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53D8104A" w14:textId="77777777" w:rsidR="00EC1641" w:rsidRPr="00D75055" w:rsidRDefault="00EC1641" w:rsidP="00EB2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2F5C226" w14:textId="77777777" w:rsidR="00EC1641" w:rsidRPr="00D75055" w:rsidRDefault="00CC5A41" w:rsidP="00EB2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C5A41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36" w:type="dxa"/>
          </w:tcPr>
          <w:p w14:paraId="4925F3E3" w14:textId="77777777" w:rsidR="00EC1641" w:rsidRPr="00D75055" w:rsidRDefault="00EC1641" w:rsidP="00EB2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500A1B43" w14:textId="77777777" w:rsidR="00EC1641" w:rsidRPr="00D75055" w:rsidRDefault="00CC5A41" w:rsidP="00EB2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CC5A41">
              <w:rPr>
                <w:rFonts w:ascii="Angsana New" w:hAnsi="Angsana New"/>
                <w:spacing w:val="-6"/>
                <w:sz w:val="24"/>
                <w:szCs w:val="24"/>
              </w:rPr>
              <w:t>2563</w:t>
            </w:r>
          </w:p>
        </w:tc>
        <w:tc>
          <w:tcPr>
            <w:tcW w:w="236" w:type="dxa"/>
          </w:tcPr>
          <w:p w14:paraId="2EC4C457" w14:textId="77777777" w:rsidR="00EC1641" w:rsidRPr="00D75055" w:rsidRDefault="00EC1641" w:rsidP="00EB2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DACFFC4" w14:textId="77777777" w:rsidR="00EC1641" w:rsidRPr="00D75055" w:rsidRDefault="00CC5A41" w:rsidP="00EB2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C5A41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EC1641" w:rsidRPr="00D75055" w14:paraId="57C983A1" w14:textId="77777777" w:rsidTr="00F53C94">
        <w:tc>
          <w:tcPr>
            <w:tcW w:w="2970" w:type="dxa"/>
          </w:tcPr>
          <w:p w14:paraId="362E69EF" w14:textId="77777777" w:rsidR="00EC1641" w:rsidRPr="00D75055" w:rsidRDefault="00EC1641" w:rsidP="00EB2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73" w:type="dxa"/>
            <w:gridSpan w:val="11"/>
          </w:tcPr>
          <w:p w14:paraId="2DA2C0C1" w14:textId="77777777" w:rsidR="00EC1641" w:rsidRPr="002D0865" w:rsidRDefault="00EC1641" w:rsidP="00EB2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2D0865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ล้าน</w:t>
            </w:r>
            <w:r w:rsidRPr="002D0865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บาท</w:t>
            </w:r>
            <w:r w:rsidRPr="002D0865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3F79C9" w:rsidRPr="00D75055" w14:paraId="67F90A55" w14:textId="77777777" w:rsidTr="00F53C94">
        <w:tc>
          <w:tcPr>
            <w:tcW w:w="2970" w:type="dxa"/>
          </w:tcPr>
          <w:p w14:paraId="68CB9752" w14:textId="77777777" w:rsidR="003F79C9" w:rsidRPr="00D75055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D75055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900" w:type="dxa"/>
          </w:tcPr>
          <w:p w14:paraId="65790AD7" w14:textId="77777777" w:rsidR="003F79C9" w:rsidRPr="00D75055" w:rsidRDefault="00CC5A41" w:rsidP="003F79C9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C5A41">
              <w:rPr>
                <w:rFonts w:ascii="Angsana New" w:hAnsi="Angsana New" w:hint="cs"/>
                <w:sz w:val="24"/>
                <w:szCs w:val="24"/>
                <w:lang w:val="en-US"/>
              </w:rPr>
              <w:t>2</w:t>
            </w:r>
            <w:r w:rsidR="00E82DAF" w:rsidRPr="00E82DAF">
              <w:rPr>
                <w:rFonts w:ascii="Angsana New" w:hAnsi="Angsana New" w:hint="cs"/>
                <w:sz w:val="24"/>
                <w:szCs w:val="24"/>
                <w:lang w:val="en-US"/>
              </w:rPr>
              <w:t>9</w:t>
            </w:r>
            <w:r w:rsidR="004361DA">
              <w:rPr>
                <w:rFonts w:ascii="Angsana New" w:hAnsi="Angsana New" w:hint="cs"/>
                <w:sz w:val="24"/>
                <w:szCs w:val="24"/>
                <w:lang w:val="en-US"/>
              </w:rPr>
              <w:t>0</w:t>
            </w:r>
          </w:p>
        </w:tc>
        <w:tc>
          <w:tcPr>
            <w:tcW w:w="270" w:type="dxa"/>
          </w:tcPr>
          <w:p w14:paraId="6FA1C314" w14:textId="77777777" w:rsidR="003F79C9" w:rsidRPr="00D75055" w:rsidRDefault="003F79C9" w:rsidP="003F79C9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BC5C277" w14:textId="77777777" w:rsidR="003F79C9" w:rsidRPr="00D75055" w:rsidRDefault="004361DA" w:rsidP="003F79C9">
            <w:pPr>
              <w:pStyle w:val="a1"/>
              <w:tabs>
                <w:tab w:val="decimal" w:pos="50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E82DAF" w:rsidRPr="00E82DAF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243" w:type="dxa"/>
          </w:tcPr>
          <w:p w14:paraId="5CC20DCB" w14:textId="77777777" w:rsidR="003F79C9" w:rsidRPr="00D75055" w:rsidRDefault="003F79C9" w:rsidP="003F79C9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7" w:type="dxa"/>
          </w:tcPr>
          <w:p w14:paraId="1B98184A" w14:textId="77777777" w:rsidR="003F79C9" w:rsidRPr="00D75055" w:rsidRDefault="00CC5A41" w:rsidP="003F79C9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C5A41">
              <w:rPr>
                <w:rFonts w:ascii="Angsana New" w:hAnsi="Angsana New"/>
                <w:sz w:val="24"/>
                <w:szCs w:val="24"/>
                <w:lang w:val="en-US"/>
              </w:rPr>
              <w:t>52</w:t>
            </w:r>
            <w:r w:rsidR="00E82DAF" w:rsidRPr="00E82DAF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270" w:type="dxa"/>
          </w:tcPr>
          <w:p w14:paraId="34E885CE" w14:textId="77777777" w:rsidR="003F79C9" w:rsidRPr="00D75055" w:rsidRDefault="003F79C9" w:rsidP="003F79C9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57620F25" w14:textId="77777777" w:rsidR="003F79C9" w:rsidRPr="00D75055" w:rsidRDefault="00CC5A41" w:rsidP="003F79C9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C5A41">
              <w:rPr>
                <w:rFonts w:ascii="Angsana New" w:hAnsi="Angsana New" w:hint="cs"/>
                <w:sz w:val="24"/>
                <w:szCs w:val="24"/>
                <w:lang w:val="en-US"/>
              </w:rPr>
              <w:t>7</w:t>
            </w:r>
            <w:r w:rsidR="004361DA">
              <w:rPr>
                <w:rFonts w:ascii="Angsana New" w:hAnsi="Angsana New" w:hint="cs"/>
                <w:sz w:val="24"/>
                <w:szCs w:val="24"/>
                <w:lang w:val="en-US"/>
              </w:rPr>
              <w:t>11</w:t>
            </w:r>
          </w:p>
        </w:tc>
        <w:tc>
          <w:tcPr>
            <w:tcW w:w="236" w:type="dxa"/>
          </w:tcPr>
          <w:p w14:paraId="67EBDA14" w14:textId="77777777" w:rsidR="003F79C9" w:rsidRPr="00D75055" w:rsidRDefault="003F79C9" w:rsidP="003F79C9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44" w:type="dxa"/>
          </w:tcPr>
          <w:p w14:paraId="5E1A10B9" w14:textId="77777777" w:rsidR="003F79C9" w:rsidRPr="00D75055" w:rsidRDefault="00E82DAF" w:rsidP="003F79C9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82DAF">
              <w:rPr>
                <w:rFonts w:ascii="Angsana New" w:hAnsi="Angsana New" w:hint="cs"/>
                <w:sz w:val="24"/>
                <w:szCs w:val="24"/>
                <w:lang w:val="en-US"/>
              </w:rPr>
              <w:t>8</w:t>
            </w:r>
            <w:r w:rsidR="004361DA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E82DAF">
              <w:rPr>
                <w:rFonts w:ascii="Angsana New" w:hAnsi="Angsana New" w:hint="cs"/>
                <w:sz w:val="24"/>
                <w:szCs w:val="24"/>
                <w:lang w:val="en-US"/>
              </w:rPr>
              <w:t>9</w:t>
            </w:r>
          </w:p>
        </w:tc>
        <w:tc>
          <w:tcPr>
            <w:tcW w:w="236" w:type="dxa"/>
          </w:tcPr>
          <w:p w14:paraId="290072C8" w14:textId="77777777" w:rsidR="003F79C9" w:rsidRPr="00D75055" w:rsidRDefault="003F79C9" w:rsidP="003F79C9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7" w:type="dxa"/>
          </w:tcPr>
          <w:p w14:paraId="114039E0" w14:textId="77777777" w:rsidR="003F79C9" w:rsidRPr="00D75055" w:rsidRDefault="00E82DAF" w:rsidP="003F79C9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82DAF">
              <w:rPr>
                <w:rFonts w:ascii="Angsana New" w:hAnsi="Angsana New"/>
                <w:sz w:val="24"/>
                <w:szCs w:val="24"/>
                <w:lang w:val="en-US"/>
              </w:rPr>
              <w:t>89</w:t>
            </w:r>
            <w:r w:rsidR="004361D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</w:tr>
      <w:tr w:rsidR="003F79C9" w:rsidRPr="00D75055" w14:paraId="027B45CF" w14:textId="77777777" w:rsidTr="00F53C94">
        <w:tc>
          <w:tcPr>
            <w:tcW w:w="2970" w:type="dxa"/>
          </w:tcPr>
          <w:p w14:paraId="580E556A" w14:textId="77777777" w:rsidR="003F79C9" w:rsidRPr="00D75055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  <w:r w:rsidRPr="00D75055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หัก</w:t>
            </w:r>
            <w:r w:rsidRPr="00D75055">
              <w:rPr>
                <w:rFonts w:ascii="Angsana New" w:hAnsi="Angsana New"/>
                <w:sz w:val="24"/>
                <w:szCs w:val="24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8EFAAFC" w14:textId="77777777" w:rsidR="003F79C9" w:rsidRPr="00D75055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CC5A41" w:rsidRPr="00CC5A41">
              <w:rPr>
                <w:rFonts w:ascii="Angsana New" w:hAnsi="Angsana New"/>
                <w:sz w:val="24"/>
                <w:szCs w:val="24"/>
              </w:rPr>
              <w:t>3</w:t>
            </w:r>
            <w:r w:rsidR="004361DA"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D7F5977" w14:textId="77777777" w:rsidR="003F79C9" w:rsidRPr="00D75055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99814DA" w14:textId="77777777" w:rsidR="003F79C9" w:rsidRPr="00D75055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CC5A41" w:rsidRPr="00CC5A41">
              <w:rPr>
                <w:rFonts w:ascii="Angsana New" w:hAnsi="Angsana New"/>
                <w:sz w:val="24"/>
                <w:szCs w:val="24"/>
              </w:rPr>
              <w:t>35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43" w:type="dxa"/>
          </w:tcPr>
          <w:p w14:paraId="5A64DB3E" w14:textId="77777777" w:rsidR="003F79C9" w:rsidRPr="00D75055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6A3BB0AA" w14:textId="77777777" w:rsidR="003F79C9" w:rsidRPr="00D75055" w:rsidRDefault="003F79C9" w:rsidP="003F79C9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CC5A41" w:rsidRPr="00CC5A41">
              <w:rPr>
                <w:rFonts w:ascii="Angsana New" w:hAnsi="Angsana New"/>
                <w:sz w:val="24"/>
                <w:szCs w:val="24"/>
                <w:lang w:val="en-US"/>
              </w:rPr>
              <w:t>23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0EF54D1E" w14:textId="77777777" w:rsidR="003F79C9" w:rsidRPr="00D75055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39C25D4" w14:textId="77777777" w:rsidR="003F79C9" w:rsidRPr="00D75055" w:rsidRDefault="003F79C9" w:rsidP="003F79C9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="00CC5A41" w:rsidRPr="00CC5A41">
              <w:rPr>
                <w:rFonts w:ascii="Angsana New" w:hAnsi="Angsana New" w:hint="cs"/>
                <w:sz w:val="24"/>
                <w:szCs w:val="24"/>
                <w:lang w:val="en-US"/>
              </w:rPr>
              <w:t>5</w:t>
            </w:r>
            <w:r w:rsidR="004361DA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48641D1E" w14:textId="77777777" w:rsidR="003F79C9" w:rsidRPr="00D75055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43BDDF57" w14:textId="77777777" w:rsidR="003F79C9" w:rsidRPr="00D75055" w:rsidRDefault="003F79C9" w:rsidP="003F79C9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CC5A41" w:rsidRPr="00CC5A41">
              <w:rPr>
                <w:rFonts w:ascii="Angsana New" w:hAnsi="Angsana New"/>
                <w:sz w:val="24"/>
                <w:szCs w:val="24"/>
                <w:lang w:val="en-US"/>
              </w:rPr>
              <w:t>53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</w:tcPr>
          <w:p w14:paraId="662DE578" w14:textId="77777777" w:rsidR="003F79C9" w:rsidRPr="00D75055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09C916C5" w14:textId="77777777" w:rsidR="003F79C9" w:rsidRPr="00D75055" w:rsidRDefault="003F79C9" w:rsidP="003F79C9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E82DAF" w:rsidRPr="00E82DAF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  <w:r w:rsidR="00CC5A41" w:rsidRPr="00CC5A41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3F79C9" w:rsidRPr="00D75055" w14:paraId="4F2C6D1B" w14:textId="77777777" w:rsidTr="00F53C94">
        <w:trPr>
          <w:trHeight w:val="352"/>
        </w:trPr>
        <w:tc>
          <w:tcPr>
            <w:tcW w:w="2970" w:type="dxa"/>
          </w:tcPr>
          <w:p w14:paraId="4E31B931" w14:textId="77777777" w:rsidR="003F79C9" w:rsidRPr="00D75055" w:rsidRDefault="003F79C9" w:rsidP="003F79C9">
            <w:pPr>
              <w:pStyle w:val="a"/>
              <w:tabs>
                <w:tab w:val="clear" w:pos="1080"/>
              </w:tabs>
              <w:ind w:left="369" w:right="-468" w:hanging="36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D7505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รวมลูกหนี้ตามสัญญาปรับโครงสร้างหนี้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49A5FF9" w14:textId="77777777" w:rsidR="003F79C9" w:rsidRPr="00D75055" w:rsidRDefault="00CC5A41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C5A41">
              <w:rPr>
                <w:rFonts w:ascii="Angsana New" w:hAnsi="Angsana New"/>
                <w:b/>
                <w:bCs/>
                <w:sz w:val="24"/>
                <w:szCs w:val="24"/>
              </w:rPr>
              <w:t>26</w:t>
            </w:r>
            <w:r w:rsidR="004361DA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70" w:type="dxa"/>
          </w:tcPr>
          <w:p w14:paraId="1160B5C4" w14:textId="77777777" w:rsidR="003F79C9" w:rsidRPr="00D75055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629DFAB" w14:textId="77777777" w:rsidR="003F79C9" w:rsidRPr="00D75055" w:rsidRDefault="004361DA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CC5A41" w:rsidRPr="00CC5A41">
              <w:rPr>
                <w:rFonts w:ascii="Angsana New" w:hAnsi="Angsana New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243" w:type="dxa"/>
          </w:tcPr>
          <w:p w14:paraId="4F767731" w14:textId="77777777" w:rsidR="003F79C9" w:rsidRPr="00D75055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0EC76500" w14:textId="77777777" w:rsidR="003F79C9" w:rsidRPr="00D75055" w:rsidRDefault="00CC5A41" w:rsidP="003F79C9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CC5A41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5</w:t>
            </w:r>
            <w:r w:rsidR="004361DA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0</w:t>
            </w:r>
            <w:r w:rsidRPr="00CC5A41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70" w:type="dxa"/>
          </w:tcPr>
          <w:p w14:paraId="127A6E72" w14:textId="77777777" w:rsidR="003F79C9" w:rsidRPr="00D75055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DEBBCCA" w14:textId="77777777" w:rsidR="003F79C9" w:rsidRPr="00D75055" w:rsidRDefault="00CC5A41" w:rsidP="003F79C9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C5A4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66</w:t>
            </w:r>
            <w:r w:rsidR="004361D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236" w:type="dxa"/>
          </w:tcPr>
          <w:p w14:paraId="57B6861F" w14:textId="77777777" w:rsidR="003F79C9" w:rsidRPr="00D75055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10442D1B" w14:textId="77777777" w:rsidR="003F79C9" w:rsidRPr="00D75055" w:rsidRDefault="00CC5A41" w:rsidP="003F79C9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C5A4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766</w:t>
            </w:r>
          </w:p>
        </w:tc>
        <w:tc>
          <w:tcPr>
            <w:tcW w:w="236" w:type="dxa"/>
          </w:tcPr>
          <w:p w14:paraId="2283101F" w14:textId="77777777" w:rsidR="003F79C9" w:rsidRPr="00D75055" w:rsidRDefault="003F79C9" w:rsidP="003F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190E284A" w14:textId="77777777" w:rsidR="003F79C9" w:rsidRPr="00D75055" w:rsidRDefault="00E82DAF" w:rsidP="003F79C9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82DA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</w:t>
            </w:r>
            <w:r w:rsidR="004361D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</w:t>
            </w:r>
            <w:r w:rsidR="00CC5A41" w:rsidRPr="00CC5A4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</w:t>
            </w:r>
          </w:p>
        </w:tc>
      </w:tr>
    </w:tbl>
    <w:p w14:paraId="766296EC" w14:textId="77777777" w:rsidR="00657100" w:rsidRPr="00657100" w:rsidRDefault="00657100" w:rsidP="0065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Cs/>
          <w:sz w:val="24"/>
          <w:szCs w:val="24"/>
        </w:rPr>
      </w:pPr>
    </w:p>
    <w:p w14:paraId="3F44CE13" w14:textId="77777777" w:rsidR="000D1494" w:rsidRPr="00181101" w:rsidRDefault="000D1494" w:rsidP="00AB366C">
      <w:pPr>
        <w:pStyle w:val="Style1"/>
        <w:ind w:left="540" w:hanging="540"/>
        <w:rPr>
          <w:b/>
          <w:bCs/>
          <w:cs/>
        </w:rPr>
      </w:pPr>
      <w:r w:rsidRPr="00181101">
        <w:rPr>
          <w:b/>
          <w:bCs/>
          <w:cs/>
        </w:rPr>
        <w:t>สินค้าคงเหลือ</w:t>
      </w:r>
    </w:p>
    <w:p w14:paraId="4DA28FEF" w14:textId="77777777" w:rsidR="000D1494" w:rsidRPr="001941A1" w:rsidRDefault="000D1494" w:rsidP="000D1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Cs/>
          <w:sz w:val="24"/>
          <w:szCs w:val="24"/>
        </w:rPr>
      </w:pPr>
    </w:p>
    <w:tbl>
      <w:tblPr>
        <w:tblW w:w="9291" w:type="dxa"/>
        <w:tblInd w:w="558" w:type="dxa"/>
        <w:tblLook w:val="01E0" w:firstRow="1" w:lastRow="1" w:firstColumn="1" w:lastColumn="1" w:noHBand="0" w:noVBand="0"/>
      </w:tblPr>
      <w:tblGrid>
        <w:gridCol w:w="3492"/>
        <w:gridCol w:w="872"/>
        <w:gridCol w:w="983"/>
        <w:gridCol w:w="250"/>
        <w:gridCol w:w="1096"/>
        <w:gridCol w:w="250"/>
        <w:gridCol w:w="1043"/>
        <w:gridCol w:w="262"/>
        <w:gridCol w:w="1043"/>
      </w:tblGrid>
      <w:tr w:rsidR="00082310" w:rsidRPr="00E216F2" w14:paraId="6D9721D4" w14:textId="77777777" w:rsidTr="001A2B5E">
        <w:tc>
          <w:tcPr>
            <w:tcW w:w="3492" w:type="dxa"/>
            <w:shd w:val="clear" w:color="auto" w:fill="auto"/>
          </w:tcPr>
          <w:p w14:paraId="7078A647" w14:textId="77777777" w:rsidR="00082310" w:rsidRPr="00E216F2" w:rsidRDefault="00082310" w:rsidP="00C24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72" w:type="dxa"/>
          </w:tcPr>
          <w:p w14:paraId="5F8FE58E" w14:textId="77777777" w:rsidR="00082310" w:rsidRPr="00E216F2" w:rsidRDefault="00082310" w:rsidP="00C2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29" w:type="dxa"/>
            <w:gridSpan w:val="3"/>
          </w:tcPr>
          <w:p w14:paraId="2E666ADA" w14:textId="77777777" w:rsidR="00082310" w:rsidRPr="00E216F2" w:rsidRDefault="00082310" w:rsidP="00C2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</w:tcPr>
          <w:p w14:paraId="2A1E071C" w14:textId="77777777" w:rsidR="00082310" w:rsidRPr="00E216F2" w:rsidRDefault="00082310" w:rsidP="00C2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8" w:type="dxa"/>
            <w:gridSpan w:val="3"/>
          </w:tcPr>
          <w:p w14:paraId="5D0395D0" w14:textId="77777777" w:rsidR="00082310" w:rsidRPr="00E216F2" w:rsidRDefault="00082310" w:rsidP="00C2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1BC7" w:rsidRPr="00E216F2" w14:paraId="05A02F3F" w14:textId="77777777" w:rsidTr="001A2B5E">
        <w:tc>
          <w:tcPr>
            <w:tcW w:w="3492" w:type="dxa"/>
            <w:shd w:val="clear" w:color="auto" w:fill="auto"/>
          </w:tcPr>
          <w:p w14:paraId="59F9B6FA" w14:textId="77777777" w:rsidR="00A11BC7" w:rsidRPr="007F0AE8" w:rsidRDefault="00A11BC7" w:rsidP="00A11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872" w:type="dxa"/>
          </w:tcPr>
          <w:p w14:paraId="5BED837D" w14:textId="77777777" w:rsidR="00A11BC7" w:rsidRPr="00082310" w:rsidRDefault="00A11BC7" w:rsidP="00A11BC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823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83" w:type="dxa"/>
            <w:shd w:val="clear" w:color="auto" w:fill="auto"/>
          </w:tcPr>
          <w:p w14:paraId="41DA371D" w14:textId="77777777" w:rsidR="00A11BC7" w:rsidRPr="00E216F2" w:rsidRDefault="00CC5A41" w:rsidP="00A11BC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50" w:type="dxa"/>
            <w:shd w:val="clear" w:color="auto" w:fill="auto"/>
          </w:tcPr>
          <w:p w14:paraId="6B81322B" w14:textId="77777777" w:rsidR="00A11BC7" w:rsidRPr="00E216F2" w:rsidRDefault="00A11BC7" w:rsidP="00A11BC7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566E8545" w14:textId="77777777" w:rsidR="00A11BC7" w:rsidRPr="00E216F2" w:rsidRDefault="00CC5A41" w:rsidP="00A11BC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50" w:type="dxa"/>
            <w:shd w:val="clear" w:color="auto" w:fill="auto"/>
          </w:tcPr>
          <w:p w14:paraId="68FB8666" w14:textId="77777777" w:rsidR="00A11BC7" w:rsidRPr="00E216F2" w:rsidRDefault="00A11BC7" w:rsidP="00A11BC7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3" w:type="dxa"/>
            <w:shd w:val="clear" w:color="auto" w:fill="auto"/>
          </w:tcPr>
          <w:p w14:paraId="145FEB32" w14:textId="77777777" w:rsidR="00A11BC7" w:rsidRPr="00E216F2" w:rsidRDefault="00CC5A41" w:rsidP="00A11BC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3ECEA578" w14:textId="77777777" w:rsidR="00A11BC7" w:rsidRPr="00E216F2" w:rsidRDefault="00A11BC7" w:rsidP="00A11BC7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3" w:type="dxa"/>
            <w:shd w:val="clear" w:color="auto" w:fill="auto"/>
          </w:tcPr>
          <w:p w14:paraId="18AED14D" w14:textId="77777777" w:rsidR="00A11BC7" w:rsidRPr="00E216F2" w:rsidRDefault="00CC5A41" w:rsidP="00A11BC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082310" w:rsidRPr="00E216F2" w14:paraId="2143F326" w14:textId="77777777" w:rsidTr="001A2B5E">
        <w:tc>
          <w:tcPr>
            <w:tcW w:w="3492" w:type="dxa"/>
          </w:tcPr>
          <w:p w14:paraId="6D41472B" w14:textId="77777777" w:rsidR="00082310" w:rsidRPr="00E216F2" w:rsidRDefault="00082310" w:rsidP="00482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2" w:type="dxa"/>
          </w:tcPr>
          <w:p w14:paraId="7C54412A" w14:textId="77777777" w:rsidR="00082310" w:rsidRPr="00E216F2" w:rsidRDefault="00082310" w:rsidP="0048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27" w:type="dxa"/>
            <w:gridSpan w:val="7"/>
          </w:tcPr>
          <w:p w14:paraId="4754F4E6" w14:textId="77777777" w:rsidR="00082310" w:rsidRPr="00E216F2" w:rsidRDefault="00082310" w:rsidP="0048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11BC7" w:rsidRPr="00E216F2" w14:paraId="52656214" w14:textId="77777777" w:rsidTr="001A2B5E">
        <w:tc>
          <w:tcPr>
            <w:tcW w:w="3492" w:type="dxa"/>
          </w:tcPr>
          <w:p w14:paraId="46D3B93E" w14:textId="77777777" w:rsidR="00A11BC7" w:rsidRPr="00E216F2" w:rsidRDefault="00A11BC7" w:rsidP="00A11BC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872" w:type="dxa"/>
          </w:tcPr>
          <w:p w14:paraId="43766174" w14:textId="77777777" w:rsidR="00A11BC7" w:rsidRDefault="00A11BC7" w:rsidP="00A11BC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83" w:type="dxa"/>
          </w:tcPr>
          <w:p w14:paraId="2F85887E" w14:textId="5AD577CC" w:rsidR="00A11BC7" w:rsidRPr="00E216F2" w:rsidRDefault="00882C37" w:rsidP="00A11BC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0" w:type="dxa"/>
          </w:tcPr>
          <w:p w14:paraId="30D20C16" w14:textId="77777777" w:rsidR="00A11BC7" w:rsidRPr="00E216F2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05267852" w14:textId="238FF8F0" w:rsidR="00A11BC7" w:rsidRPr="00E216F2" w:rsidRDefault="00882C37" w:rsidP="00A11BC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50" w:type="dxa"/>
          </w:tcPr>
          <w:p w14:paraId="2FE28A7A" w14:textId="77777777" w:rsidR="00A11BC7" w:rsidRPr="00E216F2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20E73600" w14:textId="77777777" w:rsidR="00A11BC7" w:rsidRPr="000134ED" w:rsidRDefault="003F79C9" w:rsidP="00126D3F">
            <w:pPr>
              <w:pStyle w:val="a1"/>
              <w:tabs>
                <w:tab w:val="decimal" w:pos="46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2" w:type="dxa"/>
          </w:tcPr>
          <w:p w14:paraId="610F6302" w14:textId="77777777" w:rsidR="00A11BC7" w:rsidRPr="00E216F2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265628BB" w14:textId="77777777" w:rsidR="00A11BC7" w:rsidRPr="000134ED" w:rsidRDefault="00A11BC7" w:rsidP="000B467E">
            <w:pPr>
              <w:pStyle w:val="a1"/>
              <w:tabs>
                <w:tab w:val="decimal" w:pos="520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34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11BC7" w:rsidRPr="00E216F2" w14:paraId="2C70FC07" w14:textId="77777777" w:rsidTr="001A2B5E">
        <w:tc>
          <w:tcPr>
            <w:tcW w:w="3492" w:type="dxa"/>
          </w:tcPr>
          <w:p w14:paraId="1670726F" w14:textId="1BB36D89" w:rsidR="00A11BC7" w:rsidRPr="00E216F2" w:rsidRDefault="00A11BC7" w:rsidP="00A11BC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</w:rPr>
              <w:t>สินค้า</w:t>
            </w:r>
            <w:r w:rsidR="00882C37">
              <w:rPr>
                <w:rFonts w:ascii="Angsana New" w:hAnsi="Angsana New" w:hint="cs"/>
                <w:sz w:val="30"/>
                <w:szCs w:val="30"/>
                <w:cs/>
              </w:rPr>
              <w:t>ที่มีไว้เพื่อขาย</w:t>
            </w:r>
          </w:p>
        </w:tc>
        <w:tc>
          <w:tcPr>
            <w:tcW w:w="872" w:type="dxa"/>
          </w:tcPr>
          <w:p w14:paraId="72E2C5A4" w14:textId="77777777" w:rsidR="00A11BC7" w:rsidRDefault="00A11BC7" w:rsidP="00A11BC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83" w:type="dxa"/>
          </w:tcPr>
          <w:p w14:paraId="00C52310" w14:textId="143838F0" w:rsidR="00A11BC7" w:rsidRPr="00E216F2" w:rsidRDefault="00CC5A41" w:rsidP="00A11BC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82C37">
              <w:rPr>
                <w:rFonts w:ascii="Angsana New" w:hAnsi="Angsana New"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250" w:type="dxa"/>
          </w:tcPr>
          <w:p w14:paraId="25DEC14E" w14:textId="77777777" w:rsidR="00A11BC7" w:rsidRPr="00E216F2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6DAA926B" w14:textId="01A6E05B" w:rsidR="00A11BC7" w:rsidRPr="00E216F2" w:rsidRDefault="00CC5A41" w:rsidP="00A11BC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882C37"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50" w:type="dxa"/>
          </w:tcPr>
          <w:p w14:paraId="43C00A58" w14:textId="77777777" w:rsidR="00A11BC7" w:rsidRPr="00E216F2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3959B0C1" w14:textId="77777777" w:rsidR="00A11BC7" w:rsidRPr="006E1F00" w:rsidRDefault="004361DA" w:rsidP="00A11BC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262" w:type="dxa"/>
          </w:tcPr>
          <w:p w14:paraId="40DEAD56" w14:textId="77777777" w:rsidR="00A11BC7" w:rsidRPr="00E216F2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39AC9230" w14:textId="77777777" w:rsidR="00A11BC7" w:rsidRPr="006E1F00" w:rsidRDefault="004361DA" w:rsidP="00A11BC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A11BC7" w:rsidRPr="00E216F2" w14:paraId="6A7983C2" w14:textId="77777777" w:rsidTr="001A2B5E">
        <w:tc>
          <w:tcPr>
            <w:tcW w:w="3492" w:type="dxa"/>
          </w:tcPr>
          <w:p w14:paraId="1810BFF9" w14:textId="4C166D25" w:rsidR="00A11BC7" w:rsidRPr="00E216F2" w:rsidRDefault="00882C37" w:rsidP="00A11BC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  <w:r w:rsidRPr="00E216F2">
              <w:rPr>
                <w:rFonts w:ascii="Angsana New" w:hAnsi="Angsana New"/>
                <w:sz w:val="30"/>
                <w:szCs w:val="30"/>
                <w:cs/>
              </w:rPr>
              <w:t>งานโครงการ</w:t>
            </w:r>
          </w:p>
        </w:tc>
        <w:tc>
          <w:tcPr>
            <w:tcW w:w="872" w:type="dxa"/>
          </w:tcPr>
          <w:p w14:paraId="55A17997" w14:textId="77777777" w:rsidR="00A11BC7" w:rsidRDefault="00A11BC7" w:rsidP="00A11BC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83" w:type="dxa"/>
          </w:tcPr>
          <w:p w14:paraId="2EC2704C" w14:textId="29EDA108" w:rsidR="00A11BC7" w:rsidRPr="00005B10" w:rsidRDefault="00E82DAF" w:rsidP="00A11BC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882C37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50" w:type="dxa"/>
          </w:tcPr>
          <w:p w14:paraId="745AD04C" w14:textId="77777777" w:rsidR="00A11BC7" w:rsidRPr="00E216F2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5AF5F8C1" w14:textId="53AEBEE7" w:rsidR="00A11BC7" w:rsidRPr="00005B10" w:rsidRDefault="00882C37" w:rsidP="00A11BC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A11BC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50" w:type="dxa"/>
          </w:tcPr>
          <w:p w14:paraId="2954FBC7" w14:textId="77777777" w:rsidR="00A11BC7" w:rsidRPr="00E216F2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3C4BB7D7" w14:textId="77777777" w:rsidR="00A11BC7" w:rsidRPr="00E216F2" w:rsidRDefault="00CC5A41" w:rsidP="00A11BC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="00E82DAF" w:rsidRPr="00E82DAF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2" w:type="dxa"/>
          </w:tcPr>
          <w:p w14:paraId="3FD895F0" w14:textId="77777777" w:rsidR="00A11BC7" w:rsidRPr="00E216F2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72FCE210" w14:textId="77777777" w:rsidR="00A11BC7" w:rsidRPr="00E216F2" w:rsidRDefault="00CC5A41" w:rsidP="00A11BC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67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A11BC7" w:rsidRPr="00E216F2" w14:paraId="073FC757" w14:textId="77777777" w:rsidTr="001A2B5E">
        <w:tc>
          <w:tcPr>
            <w:tcW w:w="3492" w:type="dxa"/>
          </w:tcPr>
          <w:p w14:paraId="52C0A4BC" w14:textId="77777777" w:rsidR="00A11BC7" w:rsidRPr="00E216F2" w:rsidRDefault="00A11BC7" w:rsidP="00A11BC7">
            <w:pPr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872" w:type="dxa"/>
          </w:tcPr>
          <w:p w14:paraId="437C926B" w14:textId="77777777" w:rsidR="00A11BC7" w:rsidRDefault="00A11BC7" w:rsidP="00A11BC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1D09EFB6" w14:textId="77777777" w:rsidR="00A11BC7" w:rsidRPr="00E216F2" w:rsidRDefault="00CC5A41" w:rsidP="00A11BC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250" w:type="dxa"/>
          </w:tcPr>
          <w:p w14:paraId="213DCE9E" w14:textId="77777777" w:rsidR="00A11BC7" w:rsidRPr="00E216F2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5B2C5166" w14:textId="77777777" w:rsidR="00A11BC7" w:rsidRPr="00E216F2" w:rsidRDefault="004361DA" w:rsidP="00A11BC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50" w:type="dxa"/>
          </w:tcPr>
          <w:p w14:paraId="4E3B9344" w14:textId="77777777" w:rsidR="00A11BC7" w:rsidRPr="00E216F2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5E8D700B" w14:textId="77777777" w:rsidR="00A11BC7" w:rsidRPr="00E216F2" w:rsidRDefault="00CC5A41" w:rsidP="00A11BC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262" w:type="dxa"/>
          </w:tcPr>
          <w:p w14:paraId="731035C0" w14:textId="77777777" w:rsidR="00A11BC7" w:rsidRPr="00E216F2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4FEB0C32" w14:textId="77777777" w:rsidR="00A11BC7" w:rsidRPr="00E216F2" w:rsidRDefault="004361DA" w:rsidP="00A11BC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42</w:t>
            </w:r>
          </w:p>
        </w:tc>
      </w:tr>
      <w:tr w:rsidR="00A11BC7" w:rsidRPr="00FA6CB1" w14:paraId="27929A34" w14:textId="77777777" w:rsidTr="001A2B5E">
        <w:tc>
          <w:tcPr>
            <w:tcW w:w="3492" w:type="dxa"/>
          </w:tcPr>
          <w:p w14:paraId="34CEFAAC" w14:textId="77777777" w:rsidR="00A11BC7" w:rsidRPr="00FA6CB1" w:rsidRDefault="00A11BC7" w:rsidP="00A11BC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6C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2" w:type="dxa"/>
          </w:tcPr>
          <w:p w14:paraId="03735674" w14:textId="77777777" w:rsidR="00A11BC7" w:rsidRDefault="00A11BC7" w:rsidP="00A11BC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7AC85BEE" w14:textId="77777777" w:rsidR="00A11BC7" w:rsidRPr="006C6E04" w:rsidRDefault="004361DA" w:rsidP="00A11BC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3F79C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235</w:t>
            </w:r>
          </w:p>
        </w:tc>
        <w:tc>
          <w:tcPr>
            <w:tcW w:w="250" w:type="dxa"/>
          </w:tcPr>
          <w:p w14:paraId="737BB7B6" w14:textId="77777777" w:rsidR="00A11BC7" w:rsidRPr="00FA6CB1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6C43C3DD" w14:textId="77777777" w:rsidR="00A11BC7" w:rsidRPr="006C6E04" w:rsidRDefault="00CC5A41" w:rsidP="00A11BC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A11BC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0" w:type="dxa"/>
          </w:tcPr>
          <w:p w14:paraId="7EBDF423" w14:textId="77777777" w:rsidR="00A11BC7" w:rsidRPr="00FA6CB1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584BD07C" w14:textId="77777777" w:rsidR="00A11BC7" w:rsidRPr="00FA6CB1" w:rsidRDefault="00CC5A41" w:rsidP="00A11BC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276</w:t>
            </w:r>
          </w:p>
        </w:tc>
        <w:tc>
          <w:tcPr>
            <w:tcW w:w="262" w:type="dxa"/>
          </w:tcPr>
          <w:p w14:paraId="6F8A02EE" w14:textId="77777777" w:rsidR="00A11BC7" w:rsidRPr="00FA6CB1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1C9F5528" w14:textId="77777777" w:rsidR="00A11BC7" w:rsidRPr="00FA6CB1" w:rsidRDefault="004361DA" w:rsidP="00A11BC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A11BC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001</w:t>
            </w:r>
          </w:p>
        </w:tc>
      </w:tr>
      <w:tr w:rsidR="00A11BC7" w:rsidRPr="00E216F2" w14:paraId="30FF8BFC" w14:textId="77777777" w:rsidTr="001A2B5E">
        <w:tc>
          <w:tcPr>
            <w:tcW w:w="3492" w:type="dxa"/>
          </w:tcPr>
          <w:p w14:paraId="3E3278FC" w14:textId="77777777" w:rsidR="00A11BC7" w:rsidRPr="00E216F2" w:rsidRDefault="00A11BC7" w:rsidP="00A11BC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216F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872" w:type="dxa"/>
          </w:tcPr>
          <w:p w14:paraId="315828F3" w14:textId="77777777" w:rsidR="00A11BC7" w:rsidRDefault="00A11BC7" w:rsidP="00A11BC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1E27BE1B" w14:textId="77777777" w:rsidR="00A11BC7" w:rsidRPr="00D453C4" w:rsidRDefault="003F79C9" w:rsidP="00A11BC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72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50" w:type="dxa"/>
            <w:vAlign w:val="bottom"/>
          </w:tcPr>
          <w:p w14:paraId="75B4E4C0" w14:textId="77777777" w:rsidR="00A11BC7" w:rsidRPr="009F0D8D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37B89CE0" w14:textId="77777777" w:rsidR="00A11BC7" w:rsidRPr="00D453C4" w:rsidRDefault="00A11BC7" w:rsidP="00A11BC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50" w:type="dxa"/>
            <w:vAlign w:val="bottom"/>
          </w:tcPr>
          <w:p w14:paraId="4067126B" w14:textId="77777777" w:rsidR="00A11BC7" w:rsidRPr="00E216F2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4D3A72EE" w14:textId="77777777" w:rsidR="00A11BC7" w:rsidRPr="00E216F2" w:rsidRDefault="003F79C9" w:rsidP="00A11BC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2" w:type="dxa"/>
            <w:vAlign w:val="bottom"/>
          </w:tcPr>
          <w:p w14:paraId="5657E90E" w14:textId="77777777" w:rsidR="00A11BC7" w:rsidRPr="00E216F2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05949AB4" w14:textId="77777777" w:rsidR="00A11BC7" w:rsidRPr="00E216F2" w:rsidRDefault="00A11BC7" w:rsidP="00A11BC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11BC7" w:rsidRPr="00E216F2" w14:paraId="088C9059" w14:textId="77777777" w:rsidTr="001A2B5E">
        <w:tc>
          <w:tcPr>
            <w:tcW w:w="3492" w:type="dxa"/>
          </w:tcPr>
          <w:p w14:paraId="56AA1CE9" w14:textId="77777777" w:rsidR="00A11BC7" w:rsidRPr="00E216F2" w:rsidRDefault="0048542E" w:rsidP="0048542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78112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A11BC7">
              <w:rPr>
                <w:rFonts w:ascii="Angsana New" w:hAnsi="Angsana New" w:hint="cs"/>
                <w:sz w:val="30"/>
                <w:szCs w:val="30"/>
                <w:cs/>
              </w:rPr>
              <w:t>ผลขาดทุนของงานโครงการ</w:t>
            </w:r>
          </w:p>
        </w:tc>
        <w:tc>
          <w:tcPr>
            <w:tcW w:w="872" w:type="dxa"/>
          </w:tcPr>
          <w:p w14:paraId="5723F2BB" w14:textId="77777777" w:rsidR="00A11BC7" w:rsidRPr="00082310" w:rsidRDefault="00CC5A41" w:rsidP="00A11BC7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</w:t>
            </w:r>
            <w:r w:rsidR="004361D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1923D2D7" w14:textId="77777777" w:rsidR="00A11BC7" w:rsidRDefault="003F79C9" w:rsidP="003F79C9">
            <w:pPr>
              <w:pStyle w:val="a1"/>
              <w:tabs>
                <w:tab w:val="decimal" w:pos="40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0" w:type="dxa"/>
            <w:vAlign w:val="bottom"/>
          </w:tcPr>
          <w:p w14:paraId="0E5C52F5" w14:textId="77777777" w:rsidR="00A11BC7" w:rsidRPr="009F0D8D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06E7341C" w14:textId="77777777" w:rsidR="00A11BC7" w:rsidRDefault="00A11BC7" w:rsidP="00A11BC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0" w:type="dxa"/>
            <w:vAlign w:val="bottom"/>
          </w:tcPr>
          <w:p w14:paraId="6EC6C500" w14:textId="77777777" w:rsidR="00A11BC7" w:rsidRPr="00E216F2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07EFE" w14:textId="77777777" w:rsidR="00A11BC7" w:rsidRDefault="003F79C9" w:rsidP="00126D3F">
            <w:pPr>
              <w:pStyle w:val="a1"/>
              <w:tabs>
                <w:tab w:val="decimal" w:pos="46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2" w:type="dxa"/>
            <w:vAlign w:val="bottom"/>
          </w:tcPr>
          <w:p w14:paraId="0E94C8FE" w14:textId="77777777" w:rsidR="00A11BC7" w:rsidRPr="00E216F2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7CEF6F44" w14:textId="77777777" w:rsidR="00A11BC7" w:rsidRDefault="00A11BC7" w:rsidP="00A11BC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11BC7" w:rsidRPr="00FA6CB1" w14:paraId="286724A2" w14:textId="77777777" w:rsidTr="001A2B5E">
        <w:tc>
          <w:tcPr>
            <w:tcW w:w="3492" w:type="dxa"/>
          </w:tcPr>
          <w:p w14:paraId="138A5790" w14:textId="77777777" w:rsidR="00A11BC7" w:rsidRPr="00FA6CB1" w:rsidRDefault="00A11BC7" w:rsidP="00A11BC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6C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72" w:type="dxa"/>
          </w:tcPr>
          <w:p w14:paraId="3D4DEFC0" w14:textId="77777777" w:rsidR="00A11BC7" w:rsidRDefault="00A11BC7" w:rsidP="00A11BC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71F37AAE" w14:textId="77777777" w:rsidR="00A11BC7" w:rsidRPr="00D453C4" w:rsidRDefault="004361DA" w:rsidP="00A11BC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3F79C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50" w:type="dxa"/>
          </w:tcPr>
          <w:p w14:paraId="24B64E90" w14:textId="77777777" w:rsidR="00A11BC7" w:rsidRPr="009F0D8D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00F0ACC7" w14:textId="77777777" w:rsidR="00A11BC7" w:rsidRPr="00D453C4" w:rsidRDefault="00CC5A41" w:rsidP="00A11BC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A11BC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225</w:t>
            </w:r>
          </w:p>
        </w:tc>
        <w:tc>
          <w:tcPr>
            <w:tcW w:w="250" w:type="dxa"/>
          </w:tcPr>
          <w:p w14:paraId="2C210631" w14:textId="77777777" w:rsidR="00A11BC7" w:rsidRPr="00FA6CB1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74C9D" w14:textId="77777777" w:rsidR="00A11BC7" w:rsidRPr="00FA6CB1" w:rsidRDefault="00CC5A41" w:rsidP="00A11BC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234</w:t>
            </w:r>
          </w:p>
        </w:tc>
        <w:tc>
          <w:tcPr>
            <w:tcW w:w="262" w:type="dxa"/>
          </w:tcPr>
          <w:p w14:paraId="6F42D499" w14:textId="77777777" w:rsidR="00A11BC7" w:rsidRPr="00FA6CB1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71E2E48F" w14:textId="77777777" w:rsidR="00A11BC7" w:rsidRPr="00FA6CB1" w:rsidRDefault="00E82DAF" w:rsidP="00A11BC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  <w:tr w:rsidR="00A11BC7" w:rsidRPr="001941A1" w14:paraId="6D27A815" w14:textId="77777777" w:rsidTr="001A2B5E">
        <w:tc>
          <w:tcPr>
            <w:tcW w:w="3492" w:type="dxa"/>
          </w:tcPr>
          <w:p w14:paraId="17F516DF" w14:textId="77777777" w:rsidR="00A11BC7" w:rsidRPr="001941A1" w:rsidRDefault="00A11BC7" w:rsidP="00A11BC7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2" w:type="dxa"/>
          </w:tcPr>
          <w:p w14:paraId="307B2F72" w14:textId="77777777" w:rsidR="00A11BC7" w:rsidRPr="001941A1" w:rsidRDefault="00A11BC7" w:rsidP="00A11BC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00D7F85E" w14:textId="77777777" w:rsidR="00A11BC7" w:rsidRPr="001941A1" w:rsidRDefault="00A11BC7" w:rsidP="00A11BC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</w:tcPr>
          <w:p w14:paraId="785FDA5A" w14:textId="77777777" w:rsidR="00A11BC7" w:rsidRPr="001941A1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1048B559" w14:textId="77777777" w:rsidR="00A11BC7" w:rsidRPr="001941A1" w:rsidRDefault="00A11BC7" w:rsidP="00A11BC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</w:tcPr>
          <w:p w14:paraId="5061BFB8" w14:textId="77777777" w:rsidR="00A11BC7" w:rsidRPr="001941A1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auto"/>
          </w:tcPr>
          <w:p w14:paraId="5104CC03" w14:textId="77777777" w:rsidR="00A11BC7" w:rsidRPr="001941A1" w:rsidRDefault="00A11BC7" w:rsidP="00A11BC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2" w:type="dxa"/>
          </w:tcPr>
          <w:p w14:paraId="40136495" w14:textId="77777777" w:rsidR="00A11BC7" w:rsidRPr="001941A1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43068BA2" w14:textId="77777777" w:rsidR="00A11BC7" w:rsidRPr="001941A1" w:rsidRDefault="00A11BC7" w:rsidP="00A11BC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A11BC7" w:rsidRPr="007A60EC" w14:paraId="3B65C7D3" w14:textId="77777777" w:rsidTr="001A2B5E">
        <w:tc>
          <w:tcPr>
            <w:tcW w:w="3492" w:type="dxa"/>
          </w:tcPr>
          <w:p w14:paraId="25680C7D" w14:textId="77777777" w:rsidR="00A11BC7" w:rsidRDefault="00A11BC7" w:rsidP="00D140BA">
            <w:pPr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  <w:r w:rsidRPr="003C3D4D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รวมใน</w:t>
            </w:r>
          </w:p>
          <w:p w14:paraId="23B3EFC1" w14:textId="77777777" w:rsidR="00A11BC7" w:rsidRPr="00D52FBE" w:rsidRDefault="00A11BC7" w:rsidP="00D140BA">
            <w:pPr>
              <w:ind w:right="-180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บัญชีต้นทุนขายและต้นทุนการให้บริการ</w:t>
            </w:r>
          </w:p>
        </w:tc>
        <w:tc>
          <w:tcPr>
            <w:tcW w:w="872" w:type="dxa"/>
          </w:tcPr>
          <w:p w14:paraId="49017882" w14:textId="77777777" w:rsidR="00A11BC7" w:rsidRPr="00FA6CB1" w:rsidRDefault="00A11BC7" w:rsidP="00A11BC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</w:tcPr>
          <w:p w14:paraId="5878F24F" w14:textId="77777777" w:rsidR="00A11BC7" w:rsidRPr="00FA6CB1" w:rsidRDefault="00A11BC7" w:rsidP="00A11BC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0" w:type="dxa"/>
          </w:tcPr>
          <w:p w14:paraId="32F4ADCC" w14:textId="77777777" w:rsidR="00A11BC7" w:rsidRPr="00FA6CB1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</w:tcPr>
          <w:p w14:paraId="6FBC3091" w14:textId="77777777" w:rsidR="00A11BC7" w:rsidRPr="00FA6CB1" w:rsidRDefault="00A11BC7" w:rsidP="00A11BC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0" w:type="dxa"/>
          </w:tcPr>
          <w:p w14:paraId="21A01321" w14:textId="77777777" w:rsidR="00A11BC7" w:rsidRPr="00FA6CB1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</w:tcPr>
          <w:p w14:paraId="150A948F" w14:textId="77777777" w:rsidR="00A11BC7" w:rsidRPr="00FA6CB1" w:rsidRDefault="00A11BC7" w:rsidP="00A11BC7">
            <w:pPr>
              <w:pStyle w:val="acctfourfigures"/>
              <w:tabs>
                <w:tab w:val="clear" w:pos="765"/>
                <w:tab w:val="decimal" w:pos="761"/>
                <w:tab w:val="decimal" w:pos="89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51F1F4EF" w14:textId="77777777" w:rsidR="00A11BC7" w:rsidRPr="00FA6CB1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</w:tcPr>
          <w:p w14:paraId="4A4E5D80" w14:textId="77777777" w:rsidR="00A11BC7" w:rsidRPr="00FA6CB1" w:rsidRDefault="00A11BC7" w:rsidP="00A11BC7">
            <w:pPr>
              <w:pStyle w:val="acctfourfigures"/>
              <w:tabs>
                <w:tab w:val="clear" w:pos="765"/>
                <w:tab w:val="decimal" w:pos="761"/>
                <w:tab w:val="decimal" w:pos="89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11BC7" w:rsidRPr="007A60EC" w14:paraId="694AABBE" w14:textId="77777777" w:rsidTr="001A2B5E">
        <w:tc>
          <w:tcPr>
            <w:tcW w:w="3492" w:type="dxa"/>
          </w:tcPr>
          <w:p w14:paraId="4AAFB8B4" w14:textId="77777777" w:rsidR="00A11BC7" w:rsidRPr="0031189E" w:rsidRDefault="00A11BC7" w:rsidP="002F2927">
            <w:pPr>
              <w:numPr>
                <w:ilvl w:val="2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left" w:pos="342"/>
              </w:tabs>
              <w:ind w:left="432" w:hanging="27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1189E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872" w:type="dxa"/>
          </w:tcPr>
          <w:p w14:paraId="524D9D11" w14:textId="77777777" w:rsidR="00A11BC7" w:rsidRDefault="00A11BC7" w:rsidP="00A11BC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tcBorders>
              <w:bottom w:val="double" w:sz="4" w:space="0" w:color="auto"/>
            </w:tcBorders>
            <w:shd w:val="clear" w:color="auto" w:fill="auto"/>
          </w:tcPr>
          <w:p w14:paraId="068F808D" w14:textId="77777777" w:rsidR="00A11BC7" w:rsidRPr="0031189E" w:rsidRDefault="004361DA" w:rsidP="00A11BC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3F79C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250" w:type="dxa"/>
          </w:tcPr>
          <w:p w14:paraId="4A435FDD" w14:textId="77777777" w:rsidR="00A11BC7" w:rsidRPr="0031189E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</w:tcPr>
          <w:p w14:paraId="15C1756F" w14:textId="77777777" w:rsidR="00A11BC7" w:rsidRPr="0031189E" w:rsidRDefault="00E82DAF" w:rsidP="00A11BC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A11BC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676</w:t>
            </w:r>
          </w:p>
        </w:tc>
        <w:tc>
          <w:tcPr>
            <w:tcW w:w="250" w:type="dxa"/>
          </w:tcPr>
          <w:p w14:paraId="39C2D620" w14:textId="77777777" w:rsidR="00A11BC7" w:rsidRPr="0031189E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double" w:sz="4" w:space="0" w:color="auto"/>
            </w:tcBorders>
            <w:shd w:val="clear" w:color="auto" w:fill="auto"/>
          </w:tcPr>
          <w:p w14:paraId="029D6950" w14:textId="77777777" w:rsidR="00A11BC7" w:rsidRPr="0031189E" w:rsidRDefault="00CC5A41" w:rsidP="00A11BC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3F79C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2" w:type="dxa"/>
          </w:tcPr>
          <w:p w14:paraId="6BDDD3D0" w14:textId="77777777" w:rsidR="00A11BC7" w:rsidRPr="0031189E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double" w:sz="4" w:space="0" w:color="auto"/>
            </w:tcBorders>
          </w:tcPr>
          <w:p w14:paraId="3813C3C8" w14:textId="77777777" w:rsidR="00A11BC7" w:rsidRPr="0031189E" w:rsidRDefault="00CC5A41" w:rsidP="00A11BC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A11BC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  <w:tr w:rsidR="00A11BC7" w:rsidRPr="003812A1" w14:paraId="35BA180F" w14:textId="77777777" w:rsidTr="001A2B5E">
        <w:tc>
          <w:tcPr>
            <w:tcW w:w="3492" w:type="dxa"/>
          </w:tcPr>
          <w:p w14:paraId="70AB7AED" w14:textId="77777777" w:rsidR="00A11BC7" w:rsidRPr="003812A1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D97CD4E" w14:textId="77777777" w:rsidR="00A11BC7" w:rsidRPr="003812A1" w:rsidRDefault="00A11BC7" w:rsidP="00A11BC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3" w:type="dxa"/>
            <w:shd w:val="clear" w:color="auto" w:fill="auto"/>
          </w:tcPr>
          <w:p w14:paraId="43AC293D" w14:textId="77777777" w:rsidR="00A11BC7" w:rsidRPr="003812A1" w:rsidRDefault="00A11BC7" w:rsidP="00A11BC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</w:tcPr>
          <w:p w14:paraId="3EB6E566" w14:textId="77777777" w:rsidR="00A11BC7" w:rsidRPr="003812A1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</w:tcPr>
          <w:p w14:paraId="098B4489" w14:textId="77777777" w:rsidR="00A11BC7" w:rsidRPr="003812A1" w:rsidRDefault="00A11BC7" w:rsidP="00A11BC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</w:tcPr>
          <w:p w14:paraId="3ED10460" w14:textId="77777777" w:rsidR="00A11BC7" w:rsidRPr="003812A1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shd w:val="clear" w:color="auto" w:fill="auto"/>
          </w:tcPr>
          <w:p w14:paraId="73A1B116" w14:textId="77777777" w:rsidR="00A11BC7" w:rsidRPr="003812A1" w:rsidRDefault="00A11BC7" w:rsidP="00A11BC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</w:tcPr>
          <w:p w14:paraId="1D138D82" w14:textId="77777777" w:rsidR="00A11BC7" w:rsidRPr="003812A1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</w:tcPr>
          <w:p w14:paraId="12287917" w14:textId="77777777" w:rsidR="00A11BC7" w:rsidRPr="003812A1" w:rsidRDefault="00A11BC7" w:rsidP="00A11BC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A11BC7" w:rsidRPr="007A60EC" w14:paraId="0BC53267" w14:textId="77777777" w:rsidTr="001A2B5E">
        <w:tc>
          <w:tcPr>
            <w:tcW w:w="3492" w:type="dxa"/>
          </w:tcPr>
          <w:p w14:paraId="3F39D3D6" w14:textId="77777777" w:rsidR="00A11BC7" w:rsidRDefault="00A11BC7" w:rsidP="00A11BC7">
            <w:pPr>
              <w:rPr>
                <w:rFonts w:ascii="Angsana New" w:hAnsi="Angsana New"/>
                <w:b/>
                <w:sz w:val="30"/>
                <w:szCs w:val="30"/>
              </w:rPr>
            </w:pPr>
            <w:r w:rsidRPr="003C3D4D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ใน</w:t>
            </w:r>
          </w:p>
          <w:p w14:paraId="28809129" w14:textId="77777777" w:rsidR="00A11BC7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32" w:hanging="432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ค่าใช้จ่ายในการบริหาร</w:t>
            </w:r>
          </w:p>
        </w:tc>
        <w:tc>
          <w:tcPr>
            <w:tcW w:w="872" w:type="dxa"/>
          </w:tcPr>
          <w:p w14:paraId="674D9242" w14:textId="77777777" w:rsidR="00A11BC7" w:rsidRPr="00FA6CB1" w:rsidRDefault="00A11BC7" w:rsidP="00A11BC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</w:tcPr>
          <w:p w14:paraId="25F0C8F1" w14:textId="77777777" w:rsidR="00A11BC7" w:rsidRPr="00FA6CB1" w:rsidRDefault="00A11BC7" w:rsidP="00A11BC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0" w:type="dxa"/>
          </w:tcPr>
          <w:p w14:paraId="21598CA9" w14:textId="77777777" w:rsidR="00A11BC7" w:rsidRPr="00FA6CB1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</w:tcPr>
          <w:p w14:paraId="0375F156" w14:textId="77777777" w:rsidR="00A11BC7" w:rsidRPr="00FA6CB1" w:rsidRDefault="00A11BC7" w:rsidP="00A11BC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0" w:type="dxa"/>
          </w:tcPr>
          <w:p w14:paraId="5EB81DB9" w14:textId="77777777" w:rsidR="00A11BC7" w:rsidRPr="00FA6CB1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</w:tcPr>
          <w:p w14:paraId="585925DC" w14:textId="77777777" w:rsidR="00A11BC7" w:rsidRPr="00FA6CB1" w:rsidRDefault="00A11BC7" w:rsidP="00A11BC7">
            <w:pPr>
              <w:pStyle w:val="acctfourfigures"/>
              <w:tabs>
                <w:tab w:val="clear" w:pos="765"/>
                <w:tab w:val="decimal" w:pos="761"/>
                <w:tab w:val="decimal" w:pos="89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6F0E5916" w14:textId="77777777" w:rsidR="00A11BC7" w:rsidRPr="00FA6CB1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</w:tcPr>
          <w:p w14:paraId="147C9DFA" w14:textId="77777777" w:rsidR="00A11BC7" w:rsidRPr="00FA6CB1" w:rsidRDefault="00A11BC7" w:rsidP="00A11BC7">
            <w:pPr>
              <w:pStyle w:val="acctfourfigures"/>
              <w:tabs>
                <w:tab w:val="clear" w:pos="765"/>
                <w:tab w:val="decimal" w:pos="761"/>
                <w:tab w:val="decimal" w:pos="89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11BC7" w:rsidRPr="007A60EC" w14:paraId="3CBFAF66" w14:textId="77777777" w:rsidTr="001A2B5E">
        <w:tc>
          <w:tcPr>
            <w:tcW w:w="3492" w:type="dxa"/>
            <w:shd w:val="clear" w:color="auto" w:fill="auto"/>
          </w:tcPr>
          <w:p w14:paraId="272B3DD6" w14:textId="77777777" w:rsidR="00A11BC7" w:rsidRPr="003C3D4D" w:rsidRDefault="00A11BC7" w:rsidP="002F2927">
            <w:pPr>
              <w:numPr>
                <w:ilvl w:val="2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left" w:pos="342"/>
              </w:tabs>
              <w:ind w:left="342" w:hanging="180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ค่าเผื่อมูลค่าลดลงของสินค้า</w:t>
            </w:r>
          </w:p>
        </w:tc>
        <w:tc>
          <w:tcPr>
            <w:tcW w:w="872" w:type="dxa"/>
          </w:tcPr>
          <w:p w14:paraId="40EFF8DC" w14:textId="77777777" w:rsidR="00A11BC7" w:rsidRDefault="00A11BC7" w:rsidP="00A11BC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shd w:val="clear" w:color="auto" w:fill="auto"/>
          </w:tcPr>
          <w:p w14:paraId="512AD9A7" w14:textId="77777777" w:rsidR="00A11BC7" w:rsidRPr="00454D88" w:rsidRDefault="004361DA" w:rsidP="00A11BC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0" w:type="dxa"/>
            <w:shd w:val="clear" w:color="auto" w:fill="auto"/>
          </w:tcPr>
          <w:p w14:paraId="73ECAB50" w14:textId="77777777" w:rsidR="00A11BC7" w:rsidRPr="00126893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59751F7C" w14:textId="77777777" w:rsidR="00A11BC7" w:rsidRPr="00454D88" w:rsidRDefault="00CC5A41" w:rsidP="00A11BC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50" w:type="dxa"/>
            <w:shd w:val="clear" w:color="auto" w:fill="auto"/>
          </w:tcPr>
          <w:p w14:paraId="7D45C8F6" w14:textId="77777777" w:rsidR="00A11BC7" w:rsidRPr="00126893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</w:tcPr>
          <w:p w14:paraId="793B7B4D" w14:textId="77777777" w:rsidR="00A11BC7" w:rsidRPr="00126893" w:rsidRDefault="004361DA" w:rsidP="00A11BC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10</w:t>
            </w:r>
          </w:p>
        </w:tc>
        <w:tc>
          <w:tcPr>
            <w:tcW w:w="262" w:type="dxa"/>
            <w:shd w:val="clear" w:color="auto" w:fill="auto"/>
          </w:tcPr>
          <w:p w14:paraId="79F63593" w14:textId="77777777" w:rsidR="00A11BC7" w:rsidRPr="00126893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</w:tcPr>
          <w:p w14:paraId="75724B4D" w14:textId="77777777" w:rsidR="00A11BC7" w:rsidRPr="00126893" w:rsidRDefault="00CC5A41" w:rsidP="00A11BC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5</w:t>
            </w:r>
          </w:p>
        </w:tc>
      </w:tr>
      <w:tr w:rsidR="00A11BC7" w:rsidRPr="007A60EC" w14:paraId="62EE57C1" w14:textId="77777777" w:rsidTr="001A2B5E">
        <w:tc>
          <w:tcPr>
            <w:tcW w:w="3492" w:type="dxa"/>
            <w:shd w:val="clear" w:color="auto" w:fill="auto"/>
          </w:tcPr>
          <w:p w14:paraId="20B8C196" w14:textId="77777777" w:rsidR="00A11BC7" w:rsidRDefault="00A11BC7" w:rsidP="002F2927">
            <w:pPr>
              <w:numPr>
                <w:ilvl w:val="2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left" w:pos="342"/>
              </w:tabs>
              <w:ind w:left="342" w:right="-201" w:hanging="180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การกลับรายการมูลค่าลดลงของสินค้า</w:t>
            </w:r>
          </w:p>
        </w:tc>
        <w:tc>
          <w:tcPr>
            <w:tcW w:w="872" w:type="dxa"/>
          </w:tcPr>
          <w:p w14:paraId="6AE74FB0" w14:textId="77777777" w:rsidR="00A11BC7" w:rsidRDefault="00A11BC7" w:rsidP="00A11BC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14:paraId="46E8F59E" w14:textId="77777777" w:rsidR="003F79C9" w:rsidRPr="00126893" w:rsidRDefault="003F79C9" w:rsidP="00A11BC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722390C7" w14:textId="77777777" w:rsidR="00A11BC7" w:rsidRPr="00126893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</w:tcPr>
          <w:p w14:paraId="59760F16" w14:textId="77777777" w:rsidR="00A11BC7" w:rsidRPr="00126893" w:rsidRDefault="00A11BC7" w:rsidP="00A11BC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212DB54E" w14:textId="77777777" w:rsidR="00A11BC7" w:rsidRPr="00126893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</w:tcPr>
          <w:p w14:paraId="719143E7" w14:textId="77777777" w:rsidR="003F79C9" w:rsidRPr="00126893" w:rsidRDefault="003F79C9" w:rsidP="00A11BC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6CE6FB90" w14:textId="77777777" w:rsidR="00A11BC7" w:rsidRPr="00126893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</w:tcPr>
          <w:p w14:paraId="744DACE2" w14:textId="77777777" w:rsidR="00A11BC7" w:rsidRPr="00126893" w:rsidRDefault="00A11BC7" w:rsidP="00A11BC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A11BC7" w:rsidRPr="007A60EC" w14:paraId="0131953F" w14:textId="77777777" w:rsidTr="001A2B5E">
        <w:tc>
          <w:tcPr>
            <w:tcW w:w="3492" w:type="dxa"/>
          </w:tcPr>
          <w:p w14:paraId="6CA9787A" w14:textId="77777777" w:rsidR="00A11BC7" w:rsidRPr="003C3D4D" w:rsidRDefault="00A11BC7" w:rsidP="00A11BC7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872" w:type="dxa"/>
          </w:tcPr>
          <w:p w14:paraId="3C7FD9B4" w14:textId="77777777" w:rsidR="00A11BC7" w:rsidRDefault="00A11BC7" w:rsidP="00A11BC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0FCFB220" w14:textId="77777777" w:rsidR="00A11BC7" w:rsidRPr="00161950" w:rsidRDefault="003F79C9" w:rsidP="00A11BC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50" w:type="dxa"/>
          </w:tcPr>
          <w:p w14:paraId="2DF12009" w14:textId="77777777" w:rsidR="00A11BC7" w:rsidRPr="00161950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1666CBC5" w14:textId="77777777" w:rsidR="00A11BC7" w:rsidRPr="00161950" w:rsidRDefault="00CC5A41" w:rsidP="00A11BC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50" w:type="dxa"/>
          </w:tcPr>
          <w:p w14:paraId="00A3F786" w14:textId="77777777" w:rsidR="00A11BC7" w:rsidRPr="00161950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5B7093" w14:textId="77777777" w:rsidR="00A11BC7" w:rsidRPr="00161950" w:rsidRDefault="003F79C9" w:rsidP="00A11BC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62" w:type="dxa"/>
          </w:tcPr>
          <w:p w14:paraId="27FA8747" w14:textId="77777777" w:rsidR="00A11BC7" w:rsidRPr="00161950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512485E5" w14:textId="77777777" w:rsidR="00A11BC7" w:rsidRPr="00161950" w:rsidRDefault="00CC5A41" w:rsidP="00A11BC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</w:tr>
    </w:tbl>
    <w:p w14:paraId="66375505" w14:textId="77777777" w:rsidR="00313257" w:rsidRPr="001941A1" w:rsidRDefault="00313257" w:rsidP="00313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</w:p>
    <w:p w14:paraId="73C5976D" w14:textId="77777777" w:rsidR="00E5270A" w:rsidRPr="00D50043" w:rsidRDefault="00E5270A" w:rsidP="00913559">
      <w:pPr>
        <w:pStyle w:val="Style1"/>
        <w:ind w:left="540" w:hanging="540"/>
        <w:rPr>
          <w:b/>
          <w:bCs/>
        </w:rPr>
      </w:pPr>
      <w:r w:rsidRPr="00D50043">
        <w:rPr>
          <w:b/>
          <w:bCs/>
          <w:cs/>
        </w:rPr>
        <w:t>เงินลงทุน</w:t>
      </w:r>
      <w:r w:rsidRPr="00D50043">
        <w:rPr>
          <w:rFonts w:hint="cs"/>
          <w:b/>
          <w:bCs/>
          <w:cs/>
        </w:rPr>
        <w:t>ในบริษัทร่วมและการร่วมค้า</w:t>
      </w:r>
    </w:p>
    <w:p w14:paraId="7E4F2A81" w14:textId="77777777" w:rsidR="00E5270A" w:rsidRPr="001941A1" w:rsidRDefault="00E5270A" w:rsidP="00194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90"/>
        <w:gridCol w:w="270"/>
        <w:gridCol w:w="1170"/>
        <w:gridCol w:w="270"/>
        <w:gridCol w:w="1170"/>
        <w:gridCol w:w="236"/>
        <w:gridCol w:w="1204"/>
      </w:tblGrid>
      <w:tr w:rsidR="00E5270A" w:rsidRPr="00E216F2" w14:paraId="7537E238" w14:textId="77777777" w:rsidTr="001711CE">
        <w:trPr>
          <w:tblHeader/>
        </w:trPr>
        <w:tc>
          <w:tcPr>
            <w:tcW w:w="3870" w:type="dxa"/>
          </w:tcPr>
          <w:p w14:paraId="3E1E8515" w14:textId="77777777" w:rsidR="00E5270A" w:rsidRPr="00E216F2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4"/>
          </w:tcPr>
          <w:p w14:paraId="33E457F6" w14:textId="77777777" w:rsidR="00E5270A" w:rsidRPr="00E216F2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0F5055" w14:textId="77777777" w:rsidR="00E5270A" w:rsidRPr="00E216F2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889B029" w14:textId="77777777" w:rsidR="00E5270A" w:rsidRPr="00E216F2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1BC7" w:rsidRPr="00E216F2" w14:paraId="2D039028" w14:textId="77777777" w:rsidTr="001711CE">
        <w:trPr>
          <w:tblHeader/>
        </w:trPr>
        <w:tc>
          <w:tcPr>
            <w:tcW w:w="3870" w:type="dxa"/>
          </w:tcPr>
          <w:p w14:paraId="7BEE6990" w14:textId="77777777" w:rsidR="00A11BC7" w:rsidRPr="00E216F2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454B6D2" w14:textId="77777777" w:rsidR="00A11BC7" w:rsidRPr="00E216F2" w:rsidRDefault="00CC5A41" w:rsidP="00A11BC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360" w:type="dxa"/>
            <w:gridSpan w:val="2"/>
            <w:shd w:val="clear" w:color="auto" w:fill="auto"/>
          </w:tcPr>
          <w:p w14:paraId="40F6535B" w14:textId="77777777" w:rsidR="00A11BC7" w:rsidRPr="00E216F2" w:rsidRDefault="00A11BC7" w:rsidP="00A11BC7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4E8A552" w14:textId="77777777" w:rsidR="00A11BC7" w:rsidRPr="00E216F2" w:rsidRDefault="00CC5A41" w:rsidP="00A11BC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2C1B1DC5" w14:textId="77777777" w:rsidR="00A11BC7" w:rsidRPr="00E216F2" w:rsidRDefault="00A11BC7" w:rsidP="00A11BC7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751E662" w14:textId="77777777" w:rsidR="00A11BC7" w:rsidRPr="00E216F2" w:rsidRDefault="00CC5A41" w:rsidP="00A11BC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0C0012F3" w14:textId="77777777" w:rsidR="00A11BC7" w:rsidRPr="00E216F2" w:rsidRDefault="00A11BC7" w:rsidP="00A11BC7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79E3A37B" w14:textId="77777777" w:rsidR="00A11BC7" w:rsidRPr="00E216F2" w:rsidRDefault="00CC5A41" w:rsidP="00A11BC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BD15F6" w:rsidRPr="00E216F2" w14:paraId="20C56020" w14:textId="77777777" w:rsidTr="001711CE">
        <w:trPr>
          <w:tblHeader/>
        </w:trPr>
        <w:tc>
          <w:tcPr>
            <w:tcW w:w="3870" w:type="dxa"/>
          </w:tcPr>
          <w:p w14:paraId="7CBE2CB6" w14:textId="77777777" w:rsidR="00BD15F6" w:rsidRPr="00E216F2" w:rsidRDefault="00BD15F6" w:rsidP="00BD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8"/>
          </w:tcPr>
          <w:p w14:paraId="26C64EAF" w14:textId="77777777" w:rsidR="00BD15F6" w:rsidRPr="00E216F2" w:rsidRDefault="00BD15F6" w:rsidP="00BD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E216F2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BD15F6" w:rsidRPr="00E216F2" w14:paraId="419DDA0E" w14:textId="77777777" w:rsidTr="001711CE">
        <w:tc>
          <w:tcPr>
            <w:tcW w:w="3870" w:type="dxa"/>
          </w:tcPr>
          <w:p w14:paraId="4F056937" w14:textId="77777777" w:rsidR="00BD15F6" w:rsidRPr="00E216F2" w:rsidRDefault="00BD15F6" w:rsidP="00BD15F6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gridSpan w:val="2"/>
          </w:tcPr>
          <w:p w14:paraId="1DA248A9" w14:textId="77777777" w:rsidR="00BD15F6" w:rsidRPr="0030537D" w:rsidRDefault="00BD15F6" w:rsidP="00BD15F6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75CA4186" w14:textId="77777777" w:rsidR="00BD15F6" w:rsidRPr="00E216F2" w:rsidRDefault="00BD15F6" w:rsidP="00BD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40B27B" w14:textId="77777777" w:rsidR="00BD15F6" w:rsidRPr="0030537D" w:rsidRDefault="00BD15F6" w:rsidP="00BD15F6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2C0BFBD1" w14:textId="77777777" w:rsidR="00BD15F6" w:rsidRPr="00E216F2" w:rsidRDefault="00BD15F6" w:rsidP="00BD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C84063" w14:textId="77777777" w:rsidR="00BD15F6" w:rsidRPr="00E216F2" w:rsidRDefault="00BD15F6" w:rsidP="00BD15F6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75B1066" w14:textId="77777777" w:rsidR="00BD15F6" w:rsidRPr="00E216F2" w:rsidRDefault="00BD15F6" w:rsidP="00BD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3B90EB40" w14:textId="77777777" w:rsidR="00BD15F6" w:rsidRPr="00E216F2" w:rsidRDefault="00BD15F6" w:rsidP="00BD15F6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11BC7" w:rsidRPr="00E216F2" w14:paraId="2E28D323" w14:textId="77777777" w:rsidTr="001711CE">
        <w:tc>
          <w:tcPr>
            <w:tcW w:w="3870" w:type="dxa"/>
          </w:tcPr>
          <w:p w14:paraId="5FC322D3" w14:textId="77777777" w:rsidR="00A11BC7" w:rsidRPr="00E216F2" w:rsidRDefault="00A11BC7" w:rsidP="00A11BC7">
            <w:pPr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Pr="00E216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16F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gridSpan w:val="2"/>
          </w:tcPr>
          <w:p w14:paraId="5C1BED64" w14:textId="77777777" w:rsidR="00A11BC7" w:rsidRPr="0040075E" w:rsidRDefault="00CC5A41" w:rsidP="00A11BC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427D9" w:rsidRPr="0040075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70" w:type="dxa"/>
          </w:tcPr>
          <w:p w14:paraId="366EEF05" w14:textId="77777777" w:rsidR="00A11BC7" w:rsidRPr="005A4678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D4568D" w14:textId="77777777" w:rsidR="00A11BC7" w:rsidRPr="00E5538F" w:rsidRDefault="00CC5A41" w:rsidP="00A11BC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A11BC7" w:rsidRPr="00E5538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724</w:t>
            </w:r>
          </w:p>
        </w:tc>
        <w:tc>
          <w:tcPr>
            <w:tcW w:w="270" w:type="dxa"/>
          </w:tcPr>
          <w:p w14:paraId="650940DA" w14:textId="77777777" w:rsidR="00A11BC7" w:rsidRPr="00EA48A9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09DF09" w14:textId="77777777" w:rsidR="00A11BC7" w:rsidRPr="00E5538F" w:rsidRDefault="00E82DAF" w:rsidP="00A11BC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E82DAF"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8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52</w:t>
            </w:r>
          </w:p>
        </w:tc>
        <w:tc>
          <w:tcPr>
            <w:tcW w:w="236" w:type="dxa"/>
          </w:tcPr>
          <w:p w14:paraId="28BE2F11" w14:textId="77777777" w:rsidR="00A11BC7" w:rsidRPr="00EA48A9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3206E01" w14:textId="77777777" w:rsidR="00A11BC7" w:rsidRPr="00E5538F" w:rsidRDefault="00E82DAF" w:rsidP="00A11BC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</w:p>
        </w:tc>
      </w:tr>
      <w:tr w:rsidR="00A11BC7" w:rsidRPr="00E216F2" w14:paraId="0F32A0A3" w14:textId="77777777" w:rsidTr="001711CE">
        <w:tc>
          <w:tcPr>
            <w:tcW w:w="3870" w:type="dxa"/>
          </w:tcPr>
          <w:p w14:paraId="6F38B716" w14:textId="77777777" w:rsidR="00A11BC7" w:rsidRPr="00E216F2" w:rsidRDefault="00A11BC7" w:rsidP="00A11BC7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gridSpan w:val="2"/>
          </w:tcPr>
          <w:p w14:paraId="6DD4AADE" w14:textId="77777777" w:rsidR="00A11BC7" w:rsidRPr="0040075E" w:rsidRDefault="004361DA" w:rsidP="00A11BC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  <w:r w:rsidR="00E82DAF" w:rsidRPr="00E82DAF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12AC0BCD" w14:textId="77777777" w:rsidR="00A11BC7" w:rsidRPr="005A4678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4D6267" w14:textId="77777777" w:rsidR="00A11BC7" w:rsidRDefault="00CC5A41" w:rsidP="00A11BC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270" w:type="dxa"/>
          </w:tcPr>
          <w:p w14:paraId="4CC50CB1" w14:textId="77777777" w:rsidR="00A11BC7" w:rsidRPr="00EA48A9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84C522" w14:textId="77777777" w:rsidR="00A11BC7" w:rsidRPr="00E216F2" w:rsidRDefault="00126D3F" w:rsidP="00A11BC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068B733C" w14:textId="77777777" w:rsidR="00A11BC7" w:rsidRPr="00EA48A9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ED07C05" w14:textId="77777777" w:rsidR="00A11BC7" w:rsidRPr="00E216F2" w:rsidRDefault="00A11BC7" w:rsidP="00A11BC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1BC7" w:rsidRPr="00E216F2" w14:paraId="7F792DF2" w14:textId="77777777" w:rsidTr="001711CE">
        <w:tc>
          <w:tcPr>
            <w:tcW w:w="3870" w:type="dxa"/>
          </w:tcPr>
          <w:p w14:paraId="2449585F" w14:textId="77777777" w:rsidR="00A11BC7" w:rsidRPr="001960A8" w:rsidRDefault="00A11BC7" w:rsidP="00A11BC7">
            <w:pPr>
              <w:tabs>
                <w:tab w:val="clear" w:pos="227"/>
                <w:tab w:val="left" w:pos="162"/>
              </w:tabs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454D88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="001711CE">
              <w:rPr>
                <w:rFonts w:ascii="Angsana New" w:hAnsi="Angsana New" w:hint="cs"/>
                <w:sz w:val="30"/>
                <w:szCs w:val="30"/>
                <w:cs/>
              </w:rPr>
              <w:t>ของบริษัทร่วม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0" w:type="dxa"/>
            <w:gridSpan w:val="2"/>
          </w:tcPr>
          <w:p w14:paraId="2CCFEF1B" w14:textId="77777777" w:rsidR="00A11BC7" w:rsidRPr="0040075E" w:rsidRDefault="00CC5A41" w:rsidP="00A11BC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534</w:t>
            </w:r>
          </w:p>
        </w:tc>
        <w:tc>
          <w:tcPr>
            <w:tcW w:w="270" w:type="dxa"/>
          </w:tcPr>
          <w:p w14:paraId="4014BA4C" w14:textId="77777777" w:rsidR="00A11BC7" w:rsidRPr="00E216F2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3BC721" w14:textId="77777777" w:rsidR="00A11BC7" w:rsidRPr="00DB27A3" w:rsidRDefault="00CC5A41" w:rsidP="00A11BC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476</w:t>
            </w:r>
          </w:p>
        </w:tc>
        <w:tc>
          <w:tcPr>
            <w:tcW w:w="270" w:type="dxa"/>
          </w:tcPr>
          <w:p w14:paraId="6E532ECD" w14:textId="77777777" w:rsidR="00A11BC7" w:rsidRPr="00E216F2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376B62" w14:textId="77777777" w:rsidR="00A11BC7" w:rsidRPr="00E216F2" w:rsidRDefault="00126D3F" w:rsidP="00A11BC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11F3A49" w14:textId="77777777" w:rsidR="00A11BC7" w:rsidRPr="00AB45F1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360BD863" w14:textId="77777777" w:rsidR="00A11BC7" w:rsidRPr="00E216F2" w:rsidRDefault="00A11BC7" w:rsidP="00A11BC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1BC7" w:rsidRPr="00E216F2" w14:paraId="4D4B6A9D" w14:textId="77777777" w:rsidTr="001711CE">
        <w:tc>
          <w:tcPr>
            <w:tcW w:w="3870" w:type="dxa"/>
          </w:tcPr>
          <w:p w14:paraId="66E490E7" w14:textId="77777777" w:rsidR="00A11BC7" w:rsidRPr="00454D88" w:rsidRDefault="00A11BC7" w:rsidP="00A11BC7">
            <w:pPr>
              <w:ind w:right="-46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54D8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0" w:type="dxa"/>
            <w:gridSpan w:val="2"/>
          </w:tcPr>
          <w:p w14:paraId="6997CEA6" w14:textId="77777777" w:rsidR="00A11BC7" w:rsidRPr="0040075E" w:rsidRDefault="00126D3F" w:rsidP="00A11BC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075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463</w:t>
            </w:r>
            <w:r w:rsidRPr="0040075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FDFA33F" w14:textId="77777777" w:rsidR="00A11BC7" w:rsidRPr="00E216F2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186AC23" w14:textId="77777777" w:rsidR="00A11BC7" w:rsidRPr="00E216F2" w:rsidRDefault="00A11BC7" w:rsidP="00A11BC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686851E" w14:textId="77777777" w:rsidR="00A11BC7" w:rsidRPr="00E216F2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ADB7E6" w14:textId="77777777" w:rsidR="00A11BC7" w:rsidRPr="00E216F2" w:rsidRDefault="00126D3F" w:rsidP="00A11BC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074D0E5" w14:textId="77777777" w:rsidR="00A11BC7" w:rsidRPr="00AB45F1" w:rsidRDefault="00A11BC7" w:rsidP="00A1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6C7E889A" w14:textId="77777777" w:rsidR="00A11BC7" w:rsidRPr="00E216F2" w:rsidRDefault="00A11BC7" w:rsidP="00A11BC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34D7" w:rsidRPr="00E216F2" w14:paraId="774681C7" w14:textId="77777777" w:rsidTr="001711CE">
        <w:tc>
          <w:tcPr>
            <w:tcW w:w="3870" w:type="dxa"/>
          </w:tcPr>
          <w:p w14:paraId="6145EDD0" w14:textId="77777777" w:rsidR="009934D7" w:rsidRPr="009934D7" w:rsidRDefault="009934D7" w:rsidP="009934D7">
            <w:pPr>
              <w:ind w:right="-46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D663E5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โอนเงินลงทุนในการร่วมค้าเป็นบริษัทร่วม</w:t>
            </w:r>
          </w:p>
        </w:tc>
        <w:tc>
          <w:tcPr>
            <w:tcW w:w="1260" w:type="dxa"/>
            <w:gridSpan w:val="2"/>
          </w:tcPr>
          <w:p w14:paraId="52C12A2A" w14:textId="77777777" w:rsidR="009934D7" w:rsidRPr="0040075E" w:rsidRDefault="00CC5A41" w:rsidP="004007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77B72C9" w14:textId="77777777" w:rsidR="009934D7" w:rsidRPr="00E216F2" w:rsidRDefault="009934D7" w:rsidP="0099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5EF6794" w14:textId="77777777" w:rsidR="009934D7" w:rsidRDefault="009934D7" w:rsidP="009934D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657B72" w14:textId="77777777" w:rsidR="009934D7" w:rsidRPr="00E216F2" w:rsidRDefault="009934D7" w:rsidP="0099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3DA6B9" w14:textId="77777777" w:rsidR="009934D7" w:rsidRPr="00E216F2" w:rsidRDefault="004361DA" w:rsidP="00126D3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0431C6AD" w14:textId="77777777" w:rsidR="009934D7" w:rsidRPr="00AB45F1" w:rsidRDefault="009934D7" w:rsidP="0099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049F888F" w14:textId="77777777" w:rsidR="009934D7" w:rsidRDefault="009934D7" w:rsidP="009934D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2B5E" w:rsidRPr="00E216F2" w14:paraId="4203AE68" w14:textId="77777777" w:rsidTr="001711CE">
        <w:tc>
          <w:tcPr>
            <w:tcW w:w="3870" w:type="dxa"/>
          </w:tcPr>
          <w:p w14:paraId="66EDB975" w14:textId="77777777" w:rsidR="001A2B5E" w:rsidRPr="007042B8" w:rsidRDefault="001A2B5E" w:rsidP="001A2B5E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7042B8">
              <w:rPr>
                <w:rFonts w:ascii="Angsana New" w:hAnsi="Angsana New" w:hint="cs"/>
                <w:sz w:val="30"/>
                <w:szCs w:val="30"/>
                <w:cs/>
              </w:rPr>
              <w:t>ตัดจำหน่ายเงินลงทุน</w:t>
            </w:r>
          </w:p>
        </w:tc>
        <w:tc>
          <w:tcPr>
            <w:tcW w:w="1260" w:type="dxa"/>
            <w:gridSpan w:val="2"/>
          </w:tcPr>
          <w:p w14:paraId="48F0BB9C" w14:textId="77777777" w:rsidR="001A2B5E" w:rsidRPr="009C01CC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65A1E0C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A3F8C0C" w14:textId="77777777" w:rsidR="001A2B5E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EC9275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BB7422" w14:textId="77777777" w:rsidR="001A2B5E" w:rsidRPr="009C01CC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A633031" w14:textId="77777777" w:rsidR="001A2B5E" w:rsidRPr="00AB45F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3A3C9A99" w14:textId="77777777" w:rsidR="001A2B5E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2B5E" w:rsidRPr="00E216F2" w14:paraId="1D759487" w14:textId="77777777" w:rsidTr="001711CE">
        <w:tc>
          <w:tcPr>
            <w:tcW w:w="3870" w:type="dxa"/>
          </w:tcPr>
          <w:p w14:paraId="2246A8EB" w14:textId="77777777" w:rsidR="001A2B5E" w:rsidRPr="007042B8" w:rsidRDefault="001A2B5E" w:rsidP="001A2B5E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042B8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60" w:type="dxa"/>
            <w:gridSpan w:val="2"/>
          </w:tcPr>
          <w:p w14:paraId="0BCB10BF" w14:textId="77777777" w:rsidR="001A2B5E" w:rsidRPr="0040075E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 w:rsidRPr="0040075E">
              <w:rPr>
                <w:rFonts w:ascii="Angsana New" w:hAnsi="Angsana New"/>
                <w:sz w:val="30"/>
                <w:szCs w:val="30"/>
              </w:rPr>
              <w:t>(</w:t>
            </w:r>
            <w:r w:rsidR="004361D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40075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84E2CE8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A1D78A1" w14:textId="77777777" w:rsidR="001A2B5E" w:rsidRPr="00E216F2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A982BF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098D16" w14:textId="77777777" w:rsidR="001A2B5E" w:rsidRPr="00126D3F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E82DAF" w:rsidRPr="00E82DAF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  <w:r w:rsidR="00CC5A41"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2766B91" w14:textId="77777777" w:rsidR="001A2B5E" w:rsidRPr="00AB45F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24098D11" w14:textId="77777777" w:rsidR="001A2B5E" w:rsidRPr="00E216F2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2B5E" w:rsidRPr="00E216F2" w14:paraId="46EF8712" w14:textId="77777777" w:rsidTr="001711CE">
        <w:tc>
          <w:tcPr>
            <w:tcW w:w="3870" w:type="dxa"/>
          </w:tcPr>
          <w:p w14:paraId="42CFC03B" w14:textId="77777777" w:rsidR="001A2B5E" w:rsidRPr="007042B8" w:rsidRDefault="001A2B5E" w:rsidP="001A2B5E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042B8"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260" w:type="dxa"/>
            <w:gridSpan w:val="2"/>
          </w:tcPr>
          <w:p w14:paraId="370E7253" w14:textId="77777777" w:rsidR="001A2B5E" w:rsidRPr="0040075E" w:rsidRDefault="004361DA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0449A4B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2DFF54E" w14:textId="77777777" w:rsidR="001A2B5E" w:rsidRPr="00E216F2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D284CF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3DBA04" w14:textId="77777777" w:rsidR="001A2B5E" w:rsidRPr="00E216F2" w:rsidRDefault="00E82DAF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2A15E380" w14:textId="77777777" w:rsidR="001A2B5E" w:rsidRPr="00AB45F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24C57A3F" w14:textId="77777777" w:rsidR="001A2B5E" w:rsidRPr="00E216F2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2B5E" w:rsidRPr="00E216F2" w14:paraId="3F707C20" w14:textId="77777777" w:rsidTr="001711CE">
        <w:tc>
          <w:tcPr>
            <w:tcW w:w="3870" w:type="dxa"/>
          </w:tcPr>
          <w:p w14:paraId="6E1DA29D" w14:textId="77777777" w:rsidR="001A2B5E" w:rsidRPr="0032391A" w:rsidRDefault="001A2B5E" w:rsidP="001A2B5E">
            <w:pPr>
              <w:ind w:right="-46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260" w:type="dxa"/>
            <w:gridSpan w:val="2"/>
          </w:tcPr>
          <w:p w14:paraId="01F46284" w14:textId="77777777" w:rsidR="001A2B5E" w:rsidRPr="0040075E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 w:rsidRPr="0040075E">
              <w:rPr>
                <w:rFonts w:ascii="Angsana New" w:hAnsi="Angsana New"/>
                <w:sz w:val="30"/>
                <w:szCs w:val="30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40075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77410A3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AAEF6E9" w14:textId="77777777" w:rsidR="001A2B5E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43343F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380211" w14:textId="77777777" w:rsidR="001A2B5E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45B43452" w14:textId="77777777" w:rsidR="001A2B5E" w:rsidRPr="00AB45F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2D48083B" w14:textId="77777777" w:rsidR="001A2B5E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2B5E" w:rsidRPr="00E216F2" w14:paraId="2D764643" w14:textId="77777777" w:rsidTr="001711CE">
        <w:tc>
          <w:tcPr>
            <w:tcW w:w="3870" w:type="dxa"/>
          </w:tcPr>
          <w:p w14:paraId="5956B668" w14:textId="77777777" w:rsidR="001A2B5E" w:rsidRPr="00E216F2" w:rsidRDefault="001A2B5E" w:rsidP="001A2B5E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216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A0AB5D" w14:textId="77777777" w:rsidR="001A2B5E" w:rsidRPr="0040075E" w:rsidRDefault="00CC5A41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1A2B5E" w:rsidRPr="0040075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70" w:type="dxa"/>
          </w:tcPr>
          <w:p w14:paraId="24DB0B18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2455863" w14:textId="77777777" w:rsidR="001A2B5E" w:rsidRPr="009A385E" w:rsidRDefault="00CC5A41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1A2B5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70" w:type="dxa"/>
          </w:tcPr>
          <w:p w14:paraId="395C7813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B774DE4" w14:textId="77777777" w:rsidR="001A2B5E" w:rsidRPr="001F62E4" w:rsidRDefault="00E82DAF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82DAF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</w:t>
            </w:r>
            <w:r w:rsidR="00CC5A41" w:rsidRPr="00CC5A41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236" w:type="dxa"/>
          </w:tcPr>
          <w:p w14:paraId="1AF3FE45" w14:textId="77777777" w:rsidR="001A2B5E" w:rsidRPr="001F62E4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1D6E59C3" w14:textId="77777777" w:rsidR="001A2B5E" w:rsidRPr="001F62E4" w:rsidRDefault="00E82DAF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</w:t>
            </w:r>
          </w:p>
        </w:tc>
      </w:tr>
      <w:tr w:rsidR="001A2B5E" w:rsidRPr="001941A1" w14:paraId="18D0727F" w14:textId="77777777" w:rsidTr="001711CE">
        <w:tc>
          <w:tcPr>
            <w:tcW w:w="3870" w:type="dxa"/>
          </w:tcPr>
          <w:p w14:paraId="2D724990" w14:textId="77777777" w:rsidR="001A2B5E" w:rsidRPr="001941A1" w:rsidRDefault="001A2B5E" w:rsidP="001A2B5E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</w:tcPr>
          <w:p w14:paraId="147CEF42" w14:textId="77777777" w:rsidR="001A2B5E" w:rsidRPr="001941A1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7F37791" w14:textId="77777777" w:rsidR="001A2B5E" w:rsidRPr="001941A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14:paraId="723EBF2D" w14:textId="77777777" w:rsidR="001A2B5E" w:rsidRPr="001941A1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C3928D1" w14:textId="77777777" w:rsidR="001A2B5E" w:rsidRPr="001941A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14:paraId="67DFC359" w14:textId="77777777" w:rsidR="001A2B5E" w:rsidRPr="001941A1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E561D0E" w14:textId="77777777" w:rsidR="001A2B5E" w:rsidRPr="001941A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14:paraId="18A54EE5" w14:textId="77777777" w:rsidR="001A2B5E" w:rsidRPr="001941A1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A2B5E" w:rsidRPr="00E216F2" w14:paraId="0BF1F8BA" w14:textId="77777777" w:rsidTr="001711CE">
        <w:tc>
          <w:tcPr>
            <w:tcW w:w="3870" w:type="dxa"/>
          </w:tcPr>
          <w:p w14:paraId="0FC53AAC" w14:textId="77777777" w:rsidR="001A2B5E" w:rsidRPr="00E216F2" w:rsidRDefault="001A2B5E" w:rsidP="001A2B5E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  <w:gridSpan w:val="2"/>
          </w:tcPr>
          <w:p w14:paraId="1C68855E" w14:textId="77777777" w:rsidR="001A2B5E" w:rsidRPr="00E216F2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D1396B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94A8A5" w14:textId="77777777" w:rsidR="001A2B5E" w:rsidRPr="00E216F2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1695A3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7763EF" w14:textId="77777777" w:rsidR="001A2B5E" w:rsidRPr="00E216F2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34199E0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56B8D5E1" w14:textId="77777777" w:rsidR="001A2B5E" w:rsidRPr="00E216F2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A2B5E" w:rsidRPr="00E216F2" w14:paraId="770D25EC" w14:textId="77777777" w:rsidTr="001711CE">
        <w:tc>
          <w:tcPr>
            <w:tcW w:w="3870" w:type="dxa"/>
          </w:tcPr>
          <w:p w14:paraId="5CDF9ED5" w14:textId="77777777" w:rsidR="001A2B5E" w:rsidRPr="00E216F2" w:rsidRDefault="001A2B5E" w:rsidP="001A2B5E">
            <w:pPr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Pr="00E216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16F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gridSpan w:val="2"/>
          </w:tcPr>
          <w:p w14:paraId="09DD321D" w14:textId="77777777" w:rsidR="001A2B5E" w:rsidRPr="00E5538F" w:rsidRDefault="00E82DAF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05D8491F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79E1C8" w14:textId="77777777" w:rsidR="001A2B5E" w:rsidRPr="00E5538F" w:rsidRDefault="00CC5A41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</w:tcPr>
          <w:p w14:paraId="3FD7A659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15855D" w14:textId="77777777" w:rsidR="001A2B5E" w:rsidRPr="00E5538F" w:rsidRDefault="004361DA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236" w:type="dxa"/>
          </w:tcPr>
          <w:p w14:paraId="07AA233F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2516CEED" w14:textId="77777777" w:rsidR="001A2B5E" w:rsidRPr="00E5538F" w:rsidRDefault="004361DA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1A2B5E" w:rsidRPr="00E216F2" w14:paraId="700506B2" w14:textId="77777777" w:rsidTr="001711CE">
        <w:tc>
          <w:tcPr>
            <w:tcW w:w="3870" w:type="dxa"/>
          </w:tcPr>
          <w:p w14:paraId="4E74C80B" w14:textId="77777777" w:rsidR="001A2B5E" w:rsidRPr="00E216F2" w:rsidRDefault="001A2B5E" w:rsidP="001A2B5E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gridSpan w:val="2"/>
          </w:tcPr>
          <w:p w14:paraId="712B2AD4" w14:textId="77777777" w:rsidR="001A2B5E" w:rsidRPr="00E216F2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17093E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CA5DAD" w14:textId="77777777" w:rsidR="001A2B5E" w:rsidRPr="00E216F2" w:rsidRDefault="004361DA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24787AA2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0568F3" w14:textId="77777777" w:rsidR="001A2B5E" w:rsidRPr="00E216F2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9812CA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4C15810F" w14:textId="77777777" w:rsidR="001A2B5E" w:rsidRPr="00E216F2" w:rsidRDefault="004361DA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1A2B5E" w:rsidRPr="00E216F2" w14:paraId="118C1FDA" w14:textId="77777777" w:rsidTr="001711CE">
        <w:tc>
          <w:tcPr>
            <w:tcW w:w="3870" w:type="dxa"/>
          </w:tcPr>
          <w:p w14:paraId="0BDECA3C" w14:textId="77777777" w:rsidR="001A2B5E" w:rsidRPr="00E216F2" w:rsidRDefault="001A2B5E" w:rsidP="001A2B5E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79486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260" w:type="dxa"/>
            <w:gridSpan w:val="2"/>
          </w:tcPr>
          <w:p w14:paraId="7D01251A" w14:textId="77777777" w:rsidR="001A2B5E" w:rsidRPr="00E216F2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F95753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97CED1" w14:textId="77777777" w:rsidR="001A2B5E" w:rsidRPr="00E216F2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361D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9E5DC39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3E6EAA" w14:textId="77777777" w:rsidR="001A2B5E" w:rsidRPr="00E216F2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028688C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793F6ED7" w14:textId="77777777" w:rsidR="001A2B5E" w:rsidRPr="00E216F2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2B5E" w:rsidRPr="00E216F2" w14:paraId="72B97D17" w14:textId="77777777" w:rsidTr="001711CE">
        <w:tc>
          <w:tcPr>
            <w:tcW w:w="3870" w:type="dxa"/>
          </w:tcPr>
          <w:p w14:paraId="47AE977B" w14:textId="77777777" w:rsidR="001A2B5E" w:rsidRPr="00E216F2" w:rsidRDefault="001A2B5E" w:rsidP="001A2B5E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Pr="00E216F2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1711CE">
              <w:rPr>
                <w:rFonts w:ascii="Angsana New" w:hAnsi="Angsana New" w:hint="cs"/>
                <w:sz w:val="30"/>
                <w:szCs w:val="30"/>
                <w:cs/>
              </w:rPr>
              <w:t>ของการร่วมค้า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0" w:type="dxa"/>
            <w:gridSpan w:val="2"/>
          </w:tcPr>
          <w:p w14:paraId="0FF626BF" w14:textId="77777777" w:rsidR="001A2B5E" w:rsidRPr="00E216F2" w:rsidRDefault="00E82DAF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 w:rsidRPr="00E82DAF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713937CA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1E2862" w14:textId="77777777" w:rsidR="001A2B5E" w:rsidRPr="00E216F2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4361D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F0015F1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5665F7" w14:textId="77777777" w:rsidR="001A2B5E" w:rsidRPr="00E216F2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927D09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20D3A6FA" w14:textId="77777777" w:rsidR="001A2B5E" w:rsidRPr="00E216F2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2B5E" w:rsidRPr="00E216F2" w14:paraId="1DBAF3D2" w14:textId="77777777" w:rsidTr="001711CE">
        <w:tc>
          <w:tcPr>
            <w:tcW w:w="3870" w:type="dxa"/>
          </w:tcPr>
          <w:p w14:paraId="5100C501" w14:textId="77777777" w:rsidR="001A2B5E" w:rsidRPr="007042B8" w:rsidRDefault="001A2B5E" w:rsidP="001A2B5E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0" w:type="dxa"/>
            <w:gridSpan w:val="2"/>
          </w:tcPr>
          <w:p w14:paraId="259295B3" w14:textId="77777777" w:rsidR="001A2B5E" w:rsidRPr="005427D9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385C1CF" w14:textId="77777777" w:rsidR="001A2B5E" w:rsidRPr="005427D9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68C424" w14:textId="77777777" w:rsidR="001A2B5E" w:rsidRPr="005427D9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 w:rsidRPr="005427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397DC7" w14:textId="77777777" w:rsidR="001A2B5E" w:rsidRPr="0079486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9B404A" w14:textId="77777777" w:rsidR="001A2B5E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FE409C" w14:textId="77777777" w:rsidR="001A2B5E" w:rsidRPr="0079486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6015F8A" w14:textId="77777777" w:rsidR="001A2B5E" w:rsidRPr="005427D9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 w:rsidRPr="005427D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2B5E" w:rsidRPr="00E216F2" w14:paraId="1D1BB95C" w14:textId="77777777" w:rsidTr="001711CE">
        <w:tc>
          <w:tcPr>
            <w:tcW w:w="3870" w:type="dxa"/>
          </w:tcPr>
          <w:p w14:paraId="28288C18" w14:textId="77777777" w:rsidR="001A2B5E" w:rsidRPr="007042B8" w:rsidRDefault="001A2B5E" w:rsidP="001A2B5E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042B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โอนเงินลงทุนในบริษัทย่อยเป็นการร่วมค้า</w:t>
            </w:r>
          </w:p>
        </w:tc>
        <w:tc>
          <w:tcPr>
            <w:tcW w:w="1260" w:type="dxa"/>
            <w:gridSpan w:val="2"/>
          </w:tcPr>
          <w:p w14:paraId="36932F2A" w14:textId="77777777" w:rsidR="001A2B5E" w:rsidRPr="005427D9" w:rsidRDefault="00CC5A41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7852BCF" w14:textId="77777777" w:rsidR="001A2B5E" w:rsidRPr="005427D9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EE7DF6" w14:textId="77777777" w:rsidR="001A2B5E" w:rsidRPr="005427D9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 w:rsidRPr="005427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633770" w14:textId="77777777" w:rsidR="001A2B5E" w:rsidRPr="0079486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527AD6" w14:textId="77777777" w:rsidR="001A2B5E" w:rsidRDefault="004361DA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36" w:type="dxa"/>
          </w:tcPr>
          <w:p w14:paraId="463F3198" w14:textId="77777777" w:rsidR="001A2B5E" w:rsidRPr="0079486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15E637F" w14:textId="77777777" w:rsidR="001A2B5E" w:rsidRPr="005427D9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 w:rsidRPr="005427D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2B5E" w:rsidRPr="00E216F2" w14:paraId="5781517A" w14:textId="77777777" w:rsidTr="001711CE">
        <w:tc>
          <w:tcPr>
            <w:tcW w:w="3870" w:type="dxa"/>
          </w:tcPr>
          <w:p w14:paraId="4BA2B712" w14:textId="77777777" w:rsidR="001A2B5E" w:rsidRPr="00794862" w:rsidRDefault="001A2B5E" w:rsidP="001A2B5E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ผลกระทบจากการเปลี่ยนแปลงสัดส่วน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การถือหุ้นในการร่วมค้า</w:t>
            </w:r>
          </w:p>
        </w:tc>
        <w:tc>
          <w:tcPr>
            <w:tcW w:w="1260" w:type="dxa"/>
            <w:gridSpan w:val="2"/>
          </w:tcPr>
          <w:p w14:paraId="3C55F8CE" w14:textId="77777777" w:rsidR="001A2B5E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936CF1A" w14:textId="77777777" w:rsidR="001A2B5E" w:rsidRPr="005427D9" w:rsidRDefault="00CC5A41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56B3F13C" w14:textId="77777777" w:rsidR="001A2B5E" w:rsidRPr="005427D9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3A6E00" w14:textId="77777777" w:rsidR="001A2B5E" w:rsidRPr="005427D9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  <w:p w14:paraId="6C9AE2B8" w14:textId="77777777" w:rsidR="001A2B5E" w:rsidRPr="005427D9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 w:rsidRPr="005427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F89C31" w14:textId="77777777" w:rsidR="001A2B5E" w:rsidRPr="0079486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8CB448" w14:textId="77777777" w:rsidR="001A2B5E" w:rsidRDefault="001A2B5E" w:rsidP="001A2B5E">
            <w:pPr>
              <w:pStyle w:val="acctfourfigures"/>
              <w:tabs>
                <w:tab w:val="clear" w:pos="765"/>
                <w:tab w:val="decimal" w:pos="459"/>
                <w:tab w:val="decimal" w:pos="52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ECF5A4" w14:textId="77777777" w:rsidR="001A2B5E" w:rsidRPr="00794862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9852FF" w14:textId="77777777" w:rsidR="001A2B5E" w:rsidRPr="0079486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FB4BFE0" w14:textId="77777777" w:rsidR="001A2B5E" w:rsidRPr="005427D9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  <w:p w14:paraId="1431D9E8" w14:textId="77777777" w:rsidR="001A2B5E" w:rsidRPr="005427D9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 w:rsidRPr="005427D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2B5E" w:rsidRPr="00E216F2" w14:paraId="10C1515B" w14:textId="77777777" w:rsidTr="001711CE">
        <w:tc>
          <w:tcPr>
            <w:tcW w:w="3870" w:type="dxa"/>
          </w:tcPr>
          <w:p w14:paraId="171F9801" w14:textId="77777777" w:rsidR="001A2B5E" w:rsidRPr="00794862" w:rsidRDefault="001A2B5E" w:rsidP="001A2B5E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โอนเงินลงทุนในการร่วมค้าเป็นบริษัทร่วม</w:t>
            </w:r>
          </w:p>
        </w:tc>
        <w:tc>
          <w:tcPr>
            <w:tcW w:w="1260" w:type="dxa"/>
            <w:gridSpan w:val="2"/>
          </w:tcPr>
          <w:p w14:paraId="32171A4F" w14:textId="77777777" w:rsidR="001A2B5E" w:rsidRPr="005427D9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B59082A" w14:textId="77777777" w:rsidR="001A2B5E" w:rsidRPr="005427D9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9B0753" w14:textId="77777777" w:rsidR="001A2B5E" w:rsidRPr="005427D9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 w:rsidRPr="005427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74F3B7" w14:textId="77777777" w:rsidR="001A2B5E" w:rsidRPr="0079486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B670ED" w14:textId="77777777" w:rsidR="001A2B5E" w:rsidRPr="005427D9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361D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A16E579" w14:textId="77777777" w:rsidR="001A2B5E" w:rsidRPr="005427D9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ind w:left="-108" w:right="-11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3B6E47B2" w14:textId="77777777" w:rsidR="001A2B5E" w:rsidRPr="005427D9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 w:rsidRPr="005427D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2B5E" w:rsidRPr="00E216F2" w14:paraId="25C1899B" w14:textId="77777777" w:rsidTr="001711CE">
        <w:tc>
          <w:tcPr>
            <w:tcW w:w="3870" w:type="dxa"/>
          </w:tcPr>
          <w:p w14:paraId="635AD3CB" w14:textId="77777777" w:rsidR="001A2B5E" w:rsidRPr="00E216F2" w:rsidRDefault="001A2B5E" w:rsidP="001A2B5E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216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7BF461" w14:textId="77777777" w:rsidR="001A2B5E" w:rsidRPr="005A4678" w:rsidRDefault="00CC5A41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645AFAB6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1511148" w14:textId="77777777" w:rsidR="001A2B5E" w:rsidRPr="005A4678" w:rsidRDefault="00E82DAF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D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6E109F9D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EC84D8A" w14:textId="77777777" w:rsidR="001A2B5E" w:rsidRPr="00E216F2" w:rsidRDefault="004361DA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</w:t>
            </w:r>
          </w:p>
        </w:tc>
        <w:tc>
          <w:tcPr>
            <w:tcW w:w="236" w:type="dxa"/>
          </w:tcPr>
          <w:p w14:paraId="35535238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5885F2D4" w14:textId="77777777" w:rsidR="001A2B5E" w:rsidRPr="00E216F2" w:rsidRDefault="004361DA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</w:t>
            </w:r>
          </w:p>
        </w:tc>
      </w:tr>
      <w:tr w:rsidR="001A2B5E" w:rsidRPr="001941A1" w14:paraId="3CC003BC" w14:textId="77777777" w:rsidTr="001711CE">
        <w:tc>
          <w:tcPr>
            <w:tcW w:w="3870" w:type="dxa"/>
          </w:tcPr>
          <w:p w14:paraId="0CC8C9F1" w14:textId="77777777" w:rsidR="001A2B5E" w:rsidRPr="001941A1" w:rsidRDefault="001A2B5E" w:rsidP="001A2B5E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0DF7D2BC" w14:textId="77777777" w:rsidR="001A2B5E" w:rsidRPr="001941A1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75C21E7" w14:textId="77777777" w:rsidR="001A2B5E" w:rsidRPr="001941A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48D902F" w14:textId="77777777" w:rsidR="001A2B5E" w:rsidRPr="001941A1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5E118E3" w14:textId="77777777" w:rsidR="001A2B5E" w:rsidRPr="001941A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784B70D" w14:textId="77777777" w:rsidR="001A2B5E" w:rsidRPr="001941A1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96F277F" w14:textId="77777777" w:rsidR="001A2B5E" w:rsidRPr="001941A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084AE857" w14:textId="77777777" w:rsidR="001A2B5E" w:rsidRPr="001941A1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A2B5E" w:rsidRPr="001941A1" w14:paraId="10B8BEBF" w14:textId="77777777" w:rsidTr="001711CE">
        <w:tc>
          <w:tcPr>
            <w:tcW w:w="3870" w:type="dxa"/>
          </w:tcPr>
          <w:p w14:paraId="2D5C0AA1" w14:textId="77777777" w:rsidR="001A2B5E" w:rsidRPr="001941A1" w:rsidRDefault="001A2B5E" w:rsidP="001A2B5E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3F109955" w14:textId="77777777" w:rsidR="001A2B5E" w:rsidRPr="001941A1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AD7195B" w14:textId="77777777" w:rsidR="001A2B5E" w:rsidRPr="001941A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14:paraId="28F4C334" w14:textId="77777777" w:rsidR="001A2B5E" w:rsidRPr="001941A1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0F16134" w14:textId="77777777" w:rsidR="001A2B5E" w:rsidRPr="001941A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14:paraId="572AF463" w14:textId="77777777" w:rsidR="001A2B5E" w:rsidRPr="001941A1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5EE5468" w14:textId="77777777" w:rsidR="001A2B5E" w:rsidRPr="001941A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14:paraId="4328D679" w14:textId="77777777" w:rsidR="001A2B5E" w:rsidRPr="001941A1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A2B5E" w:rsidRPr="001941A1" w14:paraId="0610E4AB" w14:textId="77777777" w:rsidTr="001711CE">
        <w:tc>
          <w:tcPr>
            <w:tcW w:w="3870" w:type="dxa"/>
          </w:tcPr>
          <w:p w14:paraId="1A7A5040" w14:textId="77777777" w:rsidR="001A2B5E" w:rsidRPr="001941A1" w:rsidRDefault="001A2B5E" w:rsidP="001A2B5E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616556D4" w14:textId="77777777" w:rsidR="001A2B5E" w:rsidRPr="001941A1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7C0E9F9" w14:textId="77777777" w:rsidR="001A2B5E" w:rsidRPr="001941A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14:paraId="0EDC989A" w14:textId="77777777" w:rsidR="001A2B5E" w:rsidRPr="001941A1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FD706B0" w14:textId="77777777" w:rsidR="001A2B5E" w:rsidRPr="001941A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14:paraId="3728775D" w14:textId="77777777" w:rsidR="001A2B5E" w:rsidRPr="001941A1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677F411" w14:textId="77777777" w:rsidR="001A2B5E" w:rsidRPr="001941A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14:paraId="62DAFC60" w14:textId="77777777" w:rsidR="001A2B5E" w:rsidRPr="001941A1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A2B5E" w:rsidRPr="001941A1" w14:paraId="0B412E45" w14:textId="77777777" w:rsidTr="001711CE">
        <w:tc>
          <w:tcPr>
            <w:tcW w:w="3870" w:type="dxa"/>
          </w:tcPr>
          <w:p w14:paraId="512115EA" w14:textId="77777777" w:rsidR="001A2B5E" w:rsidRPr="001941A1" w:rsidRDefault="001A2B5E" w:rsidP="001A2B5E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7D5288C5" w14:textId="77777777" w:rsidR="001A2B5E" w:rsidRPr="001941A1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255FACE" w14:textId="77777777" w:rsidR="001A2B5E" w:rsidRPr="001941A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14:paraId="178399D0" w14:textId="77777777" w:rsidR="001A2B5E" w:rsidRPr="001941A1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EB08666" w14:textId="77777777" w:rsidR="001A2B5E" w:rsidRPr="001941A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14:paraId="4520B59F" w14:textId="77777777" w:rsidR="001A2B5E" w:rsidRPr="001941A1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2E461F1" w14:textId="77777777" w:rsidR="001A2B5E" w:rsidRPr="001941A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14:paraId="5E8E1179" w14:textId="77777777" w:rsidR="001A2B5E" w:rsidRPr="001941A1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A2B5E" w:rsidRPr="001941A1" w14:paraId="5C99AEFD" w14:textId="77777777" w:rsidTr="001711CE">
        <w:tc>
          <w:tcPr>
            <w:tcW w:w="3870" w:type="dxa"/>
          </w:tcPr>
          <w:p w14:paraId="5E98C257" w14:textId="77777777" w:rsidR="001A2B5E" w:rsidRPr="001941A1" w:rsidRDefault="001A2B5E" w:rsidP="001A2B5E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25646311" w14:textId="77777777" w:rsidR="001A2B5E" w:rsidRPr="001941A1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7394664" w14:textId="77777777" w:rsidR="001A2B5E" w:rsidRPr="001941A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14:paraId="0B4E1B2F" w14:textId="77777777" w:rsidR="001A2B5E" w:rsidRPr="001941A1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E759E09" w14:textId="77777777" w:rsidR="001A2B5E" w:rsidRPr="001941A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14:paraId="113C8F72" w14:textId="77777777" w:rsidR="001A2B5E" w:rsidRPr="001941A1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B57C987" w14:textId="77777777" w:rsidR="001A2B5E" w:rsidRPr="001941A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14:paraId="51DB13F6" w14:textId="77777777" w:rsidR="001A2B5E" w:rsidRPr="001941A1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A2B5E" w:rsidRPr="00E216F2" w14:paraId="430ACE6A" w14:textId="77777777" w:rsidTr="001711CE">
        <w:tc>
          <w:tcPr>
            <w:tcW w:w="3870" w:type="dxa"/>
          </w:tcPr>
          <w:p w14:paraId="0EDB0BF6" w14:textId="77777777" w:rsidR="001A2B5E" w:rsidRPr="00E216F2" w:rsidRDefault="001A2B5E" w:rsidP="001A2B5E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04668D00" w14:textId="77777777" w:rsidR="001A2B5E" w:rsidRPr="0030537D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70" w:type="dxa"/>
          </w:tcPr>
          <w:p w14:paraId="6D3BE80D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423DA0" w14:textId="77777777" w:rsidR="001A2B5E" w:rsidRPr="0030537D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70" w:type="dxa"/>
          </w:tcPr>
          <w:p w14:paraId="3E42E330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128DE4" w14:textId="77777777" w:rsidR="001A2B5E" w:rsidRPr="00E216F2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DDA3B6C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08265EAD" w14:textId="77777777" w:rsidR="001A2B5E" w:rsidRPr="00E216F2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A2B5E" w:rsidRPr="00E216F2" w14:paraId="2FADB68C" w14:textId="77777777" w:rsidTr="001711CE">
        <w:tc>
          <w:tcPr>
            <w:tcW w:w="3870" w:type="dxa"/>
          </w:tcPr>
          <w:p w14:paraId="109DA1DC" w14:textId="77777777" w:rsidR="001A2B5E" w:rsidRPr="00E216F2" w:rsidRDefault="001A2B5E" w:rsidP="001A2B5E">
            <w:pPr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Pr="00E216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16F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gridSpan w:val="2"/>
          </w:tcPr>
          <w:p w14:paraId="0A57373D" w14:textId="77777777" w:rsidR="001A2B5E" w:rsidRPr="00E5538F" w:rsidRDefault="00CC5A41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1A2B5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76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4EEEC91F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A67950" w14:textId="77777777" w:rsidR="001A2B5E" w:rsidRPr="00E5538F" w:rsidRDefault="00CC5A41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1A2B5E" w:rsidRPr="00E5538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75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4288BDBE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E3E709" w14:textId="77777777" w:rsidR="001A2B5E" w:rsidRPr="00E5538F" w:rsidRDefault="00E82DAF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E82DAF"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9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7</w:t>
            </w:r>
            <w:r w:rsidRPr="00E82DAF"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9</w:t>
            </w:r>
          </w:p>
        </w:tc>
        <w:tc>
          <w:tcPr>
            <w:tcW w:w="236" w:type="dxa"/>
          </w:tcPr>
          <w:p w14:paraId="4C2302E9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763378C9" w14:textId="77777777" w:rsidR="001A2B5E" w:rsidRPr="00E5538F" w:rsidRDefault="00E82DAF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</w:p>
        </w:tc>
      </w:tr>
      <w:tr w:rsidR="001A2B5E" w:rsidRPr="00E216F2" w14:paraId="4C5381CE" w14:textId="77777777" w:rsidTr="001711CE">
        <w:tc>
          <w:tcPr>
            <w:tcW w:w="3870" w:type="dxa"/>
          </w:tcPr>
          <w:p w14:paraId="3640F8B2" w14:textId="77777777" w:rsidR="001A2B5E" w:rsidRPr="00E216F2" w:rsidRDefault="001A2B5E" w:rsidP="001A2B5E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gridSpan w:val="2"/>
          </w:tcPr>
          <w:p w14:paraId="7591845A" w14:textId="77777777" w:rsidR="001A2B5E" w:rsidRPr="009026FC" w:rsidRDefault="004361DA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6A8F59AB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6FE165" w14:textId="77777777" w:rsidR="001A2B5E" w:rsidRPr="009026FC" w:rsidRDefault="00CC5A41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4361DA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1726A53A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9D6B20" w14:textId="77777777" w:rsidR="001A2B5E" w:rsidRPr="00EA48A9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36" w:type="dxa"/>
          </w:tcPr>
          <w:p w14:paraId="72238848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5830344E" w14:textId="77777777" w:rsidR="001A2B5E" w:rsidRPr="00EA48A9" w:rsidRDefault="004361DA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zh-CN" w:bidi="th-TH"/>
              </w:rPr>
              <w:t>1</w:t>
            </w:r>
            <w:r w:rsidR="00CC5A41" w:rsidRPr="00CC5A41">
              <w:rPr>
                <w:rFonts w:ascii="Angsana New" w:hAnsi="Angsana New" w:hint="cs"/>
                <w:sz w:val="30"/>
                <w:szCs w:val="30"/>
                <w:lang w:val="en-US" w:eastAsia="zh-CN" w:bidi="th-TH"/>
              </w:rPr>
              <w:t>4</w:t>
            </w:r>
          </w:p>
        </w:tc>
      </w:tr>
      <w:tr w:rsidR="001A2B5E" w:rsidRPr="00E216F2" w14:paraId="11EDDD07" w14:textId="77777777" w:rsidTr="001711CE">
        <w:tc>
          <w:tcPr>
            <w:tcW w:w="3870" w:type="dxa"/>
          </w:tcPr>
          <w:p w14:paraId="3AA7A423" w14:textId="77777777" w:rsidR="001A2B5E" w:rsidRPr="00454D88" w:rsidRDefault="001A2B5E" w:rsidP="001A2B5E">
            <w:pPr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79486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260" w:type="dxa"/>
            <w:gridSpan w:val="2"/>
          </w:tcPr>
          <w:p w14:paraId="4C50A68F" w14:textId="77777777" w:rsidR="001A2B5E" w:rsidRPr="00E216F2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129F9A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81C71D" w14:textId="77777777" w:rsidR="001A2B5E" w:rsidRPr="00E216F2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361D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3C07A27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1B031B" w14:textId="77777777" w:rsidR="001A2B5E" w:rsidRPr="00E216F2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5313F2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033135E9" w14:textId="77777777" w:rsidR="001A2B5E" w:rsidRPr="00E216F2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2B5E" w:rsidRPr="00E216F2" w14:paraId="1F1FBDE0" w14:textId="77777777" w:rsidTr="001711CE">
        <w:tc>
          <w:tcPr>
            <w:tcW w:w="3870" w:type="dxa"/>
          </w:tcPr>
          <w:p w14:paraId="6D44FD8E" w14:textId="77777777" w:rsidR="001A2B5E" w:rsidRPr="00454D88" w:rsidRDefault="001711CE" w:rsidP="001A2B5E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กำไรของบริษัทร่วมและ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การร่วมค้า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0" w:type="dxa"/>
            <w:gridSpan w:val="2"/>
          </w:tcPr>
          <w:p w14:paraId="0AC02148" w14:textId="77777777" w:rsidR="001711CE" w:rsidRDefault="001711C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7C981D4" w14:textId="77777777" w:rsidR="001A2B5E" w:rsidRPr="00E216F2" w:rsidRDefault="00CC5A41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543</w:t>
            </w:r>
          </w:p>
        </w:tc>
        <w:tc>
          <w:tcPr>
            <w:tcW w:w="270" w:type="dxa"/>
          </w:tcPr>
          <w:p w14:paraId="58865E1B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D52593" w14:textId="77777777" w:rsidR="001711CE" w:rsidRDefault="001711C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D0F443B" w14:textId="77777777" w:rsidR="001A2B5E" w:rsidRPr="00E216F2" w:rsidRDefault="00CC5A41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445</w:t>
            </w:r>
          </w:p>
        </w:tc>
        <w:tc>
          <w:tcPr>
            <w:tcW w:w="270" w:type="dxa"/>
          </w:tcPr>
          <w:p w14:paraId="5DB95E61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668C00" w14:textId="77777777" w:rsidR="001711CE" w:rsidRDefault="001711C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  <w:p w14:paraId="1815B0E6" w14:textId="77777777" w:rsidR="001A2B5E" w:rsidRPr="00E216F2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301351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3661C0E6" w14:textId="77777777" w:rsidR="001711CE" w:rsidRDefault="001711C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  <w:p w14:paraId="5F32136A" w14:textId="77777777" w:rsidR="001A2B5E" w:rsidRPr="00E216F2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2B5E" w:rsidRPr="00E216F2" w14:paraId="1811AF6E" w14:textId="77777777" w:rsidTr="001711CE">
        <w:tc>
          <w:tcPr>
            <w:tcW w:w="3870" w:type="dxa"/>
          </w:tcPr>
          <w:p w14:paraId="1FC3F13A" w14:textId="77777777" w:rsidR="001A2B5E" w:rsidRPr="00454D88" w:rsidRDefault="001A2B5E" w:rsidP="001A2B5E">
            <w:pPr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54D8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0" w:type="dxa"/>
            <w:gridSpan w:val="2"/>
          </w:tcPr>
          <w:p w14:paraId="3B09F00C" w14:textId="77777777" w:rsidR="001A2B5E" w:rsidRPr="009026FC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465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74ADC1F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EB49FB" w14:textId="77777777" w:rsidR="001A2B5E" w:rsidRPr="009026FC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6820F48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91029D" w14:textId="77777777" w:rsidR="001A2B5E" w:rsidRPr="00E216F2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1E297C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742A5BD3" w14:textId="77777777" w:rsidR="001A2B5E" w:rsidRPr="00E216F2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2B5E" w:rsidRPr="00E216F2" w14:paraId="62C29121" w14:textId="77777777" w:rsidTr="001711CE">
        <w:tc>
          <w:tcPr>
            <w:tcW w:w="3870" w:type="dxa"/>
          </w:tcPr>
          <w:p w14:paraId="7983D983" w14:textId="77777777" w:rsidR="001A2B5E" w:rsidRPr="007042B8" w:rsidRDefault="001A2B5E" w:rsidP="001A2B5E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7042B8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ผลกระทบจากการเปลี่ยนแปลงสัดส่วน</w:t>
            </w:r>
            <w:r w:rsidRPr="007042B8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042B8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1260" w:type="dxa"/>
            <w:gridSpan w:val="2"/>
          </w:tcPr>
          <w:p w14:paraId="523C6C87" w14:textId="77777777" w:rsidR="001A2B5E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  <w:p w14:paraId="731C4D48" w14:textId="77777777" w:rsidR="001A2B5E" w:rsidRDefault="00CC5A41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1FCDC5FC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310DB8" w14:textId="77777777" w:rsidR="001A2B5E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  <w:p w14:paraId="58E81606" w14:textId="77777777" w:rsidR="001A2B5E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A1B746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00E322" w14:textId="77777777" w:rsidR="001A2B5E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  <w:p w14:paraId="021635A5" w14:textId="77777777" w:rsidR="001A2B5E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14A773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1868BC93" w14:textId="77777777" w:rsidR="001A2B5E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  <w:p w14:paraId="05171D10" w14:textId="77777777" w:rsidR="001A2B5E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2B5E" w:rsidRPr="00E216F2" w14:paraId="76325B19" w14:textId="77777777" w:rsidTr="001711CE">
        <w:tc>
          <w:tcPr>
            <w:tcW w:w="3870" w:type="dxa"/>
          </w:tcPr>
          <w:p w14:paraId="5D46802B" w14:textId="77777777" w:rsidR="001A2B5E" w:rsidRPr="007042B8" w:rsidRDefault="001A2B5E" w:rsidP="001A2B5E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042B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โอนเงินลงทุนในบริษัทย่อยเป็นการร่วมค้า</w:t>
            </w:r>
          </w:p>
        </w:tc>
        <w:tc>
          <w:tcPr>
            <w:tcW w:w="1260" w:type="dxa"/>
            <w:gridSpan w:val="2"/>
          </w:tcPr>
          <w:p w14:paraId="74AFE203" w14:textId="77777777" w:rsidR="001A2B5E" w:rsidRDefault="00CC5A41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1A7E789D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E5EBB1" w14:textId="77777777" w:rsidR="001A2B5E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8F91D0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D987FF" w14:textId="77777777" w:rsidR="001A2B5E" w:rsidRDefault="004361DA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36" w:type="dxa"/>
          </w:tcPr>
          <w:p w14:paraId="6142FFCA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625BC8C7" w14:textId="77777777" w:rsidR="001A2B5E" w:rsidRPr="00E216F2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2B5E" w:rsidRPr="00E216F2" w14:paraId="61848E69" w14:textId="77777777" w:rsidTr="001711CE">
        <w:tc>
          <w:tcPr>
            <w:tcW w:w="3870" w:type="dxa"/>
          </w:tcPr>
          <w:p w14:paraId="04DDC200" w14:textId="77777777" w:rsidR="001A2B5E" w:rsidRPr="007042B8" w:rsidRDefault="001A2B5E" w:rsidP="001A2B5E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7042B8">
              <w:rPr>
                <w:rFonts w:ascii="Angsana New" w:hAnsi="Angsana New" w:hint="cs"/>
                <w:sz w:val="30"/>
                <w:szCs w:val="30"/>
                <w:cs/>
              </w:rPr>
              <w:t>ตัดจำหน่ายเงินลงทุน</w:t>
            </w:r>
          </w:p>
        </w:tc>
        <w:tc>
          <w:tcPr>
            <w:tcW w:w="1260" w:type="dxa"/>
            <w:gridSpan w:val="2"/>
          </w:tcPr>
          <w:p w14:paraId="4A682D7A" w14:textId="77777777" w:rsidR="001A2B5E" w:rsidRPr="009C01CC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A572FF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3953A9" w14:textId="77777777" w:rsidR="001A2B5E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4B6EFB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ED854D" w14:textId="77777777" w:rsidR="001A2B5E" w:rsidRPr="009C01CC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41FA6F4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6D549928" w14:textId="77777777" w:rsidR="001A2B5E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2B5E" w:rsidRPr="00E216F2" w14:paraId="13B061B9" w14:textId="77777777" w:rsidTr="001711CE">
        <w:tc>
          <w:tcPr>
            <w:tcW w:w="3870" w:type="dxa"/>
          </w:tcPr>
          <w:p w14:paraId="35584E27" w14:textId="77777777" w:rsidR="001A2B5E" w:rsidRPr="007042B8" w:rsidRDefault="001A2B5E" w:rsidP="001A2B5E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042B8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60" w:type="dxa"/>
            <w:gridSpan w:val="2"/>
          </w:tcPr>
          <w:p w14:paraId="17BAF940" w14:textId="77777777" w:rsidR="001A2B5E" w:rsidRPr="00E216F2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361D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AF8BFDF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E5D3FC" w14:textId="77777777" w:rsidR="001A2B5E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023BB3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B8EAA3" w14:textId="77777777" w:rsidR="001A2B5E" w:rsidRPr="00126D3F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E82DAF" w:rsidRPr="00E82DAF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  <w:r w:rsidR="00CC5A41"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6C0E5A49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7DAA9202" w14:textId="77777777" w:rsidR="001A2B5E" w:rsidRPr="00E216F2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2B5E" w:rsidRPr="00E216F2" w14:paraId="25B98174" w14:textId="77777777" w:rsidTr="001711CE">
        <w:tc>
          <w:tcPr>
            <w:tcW w:w="3870" w:type="dxa"/>
          </w:tcPr>
          <w:p w14:paraId="70A1A795" w14:textId="77777777" w:rsidR="001A2B5E" w:rsidRPr="007042B8" w:rsidRDefault="001A2B5E" w:rsidP="001A2B5E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042B8"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260" w:type="dxa"/>
            <w:gridSpan w:val="2"/>
          </w:tcPr>
          <w:p w14:paraId="04A6F3DF" w14:textId="77777777" w:rsidR="001A2B5E" w:rsidRPr="00E216F2" w:rsidRDefault="004361DA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13E6657E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D03E16" w14:textId="77777777" w:rsidR="001A2B5E" w:rsidRPr="00E216F2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EA8505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FDDF0B" w14:textId="77777777" w:rsidR="001A2B5E" w:rsidRPr="00E216F2" w:rsidRDefault="00E82DAF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386274C0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3425B5BA" w14:textId="77777777" w:rsidR="001A2B5E" w:rsidRPr="00E216F2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2B5E" w:rsidRPr="00E216F2" w14:paraId="4FF175A8" w14:textId="77777777" w:rsidTr="001711CE">
        <w:tc>
          <w:tcPr>
            <w:tcW w:w="3870" w:type="dxa"/>
          </w:tcPr>
          <w:p w14:paraId="58A813A9" w14:textId="77777777" w:rsidR="001A2B5E" w:rsidRPr="0032391A" w:rsidRDefault="001A2B5E" w:rsidP="001A2B5E">
            <w:pPr>
              <w:ind w:right="-46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260" w:type="dxa"/>
            <w:gridSpan w:val="2"/>
          </w:tcPr>
          <w:p w14:paraId="4307100A" w14:textId="77777777" w:rsidR="001A2B5E" w:rsidRPr="00E216F2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0FF1AB7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B0921B" w14:textId="77777777" w:rsidR="001A2B5E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E1F56A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90E67D" w14:textId="77777777" w:rsidR="001A2B5E" w:rsidRPr="004F56E5" w:rsidRDefault="001A2B5E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45E6EA01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46AC02BA" w14:textId="77777777" w:rsidR="001A2B5E" w:rsidRPr="00E216F2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2B5E" w:rsidRPr="00E216F2" w14:paraId="76AAD7A2" w14:textId="77777777" w:rsidTr="001711CE">
        <w:tc>
          <w:tcPr>
            <w:tcW w:w="3870" w:type="dxa"/>
          </w:tcPr>
          <w:p w14:paraId="7D3B90EF" w14:textId="77777777" w:rsidR="001A2B5E" w:rsidRPr="000D1D89" w:rsidRDefault="001A2B5E" w:rsidP="001A2B5E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1D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0D1D8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D1D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341808" w14:textId="77777777" w:rsidR="001A2B5E" w:rsidRPr="000D1D89" w:rsidRDefault="00CC5A41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1A2B5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70" w:type="dxa"/>
          </w:tcPr>
          <w:p w14:paraId="768AEACE" w14:textId="77777777" w:rsidR="001A2B5E" w:rsidRPr="000D1D89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A5EE370" w14:textId="77777777" w:rsidR="001A2B5E" w:rsidRPr="000D1D89" w:rsidRDefault="00CC5A41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1A2B5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35480A3E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BDBC19" w14:textId="77777777" w:rsidR="001A2B5E" w:rsidRPr="001F62E4" w:rsidRDefault="00E82DAF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36" w:type="dxa"/>
          </w:tcPr>
          <w:p w14:paraId="34E5E12D" w14:textId="77777777" w:rsidR="001A2B5E" w:rsidRPr="001F62E4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1FC49DF" w14:textId="77777777" w:rsidR="001A2B5E" w:rsidRPr="001F62E4" w:rsidRDefault="00E82DAF" w:rsidP="001A2B5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</w:tr>
    </w:tbl>
    <w:p w14:paraId="131F6A26" w14:textId="77777777" w:rsidR="009934D7" w:rsidRPr="001941A1" w:rsidRDefault="009934D7" w:rsidP="001941A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3737F6DE" w14:textId="77777777" w:rsidR="009934D7" w:rsidRDefault="00CC5A41" w:rsidP="009934D7">
      <w:pPr>
        <w:pStyle w:val="BodyText2"/>
        <w:spacing w:line="240" w:lineRule="atLeast"/>
        <w:ind w:left="540" w:right="-45"/>
        <w:jc w:val="thaiDistribute"/>
        <w:rPr>
          <w:b/>
          <w:bCs/>
          <w:i/>
          <w:iCs/>
          <w:u w:val="single"/>
          <w:lang w:val="en-US"/>
        </w:rPr>
      </w:pPr>
      <w:r w:rsidRPr="00CC5A41">
        <w:rPr>
          <w:b/>
          <w:bCs/>
          <w:i/>
          <w:iCs/>
          <w:u w:val="single"/>
          <w:lang w:val="en-US"/>
        </w:rPr>
        <w:t>2563</w:t>
      </w:r>
    </w:p>
    <w:p w14:paraId="79066BED" w14:textId="77777777" w:rsidR="009934D7" w:rsidRDefault="009934D7" w:rsidP="001941A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066755AB" w14:textId="77777777" w:rsidR="005427D9" w:rsidRDefault="005427D9" w:rsidP="006F5E95">
      <w:pPr>
        <w:pStyle w:val="BodyText2"/>
        <w:spacing w:line="240" w:lineRule="atLeast"/>
        <w:ind w:left="540" w:right="-45"/>
        <w:jc w:val="thaiDistribute"/>
        <w:rPr>
          <w:lang w:val="en-US"/>
        </w:rPr>
      </w:pPr>
      <w:r w:rsidRPr="005427D9">
        <w:rPr>
          <w:rFonts w:hint="cs"/>
          <w:cs/>
          <w:lang w:val="en-US"/>
        </w:rPr>
        <w:t>ในเดือนมีนาคม</w:t>
      </w:r>
      <w:r w:rsidRPr="005427D9">
        <w:rPr>
          <w:cs/>
          <w:lang w:val="en-US"/>
        </w:rPr>
        <w:t xml:space="preserve"> </w:t>
      </w:r>
      <w:r w:rsidR="00CC5A41" w:rsidRPr="00CC5A41">
        <w:rPr>
          <w:lang w:val="en-US"/>
        </w:rPr>
        <w:t>2563</w:t>
      </w:r>
      <w:r w:rsidRPr="005427D9">
        <w:rPr>
          <w:lang w:val="en-US"/>
        </w:rPr>
        <w:t xml:space="preserve"> </w:t>
      </w:r>
      <w:r w:rsidRPr="005427D9">
        <w:rPr>
          <w:rFonts w:hint="cs"/>
          <w:cs/>
          <w:lang w:val="en-US"/>
        </w:rPr>
        <w:t>บริษัท</w:t>
      </w:r>
      <w:r w:rsidRPr="005427D9">
        <w:rPr>
          <w:cs/>
          <w:lang w:val="en-US"/>
        </w:rPr>
        <w:t xml:space="preserve"> </w:t>
      </w:r>
      <w:r w:rsidRPr="005427D9">
        <w:rPr>
          <w:rFonts w:hint="cs"/>
          <w:cs/>
          <w:lang w:val="en-US"/>
        </w:rPr>
        <w:t>แทรเวล</w:t>
      </w:r>
      <w:r w:rsidRPr="005427D9">
        <w:rPr>
          <w:cs/>
          <w:lang w:val="en-US"/>
        </w:rPr>
        <w:t xml:space="preserve"> </w:t>
      </w:r>
      <w:r w:rsidRPr="005427D9">
        <w:rPr>
          <w:rFonts w:hint="cs"/>
          <w:cs/>
          <w:lang w:val="en-US"/>
        </w:rPr>
        <w:t>แอดส์</w:t>
      </w:r>
      <w:r w:rsidRPr="005427D9">
        <w:rPr>
          <w:cs/>
          <w:lang w:val="en-US"/>
        </w:rPr>
        <w:t xml:space="preserve"> </w:t>
      </w:r>
      <w:r w:rsidRPr="005427D9">
        <w:rPr>
          <w:rFonts w:hint="cs"/>
          <w:cs/>
          <w:lang w:val="en-US"/>
        </w:rPr>
        <w:t>เน็ทเวิร์ค</w:t>
      </w:r>
      <w:r w:rsidRPr="005427D9">
        <w:rPr>
          <w:cs/>
          <w:lang w:val="en-US"/>
        </w:rPr>
        <w:t xml:space="preserve"> (</w:t>
      </w:r>
      <w:r w:rsidRPr="005427D9">
        <w:rPr>
          <w:rFonts w:hint="cs"/>
          <w:cs/>
          <w:lang w:val="en-US"/>
        </w:rPr>
        <w:t>ประเทศไทย</w:t>
      </w:r>
      <w:r w:rsidRPr="005427D9">
        <w:rPr>
          <w:cs/>
          <w:lang w:val="en-US"/>
        </w:rPr>
        <w:t xml:space="preserve">) </w:t>
      </w:r>
      <w:r w:rsidRPr="005427D9">
        <w:rPr>
          <w:rFonts w:hint="cs"/>
          <w:cs/>
          <w:lang w:val="en-US"/>
        </w:rPr>
        <w:t>จำกัด</w:t>
      </w:r>
      <w:r w:rsidRPr="005427D9">
        <w:rPr>
          <w:cs/>
          <w:lang w:val="en-US"/>
        </w:rPr>
        <w:t xml:space="preserve"> </w:t>
      </w:r>
      <w:r w:rsidRPr="005427D9">
        <w:rPr>
          <w:rFonts w:hint="cs"/>
          <w:cs/>
          <w:lang w:val="en-US"/>
        </w:rPr>
        <w:t>ซึ่งเป็นการร่วมค้าของบริษัท</w:t>
      </w:r>
      <w:r w:rsidRPr="005427D9">
        <w:rPr>
          <w:cs/>
          <w:lang w:val="en-US"/>
        </w:rPr>
        <w:t xml:space="preserve"> </w:t>
      </w:r>
      <w:r w:rsidRPr="005427D9">
        <w:rPr>
          <w:rFonts w:hint="cs"/>
          <w:cs/>
          <w:lang w:val="en-US"/>
        </w:rPr>
        <w:t>ได้เพิ่มทุนจดทะเบียนจากจำนวน</w:t>
      </w:r>
      <w:r w:rsidRPr="005427D9">
        <w:rPr>
          <w:cs/>
          <w:lang w:val="en-US"/>
        </w:rPr>
        <w:t xml:space="preserve"> </w:t>
      </w:r>
      <w:r w:rsidR="00CC5A41" w:rsidRPr="00CC5A41">
        <w:rPr>
          <w:lang w:val="en-US"/>
        </w:rPr>
        <w:t>27</w:t>
      </w:r>
      <w:r w:rsidRPr="005427D9">
        <w:rPr>
          <w:lang w:val="en-US"/>
        </w:rPr>
        <w:t>.</w:t>
      </w:r>
      <w:r w:rsidR="00CC5A41" w:rsidRPr="00CC5A41">
        <w:rPr>
          <w:lang w:val="en-US"/>
        </w:rPr>
        <w:t>7</w:t>
      </w:r>
      <w:r w:rsidRPr="005427D9">
        <w:rPr>
          <w:lang w:val="en-US"/>
        </w:rPr>
        <w:t xml:space="preserve"> </w:t>
      </w:r>
      <w:r w:rsidRPr="005427D9">
        <w:rPr>
          <w:rFonts w:hint="cs"/>
          <w:cs/>
          <w:lang w:val="en-US"/>
        </w:rPr>
        <w:t>ล้านบาท</w:t>
      </w:r>
      <w:r w:rsidRPr="005427D9">
        <w:rPr>
          <w:cs/>
          <w:lang w:val="en-US"/>
        </w:rPr>
        <w:t xml:space="preserve"> </w:t>
      </w:r>
      <w:r w:rsidRPr="005427D9">
        <w:rPr>
          <w:rFonts w:hint="cs"/>
          <w:cs/>
          <w:lang w:val="en-US"/>
        </w:rPr>
        <w:t>เป็นจำนวน</w:t>
      </w:r>
      <w:r w:rsidRPr="005427D9">
        <w:rPr>
          <w:cs/>
          <w:lang w:val="en-US"/>
        </w:rPr>
        <w:t xml:space="preserve"> </w:t>
      </w:r>
      <w:r w:rsidR="00CC5A41" w:rsidRPr="00CC5A41">
        <w:rPr>
          <w:lang w:val="en-US"/>
        </w:rPr>
        <w:t>3</w:t>
      </w:r>
      <w:r w:rsidR="00E82DAF" w:rsidRPr="00E82DAF">
        <w:rPr>
          <w:lang w:val="en-US"/>
        </w:rPr>
        <w:t>9</w:t>
      </w:r>
      <w:r w:rsidRPr="005427D9">
        <w:rPr>
          <w:lang w:val="en-US"/>
        </w:rPr>
        <w:t>.</w:t>
      </w:r>
      <w:r w:rsidR="00CC5A41" w:rsidRPr="00CC5A41">
        <w:rPr>
          <w:lang w:val="en-US"/>
        </w:rPr>
        <w:t>6</w:t>
      </w:r>
      <w:r w:rsidRPr="005427D9">
        <w:rPr>
          <w:lang w:val="en-US"/>
        </w:rPr>
        <w:t xml:space="preserve"> </w:t>
      </w:r>
      <w:r w:rsidRPr="005427D9">
        <w:rPr>
          <w:rFonts w:hint="cs"/>
          <w:cs/>
          <w:lang w:val="en-US"/>
        </w:rPr>
        <w:t>ล้านบาท</w:t>
      </w:r>
      <w:r w:rsidRPr="005427D9">
        <w:rPr>
          <w:cs/>
          <w:lang w:val="en-US"/>
        </w:rPr>
        <w:t xml:space="preserve"> </w:t>
      </w:r>
      <w:r w:rsidRPr="005427D9">
        <w:rPr>
          <w:rFonts w:hint="cs"/>
          <w:cs/>
          <w:lang w:val="en-US"/>
        </w:rPr>
        <w:t>โดยทางบริษัทไม่ประสงค์จะใช้สิทธิเพิ่มทุนดังกล่าว</w:t>
      </w:r>
      <w:r w:rsidRPr="005427D9">
        <w:rPr>
          <w:cs/>
          <w:lang w:val="en-US"/>
        </w:rPr>
        <w:t xml:space="preserve"> </w:t>
      </w:r>
      <w:r w:rsidRPr="005427D9">
        <w:rPr>
          <w:rFonts w:hint="cs"/>
          <w:cs/>
          <w:lang w:val="en-US"/>
        </w:rPr>
        <w:t>ส่งผลให้บริษัทมีสัดส่วนการถือหุ้นในการร่วมค้าดังกล่าวลดลงจากร้อยละ</w:t>
      </w:r>
      <w:r w:rsidRPr="005427D9">
        <w:rPr>
          <w:cs/>
          <w:lang w:val="en-US"/>
        </w:rPr>
        <w:t xml:space="preserve"> </w:t>
      </w:r>
      <w:r w:rsidR="00CC5A41" w:rsidRPr="00CC5A41">
        <w:rPr>
          <w:lang w:val="en-US"/>
        </w:rPr>
        <w:t>5</w:t>
      </w:r>
      <w:r w:rsidR="004361DA">
        <w:rPr>
          <w:lang w:val="en-US"/>
        </w:rPr>
        <w:t>1</w:t>
      </w:r>
      <w:r w:rsidRPr="005427D9">
        <w:rPr>
          <w:lang w:val="en-US"/>
        </w:rPr>
        <w:t xml:space="preserve"> </w:t>
      </w:r>
      <w:r w:rsidRPr="005427D9">
        <w:rPr>
          <w:rFonts w:hint="cs"/>
          <w:cs/>
          <w:lang w:val="en-US"/>
        </w:rPr>
        <w:t>เป็นร้อยละ</w:t>
      </w:r>
      <w:r w:rsidRPr="005427D9">
        <w:rPr>
          <w:cs/>
          <w:lang w:val="en-US"/>
        </w:rPr>
        <w:t xml:space="preserve"> </w:t>
      </w:r>
      <w:r w:rsidR="00CC5A41" w:rsidRPr="00CC5A41">
        <w:rPr>
          <w:lang w:val="en-US"/>
        </w:rPr>
        <w:t>36</w:t>
      </w:r>
      <w:r w:rsidRPr="005427D9">
        <w:rPr>
          <w:lang w:val="en-US"/>
        </w:rPr>
        <w:t xml:space="preserve"> </w:t>
      </w:r>
      <w:r w:rsidRPr="005427D9">
        <w:rPr>
          <w:rFonts w:hint="cs"/>
          <w:cs/>
          <w:lang w:val="en-US"/>
        </w:rPr>
        <w:t>และทำให้บริษัทดังกล่าวกลายเป็นบริษัทร่วมของบริษัท</w:t>
      </w:r>
      <w:r w:rsidRPr="005427D9">
        <w:rPr>
          <w:cs/>
          <w:lang w:val="en-US"/>
        </w:rPr>
        <w:t xml:space="preserve">  </w:t>
      </w:r>
      <w:r w:rsidRPr="005427D9">
        <w:rPr>
          <w:rFonts w:hint="cs"/>
          <w:cs/>
          <w:lang w:val="en-US"/>
        </w:rPr>
        <w:t>กลุ่มบริษัทมีกำไรจากการเปลี่ยนสัดส่วนการถือหุ้นดังกล่าวจำนวน</w:t>
      </w:r>
      <w:r w:rsidRPr="005427D9">
        <w:rPr>
          <w:cs/>
          <w:lang w:val="en-US"/>
        </w:rPr>
        <w:t xml:space="preserve"> </w:t>
      </w:r>
      <w:r w:rsidR="00CC5A41" w:rsidRPr="00CC5A41">
        <w:rPr>
          <w:lang w:val="en-US"/>
        </w:rPr>
        <w:t>3</w:t>
      </w:r>
      <w:r w:rsidRPr="005427D9">
        <w:rPr>
          <w:lang w:val="en-US"/>
        </w:rPr>
        <w:t>.</w:t>
      </w:r>
      <w:r w:rsidR="00CC5A41" w:rsidRPr="00CC5A41">
        <w:rPr>
          <w:lang w:val="en-US"/>
        </w:rPr>
        <w:t>5</w:t>
      </w:r>
      <w:r w:rsidRPr="005427D9">
        <w:rPr>
          <w:lang w:val="en-US"/>
        </w:rPr>
        <w:t xml:space="preserve"> </w:t>
      </w:r>
      <w:r w:rsidR="003812A1">
        <w:rPr>
          <w:lang w:val="en-US"/>
        </w:rPr>
        <w:br/>
      </w:r>
      <w:r w:rsidRPr="005427D9">
        <w:rPr>
          <w:rFonts w:hint="cs"/>
          <w:cs/>
          <w:lang w:val="en-US"/>
        </w:rPr>
        <w:t>ล้านบาท</w:t>
      </w:r>
      <w:r w:rsidRPr="005427D9">
        <w:rPr>
          <w:cs/>
          <w:lang w:val="en-US"/>
        </w:rPr>
        <w:t xml:space="preserve"> </w:t>
      </w:r>
      <w:r w:rsidRPr="005427D9">
        <w:rPr>
          <w:rFonts w:hint="cs"/>
          <w:cs/>
          <w:lang w:val="en-US"/>
        </w:rPr>
        <w:t>ซึ่งบันทึกอยู่ในงบกำไรขาดทุนรวม</w:t>
      </w:r>
      <w:r w:rsidR="003812A1">
        <w:rPr>
          <w:rFonts w:hint="cs"/>
          <w:cs/>
          <w:lang w:val="en-US"/>
        </w:rPr>
        <w:t>ทั้งจำนวน</w:t>
      </w:r>
    </w:p>
    <w:p w14:paraId="454E2A42" w14:textId="77777777" w:rsidR="005427D9" w:rsidRPr="001941A1" w:rsidRDefault="005427D9" w:rsidP="001941A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62B7F519" w14:textId="77777777" w:rsidR="005427D9" w:rsidRDefault="005427D9" w:rsidP="006F5E95">
      <w:pPr>
        <w:pStyle w:val="BodyText2"/>
        <w:spacing w:line="240" w:lineRule="atLeast"/>
        <w:ind w:left="540" w:right="-45"/>
        <w:jc w:val="thaiDistribute"/>
      </w:pPr>
      <w:r w:rsidRPr="00EC1EBC">
        <w:rPr>
          <w:rFonts w:hint="cs"/>
          <w:spacing w:val="-4"/>
          <w:cs/>
        </w:rPr>
        <w:t>ในเดือนพฤษภาคมและมิ</w:t>
      </w:r>
      <w:r>
        <w:rPr>
          <w:rFonts w:hint="cs"/>
          <w:spacing w:val="-4"/>
          <w:cs/>
        </w:rPr>
        <w:t>ถุ</w:t>
      </w:r>
      <w:r w:rsidRPr="00EC1EBC">
        <w:rPr>
          <w:rFonts w:hint="cs"/>
          <w:spacing w:val="-4"/>
          <w:cs/>
        </w:rPr>
        <w:t>นายน</w:t>
      </w:r>
      <w:r w:rsidRPr="00EC1EBC">
        <w:rPr>
          <w:spacing w:val="-4"/>
          <w:cs/>
        </w:rPr>
        <w:t xml:space="preserve"> </w:t>
      </w:r>
      <w:r w:rsidR="00CC5A41" w:rsidRPr="00CC5A41">
        <w:rPr>
          <w:spacing w:val="-4"/>
          <w:lang w:val="en-US"/>
        </w:rPr>
        <w:t>2563</w:t>
      </w:r>
      <w:r w:rsidRPr="00EC1EBC">
        <w:rPr>
          <w:spacing w:val="-4"/>
          <w:cs/>
        </w:rPr>
        <w:t xml:space="preserve"> </w:t>
      </w:r>
      <w:r w:rsidRPr="00EC1EBC">
        <w:rPr>
          <w:rFonts w:hint="cs"/>
          <w:spacing w:val="-4"/>
          <w:cs/>
        </w:rPr>
        <w:t>บริษัท</w:t>
      </w:r>
      <w:r w:rsidRPr="00EC1EBC">
        <w:rPr>
          <w:spacing w:val="-4"/>
          <w:cs/>
        </w:rPr>
        <w:t xml:space="preserve"> </w:t>
      </w:r>
      <w:r w:rsidRPr="00EC1EBC">
        <w:rPr>
          <w:rFonts w:hint="cs"/>
          <w:spacing w:val="-4"/>
          <w:cs/>
        </w:rPr>
        <w:t>รักษาความปลอดภัย</w:t>
      </w:r>
      <w:r w:rsidRPr="00EC1EBC">
        <w:rPr>
          <w:spacing w:val="-4"/>
          <w:cs/>
        </w:rPr>
        <w:t xml:space="preserve"> </w:t>
      </w:r>
      <w:r w:rsidRPr="00EC1EBC">
        <w:rPr>
          <w:rFonts w:hint="cs"/>
          <w:spacing w:val="-4"/>
          <w:cs/>
        </w:rPr>
        <w:t>ท่าอากาศยานไทย</w:t>
      </w:r>
      <w:r w:rsidRPr="00917F3C">
        <w:rPr>
          <w:cs/>
        </w:rPr>
        <w:t xml:space="preserve"> </w:t>
      </w:r>
      <w:r w:rsidRPr="00917F3C">
        <w:rPr>
          <w:rFonts w:hint="cs"/>
          <w:cs/>
        </w:rPr>
        <w:t>จำกัด</w:t>
      </w:r>
      <w:r>
        <w:rPr>
          <w:rFonts w:hint="cs"/>
          <w:cs/>
        </w:rPr>
        <w:t xml:space="preserve"> ซึ่งเป็นบริษัทร่วมทางอ้อมของกลุ่มบริษัท</w:t>
      </w:r>
      <w:r>
        <w:t xml:space="preserve"> </w:t>
      </w:r>
      <w:r>
        <w:rPr>
          <w:rFonts w:hint="cs"/>
          <w:cs/>
        </w:rPr>
        <w:t xml:space="preserve">ได้เรียกชำระค่าหุ้นเพิ่มร้อยละ </w:t>
      </w:r>
      <w:r w:rsidR="00CC5A41" w:rsidRPr="00CC5A41">
        <w:rPr>
          <w:lang w:val="en-US"/>
        </w:rPr>
        <w:t>75</w:t>
      </w:r>
      <w:r>
        <w:t xml:space="preserve"> </w:t>
      </w:r>
      <w:r>
        <w:rPr>
          <w:rFonts w:hint="cs"/>
          <w:cs/>
        </w:rPr>
        <w:t xml:space="preserve"> บริษัทย่อยได้จ่ายค่าหุ้นดังกล่าวตามสัดส่วนการถือหุ้นร้อยละ </w:t>
      </w:r>
      <w:r w:rsidR="00CC5A41" w:rsidRPr="00CC5A41">
        <w:rPr>
          <w:lang w:val="en-US"/>
        </w:rPr>
        <w:t>4</w:t>
      </w:r>
      <w:r w:rsidR="004361DA">
        <w:rPr>
          <w:lang w:val="en-US"/>
        </w:rPr>
        <w:t>1</w:t>
      </w:r>
      <w:r w:rsidRPr="00917F3C">
        <w:rPr>
          <w:rFonts w:hint="cs"/>
          <w:cs/>
        </w:rPr>
        <w:t>เป็นจำนวนเงิน</w:t>
      </w:r>
      <w:r w:rsidRPr="00917F3C">
        <w:rPr>
          <w:cs/>
        </w:rPr>
        <w:t xml:space="preserve"> </w:t>
      </w:r>
      <w:r w:rsidR="004361DA">
        <w:rPr>
          <w:lang w:val="en-US"/>
        </w:rPr>
        <w:t>10</w:t>
      </w:r>
      <w:r w:rsidR="00E82DAF" w:rsidRPr="00E82DAF">
        <w:rPr>
          <w:lang w:val="en-US"/>
        </w:rPr>
        <w:t>8</w:t>
      </w:r>
      <w:r w:rsidRPr="00917F3C">
        <w:rPr>
          <w:cs/>
        </w:rPr>
        <w:t xml:space="preserve"> </w:t>
      </w:r>
      <w:r w:rsidRPr="00917F3C">
        <w:rPr>
          <w:rFonts w:hint="cs"/>
          <w:cs/>
        </w:rPr>
        <w:t>ล้านบาท</w:t>
      </w:r>
      <w:r w:rsidRPr="00917F3C">
        <w:rPr>
          <w:cs/>
        </w:rPr>
        <w:t xml:space="preserve"> </w:t>
      </w:r>
      <w:r w:rsidRPr="00917F3C">
        <w:rPr>
          <w:rFonts w:hint="cs"/>
          <w:cs/>
        </w:rPr>
        <w:t>บริษัทดังกล่าวมีทุนจดทะเบียน</w:t>
      </w:r>
      <w:r>
        <w:rPr>
          <w:rFonts w:hint="cs"/>
          <w:cs/>
        </w:rPr>
        <w:t>และชำระแล้ว</w:t>
      </w:r>
      <w:r w:rsidRPr="00917F3C">
        <w:rPr>
          <w:cs/>
        </w:rPr>
        <w:t xml:space="preserve"> </w:t>
      </w:r>
      <w:r w:rsidR="00CC5A41" w:rsidRPr="00CC5A41">
        <w:rPr>
          <w:lang w:val="en-US"/>
        </w:rPr>
        <w:t>35</w:t>
      </w:r>
      <w:r w:rsidR="004361DA">
        <w:rPr>
          <w:lang w:val="en-US"/>
        </w:rPr>
        <w:t>0</w:t>
      </w:r>
      <w:r w:rsidRPr="00917F3C">
        <w:rPr>
          <w:cs/>
        </w:rPr>
        <w:t xml:space="preserve"> </w:t>
      </w:r>
      <w:r w:rsidRPr="00917F3C">
        <w:rPr>
          <w:rFonts w:hint="cs"/>
          <w:cs/>
        </w:rPr>
        <w:t>ล้านบาท</w:t>
      </w:r>
      <w:r w:rsidRPr="00917F3C">
        <w:rPr>
          <w:cs/>
        </w:rPr>
        <w:t xml:space="preserve"> </w:t>
      </w:r>
      <w:r w:rsidRPr="00917F3C">
        <w:rPr>
          <w:rFonts w:hint="cs"/>
          <w:cs/>
        </w:rPr>
        <w:t>บริษัทดังกล่าวประกอบธุรกิจให้บริการรักษาความปลอดภัยในท่าอากาศยานและสถานที่อื่นใด</w:t>
      </w:r>
      <w:r w:rsidRPr="00917F3C">
        <w:rPr>
          <w:cs/>
        </w:rPr>
        <w:t xml:space="preserve">  </w:t>
      </w:r>
      <w:r w:rsidRPr="00917F3C">
        <w:rPr>
          <w:rFonts w:hint="cs"/>
          <w:cs/>
        </w:rPr>
        <w:t>บริษัทย่อยได้ถือหุ้นในบริษัทดังกล่าว</w:t>
      </w:r>
      <w:r w:rsidRPr="00917F3C">
        <w:rPr>
          <w:cs/>
        </w:rPr>
        <w:t xml:space="preserve"> </w:t>
      </w:r>
      <w:r>
        <w:rPr>
          <w:cs/>
        </w:rPr>
        <w:br/>
      </w:r>
      <w:r w:rsidRPr="00917F3C">
        <w:rPr>
          <w:rFonts w:hint="cs"/>
          <w:cs/>
        </w:rPr>
        <w:t>ร้อยละ</w:t>
      </w:r>
      <w:r w:rsidRPr="00917F3C">
        <w:rPr>
          <w:cs/>
        </w:rPr>
        <w:t xml:space="preserve"> </w:t>
      </w:r>
      <w:r w:rsidR="00CC5A41" w:rsidRPr="00CC5A41">
        <w:rPr>
          <w:lang w:val="en-US"/>
        </w:rPr>
        <w:t>4</w:t>
      </w:r>
      <w:r w:rsidR="004361DA">
        <w:rPr>
          <w:lang w:val="en-US"/>
        </w:rPr>
        <w:t>1</w:t>
      </w:r>
      <w:r w:rsidRPr="00917F3C">
        <w:rPr>
          <w:cs/>
        </w:rPr>
        <w:t xml:space="preserve"> </w:t>
      </w:r>
      <w:r w:rsidRPr="00917F3C">
        <w:rPr>
          <w:rFonts w:hint="cs"/>
          <w:cs/>
        </w:rPr>
        <w:t>เป็นหุ้นสามัญ</w:t>
      </w:r>
      <w:r w:rsidRPr="00917F3C">
        <w:rPr>
          <w:cs/>
        </w:rPr>
        <w:t xml:space="preserve"> </w:t>
      </w:r>
      <w:r w:rsidR="004361DA">
        <w:rPr>
          <w:lang w:val="en-US"/>
        </w:rPr>
        <w:t>1</w:t>
      </w:r>
      <w:r>
        <w:t>.</w:t>
      </w:r>
      <w:r w:rsidR="00CC5A41" w:rsidRPr="00CC5A41">
        <w:rPr>
          <w:lang w:val="en-US"/>
        </w:rPr>
        <w:t>33</w:t>
      </w:r>
      <w:r w:rsidRPr="00917F3C">
        <w:rPr>
          <w:cs/>
        </w:rPr>
        <w:t xml:space="preserve"> </w:t>
      </w:r>
      <w:r w:rsidRPr="00917F3C">
        <w:rPr>
          <w:rFonts w:hint="cs"/>
          <w:cs/>
        </w:rPr>
        <w:t>ล้านหุ้นและหุ้นบุริมสิทธิ์</w:t>
      </w:r>
      <w:r w:rsidRPr="00917F3C">
        <w:rPr>
          <w:cs/>
        </w:rPr>
        <w:t xml:space="preserve"> </w:t>
      </w:r>
      <w:r w:rsidR="004361DA">
        <w:rPr>
          <w:lang w:val="en-US"/>
        </w:rPr>
        <w:t>0</w:t>
      </w:r>
      <w:r>
        <w:t>.</w:t>
      </w:r>
      <w:r w:rsidR="004361DA">
        <w:rPr>
          <w:lang w:val="en-US"/>
        </w:rPr>
        <w:t>11</w:t>
      </w:r>
      <w:r w:rsidRPr="00917F3C">
        <w:rPr>
          <w:cs/>
        </w:rPr>
        <w:t xml:space="preserve"> </w:t>
      </w:r>
      <w:r w:rsidRPr="00917F3C">
        <w:rPr>
          <w:rFonts w:hint="cs"/>
          <w:cs/>
        </w:rPr>
        <w:t>ล้านหุ้น</w:t>
      </w:r>
      <w:r w:rsidRPr="00917F3C">
        <w:rPr>
          <w:cs/>
        </w:rPr>
        <w:t xml:space="preserve"> (</w:t>
      </w:r>
      <w:r w:rsidRPr="00917F3C">
        <w:rPr>
          <w:rFonts w:hint="cs"/>
          <w:cs/>
        </w:rPr>
        <w:t>สัดส่วนการถือหุ้นทางอ้อมของกลุ่มบริษัทร้อยละ</w:t>
      </w:r>
      <w:r w:rsidRPr="00917F3C">
        <w:rPr>
          <w:cs/>
        </w:rPr>
        <w:t xml:space="preserve"> </w:t>
      </w:r>
      <w:r w:rsidR="00CC5A41" w:rsidRPr="00CC5A41">
        <w:rPr>
          <w:lang w:val="en-US"/>
        </w:rPr>
        <w:t>4</w:t>
      </w:r>
      <w:r w:rsidR="004361DA">
        <w:rPr>
          <w:lang w:val="en-US"/>
        </w:rPr>
        <w:t>1</w:t>
      </w:r>
      <w:r w:rsidRPr="00917F3C">
        <w:rPr>
          <w:cs/>
        </w:rPr>
        <w:t xml:space="preserve">) </w:t>
      </w:r>
      <w:r w:rsidRPr="00917F3C">
        <w:rPr>
          <w:rFonts w:hint="cs"/>
          <w:cs/>
        </w:rPr>
        <w:t>และมีสิทธิออกเสียงในบริษัทร่วมดังกล่าวร้อยละ</w:t>
      </w:r>
      <w:r w:rsidRPr="00917F3C">
        <w:rPr>
          <w:cs/>
        </w:rPr>
        <w:t xml:space="preserve"> </w:t>
      </w:r>
      <w:r w:rsidR="00CC5A41" w:rsidRPr="00CC5A41">
        <w:rPr>
          <w:lang w:val="en-US"/>
        </w:rPr>
        <w:t>4</w:t>
      </w:r>
      <w:r w:rsidR="004361DA">
        <w:rPr>
          <w:lang w:val="en-US"/>
        </w:rPr>
        <w:t>0</w:t>
      </w:r>
      <w:r w:rsidRPr="00917F3C">
        <w:rPr>
          <w:cs/>
        </w:rPr>
        <w:t xml:space="preserve"> (</w:t>
      </w:r>
      <w:r w:rsidRPr="00917F3C">
        <w:rPr>
          <w:rFonts w:hint="cs"/>
          <w:cs/>
        </w:rPr>
        <w:t>เป็นสิทธิออกเสียงจากหุ้นสามัญ</w:t>
      </w:r>
      <w:r w:rsidRPr="00917F3C">
        <w:rPr>
          <w:cs/>
        </w:rPr>
        <w:t xml:space="preserve"> </w:t>
      </w:r>
      <w:r w:rsidR="004361DA">
        <w:rPr>
          <w:lang w:val="en-US"/>
        </w:rPr>
        <w:t>1</w:t>
      </w:r>
      <w:r w:rsidRPr="00917F3C">
        <w:rPr>
          <w:cs/>
        </w:rPr>
        <w:t xml:space="preserve"> </w:t>
      </w:r>
      <w:r w:rsidRPr="00917F3C">
        <w:rPr>
          <w:rFonts w:hint="cs"/>
          <w:cs/>
        </w:rPr>
        <w:t>หุ้นต่อ</w:t>
      </w:r>
      <w:r w:rsidRPr="00917F3C">
        <w:rPr>
          <w:cs/>
        </w:rPr>
        <w:t xml:space="preserve"> </w:t>
      </w:r>
      <w:r w:rsidR="004361DA">
        <w:rPr>
          <w:lang w:val="en-US"/>
        </w:rPr>
        <w:t>1</w:t>
      </w:r>
      <w:r w:rsidRPr="00917F3C">
        <w:rPr>
          <w:cs/>
        </w:rPr>
        <w:t xml:space="preserve"> </w:t>
      </w:r>
      <w:r w:rsidRPr="00917F3C">
        <w:rPr>
          <w:rFonts w:hint="cs"/>
          <w:cs/>
        </w:rPr>
        <w:t>เสียงและหุ้นบุริมสิทธิ์</w:t>
      </w:r>
      <w:r>
        <w:rPr>
          <w:rFonts w:hint="cs"/>
          <w:cs/>
        </w:rPr>
        <w:t xml:space="preserve"> </w:t>
      </w:r>
      <w:r w:rsidR="004361DA">
        <w:rPr>
          <w:lang w:val="en-US"/>
        </w:rPr>
        <w:t>10</w:t>
      </w:r>
      <w:r w:rsidRPr="00917F3C">
        <w:rPr>
          <w:cs/>
        </w:rPr>
        <w:t xml:space="preserve"> </w:t>
      </w:r>
      <w:r w:rsidRPr="00917F3C">
        <w:rPr>
          <w:rFonts w:hint="cs"/>
          <w:cs/>
        </w:rPr>
        <w:t>หุ้นต่อ</w:t>
      </w:r>
      <w:r w:rsidRPr="00917F3C">
        <w:rPr>
          <w:cs/>
        </w:rPr>
        <w:t xml:space="preserve"> </w:t>
      </w:r>
      <w:r w:rsidR="004361DA">
        <w:rPr>
          <w:lang w:val="en-US"/>
        </w:rPr>
        <w:t>1</w:t>
      </w:r>
      <w:r w:rsidRPr="00917F3C">
        <w:rPr>
          <w:cs/>
        </w:rPr>
        <w:t xml:space="preserve"> </w:t>
      </w:r>
      <w:r w:rsidRPr="00917F3C">
        <w:rPr>
          <w:rFonts w:hint="cs"/>
          <w:cs/>
        </w:rPr>
        <w:t>เสียง</w:t>
      </w:r>
      <w:r w:rsidRPr="00917F3C">
        <w:rPr>
          <w:cs/>
        </w:rPr>
        <w:t>)</w:t>
      </w:r>
    </w:p>
    <w:p w14:paraId="4642B917" w14:textId="77777777" w:rsidR="003812A1" w:rsidRPr="003812A1" w:rsidRDefault="003812A1" w:rsidP="006F5E95">
      <w:pPr>
        <w:pStyle w:val="BodyText2"/>
        <w:spacing w:line="240" w:lineRule="atLeast"/>
        <w:ind w:left="540" w:right="-45"/>
        <w:jc w:val="thaiDistribute"/>
        <w:rPr>
          <w:sz w:val="24"/>
          <w:szCs w:val="24"/>
          <w:lang w:val="en-US"/>
        </w:rPr>
      </w:pPr>
    </w:p>
    <w:p w14:paraId="08C38E9C" w14:textId="77777777" w:rsidR="006F5E95" w:rsidRDefault="00CC5A41" w:rsidP="006F5E95">
      <w:pPr>
        <w:pStyle w:val="BodyText2"/>
        <w:spacing w:line="240" w:lineRule="atLeast"/>
        <w:ind w:left="540" w:right="-45"/>
        <w:jc w:val="thaiDistribute"/>
        <w:rPr>
          <w:b/>
          <w:bCs/>
          <w:i/>
          <w:iCs/>
          <w:u w:val="single"/>
          <w:lang w:val="en-US"/>
        </w:rPr>
      </w:pPr>
      <w:r w:rsidRPr="00CC5A41">
        <w:rPr>
          <w:b/>
          <w:bCs/>
          <w:i/>
          <w:iCs/>
          <w:u w:val="single"/>
          <w:lang w:val="en-US"/>
        </w:rPr>
        <w:t>2562</w:t>
      </w:r>
    </w:p>
    <w:p w14:paraId="5142B5B0" w14:textId="77777777" w:rsidR="006F5E95" w:rsidRPr="001941A1" w:rsidRDefault="006F5E95" w:rsidP="001941A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0740F190" w14:textId="77777777" w:rsidR="004A2C12" w:rsidRDefault="004A2C12" w:rsidP="004A2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445315">
        <w:rPr>
          <w:rFonts w:ascii="Angsana New" w:hAnsi="Angsana New" w:hint="cs"/>
          <w:sz w:val="30"/>
          <w:szCs w:val="30"/>
          <w:cs/>
        </w:rPr>
        <w:t>ในเดือน</w:t>
      </w:r>
      <w:r>
        <w:rPr>
          <w:rFonts w:ascii="Angsana New" w:hAnsi="Angsana New" w:hint="cs"/>
          <w:sz w:val="30"/>
          <w:szCs w:val="30"/>
          <w:cs/>
        </w:rPr>
        <w:t>กุมภาพันธ์</w:t>
      </w:r>
      <w:r w:rsidRPr="00445315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2562</w:t>
      </w:r>
      <w:r w:rsidRPr="00445315">
        <w:rPr>
          <w:rFonts w:ascii="Angsana New" w:hAnsi="Angsana New"/>
          <w:sz w:val="30"/>
          <w:szCs w:val="30"/>
          <w:cs/>
        </w:rPr>
        <w:t xml:space="preserve"> </w:t>
      </w:r>
      <w:r w:rsidRPr="00445315">
        <w:rPr>
          <w:rFonts w:ascii="Angsana New" w:hAnsi="Angsana New" w:hint="cs"/>
          <w:sz w:val="30"/>
          <w:szCs w:val="30"/>
          <w:cs/>
        </w:rPr>
        <w:t>บริษัทได้</w:t>
      </w:r>
      <w:r>
        <w:rPr>
          <w:rFonts w:ascii="Angsana New" w:hAnsi="Angsana New" w:hint="cs"/>
          <w:sz w:val="30"/>
          <w:szCs w:val="30"/>
          <w:cs/>
        </w:rPr>
        <w:t>ลงทุน</w:t>
      </w:r>
      <w:r w:rsidRPr="00445315">
        <w:rPr>
          <w:rFonts w:ascii="Angsana New" w:hAnsi="Angsana New" w:hint="cs"/>
          <w:sz w:val="30"/>
          <w:szCs w:val="30"/>
          <w:cs/>
        </w:rPr>
        <w:t>ในบริษัท</w:t>
      </w:r>
      <w:r w:rsidRPr="00445315">
        <w:rPr>
          <w:rFonts w:ascii="Angsana New" w:hAnsi="Angsana New"/>
          <w:sz w:val="30"/>
          <w:szCs w:val="30"/>
          <w:cs/>
        </w:rPr>
        <w:t xml:space="preserve"> </w:t>
      </w:r>
      <w:r w:rsidRPr="00445315">
        <w:rPr>
          <w:rFonts w:ascii="Angsana New" w:hAnsi="Angsana New" w:hint="cs"/>
          <w:sz w:val="30"/>
          <w:szCs w:val="30"/>
          <w:cs/>
        </w:rPr>
        <w:t>แทร</w:t>
      </w:r>
      <w:r>
        <w:rPr>
          <w:rFonts w:ascii="Angsana New" w:hAnsi="Angsana New" w:hint="cs"/>
          <w:sz w:val="30"/>
          <w:szCs w:val="30"/>
          <w:cs/>
        </w:rPr>
        <w:t>เ</w:t>
      </w:r>
      <w:r w:rsidRPr="00445315">
        <w:rPr>
          <w:rFonts w:ascii="Angsana New" w:hAnsi="Angsana New" w:hint="cs"/>
          <w:sz w:val="30"/>
          <w:szCs w:val="30"/>
          <w:cs/>
        </w:rPr>
        <w:t>วล</w:t>
      </w:r>
      <w:r w:rsidRPr="00445315">
        <w:rPr>
          <w:rFonts w:ascii="Angsana New" w:hAnsi="Angsana New"/>
          <w:sz w:val="30"/>
          <w:szCs w:val="30"/>
          <w:cs/>
        </w:rPr>
        <w:t xml:space="preserve"> </w:t>
      </w:r>
      <w:r w:rsidRPr="00445315">
        <w:rPr>
          <w:rFonts w:ascii="Angsana New" w:hAnsi="Angsana New" w:hint="cs"/>
          <w:sz w:val="30"/>
          <w:szCs w:val="30"/>
          <w:cs/>
        </w:rPr>
        <w:t>แอดส์</w:t>
      </w:r>
      <w:r w:rsidRPr="00445315">
        <w:rPr>
          <w:rFonts w:ascii="Angsana New" w:hAnsi="Angsana New"/>
          <w:sz w:val="30"/>
          <w:szCs w:val="30"/>
          <w:cs/>
        </w:rPr>
        <w:t xml:space="preserve"> </w:t>
      </w:r>
      <w:r w:rsidRPr="00445315">
        <w:rPr>
          <w:rFonts w:ascii="Angsana New" w:hAnsi="Angsana New" w:hint="cs"/>
          <w:sz w:val="30"/>
          <w:szCs w:val="30"/>
          <w:cs/>
        </w:rPr>
        <w:t>เน็ทเวิร์ค</w:t>
      </w:r>
      <w:r w:rsidRPr="00445315">
        <w:rPr>
          <w:rFonts w:ascii="Angsana New" w:hAnsi="Angsana New"/>
          <w:sz w:val="30"/>
          <w:szCs w:val="30"/>
          <w:cs/>
        </w:rPr>
        <w:t xml:space="preserve"> (</w:t>
      </w:r>
      <w:r w:rsidRPr="00445315">
        <w:rPr>
          <w:rFonts w:ascii="Angsana New" w:hAnsi="Angsana New" w:hint="cs"/>
          <w:sz w:val="30"/>
          <w:szCs w:val="30"/>
          <w:cs/>
        </w:rPr>
        <w:t>ประเทศไทย</w:t>
      </w:r>
      <w:r w:rsidRPr="00445315">
        <w:rPr>
          <w:rFonts w:ascii="Angsana New" w:hAnsi="Angsana New"/>
          <w:sz w:val="30"/>
          <w:szCs w:val="30"/>
          <w:cs/>
        </w:rPr>
        <w:t xml:space="preserve">) </w:t>
      </w:r>
      <w:r w:rsidRPr="00445315">
        <w:rPr>
          <w:rFonts w:ascii="Angsana New" w:hAnsi="Angsana New" w:hint="cs"/>
          <w:sz w:val="30"/>
          <w:szCs w:val="30"/>
          <w:cs/>
        </w:rPr>
        <w:t>จำกัด</w:t>
      </w:r>
      <w:r w:rsidRPr="0044531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>
        <w:rPr>
          <w:rFonts w:ascii="Angsana New" w:hAnsi="Angsana New"/>
          <w:sz w:val="30"/>
          <w:szCs w:val="30"/>
        </w:rPr>
        <w:br/>
      </w:r>
      <w:r w:rsidR="004361DA">
        <w:rPr>
          <w:rFonts w:ascii="Angsana New" w:hAnsi="Angsana New"/>
          <w:sz w:val="30"/>
          <w:szCs w:val="30"/>
        </w:rPr>
        <w:t>1</w:t>
      </w:r>
      <w:r w:rsidR="00CC5A41" w:rsidRPr="00CC5A41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บริษัทดังกล่าวมีทุนจดทะเบียนและชำระแล้ว </w:t>
      </w:r>
      <w:r w:rsidR="00CC5A41" w:rsidRPr="00CC5A41">
        <w:rPr>
          <w:rFonts w:ascii="Angsana New" w:hAnsi="Angsana New"/>
          <w:sz w:val="30"/>
          <w:szCs w:val="30"/>
        </w:rPr>
        <w:t>2</w:t>
      </w:r>
      <w:r w:rsidR="00E82DAF" w:rsidRPr="00E82DAF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 และ</w:t>
      </w:r>
      <w:r w:rsidRPr="00445315">
        <w:rPr>
          <w:rFonts w:ascii="Angsana New" w:hAnsi="Angsana New" w:hint="cs"/>
          <w:sz w:val="30"/>
          <w:szCs w:val="30"/>
          <w:cs/>
        </w:rPr>
        <w:t>ประกอบธุรกิจส่งเสริมการให้บริการแพลตฟอร์ม</w:t>
      </w:r>
      <w:r>
        <w:rPr>
          <w:rFonts w:ascii="Angsana New" w:hAnsi="Angsana New" w:hint="cs"/>
          <w:sz w:val="30"/>
          <w:szCs w:val="30"/>
          <w:cs/>
        </w:rPr>
        <w:t>สำ</w:t>
      </w:r>
      <w:r w:rsidRPr="00445315">
        <w:rPr>
          <w:rFonts w:ascii="Angsana New" w:hAnsi="Angsana New" w:hint="cs"/>
          <w:sz w:val="30"/>
          <w:szCs w:val="30"/>
          <w:cs/>
        </w:rPr>
        <w:t>หรับการท่องเที่ยวในประเทศไทยและภูมิภาค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บริษัทได้ถือหุ้นและมีสิทธิออกเสียงในการร่วมค้าดังกล่าวร้อยละ </w:t>
      </w:r>
      <w:r w:rsidR="00CC5A41" w:rsidRPr="00CC5A41">
        <w:rPr>
          <w:rFonts w:ascii="Angsana New" w:hAnsi="Angsana New"/>
          <w:sz w:val="30"/>
          <w:szCs w:val="30"/>
        </w:rPr>
        <w:t>5</w:t>
      </w:r>
      <w:r w:rsidR="004361DA">
        <w:rPr>
          <w:rFonts w:ascii="Angsana New" w:hAnsi="Angsana New"/>
          <w:sz w:val="30"/>
          <w:szCs w:val="30"/>
        </w:rPr>
        <w:t>1</w:t>
      </w:r>
    </w:p>
    <w:p w14:paraId="617FE5DF" w14:textId="77777777" w:rsidR="004A2C12" w:rsidRPr="001941A1" w:rsidRDefault="004A2C12" w:rsidP="001941A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02A27D93" w14:textId="77777777" w:rsidR="006F5E95" w:rsidRDefault="004A2C12" w:rsidP="004A2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A2C12">
        <w:rPr>
          <w:rFonts w:ascii="Angsana New" w:hAnsi="Angsana New" w:hint="cs"/>
          <w:sz w:val="30"/>
          <w:szCs w:val="30"/>
          <w:cs/>
        </w:rPr>
        <w:t>ในเดือนตุลาคม</w:t>
      </w:r>
      <w:r w:rsidRPr="004A2C12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2562</w:t>
      </w:r>
      <w:r w:rsidR="00DA18AD">
        <w:rPr>
          <w:rFonts w:ascii="Angsana New" w:hAnsi="Angsana New"/>
          <w:sz w:val="30"/>
          <w:szCs w:val="30"/>
        </w:rPr>
        <w:t xml:space="preserve"> </w:t>
      </w:r>
      <w:r w:rsidRPr="004A2C12">
        <w:rPr>
          <w:rFonts w:ascii="Angsana New" w:hAnsi="Angsana New" w:hint="cs"/>
          <w:sz w:val="30"/>
          <w:szCs w:val="30"/>
          <w:cs/>
        </w:rPr>
        <w:t>บริษัทย่อยแห่งหนึ่งได้ลงทุนในบริษัท</w:t>
      </w:r>
      <w:r w:rsidRPr="004A2C12">
        <w:rPr>
          <w:rFonts w:ascii="Angsana New" w:hAnsi="Angsana New"/>
          <w:sz w:val="30"/>
          <w:szCs w:val="30"/>
          <w:cs/>
        </w:rPr>
        <w:t xml:space="preserve"> </w:t>
      </w:r>
      <w:r w:rsidRPr="004A2C12">
        <w:rPr>
          <w:rFonts w:ascii="Angsana New" w:hAnsi="Angsana New" w:hint="cs"/>
          <w:sz w:val="30"/>
          <w:szCs w:val="30"/>
          <w:cs/>
        </w:rPr>
        <w:t>รักษาความปลอดภัย</w:t>
      </w:r>
      <w:r w:rsidRPr="004A2C12">
        <w:rPr>
          <w:rFonts w:ascii="Angsana New" w:hAnsi="Angsana New"/>
          <w:sz w:val="30"/>
          <w:szCs w:val="30"/>
          <w:cs/>
        </w:rPr>
        <w:t xml:space="preserve"> </w:t>
      </w:r>
      <w:r w:rsidRPr="004A2C12">
        <w:rPr>
          <w:rFonts w:ascii="Angsana New" w:hAnsi="Angsana New" w:hint="cs"/>
          <w:sz w:val="30"/>
          <w:szCs w:val="30"/>
          <w:cs/>
        </w:rPr>
        <w:t>ท่าอากาศยานไทย</w:t>
      </w:r>
      <w:r w:rsidRPr="004A2C12">
        <w:rPr>
          <w:rFonts w:ascii="Angsana New" w:hAnsi="Angsana New"/>
          <w:sz w:val="30"/>
          <w:szCs w:val="30"/>
          <w:cs/>
        </w:rPr>
        <w:t xml:space="preserve"> </w:t>
      </w:r>
      <w:r w:rsidRPr="004A2C12">
        <w:rPr>
          <w:rFonts w:ascii="Angsana New" w:hAnsi="Angsana New" w:hint="cs"/>
          <w:sz w:val="30"/>
          <w:szCs w:val="30"/>
          <w:cs/>
        </w:rPr>
        <w:t>จำกัด</w:t>
      </w:r>
      <w:r w:rsidRPr="004A2C12">
        <w:rPr>
          <w:rFonts w:ascii="Angsana New" w:hAnsi="Angsana New"/>
          <w:sz w:val="30"/>
          <w:szCs w:val="30"/>
          <w:cs/>
        </w:rPr>
        <w:t xml:space="preserve"> </w:t>
      </w:r>
      <w:r w:rsidRPr="004A2C12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4A2C12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36</w:t>
      </w:r>
      <w:r w:rsidRPr="004A2C12">
        <w:rPr>
          <w:rFonts w:ascii="Angsana New" w:hAnsi="Angsana New"/>
          <w:sz w:val="30"/>
          <w:szCs w:val="30"/>
          <w:cs/>
        </w:rPr>
        <w:t xml:space="preserve"> </w:t>
      </w:r>
      <w:r w:rsidRPr="004A2C12">
        <w:rPr>
          <w:rFonts w:ascii="Angsana New" w:hAnsi="Angsana New" w:hint="cs"/>
          <w:sz w:val="30"/>
          <w:szCs w:val="30"/>
          <w:cs/>
        </w:rPr>
        <w:t>ล้านบาท</w:t>
      </w:r>
      <w:r w:rsidRPr="004A2C12">
        <w:rPr>
          <w:rFonts w:ascii="Angsana New" w:hAnsi="Angsana New"/>
          <w:sz w:val="30"/>
          <w:szCs w:val="30"/>
          <w:cs/>
        </w:rPr>
        <w:t xml:space="preserve"> </w:t>
      </w:r>
      <w:r w:rsidRPr="004A2C12">
        <w:rPr>
          <w:rFonts w:ascii="Angsana New" w:hAnsi="Angsana New" w:hint="cs"/>
          <w:sz w:val="30"/>
          <w:szCs w:val="30"/>
          <w:cs/>
        </w:rPr>
        <w:t>บริษัทดังกล่าวมีทุนจดทะเบียน</w:t>
      </w:r>
      <w:r w:rsidRPr="004A2C12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35</w:t>
      </w:r>
      <w:r w:rsidR="004361DA">
        <w:rPr>
          <w:rFonts w:ascii="Angsana New" w:hAnsi="Angsana New"/>
          <w:sz w:val="30"/>
          <w:szCs w:val="30"/>
        </w:rPr>
        <w:t>0</w:t>
      </w:r>
      <w:r w:rsidRPr="004A2C12">
        <w:rPr>
          <w:rFonts w:ascii="Angsana New" w:hAnsi="Angsana New"/>
          <w:sz w:val="30"/>
          <w:szCs w:val="30"/>
          <w:cs/>
        </w:rPr>
        <w:t xml:space="preserve"> </w:t>
      </w:r>
      <w:r w:rsidRPr="004A2C12">
        <w:rPr>
          <w:rFonts w:ascii="Angsana New" w:hAnsi="Angsana New" w:hint="cs"/>
          <w:sz w:val="30"/>
          <w:szCs w:val="30"/>
          <w:cs/>
        </w:rPr>
        <w:t>ล้านบาท</w:t>
      </w:r>
      <w:r w:rsidRPr="004A2C12">
        <w:rPr>
          <w:rFonts w:ascii="Angsana New" w:hAnsi="Angsana New"/>
          <w:sz w:val="30"/>
          <w:szCs w:val="30"/>
          <w:cs/>
        </w:rPr>
        <w:t xml:space="preserve"> </w:t>
      </w:r>
      <w:r w:rsidRPr="004A2C12">
        <w:rPr>
          <w:rFonts w:ascii="Angsana New" w:hAnsi="Angsana New" w:hint="cs"/>
          <w:sz w:val="30"/>
          <w:szCs w:val="30"/>
          <w:cs/>
        </w:rPr>
        <w:t>และมีทุนชำระแล้วร้อยละ</w:t>
      </w:r>
      <w:r w:rsidRPr="004A2C12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25</w:t>
      </w:r>
      <w:r w:rsidRPr="004A2C12">
        <w:rPr>
          <w:rFonts w:ascii="Angsana New" w:hAnsi="Angsana New"/>
          <w:sz w:val="30"/>
          <w:szCs w:val="30"/>
          <w:cs/>
        </w:rPr>
        <w:t xml:space="preserve"> </w:t>
      </w:r>
      <w:r w:rsidRPr="004A2C12">
        <w:rPr>
          <w:rFonts w:ascii="Angsana New" w:hAnsi="Angsana New" w:hint="cs"/>
          <w:sz w:val="30"/>
          <w:szCs w:val="30"/>
          <w:cs/>
        </w:rPr>
        <w:t>บริษัทดังกล่าวประกอบธุรกิจให้บริการรักษาความปลอดภัยในท่าอากาศยานและสถานที่อื่นใด</w:t>
      </w:r>
      <w:r w:rsidRPr="004A2C12">
        <w:rPr>
          <w:rFonts w:ascii="Angsana New" w:hAnsi="Angsana New"/>
          <w:sz w:val="30"/>
          <w:szCs w:val="30"/>
          <w:cs/>
        </w:rPr>
        <w:t xml:space="preserve">  </w:t>
      </w:r>
      <w:r w:rsidRPr="004A2C12">
        <w:rPr>
          <w:rFonts w:ascii="Angsana New" w:hAnsi="Angsana New" w:hint="cs"/>
          <w:sz w:val="30"/>
          <w:szCs w:val="30"/>
          <w:cs/>
        </w:rPr>
        <w:t>บริษัทย่อยได้ถือหุ้นในบริษัทดังกล่าว</w:t>
      </w:r>
      <w:r w:rsidRPr="004A2C12">
        <w:rPr>
          <w:rFonts w:ascii="Angsana New" w:hAnsi="Angsana New"/>
          <w:sz w:val="30"/>
          <w:szCs w:val="30"/>
          <w:cs/>
        </w:rPr>
        <w:t xml:space="preserve"> </w:t>
      </w:r>
      <w:r w:rsidRPr="004A2C12">
        <w:rPr>
          <w:rFonts w:ascii="Angsana New" w:hAnsi="Angsana New" w:hint="cs"/>
          <w:sz w:val="30"/>
          <w:szCs w:val="30"/>
          <w:cs/>
        </w:rPr>
        <w:t>ร้อยละ</w:t>
      </w:r>
      <w:r w:rsidRPr="004A2C12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4</w:t>
      </w:r>
      <w:r w:rsidR="004361DA">
        <w:rPr>
          <w:rFonts w:ascii="Angsana New" w:hAnsi="Angsana New"/>
          <w:sz w:val="30"/>
          <w:szCs w:val="30"/>
        </w:rPr>
        <w:t>1</w:t>
      </w:r>
      <w:r w:rsidRPr="004A2C12">
        <w:rPr>
          <w:rFonts w:ascii="Angsana New" w:hAnsi="Angsana New"/>
          <w:sz w:val="30"/>
          <w:szCs w:val="30"/>
          <w:cs/>
        </w:rPr>
        <w:t xml:space="preserve"> </w:t>
      </w:r>
      <w:r w:rsidRPr="004A2C12">
        <w:rPr>
          <w:rFonts w:ascii="Angsana New" w:hAnsi="Angsana New" w:hint="cs"/>
          <w:sz w:val="30"/>
          <w:szCs w:val="30"/>
          <w:cs/>
        </w:rPr>
        <w:t>เป็นหุ้นสามัญ</w:t>
      </w:r>
      <w:r w:rsidRPr="004A2C12">
        <w:rPr>
          <w:rFonts w:ascii="Angsana New" w:hAnsi="Angsana New"/>
          <w:sz w:val="30"/>
          <w:szCs w:val="30"/>
          <w:cs/>
        </w:rPr>
        <w:t xml:space="preserve"> </w:t>
      </w:r>
      <w:r w:rsidR="004361DA">
        <w:rPr>
          <w:rFonts w:ascii="Angsana New" w:hAnsi="Angsana New"/>
          <w:sz w:val="30"/>
          <w:szCs w:val="30"/>
        </w:rPr>
        <w:t>1</w:t>
      </w:r>
      <w:r w:rsidR="00A11BC7">
        <w:rPr>
          <w:rFonts w:ascii="Angsana New" w:hAnsi="Angsana New"/>
          <w:sz w:val="30"/>
          <w:szCs w:val="30"/>
        </w:rPr>
        <w:t>.</w:t>
      </w:r>
      <w:r w:rsidR="00CC5A41" w:rsidRPr="00CC5A41">
        <w:rPr>
          <w:rFonts w:ascii="Angsana New" w:hAnsi="Angsana New"/>
          <w:sz w:val="30"/>
          <w:szCs w:val="30"/>
        </w:rPr>
        <w:t>33</w:t>
      </w:r>
      <w:r w:rsidRPr="004A2C12">
        <w:rPr>
          <w:rFonts w:ascii="Angsana New" w:hAnsi="Angsana New"/>
          <w:sz w:val="30"/>
          <w:szCs w:val="30"/>
          <w:cs/>
        </w:rPr>
        <w:t xml:space="preserve"> </w:t>
      </w:r>
      <w:r w:rsidRPr="004A2C12">
        <w:rPr>
          <w:rFonts w:ascii="Angsana New" w:hAnsi="Angsana New" w:hint="cs"/>
          <w:sz w:val="30"/>
          <w:szCs w:val="30"/>
          <w:cs/>
        </w:rPr>
        <w:t>ล้านหุ้นและหุ้นบุริมสิทธิ์</w:t>
      </w:r>
      <w:r w:rsidRPr="004A2C12">
        <w:rPr>
          <w:rFonts w:ascii="Angsana New" w:hAnsi="Angsana New"/>
          <w:sz w:val="30"/>
          <w:szCs w:val="30"/>
          <w:cs/>
        </w:rPr>
        <w:t xml:space="preserve"> </w:t>
      </w:r>
      <w:r w:rsidR="004361DA">
        <w:rPr>
          <w:rFonts w:ascii="Angsana New" w:hAnsi="Angsana New"/>
          <w:sz w:val="30"/>
          <w:szCs w:val="30"/>
        </w:rPr>
        <w:t>0</w:t>
      </w:r>
      <w:r w:rsidR="00DA18AD">
        <w:rPr>
          <w:rFonts w:ascii="Angsana New" w:hAnsi="Angsana New"/>
          <w:sz w:val="30"/>
          <w:szCs w:val="30"/>
        </w:rPr>
        <w:t>.</w:t>
      </w:r>
      <w:r w:rsidR="004361DA">
        <w:rPr>
          <w:rFonts w:ascii="Angsana New" w:hAnsi="Angsana New"/>
          <w:sz w:val="30"/>
          <w:szCs w:val="30"/>
        </w:rPr>
        <w:t>11</w:t>
      </w:r>
      <w:r w:rsidRPr="004A2C12">
        <w:rPr>
          <w:rFonts w:ascii="Angsana New" w:hAnsi="Angsana New"/>
          <w:sz w:val="30"/>
          <w:szCs w:val="30"/>
          <w:cs/>
        </w:rPr>
        <w:t xml:space="preserve"> </w:t>
      </w:r>
      <w:r w:rsidRPr="004A2C12">
        <w:rPr>
          <w:rFonts w:ascii="Angsana New" w:hAnsi="Angsana New" w:hint="cs"/>
          <w:sz w:val="30"/>
          <w:szCs w:val="30"/>
          <w:cs/>
        </w:rPr>
        <w:t>ล้านหุ้น</w:t>
      </w:r>
      <w:r w:rsidRPr="004A2C12">
        <w:rPr>
          <w:rFonts w:ascii="Angsana New" w:hAnsi="Angsana New"/>
          <w:sz w:val="30"/>
          <w:szCs w:val="30"/>
          <w:cs/>
        </w:rPr>
        <w:t xml:space="preserve"> (</w:t>
      </w:r>
      <w:r w:rsidRPr="004A2C12">
        <w:rPr>
          <w:rFonts w:ascii="Angsana New" w:hAnsi="Angsana New" w:hint="cs"/>
          <w:sz w:val="30"/>
          <w:szCs w:val="30"/>
          <w:cs/>
        </w:rPr>
        <w:t>สัดส่วนการถือหุ้นทางอ้อมของกลุ่มบริษัทร้อยละ</w:t>
      </w:r>
      <w:r w:rsidRPr="004A2C12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4</w:t>
      </w:r>
      <w:r w:rsidR="004361DA">
        <w:rPr>
          <w:rFonts w:ascii="Angsana New" w:hAnsi="Angsana New"/>
          <w:sz w:val="30"/>
          <w:szCs w:val="30"/>
        </w:rPr>
        <w:t>1</w:t>
      </w:r>
      <w:r w:rsidRPr="004A2C12">
        <w:rPr>
          <w:rFonts w:ascii="Angsana New" w:hAnsi="Angsana New"/>
          <w:sz w:val="30"/>
          <w:szCs w:val="30"/>
          <w:cs/>
        </w:rPr>
        <w:t xml:space="preserve">) </w:t>
      </w:r>
      <w:r w:rsidRPr="004A2C12">
        <w:rPr>
          <w:rFonts w:ascii="Angsana New" w:hAnsi="Angsana New" w:hint="cs"/>
          <w:sz w:val="30"/>
          <w:szCs w:val="30"/>
          <w:cs/>
        </w:rPr>
        <w:t>และมีสิทธิออกเสียงในบริษัทร่วมดังกล่าวร้อยละ</w:t>
      </w:r>
      <w:r w:rsidRPr="004A2C12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4</w:t>
      </w:r>
      <w:r w:rsidR="004361DA">
        <w:rPr>
          <w:rFonts w:ascii="Angsana New" w:hAnsi="Angsana New"/>
          <w:sz w:val="30"/>
          <w:szCs w:val="30"/>
        </w:rPr>
        <w:t>0</w:t>
      </w:r>
      <w:r w:rsidRPr="004A2C12">
        <w:rPr>
          <w:rFonts w:ascii="Angsana New" w:hAnsi="Angsana New"/>
          <w:sz w:val="30"/>
          <w:szCs w:val="30"/>
          <w:cs/>
        </w:rPr>
        <w:t xml:space="preserve"> (</w:t>
      </w:r>
      <w:r w:rsidRPr="004A2C12">
        <w:rPr>
          <w:rFonts w:ascii="Angsana New" w:hAnsi="Angsana New" w:hint="cs"/>
          <w:sz w:val="30"/>
          <w:szCs w:val="30"/>
          <w:cs/>
        </w:rPr>
        <w:t>เป็นสิทธิออกเสียงจากหุ้นสามัญ</w:t>
      </w:r>
      <w:r w:rsidRPr="004A2C12">
        <w:rPr>
          <w:rFonts w:ascii="Angsana New" w:hAnsi="Angsana New"/>
          <w:sz w:val="30"/>
          <w:szCs w:val="30"/>
          <w:cs/>
        </w:rPr>
        <w:t xml:space="preserve"> </w:t>
      </w:r>
      <w:r w:rsidR="004361DA">
        <w:rPr>
          <w:rFonts w:ascii="Angsana New" w:hAnsi="Angsana New"/>
          <w:sz w:val="30"/>
          <w:szCs w:val="30"/>
        </w:rPr>
        <w:t>1</w:t>
      </w:r>
      <w:r w:rsidRPr="004A2C12">
        <w:rPr>
          <w:rFonts w:ascii="Angsana New" w:hAnsi="Angsana New"/>
          <w:sz w:val="30"/>
          <w:szCs w:val="30"/>
          <w:cs/>
        </w:rPr>
        <w:t xml:space="preserve"> </w:t>
      </w:r>
      <w:r w:rsidRPr="004A2C12">
        <w:rPr>
          <w:rFonts w:ascii="Angsana New" w:hAnsi="Angsana New" w:hint="cs"/>
          <w:sz w:val="30"/>
          <w:szCs w:val="30"/>
          <w:cs/>
        </w:rPr>
        <w:t>หุ้นต่อ</w:t>
      </w:r>
      <w:r w:rsidRPr="004A2C1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="004361DA">
        <w:rPr>
          <w:rFonts w:ascii="Angsana New" w:hAnsi="Angsana New"/>
          <w:sz w:val="30"/>
          <w:szCs w:val="30"/>
        </w:rPr>
        <w:t>1</w:t>
      </w:r>
      <w:r w:rsidRPr="004A2C12">
        <w:rPr>
          <w:rFonts w:ascii="Angsana New" w:hAnsi="Angsana New"/>
          <w:sz w:val="30"/>
          <w:szCs w:val="30"/>
          <w:cs/>
        </w:rPr>
        <w:t xml:space="preserve"> </w:t>
      </w:r>
      <w:r w:rsidRPr="004A2C12">
        <w:rPr>
          <w:rFonts w:ascii="Angsana New" w:hAnsi="Angsana New" w:hint="cs"/>
          <w:sz w:val="30"/>
          <w:szCs w:val="30"/>
          <w:cs/>
        </w:rPr>
        <w:t>เสียงและหุ้นบุริมสิทธิ์</w:t>
      </w:r>
      <w:r w:rsidRPr="004A2C12">
        <w:rPr>
          <w:rFonts w:ascii="Angsana New" w:hAnsi="Angsana New"/>
          <w:sz w:val="30"/>
          <w:szCs w:val="30"/>
          <w:cs/>
        </w:rPr>
        <w:t xml:space="preserve"> </w:t>
      </w:r>
      <w:r w:rsidR="004361DA">
        <w:rPr>
          <w:rFonts w:ascii="Angsana New" w:hAnsi="Angsana New"/>
          <w:sz w:val="30"/>
          <w:szCs w:val="30"/>
        </w:rPr>
        <w:t>10</w:t>
      </w:r>
      <w:r w:rsidRPr="004A2C12">
        <w:rPr>
          <w:rFonts w:ascii="Angsana New" w:hAnsi="Angsana New"/>
          <w:sz w:val="30"/>
          <w:szCs w:val="30"/>
          <w:cs/>
        </w:rPr>
        <w:t xml:space="preserve"> </w:t>
      </w:r>
      <w:r w:rsidRPr="004A2C12">
        <w:rPr>
          <w:rFonts w:ascii="Angsana New" w:hAnsi="Angsana New" w:hint="cs"/>
          <w:sz w:val="30"/>
          <w:szCs w:val="30"/>
          <w:cs/>
        </w:rPr>
        <w:t>หุ้นต่อ</w:t>
      </w:r>
      <w:r w:rsidRPr="004A2C12">
        <w:rPr>
          <w:rFonts w:ascii="Angsana New" w:hAnsi="Angsana New"/>
          <w:sz w:val="30"/>
          <w:szCs w:val="30"/>
          <w:cs/>
        </w:rPr>
        <w:t xml:space="preserve"> </w:t>
      </w:r>
      <w:r w:rsidR="004361DA">
        <w:rPr>
          <w:rFonts w:ascii="Angsana New" w:hAnsi="Angsana New"/>
          <w:sz w:val="30"/>
          <w:szCs w:val="30"/>
        </w:rPr>
        <w:t>1</w:t>
      </w:r>
      <w:r w:rsidRPr="004A2C12">
        <w:rPr>
          <w:rFonts w:ascii="Angsana New" w:hAnsi="Angsana New"/>
          <w:sz w:val="30"/>
          <w:szCs w:val="30"/>
          <w:cs/>
        </w:rPr>
        <w:t xml:space="preserve"> </w:t>
      </w:r>
      <w:r w:rsidRPr="004A2C12">
        <w:rPr>
          <w:rFonts w:ascii="Angsana New" w:hAnsi="Angsana New" w:hint="cs"/>
          <w:sz w:val="30"/>
          <w:szCs w:val="30"/>
          <w:cs/>
        </w:rPr>
        <w:t>เสียง</w:t>
      </w:r>
      <w:r w:rsidRPr="004A2C12">
        <w:rPr>
          <w:rFonts w:ascii="Angsana New" w:hAnsi="Angsana New"/>
          <w:sz w:val="30"/>
          <w:szCs w:val="30"/>
          <w:cs/>
        </w:rPr>
        <w:t>)</w:t>
      </w:r>
    </w:p>
    <w:p w14:paraId="2EB8108C" w14:textId="77777777" w:rsidR="009934D7" w:rsidRPr="001941A1" w:rsidRDefault="009934D7" w:rsidP="001941A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665FA1C7" w14:textId="77777777" w:rsidR="00CF4C5D" w:rsidRPr="003D317A" w:rsidRDefault="00CF4C5D" w:rsidP="00CF4C5D">
      <w:pPr>
        <w:tabs>
          <w:tab w:val="clear" w:pos="454"/>
          <w:tab w:val="clear" w:pos="680"/>
        </w:tabs>
        <w:ind w:left="547" w:right="-144"/>
        <w:jc w:val="thaiDistribute"/>
        <w:rPr>
          <w:rFonts w:ascii="Angsana New" w:hAnsi="Angsana New" w:cs="Cordia New"/>
          <w:sz w:val="30"/>
          <w:szCs w:val="38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การพิจารณาการ</w:t>
      </w:r>
      <w:r w:rsidRPr="007035FC">
        <w:rPr>
          <w:rFonts w:ascii="Angsana New" w:hAnsi="Angsana New" w:hint="cs"/>
          <w:i/>
          <w:iCs/>
          <w:sz w:val="30"/>
          <w:szCs w:val="30"/>
          <w:cs/>
        </w:rPr>
        <w:t>ด้อยค่า</w:t>
      </w:r>
    </w:p>
    <w:p w14:paraId="7DCE34BE" w14:textId="77777777" w:rsidR="00CF4C5D" w:rsidRPr="001941A1" w:rsidRDefault="00CF4C5D" w:rsidP="00A37952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6ACA5AFA" w14:textId="77777777" w:rsidR="00F90E18" w:rsidRDefault="00CF4C5D" w:rsidP="00F90E18">
      <w:pPr>
        <w:pStyle w:val="block"/>
        <w:spacing w:after="0" w:line="240" w:lineRule="atLeast"/>
        <w:ind w:left="518" w:right="-115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ผู้</w:t>
      </w:r>
      <w:r w:rsidRPr="00F4551E">
        <w:rPr>
          <w:rFonts w:ascii="Angsana New" w:hAnsi="Angsana New" w:hint="cs"/>
          <w:sz w:val="30"/>
          <w:szCs w:val="30"/>
          <w:cs/>
          <w:lang w:val="en-US"/>
        </w:rPr>
        <w:t>บริหารของ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กลุ่มบริษัท</w:t>
      </w:r>
      <w:r w:rsidR="00C92ABB">
        <w:rPr>
          <w:rFonts w:ascii="Angsana New" w:hAnsi="Angsana New"/>
          <w:sz w:val="30"/>
          <w:szCs w:val="30"/>
          <w:lang w:val="en-US" w:bidi="th-TH"/>
        </w:rPr>
        <w:t>/</w:t>
      </w:r>
      <w:r w:rsidRPr="00F4551E">
        <w:rPr>
          <w:rFonts w:ascii="Angsana New" w:hAnsi="Angsana New" w:hint="cs"/>
          <w:sz w:val="30"/>
          <w:szCs w:val="30"/>
          <w:cs/>
          <w:lang w:val="en-US"/>
        </w:rPr>
        <w:t>บริษัทได้มีการทดสอ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บ</w:t>
      </w:r>
      <w:r w:rsidRPr="00F4551E">
        <w:rPr>
          <w:rFonts w:ascii="Angsana New" w:hAnsi="Angsana New" w:hint="cs"/>
          <w:sz w:val="30"/>
          <w:szCs w:val="30"/>
          <w:cs/>
          <w:lang w:val="en-US"/>
        </w:rPr>
        <w:t>การด้อยค่าของ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มูลค่า</w:t>
      </w:r>
      <w:r w:rsidRPr="00F4551E">
        <w:rPr>
          <w:rFonts w:ascii="Angsana New" w:hAnsi="Angsana New" w:hint="cs"/>
          <w:sz w:val="30"/>
          <w:szCs w:val="30"/>
          <w:cs/>
          <w:lang w:val="en-US"/>
        </w:rPr>
        <w:t>ของเงินลงทุนในบริษัท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ร่วมและการร่วมค้า</w:t>
      </w:r>
      <w:r w:rsidRPr="00F4551E">
        <w:rPr>
          <w:rFonts w:ascii="Angsana New" w:hAnsi="Angsana New" w:hint="cs"/>
          <w:sz w:val="30"/>
          <w:szCs w:val="30"/>
          <w:cs/>
          <w:lang w:val="en-US"/>
        </w:rPr>
        <w:t xml:space="preserve"> โดยมูลค่าที่คาดว่าจะได้รับคืนพิจารณาจากมูลค่าจากการใช้ ซึ่งประมาณจากการคิดลดกระแสเงินสดที่คาดว่าจะได้รับในอนาคตที่เกิดขึ้น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จากการดำเนินงานต่อเนื่องของหน่วยสินทรัพย์ที่ก่อให้เกิดเงินสด</w:t>
      </w:r>
      <w:r w:rsidRPr="00F4551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โดยประมาณการตามแผนการดำเนินธุรกิจ</w:t>
      </w:r>
      <w:r w:rsidRPr="00F4551E">
        <w:rPr>
          <w:rFonts w:ascii="Angsana New" w:hAnsi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>
        <w:rPr>
          <w:rFonts w:ascii="Angsana New" w:hAnsi="Angsana New" w:hint="cs"/>
          <w:sz w:val="30"/>
          <w:szCs w:val="30"/>
          <w:cs/>
          <w:lang w:val="en-US"/>
        </w:rPr>
        <w:t>อัตราคิดลด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ซึ่ง</w:t>
      </w:r>
      <w:r w:rsidRPr="00F4551E">
        <w:rPr>
          <w:rFonts w:ascii="Angsana New" w:hAnsi="Angsana New" w:hint="cs"/>
          <w:sz w:val="30"/>
          <w:szCs w:val="30"/>
          <w:cs/>
          <w:lang w:val="en-US"/>
        </w:rPr>
        <w:t>คำนวณจากวิธีต้นทุนถัวเฉลี่ยถ่วงน้ำหนั</w:t>
      </w:r>
      <w:r w:rsidRPr="00CF4C5D">
        <w:rPr>
          <w:rFonts w:ascii="Angsana New" w:hAnsi="Angsana New" w:hint="cs"/>
          <w:sz w:val="30"/>
          <w:szCs w:val="30"/>
          <w:cs/>
          <w:lang w:val="en-US"/>
        </w:rPr>
        <w:t>กของเงินทุน</w:t>
      </w:r>
      <w:r w:rsidRPr="00CF4C5D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F90E18" w:rsidRPr="00CF4C5D">
        <w:rPr>
          <w:rFonts w:ascii="Angsana New" w:hAnsi="Angsana New" w:hint="cs"/>
          <w:sz w:val="30"/>
          <w:szCs w:val="30"/>
          <w:cs/>
          <w:lang w:val="en-US" w:bidi="th-TH"/>
        </w:rPr>
        <w:t>ข้อ</w:t>
      </w:r>
      <w:r w:rsidR="00F90E18" w:rsidRPr="00CF4C5D">
        <w:rPr>
          <w:rFonts w:ascii="Angsana New" w:hAnsi="Angsana New" w:hint="cs"/>
          <w:sz w:val="30"/>
          <w:szCs w:val="30"/>
          <w:cs/>
          <w:lang w:val="en-US"/>
        </w:rPr>
        <w:t>สมมติเหล่านี้มาจากดุลยพินิจของผู้บริหาร</w:t>
      </w:r>
      <w:r w:rsidR="00F90E18" w:rsidRPr="00CF4C5D">
        <w:rPr>
          <w:rFonts w:ascii="Angsana New" w:hAnsi="Angsana New" w:hint="cs"/>
          <w:sz w:val="30"/>
          <w:szCs w:val="30"/>
          <w:cs/>
          <w:lang w:val="en-US" w:bidi="th-TH"/>
        </w:rPr>
        <w:t>ของ</w:t>
      </w:r>
      <w:r w:rsidRPr="00CF4C5D">
        <w:rPr>
          <w:rFonts w:ascii="Angsana New" w:hAnsi="Angsana New" w:hint="cs"/>
          <w:sz w:val="30"/>
          <w:szCs w:val="30"/>
          <w:cs/>
          <w:lang w:val="en-US" w:bidi="th-TH"/>
        </w:rPr>
        <w:t>กลุ่มบริษัท</w:t>
      </w:r>
      <w:r w:rsidR="00C92ABB">
        <w:rPr>
          <w:rFonts w:ascii="Angsana New" w:hAnsi="Angsana New"/>
          <w:sz w:val="30"/>
          <w:szCs w:val="30"/>
          <w:lang w:val="en-US" w:bidi="th-TH"/>
        </w:rPr>
        <w:t>/</w:t>
      </w:r>
      <w:r w:rsidRPr="00CF4C5D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="00F90E18" w:rsidRPr="00CF4C5D">
        <w:rPr>
          <w:rFonts w:ascii="Angsana New" w:hAnsi="Angsana New" w:hint="cs"/>
          <w:sz w:val="30"/>
          <w:szCs w:val="30"/>
          <w:cs/>
          <w:lang w:val="en-US"/>
        </w:rPr>
        <w:t xml:space="preserve"> และอยู่บนพื้นฐานของประสบการณ์ในอดีต</w:t>
      </w:r>
      <w:r w:rsidR="00F90E18" w:rsidRPr="00CF4C5D">
        <w:rPr>
          <w:rFonts w:ascii="Angsana New" w:hAnsi="Angsana New" w:hint="cs"/>
          <w:sz w:val="30"/>
          <w:szCs w:val="30"/>
          <w:cs/>
          <w:lang w:val="en-US" w:bidi="th-TH"/>
        </w:rPr>
        <w:t>และแผนการดำเนินธุรกิจ</w:t>
      </w:r>
      <w:r w:rsidR="00F90E18" w:rsidRPr="00CF4C5D">
        <w:rPr>
          <w:rFonts w:ascii="Angsana New" w:hAnsi="Angsana New" w:hint="cs"/>
          <w:sz w:val="30"/>
          <w:szCs w:val="30"/>
          <w:cs/>
          <w:lang w:val="en-US"/>
        </w:rPr>
        <w:t xml:space="preserve"> รวมถึงการคาดการณ์ในอนาคตที่เชื่อว่าสมเหตุสมผลในสถานการณ์ปัจจุบัน โดยหากมีการเปลี่ยนแปลงของข้อมูล หรือมีข้อมูลใหม่ที่ชัดเจนขึ้น อาจทำให้เกิดผลกระทบต่อมูลค่าที่คาดว่าจะได้รับคืน</w:t>
      </w:r>
    </w:p>
    <w:p w14:paraId="70110FB2" w14:textId="77777777" w:rsidR="00F90E18" w:rsidRDefault="00F90E18" w:rsidP="00F90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lang w:bidi="ar-SA"/>
        </w:rPr>
      </w:pPr>
    </w:p>
    <w:p w14:paraId="599408A3" w14:textId="77777777" w:rsidR="00F90E18" w:rsidRPr="00E216F2" w:rsidRDefault="00F90E18" w:rsidP="00A37952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  <w:sectPr w:rsidR="00F90E18" w:rsidRPr="00E216F2" w:rsidSect="00CE6469">
          <w:headerReference w:type="default" r:id="rId8"/>
          <w:footerReference w:type="default" r:id="rId9"/>
          <w:pgSz w:w="11909" w:h="16834" w:code="9"/>
          <w:pgMar w:top="691" w:right="1109" w:bottom="576" w:left="1152" w:header="475" w:footer="589" w:gutter="0"/>
          <w:pgNumType w:start="21"/>
          <w:cols w:space="720"/>
          <w:docGrid w:linePitch="245"/>
        </w:sectPr>
      </w:pPr>
    </w:p>
    <w:p w14:paraId="1F1C417D" w14:textId="77777777" w:rsidR="00E5270A" w:rsidRDefault="00E5270A" w:rsidP="00DA18AD">
      <w:pPr>
        <w:pStyle w:val="block"/>
        <w:spacing w:after="0"/>
        <w:ind w:left="0"/>
        <w:jc w:val="thaiDistribute"/>
        <w:rPr>
          <w:rFonts w:ascii="Angsana New" w:hAnsi="Angsana New"/>
          <w:sz w:val="30"/>
          <w:szCs w:val="30"/>
        </w:rPr>
      </w:pPr>
      <w:r w:rsidRPr="00B212CE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Pr="00B212CE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B212CE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CC5A41" w:rsidRPr="00CC5A41">
        <w:rPr>
          <w:rFonts w:ascii="Angsana New" w:hAnsi="Angsana New"/>
          <w:sz w:val="30"/>
          <w:szCs w:val="30"/>
          <w:lang w:val="en-US" w:bidi="th-TH"/>
        </w:rPr>
        <w:t>3</w:t>
      </w:r>
      <w:r w:rsidR="004361DA">
        <w:rPr>
          <w:rFonts w:ascii="Angsana New" w:hAnsi="Angsana New"/>
          <w:sz w:val="30"/>
          <w:szCs w:val="30"/>
          <w:lang w:val="en-US" w:bidi="th-TH"/>
        </w:rPr>
        <w:t>1</w:t>
      </w:r>
      <w:r w:rsidRPr="00B212CE">
        <w:rPr>
          <w:rFonts w:ascii="Angsana New" w:hAnsi="Angsana New"/>
          <w:sz w:val="30"/>
          <w:szCs w:val="30"/>
          <w:lang w:bidi="th-TH"/>
        </w:rPr>
        <w:t xml:space="preserve"> </w:t>
      </w:r>
      <w:r w:rsidRPr="00B212CE">
        <w:rPr>
          <w:rFonts w:ascii="Angsana New" w:hAnsi="Angsana New" w:hint="cs"/>
          <w:sz w:val="30"/>
          <w:szCs w:val="30"/>
          <w:cs/>
        </w:rPr>
        <w:t>ธันวาคม</w:t>
      </w:r>
      <w:r w:rsidRPr="00B212CE">
        <w:rPr>
          <w:rFonts w:ascii="Angsana New" w:hAnsi="Angsana New"/>
          <w:sz w:val="30"/>
          <w:szCs w:val="30"/>
          <w:rtl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  <w:lang w:val="en-US" w:bidi="th-TH"/>
        </w:rPr>
        <w:t>2563</w:t>
      </w:r>
      <w:r w:rsidRPr="00B212CE">
        <w:rPr>
          <w:rFonts w:ascii="Angsana New" w:hAnsi="Angsana New"/>
          <w:sz w:val="30"/>
          <w:szCs w:val="30"/>
          <w:lang w:bidi="th-TH"/>
        </w:rPr>
        <w:t xml:space="preserve"> </w:t>
      </w:r>
      <w:r w:rsidRPr="00B212CE">
        <w:rPr>
          <w:rFonts w:ascii="Angsana New" w:hAnsi="Angsana New"/>
          <w:sz w:val="30"/>
          <w:szCs w:val="30"/>
          <w:cs/>
        </w:rPr>
        <w:t xml:space="preserve">และ </w:t>
      </w:r>
      <w:r w:rsidR="00CC5A41" w:rsidRPr="00CC5A41">
        <w:rPr>
          <w:rFonts w:ascii="Angsana New" w:hAnsi="Angsana New"/>
          <w:sz w:val="30"/>
          <w:szCs w:val="30"/>
          <w:lang w:val="en-US" w:bidi="th-TH"/>
        </w:rPr>
        <w:t>2562</w:t>
      </w:r>
      <w:r w:rsidRPr="00B212CE">
        <w:rPr>
          <w:rFonts w:ascii="Angsana New" w:hAnsi="Angsana New"/>
          <w:sz w:val="30"/>
          <w:szCs w:val="30"/>
          <w:lang w:bidi="th-TH"/>
        </w:rPr>
        <w:t xml:space="preserve"> </w:t>
      </w:r>
      <w:r w:rsidRPr="00B212CE">
        <w:rPr>
          <w:rFonts w:ascii="Angsana New" w:hAnsi="Angsana New" w:hint="cs"/>
          <w:sz w:val="30"/>
          <w:szCs w:val="30"/>
          <w:cs/>
        </w:rPr>
        <w:t>และเงินปันผลรับสำหรับแต่ละปี</w:t>
      </w:r>
      <w:r w:rsidRPr="00B212CE">
        <w:rPr>
          <w:rFonts w:ascii="Angsana New" w:hAnsi="Angsana New"/>
          <w:sz w:val="30"/>
          <w:szCs w:val="30"/>
          <w:lang w:bidi="th-TH"/>
        </w:rPr>
        <w:t xml:space="preserve"> </w:t>
      </w:r>
      <w:r w:rsidRPr="00B212CE">
        <w:rPr>
          <w:rFonts w:ascii="Angsana New" w:hAnsi="Angsana New"/>
          <w:sz w:val="30"/>
          <w:szCs w:val="30"/>
          <w:cs/>
        </w:rPr>
        <w:t>มีดังนี้</w:t>
      </w:r>
    </w:p>
    <w:p w14:paraId="1A091DF2" w14:textId="77777777" w:rsidR="00736BE7" w:rsidRPr="00736BE7" w:rsidRDefault="00736BE7" w:rsidP="00DA18AD">
      <w:pPr>
        <w:pStyle w:val="block"/>
        <w:spacing w:after="0"/>
        <w:ind w:left="0"/>
        <w:jc w:val="thaiDistribute"/>
        <w:rPr>
          <w:rFonts w:ascii="Angsana New" w:hAnsi="Angsana New"/>
          <w:sz w:val="20"/>
        </w:rPr>
      </w:pPr>
    </w:p>
    <w:tbl>
      <w:tblPr>
        <w:tblW w:w="15388" w:type="dxa"/>
        <w:tblInd w:w="-1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540"/>
        <w:gridCol w:w="180"/>
        <w:gridCol w:w="536"/>
        <w:gridCol w:w="540"/>
        <w:gridCol w:w="630"/>
        <w:gridCol w:w="180"/>
        <w:gridCol w:w="54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720"/>
        <w:gridCol w:w="180"/>
        <w:gridCol w:w="720"/>
        <w:gridCol w:w="180"/>
        <w:gridCol w:w="720"/>
        <w:gridCol w:w="182"/>
        <w:gridCol w:w="720"/>
      </w:tblGrid>
      <w:tr w:rsidR="00E5270A" w:rsidRPr="00E216F2" w14:paraId="125C28C2" w14:textId="77777777" w:rsidTr="004A2C12">
        <w:trPr>
          <w:cantSplit/>
        </w:trPr>
        <w:tc>
          <w:tcPr>
            <w:tcW w:w="15388" w:type="dxa"/>
            <w:gridSpan w:val="29"/>
            <w:shd w:val="clear" w:color="auto" w:fill="auto"/>
          </w:tcPr>
          <w:p w14:paraId="6ACE95F8" w14:textId="77777777" w:rsidR="00E5270A" w:rsidRPr="00E216F2" w:rsidRDefault="00E5270A" w:rsidP="00BD1B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E216F2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E5270A" w:rsidRPr="00E216F2" w14:paraId="3EB32A3A" w14:textId="77777777" w:rsidTr="004A2C12">
        <w:trPr>
          <w:cantSplit/>
        </w:trPr>
        <w:tc>
          <w:tcPr>
            <w:tcW w:w="3150" w:type="dxa"/>
            <w:shd w:val="clear" w:color="auto" w:fill="auto"/>
          </w:tcPr>
          <w:p w14:paraId="7494500C" w14:textId="77777777" w:rsidR="00E5270A" w:rsidRPr="00E216F2" w:rsidRDefault="00E5270A" w:rsidP="00BD1B84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6" w:type="dxa"/>
            <w:gridSpan w:val="3"/>
            <w:shd w:val="clear" w:color="auto" w:fill="auto"/>
          </w:tcPr>
          <w:p w14:paraId="78CFD7B0" w14:textId="77777777" w:rsidR="00E5270A" w:rsidRPr="00E216F2" w:rsidRDefault="00E5270A" w:rsidP="00BD1B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520" w:type="dxa"/>
            <w:gridSpan w:val="5"/>
            <w:shd w:val="clear" w:color="auto" w:fill="auto"/>
          </w:tcPr>
          <w:p w14:paraId="58927A8A" w14:textId="77777777" w:rsidR="00E5270A" w:rsidRPr="00E216F2" w:rsidRDefault="00E5270A" w:rsidP="00BD1B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673E6DD" w14:textId="77777777" w:rsidR="00E5270A" w:rsidRPr="00E216F2" w:rsidRDefault="00E5270A" w:rsidP="00BD1B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276C60E3" w14:textId="77777777" w:rsidR="00E5270A" w:rsidRPr="00E216F2" w:rsidRDefault="00E5270A" w:rsidP="00BD1B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3CDAB93" w14:textId="77777777" w:rsidR="00E5270A" w:rsidRPr="00E216F2" w:rsidRDefault="00E5270A" w:rsidP="00BD1B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043BE858" w14:textId="77777777" w:rsidR="00E5270A" w:rsidRPr="00E216F2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94D2574" w14:textId="77777777" w:rsidR="00E5270A" w:rsidRPr="00E216F2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6FA2906E" w14:textId="77777777" w:rsidR="00E5270A" w:rsidRPr="00E216F2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4A8BBC21" w14:textId="77777777" w:rsidR="00E5270A" w:rsidRPr="00E216F2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6DBD14AE" w14:textId="77777777" w:rsidR="00E5270A" w:rsidRPr="00E216F2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09CF371F" w14:textId="77777777" w:rsidR="00E5270A" w:rsidRPr="00E216F2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2" w:type="dxa"/>
            <w:gridSpan w:val="3"/>
          </w:tcPr>
          <w:p w14:paraId="6D8266EB" w14:textId="77777777" w:rsidR="00E5270A" w:rsidRPr="00E216F2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</w:tr>
      <w:tr w:rsidR="00E5270A" w:rsidRPr="00E216F2" w14:paraId="4D71620D" w14:textId="77777777" w:rsidTr="004A2C12">
        <w:trPr>
          <w:cantSplit/>
        </w:trPr>
        <w:tc>
          <w:tcPr>
            <w:tcW w:w="3150" w:type="dxa"/>
            <w:shd w:val="clear" w:color="auto" w:fill="auto"/>
          </w:tcPr>
          <w:p w14:paraId="7A67B96D" w14:textId="77777777" w:rsidR="00E5270A" w:rsidRPr="00E216F2" w:rsidRDefault="00E5270A" w:rsidP="00BD1B84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6" w:type="dxa"/>
            <w:gridSpan w:val="3"/>
            <w:shd w:val="clear" w:color="auto" w:fill="auto"/>
          </w:tcPr>
          <w:p w14:paraId="784179F0" w14:textId="77777777" w:rsidR="00E5270A" w:rsidRPr="00E216F2" w:rsidDel="00685444" w:rsidRDefault="00E5270A" w:rsidP="00BD1B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520" w:type="dxa"/>
            <w:gridSpan w:val="5"/>
            <w:shd w:val="clear" w:color="auto" w:fill="auto"/>
          </w:tcPr>
          <w:p w14:paraId="02EFE966" w14:textId="77777777" w:rsidR="00E5270A" w:rsidRPr="00E216F2" w:rsidRDefault="00E5270A" w:rsidP="00BD1B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</w:tcPr>
          <w:p w14:paraId="48D98F3F" w14:textId="77777777" w:rsidR="00E5270A" w:rsidRPr="00E216F2" w:rsidRDefault="00E5270A" w:rsidP="00BD1B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5D594FA2" w14:textId="77777777" w:rsidR="00E5270A" w:rsidRPr="00E216F2" w:rsidRDefault="00E5270A" w:rsidP="00BD1B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shd w:val="clear" w:color="auto" w:fill="auto"/>
          </w:tcPr>
          <w:p w14:paraId="4650F256" w14:textId="77777777" w:rsidR="00E5270A" w:rsidRPr="00E216F2" w:rsidRDefault="00E5270A" w:rsidP="00BD1B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2A6DAA14" w14:textId="77777777" w:rsidR="00E5270A" w:rsidRPr="00E216F2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</w:tcPr>
          <w:p w14:paraId="4C229D21" w14:textId="77777777" w:rsidR="00E5270A" w:rsidRPr="00E216F2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66F2C8FD" w14:textId="77777777" w:rsidR="00E5270A" w:rsidRPr="00E216F2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180" w:type="dxa"/>
          </w:tcPr>
          <w:p w14:paraId="0B156F20" w14:textId="77777777" w:rsidR="00E5270A" w:rsidRPr="00E216F2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5054D09A" w14:textId="77777777" w:rsidR="00E5270A" w:rsidRPr="00E216F2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ส่วนได้เสีย</w:t>
            </w:r>
            <w:r w:rsidRPr="00E216F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  <w:r w:rsidRPr="00E216F2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80" w:type="dxa"/>
          </w:tcPr>
          <w:p w14:paraId="60D383B4" w14:textId="77777777" w:rsidR="00E5270A" w:rsidRPr="00E216F2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2" w:type="dxa"/>
            <w:gridSpan w:val="3"/>
          </w:tcPr>
          <w:p w14:paraId="2D706F7A" w14:textId="77777777" w:rsidR="00E5270A" w:rsidRPr="00E216F2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เงินปันผลรับ</w:t>
            </w:r>
            <w:r w:rsidR="00FA4A5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สำหรับปี</w:t>
            </w:r>
          </w:p>
        </w:tc>
      </w:tr>
      <w:tr w:rsidR="00DA18AD" w:rsidRPr="00E216F2" w14:paraId="06BB06BA" w14:textId="77777777" w:rsidTr="004A2C12">
        <w:trPr>
          <w:cantSplit/>
        </w:trPr>
        <w:tc>
          <w:tcPr>
            <w:tcW w:w="3150" w:type="dxa"/>
            <w:shd w:val="clear" w:color="auto" w:fill="auto"/>
          </w:tcPr>
          <w:p w14:paraId="11CB788C" w14:textId="77777777" w:rsidR="00DA18AD" w:rsidRPr="00E216F2" w:rsidRDefault="00DA18AD" w:rsidP="00DA18AD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5DC54F2" w14:textId="77777777" w:rsidR="00DA18AD" w:rsidRPr="00B322D0" w:rsidRDefault="00CC5A41" w:rsidP="00DA18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30B3A9B2" w14:textId="77777777" w:rsidR="00DA18AD" w:rsidRPr="00E216F2" w:rsidRDefault="00DA18AD" w:rsidP="00DA18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7781ED13" w14:textId="77777777" w:rsidR="00DA18AD" w:rsidRPr="00E216F2" w:rsidRDefault="00CC5A41" w:rsidP="00DA18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2562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E70E2D2" w14:textId="77777777" w:rsidR="00DA18AD" w:rsidRPr="00B322D0" w:rsidRDefault="00CC5A41" w:rsidP="00DA18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5BBA61F0" w14:textId="77777777" w:rsidR="00DA18AD" w:rsidRPr="00E216F2" w:rsidRDefault="00DA18AD" w:rsidP="00DA18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84C1140" w14:textId="77777777" w:rsidR="00DA18AD" w:rsidRPr="00E216F2" w:rsidRDefault="00CC5A41" w:rsidP="00DA18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393E8EA8" w14:textId="77777777" w:rsidR="00DA18AD" w:rsidRPr="00E216F2" w:rsidRDefault="00DA18AD" w:rsidP="00DA18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FF384AB" w14:textId="77777777" w:rsidR="00DA18AD" w:rsidRPr="00B322D0" w:rsidRDefault="00CC5A41" w:rsidP="00DA18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2C357275" w14:textId="77777777" w:rsidR="00DA18AD" w:rsidRPr="00E216F2" w:rsidRDefault="00DA18AD" w:rsidP="00DA18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974C048" w14:textId="77777777" w:rsidR="00DA18AD" w:rsidRPr="00E216F2" w:rsidRDefault="00CC5A41" w:rsidP="00DA18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2F015277" w14:textId="77777777" w:rsidR="00DA18AD" w:rsidRPr="00E216F2" w:rsidRDefault="00DA18AD" w:rsidP="00DA18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0C55D92" w14:textId="77777777" w:rsidR="00DA18AD" w:rsidRPr="00B322D0" w:rsidRDefault="00CC5A41" w:rsidP="00DA18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0EA388AD" w14:textId="77777777" w:rsidR="00DA18AD" w:rsidRPr="00E216F2" w:rsidRDefault="00DA18AD" w:rsidP="00DA18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2BF1822" w14:textId="77777777" w:rsidR="00DA18AD" w:rsidRPr="00E216F2" w:rsidRDefault="00CC5A41" w:rsidP="00DA18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680DAE89" w14:textId="77777777" w:rsidR="00DA18AD" w:rsidRPr="00E216F2" w:rsidRDefault="00DA18AD" w:rsidP="00DA18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FEDA3F8" w14:textId="77777777" w:rsidR="00DA18AD" w:rsidRPr="00B322D0" w:rsidRDefault="00CC5A41" w:rsidP="00DA18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0AB85802" w14:textId="77777777" w:rsidR="00DA18AD" w:rsidRPr="00E216F2" w:rsidRDefault="00DA18AD" w:rsidP="00DA18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D150264" w14:textId="77777777" w:rsidR="00DA18AD" w:rsidRPr="00E216F2" w:rsidRDefault="00CC5A41" w:rsidP="00DA18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2562</w:t>
            </w:r>
          </w:p>
        </w:tc>
        <w:tc>
          <w:tcPr>
            <w:tcW w:w="180" w:type="dxa"/>
          </w:tcPr>
          <w:p w14:paraId="0A09A2FA" w14:textId="77777777" w:rsidR="00DA18AD" w:rsidRPr="00C03FAC" w:rsidRDefault="00DA18AD" w:rsidP="00DA18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2EBE12D5" w14:textId="77777777" w:rsidR="00DA18AD" w:rsidRPr="00B322D0" w:rsidRDefault="00CC5A41" w:rsidP="00DA18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CE55031" w14:textId="77777777" w:rsidR="00DA18AD" w:rsidRPr="00E216F2" w:rsidRDefault="00DA18AD" w:rsidP="00DA18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14424756" w14:textId="77777777" w:rsidR="00DA18AD" w:rsidRPr="00E216F2" w:rsidRDefault="00CC5A41" w:rsidP="00DA18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2562</w:t>
            </w:r>
          </w:p>
        </w:tc>
        <w:tc>
          <w:tcPr>
            <w:tcW w:w="180" w:type="dxa"/>
          </w:tcPr>
          <w:p w14:paraId="4DB7786C" w14:textId="77777777" w:rsidR="00DA18AD" w:rsidRPr="00E216F2" w:rsidRDefault="00DA18AD" w:rsidP="00DA18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12939A55" w14:textId="77777777" w:rsidR="00DA18AD" w:rsidRPr="00B322D0" w:rsidRDefault="00CC5A41" w:rsidP="00DA18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  <w:tc>
          <w:tcPr>
            <w:tcW w:w="182" w:type="dxa"/>
          </w:tcPr>
          <w:p w14:paraId="43947337" w14:textId="77777777" w:rsidR="00DA18AD" w:rsidRPr="00E216F2" w:rsidRDefault="00DA18AD" w:rsidP="00DA18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3114D1A2" w14:textId="77777777" w:rsidR="00DA18AD" w:rsidRPr="00E216F2" w:rsidRDefault="00CC5A41" w:rsidP="00DA18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2562</w:t>
            </w:r>
          </w:p>
        </w:tc>
      </w:tr>
      <w:tr w:rsidR="00225A68" w:rsidRPr="00E216F2" w14:paraId="5B9DDDF2" w14:textId="77777777" w:rsidTr="004A2C12">
        <w:trPr>
          <w:cantSplit/>
        </w:trPr>
        <w:tc>
          <w:tcPr>
            <w:tcW w:w="3150" w:type="dxa"/>
            <w:shd w:val="clear" w:color="auto" w:fill="auto"/>
          </w:tcPr>
          <w:p w14:paraId="4FFDBD00" w14:textId="77777777" w:rsidR="00225A68" w:rsidRPr="00E216F2" w:rsidRDefault="00225A68" w:rsidP="00225A68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6" w:type="dxa"/>
            <w:gridSpan w:val="3"/>
            <w:shd w:val="clear" w:color="auto" w:fill="auto"/>
          </w:tcPr>
          <w:p w14:paraId="54488204" w14:textId="77777777" w:rsidR="00225A68" w:rsidRPr="00E216F2" w:rsidRDefault="00225A68" w:rsidP="00225A68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CB0A532" w14:textId="77777777" w:rsidR="00225A68" w:rsidRDefault="00225A68" w:rsidP="00225A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FBE75E3" w14:textId="77777777" w:rsidR="00225A68" w:rsidRPr="00E216F2" w:rsidRDefault="00225A68" w:rsidP="00225A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8BD4FB7" w14:textId="77777777" w:rsidR="00225A68" w:rsidRDefault="00225A68" w:rsidP="00225A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1A81FE8" w14:textId="77777777" w:rsidR="00225A68" w:rsidRPr="00E216F2" w:rsidRDefault="00225A68" w:rsidP="00225A6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282" w:type="dxa"/>
            <w:gridSpan w:val="19"/>
            <w:shd w:val="clear" w:color="auto" w:fill="auto"/>
          </w:tcPr>
          <w:p w14:paraId="69DCEDDB" w14:textId="77777777" w:rsidR="00225A68" w:rsidRPr="00E216F2" w:rsidRDefault="00225A68" w:rsidP="00225A6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  <w:tab w:val="left" w:pos="2717"/>
                <w:tab w:val="center" w:pos="406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ab/>
            </w:r>
            <w:r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ab/>
            </w:r>
            <w:r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ab/>
            </w:r>
            <w:r w:rsidRPr="00E216F2"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>(ล้านบาท)</w:t>
            </w:r>
          </w:p>
        </w:tc>
      </w:tr>
      <w:tr w:rsidR="00225A68" w:rsidRPr="00A545B4" w14:paraId="43E092FD" w14:textId="77777777" w:rsidTr="004A2C12">
        <w:trPr>
          <w:cantSplit/>
          <w:trHeight w:val="80"/>
        </w:trPr>
        <w:tc>
          <w:tcPr>
            <w:tcW w:w="3150" w:type="dxa"/>
            <w:shd w:val="clear" w:color="auto" w:fill="auto"/>
          </w:tcPr>
          <w:p w14:paraId="525882A0" w14:textId="77777777" w:rsidR="00225A68" w:rsidRPr="00A545B4" w:rsidRDefault="00225A68" w:rsidP="00225A68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545B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540" w:type="dxa"/>
            <w:shd w:val="clear" w:color="auto" w:fill="auto"/>
          </w:tcPr>
          <w:p w14:paraId="28981BAD" w14:textId="77777777" w:rsidR="00225A68" w:rsidRPr="00A545B4" w:rsidRDefault="00225A68" w:rsidP="00225A68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E6A96BC" w14:textId="77777777" w:rsidR="00225A68" w:rsidRPr="00A545B4" w:rsidRDefault="00225A68" w:rsidP="00225A68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6" w:type="dxa"/>
            <w:shd w:val="clear" w:color="auto" w:fill="auto"/>
          </w:tcPr>
          <w:p w14:paraId="0A2590CD" w14:textId="77777777" w:rsidR="00225A68" w:rsidRPr="00A545B4" w:rsidRDefault="00225A68" w:rsidP="00225A68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E30CE87" w14:textId="77777777" w:rsidR="00225A68" w:rsidRPr="00A545B4" w:rsidRDefault="00225A68" w:rsidP="00225A6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1700AE1" w14:textId="77777777" w:rsidR="00225A68" w:rsidRPr="00A545B4" w:rsidRDefault="00225A68" w:rsidP="00225A6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125E1A8E" w14:textId="77777777" w:rsidR="00225A68" w:rsidRPr="00A545B4" w:rsidRDefault="00225A68" w:rsidP="00225A6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F2D71A2" w14:textId="77777777" w:rsidR="00225A68" w:rsidRPr="00A545B4" w:rsidRDefault="00225A68" w:rsidP="00225A6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D6D2898" w14:textId="77777777" w:rsidR="00225A68" w:rsidRPr="00A545B4" w:rsidRDefault="00225A68" w:rsidP="00225A6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FBB39C4" w14:textId="77777777" w:rsidR="00225A68" w:rsidRPr="00A545B4" w:rsidRDefault="00225A68" w:rsidP="00225A6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CA3F947" w14:textId="77777777" w:rsidR="00225A68" w:rsidRPr="00A545B4" w:rsidRDefault="00225A68" w:rsidP="00225A6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99F1A58" w14:textId="77777777" w:rsidR="00225A68" w:rsidRPr="00A545B4" w:rsidRDefault="00225A68" w:rsidP="00225A6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7C27E0F" w14:textId="77777777" w:rsidR="00225A68" w:rsidRPr="00A545B4" w:rsidRDefault="00225A68" w:rsidP="00225A6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B6AC1FD" w14:textId="77777777" w:rsidR="00225A68" w:rsidRPr="00A545B4" w:rsidRDefault="00225A68" w:rsidP="00225A6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9A0FE1E" w14:textId="77777777" w:rsidR="00225A68" w:rsidRPr="00A545B4" w:rsidRDefault="00225A68" w:rsidP="00225A6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041C4CD" w14:textId="77777777" w:rsidR="00225A68" w:rsidRPr="00A545B4" w:rsidRDefault="00225A68" w:rsidP="00225A6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627C8B5" w14:textId="77777777" w:rsidR="00225A68" w:rsidRPr="00A545B4" w:rsidRDefault="00225A68" w:rsidP="00225A6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1F4BB899" w14:textId="77777777" w:rsidR="00225A68" w:rsidRPr="00A545B4" w:rsidRDefault="00225A68" w:rsidP="00225A6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6F58E30" w14:textId="77777777" w:rsidR="00225A68" w:rsidRPr="00A545B4" w:rsidRDefault="00225A68" w:rsidP="00225A6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55CA1A8" w14:textId="77777777" w:rsidR="00225A68" w:rsidRPr="00A545B4" w:rsidRDefault="00225A68" w:rsidP="00225A6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DB251D1" w14:textId="77777777" w:rsidR="00225A68" w:rsidRPr="00A545B4" w:rsidRDefault="00225A68" w:rsidP="00225A6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4CF9AA13" w14:textId="77777777" w:rsidR="00225A68" w:rsidRPr="00A545B4" w:rsidRDefault="00225A68" w:rsidP="00225A6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20FE6B01" w14:textId="77777777" w:rsidR="00225A68" w:rsidRPr="00A545B4" w:rsidRDefault="00225A68" w:rsidP="00225A6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5B5BBF82" w14:textId="77777777" w:rsidR="00225A68" w:rsidRPr="00A545B4" w:rsidRDefault="00225A68" w:rsidP="00225A6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69CEB644" w14:textId="77777777" w:rsidR="00225A68" w:rsidRPr="00A545B4" w:rsidRDefault="00225A68" w:rsidP="00225A6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3A3338F4" w14:textId="77777777" w:rsidR="00225A68" w:rsidRPr="00A545B4" w:rsidRDefault="00225A68" w:rsidP="00225A6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5A1CB1D8" w14:textId="77777777" w:rsidR="00225A68" w:rsidRPr="00A545B4" w:rsidRDefault="00225A68" w:rsidP="00225A6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2" w:type="dxa"/>
          </w:tcPr>
          <w:p w14:paraId="19DF9712" w14:textId="77777777" w:rsidR="00225A68" w:rsidRPr="00A545B4" w:rsidRDefault="00225A68" w:rsidP="00225A6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31B33AB9" w14:textId="77777777" w:rsidR="00225A68" w:rsidRPr="00A545B4" w:rsidRDefault="00225A68" w:rsidP="00225A6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</w:tr>
      <w:tr w:rsidR="007C6A6E" w:rsidRPr="00A545B4" w14:paraId="22D17F6C" w14:textId="77777777" w:rsidTr="004A2C12">
        <w:trPr>
          <w:cantSplit/>
        </w:trPr>
        <w:tc>
          <w:tcPr>
            <w:tcW w:w="3150" w:type="dxa"/>
            <w:shd w:val="clear" w:color="auto" w:fill="auto"/>
          </w:tcPr>
          <w:p w14:paraId="1973CE34" w14:textId="77777777" w:rsidR="007C6A6E" w:rsidRPr="00A545B4" w:rsidRDefault="007C6A6E" w:rsidP="007C6A6E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เค </w:t>
            </w:r>
            <w:r w:rsidR="00CC5A41" w:rsidRPr="00CC5A41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เวนเจอร์ แคปปิตอล</w:t>
            </w:r>
            <w:r w:rsidRPr="00A545B4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0ABA4FA6" w14:textId="77777777" w:rsidR="007C6A6E" w:rsidRPr="00A545B4" w:rsidRDefault="00CC5A41" w:rsidP="007C6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5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288E53F8" w14:textId="77777777" w:rsidR="007C6A6E" w:rsidRPr="00A545B4" w:rsidRDefault="007C6A6E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77382190" w14:textId="77777777" w:rsidR="007C6A6E" w:rsidRPr="00A545B4" w:rsidRDefault="00CC5A41" w:rsidP="007C6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5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540" w:type="dxa"/>
            <w:shd w:val="clear" w:color="auto" w:fill="auto"/>
          </w:tcPr>
          <w:p w14:paraId="3F6C94AA" w14:textId="77777777" w:rsidR="007C6A6E" w:rsidRDefault="004361DA" w:rsidP="007C6A6E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  <w:lang w:val="en-US"/>
              </w:rPr>
              <w:t>100</w:t>
            </w:r>
          </w:p>
        </w:tc>
        <w:tc>
          <w:tcPr>
            <w:tcW w:w="630" w:type="dxa"/>
            <w:shd w:val="clear" w:color="auto" w:fill="auto"/>
          </w:tcPr>
          <w:p w14:paraId="43900145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068D80CC" w14:textId="77777777" w:rsidR="007C6A6E" w:rsidRPr="00A545B4" w:rsidRDefault="007C6A6E" w:rsidP="007C6A6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D92C595" w14:textId="77777777" w:rsidR="007C6A6E" w:rsidRDefault="004361DA" w:rsidP="007C6A6E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  <w:lang w:val="en-US"/>
              </w:rPr>
              <w:t>100</w:t>
            </w:r>
          </w:p>
        </w:tc>
        <w:tc>
          <w:tcPr>
            <w:tcW w:w="630" w:type="dxa"/>
            <w:shd w:val="clear" w:color="auto" w:fill="auto"/>
          </w:tcPr>
          <w:p w14:paraId="02B2DD2B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22DB6DCD" w14:textId="77777777" w:rsidR="007C6A6E" w:rsidRPr="00A545B4" w:rsidRDefault="007C6A6E" w:rsidP="007C6A6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7100746" w14:textId="77777777" w:rsidR="007C6A6E" w:rsidRPr="00A545B4" w:rsidRDefault="007C6A6E" w:rsidP="007C6A6E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ab/>
            </w:r>
            <w:r>
              <w:rPr>
                <w:rFonts w:ascii="Angsana New" w:hAnsi="Angsana New"/>
                <w:szCs w:val="22"/>
                <w:lang w:bidi="th-TH"/>
              </w:rPr>
              <w:tab/>
            </w:r>
            <w:r w:rsidR="00CC5A41" w:rsidRPr="00CC5A41">
              <w:rPr>
                <w:rFonts w:ascii="Angsana New" w:hAnsi="Angsana New"/>
                <w:szCs w:val="22"/>
                <w:lang w:val="en-US" w:bidi="th-TH"/>
              </w:rPr>
              <w:t>5</w:t>
            </w:r>
            <w:r w:rsidR="004361DA">
              <w:rPr>
                <w:rFonts w:ascii="Angsana New" w:hAnsi="Angsana New"/>
                <w:szCs w:val="22"/>
                <w:lang w:val="en-US" w:bidi="th-TH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1CF3E2F2" w14:textId="77777777" w:rsidR="007C6A6E" w:rsidRPr="00A545B4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3562193" w14:textId="77777777" w:rsidR="007C6A6E" w:rsidRPr="00A545B4" w:rsidRDefault="007C6A6E" w:rsidP="007C6A6E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ab/>
            </w:r>
            <w:r>
              <w:rPr>
                <w:rFonts w:ascii="Angsana New" w:hAnsi="Angsana New"/>
                <w:szCs w:val="22"/>
                <w:lang w:bidi="th-TH"/>
              </w:rPr>
              <w:tab/>
            </w:r>
            <w:r w:rsidR="00CC5A41" w:rsidRPr="00CC5A41">
              <w:rPr>
                <w:rFonts w:ascii="Angsana New" w:hAnsi="Angsana New"/>
                <w:szCs w:val="22"/>
                <w:lang w:val="en-US" w:bidi="th-TH"/>
              </w:rPr>
              <w:t>5</w:t>
            </w:r>
            <w:r w:rsidR="004361DA">
              <w:rPr>
                <w:rFonts w:ascii="Angsana New" w:hAnsi="Angsana New"/>
                <w:szCs w:val="22"/>
                <w:lang w:val="en-US" w:bidi="th-TH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2A52DF11" w14:textId="77777777" w:rsidR="007C6A6E" w:rsidRPr="00A545B4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84460C6" w14:textId="77777777" w:rsidR="007C6A6E" w:rsidRPr="00A545B4" w:rsidRDefault="00CC5A41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CC5A41">
              <w:rPr>
                <w:rFonts w:ascii="Angsana New" w:hAnsi="Angsana New" w:hint="cs"/>
                <w:szCs w:val="22"/>
                <w:lang w:val="en-US" w:bidi="th-TH"/>
              </w:rPr>
              <w:t>35</w:t>
            </w:r>
          </w:p>
        </w:tc>
        <w:tc>
          <w:tcPr>
            <w:tcW w:w="180" w:type="dxa"/>
            <w:shd w:val="clear" w:color="auto" w:fill="auto"/>
          </w:tcPr>
          <w:p w14:paraId="02415E5B" w14:textId="77777777" w:rsidR="007C6A6E" w:rsidRPr="00A545B4" w:rsidRDefault="007C6A6E" w:rsidP="007C6A6E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color w:val="FF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0CD750B" w14:textId="77777777" w:rsidR="007C6A6E" w:rsidRPr="00A545B4" w:rsidRDefault="00CC5A41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37</w:t>
            </w:r>
          </w:p>
        </w:tc>
        <w:tc>
          <w:tcPr>
            <w:tcW w:w="180" w:type="dxa"/>
            <w:shd w:val="clear" w:color="auto" w:fill="auto"/>
          </w:tcPr>
          <w:p w14:paraId="050FF261" w14:textId="77777777" w:rsidR="007C6A6E" w:rsidRPr="00A545B4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FD23360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E09D64C" w14:textId="77777777" w:rsidR="007C6A6E" w:rsidRPr="00A545B4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A6EF514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DBCE771" w14:textId="77777777" w:rsidR="007C6A6E" w:rsidRPr="00A545B4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1307B877" w14:textId="77777777" w:rsidR="007C6A6E" w:rsidRPr="00A56B20" w:rsidRDefault="00CC5A41" w:rsidP="007C6A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35</w:t>
            </w:r>
          </w:p>
        </w:tc>
        <w:tc>
          <w:tcPr>
            <w:tcW w:w="180" w:type="dxa"/>
          </w:tcPr>
          <w:p w14:paraId="2A3C5B9D" w14:textId="77777777" w:rsidR="007C6A6E" w:rsidRPr="00A545B4" w:rsidRDefault="007C6A6E" w:rsidP="007C6A6E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68935A38" w14:textId="77777777" w:rsidR="007C6A6E" w:rsidRPr="00A56B20" w:rsidRDefault="00CC5A41" w:rsidP="007C6A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37</w:t>
            </w:r>
          </w:p>
        </w:tc>
        <w:tc>
          <w:tcPr>
            <w:tcW w:w="180" w:type="dxa"/>
          </w:tcPr>
          <w:p w14:paraId="77F8FB6B" w14:textId="77777777" w:rsidR="007C6A6E" w:rsidRPr="00A545B4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25D23959" w14:textId="77777777" w:rsidR="007C6A6E" w:rsidRPr="00A545B4" w:rsidRDefault="006046E5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CEEE061" w14:textId="77777777" w:rsidR="007C6A6E" w:rsidRPr="007D4F28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4322A2EF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7C6A6E" w:rsidRPr="00A545B4" w14:paraId="5028FD32" w14:textId="77777777" w:rsidTr="004A2C12">
        <w:trPr>
          <w:cantSplit/>
        </w:trPr>
        <w:tc>
          <w:tcPr>
            <w:tcW w:w="3150" w:type="dxa"/>
            <w:shd w:val="clear" w:color="auto" w:fill="auto"/>
          </w:tcPr>
          <w:p w14:paraId="5A12087B" w14:textId="77777777" w:rsidR="007C6A6E" w:rsidRPr="00A545B4" w:rsidRDefault="007C6A6E" w:rsidP="007C6A6E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ทีแอลเค </w:t>
            </w:r>
            <w:r w:rsidR="00CC5A41" w:rsidRPr="00CC5A41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แมเนจเม้นท์</w:t>
            </w:r>
            <w:r w:rsidRPr="00A545B4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00DC4402" w14:textId="77777777" w:rsidR="007C6A6E" w:rsidRPr="00A545B4" w:rsidRDefault="00CC5A41" w:rsidP="007C6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5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1D29B4BB" w14:textId="77777777" w:rsidR="007C6A6E" w:rsidRPr="00A545B4" w:rsidRDefault="007C6A6E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64071FA8" w14:textId="77777777" w:rsidR="007C6A6E" w:rsidRPr="00A545B4" w:rsidRDefault="00CC5A41" w:rsidP="007C6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5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540" w:type="dxa"/>
            <w:shd w:val="clear" w:color="auto" w:fill="auto"/>
          </w:tcPr>
          <w:p w14:paraId="00565E71" w14:textId="77777777" w:rsidR="007C6A6E" w:rsidRDefault="004361DA" w:rsidP="007C6A6E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  <w:lang w:val="en-US"/>
              </w:rPr>
              <w:t>1</w:t>
            </w:r>
          </w:p>
        </w:tc>
        <w:tc>
          <w:tcPr>
            <w:tcW w:w="630" w:type="dxa"/>
            <w:shd w:val="clear" w:color="auto" w:fill="auto"/>
          </w:tcPr>
          <w:p w14:paraId="0C71CE26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04FE4B05" w14:textId="77777777" w:rsidR="007C6A6E" w:rsidRPr="00A545B4" w:rsidRDefault="007C6A6E" w:rsidP="007C6A6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2A90BE0C" w14:textId="77777777" w:rsidR="007C6A6E" w:rsidRDefault="004361DA" w:rsidP="007C6A6E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  <w:lang w:val="en-US"/>
              </w:rPr>
              <w:t>1</w:t>
            </w:r>
          </w:p>
        </w:tc>
        <w:tc>
          <w:tcPr>
            <w:tcW w:w="630" w:type="dxa"/>
            <w:shd w:val="clear" w:color="auto" w:fill="auto"/>
          </w:tcPr>
          <w:p w14:paraId="0DD7A8A2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256D0C5F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38050DB" w14:textId="77777777" w:rsidR="007C6A6E" w:rsidRPr="00A545B4" w:rsidRDefault="007C6A6E" w:rsidP="007C6A6E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ab/>
            </w:r>
            <w:r>
              <w:rPr>
                <w:rFonts w:ascii="Angsana New" w:hAnsi="Angsana New"/>
                <w:szCs w:val="22"/>
                <w:lang w:bidi="th-TH"/>
              </w:rPr>
              <w:tab/>
            </w:r>
            <w:r w:rsidR="004361DA">
              <w:rPr>
                <w:rFonts w:ascii="Angsana New" w:hAnsi="Angsana New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CAAD22D" w14:textId="77777777" w:rsidR="007C6A6E" w:rsidRPr="00A545B4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04DE269" w14:textId="77777777" w:rsidR="007C6A6E" w:rsidRPr="00A545B4" w:rsidRDefault="007C6A6E" w:rsidP="007C6A6E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ab/>
            </w:r>
            <w:r>
              <w:rPr>
                <w:rFonts w:ascii="Angsana New" w:hAnsi="Angsana New"/>
                <w:szCs w:val="22"/>
                <w:lang w:bidi="th-TH"/>
              </w:rPr>
              <w:tab/>
            </w:r>
            <w:r w:rsidR="004361DA">
              <w:rPr>
                <w:rFonts w:ascii="Angsana New" w:hAnsi="Angsana New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56F3BCB8" w14:textId="77777777" w:rsidR="007C6A6E" w:rsidRPr="00A545B4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F9BD23B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DD1725" w14:textId="77777777" w:rsidR="007C6A6E" w:rsidRPr="00A545B4" w:rsidRDefault="007C6A6E" w:rsidP="007C6A6E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color w:val="FF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7CDCDFD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646450" w14:textId="77777777" w:rsidR="007C6A6E" w:rsidRPr="00A545B4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F691F36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EDF45C3" w14:textId="77777777" w:rsidR="007C6A6E" w:rsidRPr="00A545B4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6844073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AA96A4C" w14:textId="77777777" w:rsidR="007C6A6E" w:rsidRPr="00A545B4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405FBC60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CA95C1" w14:textId="77777777" w:rsidR="007C6A6E" w:rsidRPr="00A545B4" w:rsidRDefault="007C6A6E" w:rsidP="007C6A6E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7DDFCFA5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E2DF889" w14:textId="77777777" w:rsidR="007C6A6E" w:rsidRPr="00A545B4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14A46289" w14:textId="77777777" w:rsidR="007C6A6E" w:rsidRPr="00A545B4" w:rsidRDefault="006046E5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164CF2E" w14:textId="77777777" w:rsidR="007C6A6E" w:rsidRPr="007D4F28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136CCE09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7C6A6E" w:rsidRPr="00A545B4" w14:paraId="7D81D318" w14:textId="77777777" w:rsidTr="004A2C12">
        <w:trPr>
          <w:cantSplit/>
        </w:trPr>
        <w:tc>
          <w:tcPr>
            <w:tcW w:w="3150" w:type="dxa"/>
            <w:shd w:val="clear" w:color="auto" w:fill="auto"/>
          </w:tcPr>
          <w:p w14:paraId="4F8648E8" w14:textId="77777777" w:rsidR="007C6A6E" w:rsidRPr="00A545B4" w:rsidRDefault="007C6A6E" w:rsidP="007C6A6E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A859BF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A859B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A859BF">
              <w:rPr>
                <w:rFonts w:ascii="Angsana New" w:hAnsi="Angsana New" w:hint="cs"/>
                <w:sz w:val="22"/>
                <w:szCs w:val="22"/>
                <w:cs/>
              </w:rPr>
              <w:t>พาร์ทโซน</w:t>
            </w:r>
            <w:r w:rsidRPr="00A859BF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A859BF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  <w:r w:rsidRPr="00A859BF">
              <w:rPr>
                <w:rFonts w:ascii="Angsana New" w:hAnsi="Angsana New"/>
                <w:sz w:val="22"/>
                <w:szCs w:val="22"/>
                <w:cs/>
              </w:rPr>
              <w:t xml:space="preserve">) </w:t>
            </w:r>
            <w:r w:rsidRPr="00A859BF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14:paraId="6DA7D76D" w14:textId="77777777" w:rsidR="007C6A6E" w:rsidRPr="00A545B4" w:rsidRDefault="00CC5A41" w:rsidP="007C6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180" w:type="dxa"/>
            <w:shd w:val="clear" w:color="auto" w:fill="auto"/>
          </w:tcPr>
          <w:p w14:paraId="5B00670F" w14:textId="77777777" w:rsidR="007C6A6E" w:rsidRPr="00A545B4" w:rsidRDefault="007C6A6E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397E8B08" w14:textId="77777777" w:rsidR="007C6A6E" w:rsidRPr="00A545B4" w:rsidRDefault="00CC5A41" w:rsidP="007C6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540" w:type="dxa"/>
            <w:shd w:val="clear" w:color="auto" w:fill="auto"/>
          </w:tcPr>
          <w:p w14:paraId="46A890EA" w14:textId="77777777" w:rsidR="007C6A6E" w:rsidRPr="00A545B4" w:rsidRDefault="00CC5A41" w:rsidP="007C6A6E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56</w:t>
            </w:r>
          </w:p>
        </w:tc>
        <w:tc>
          <w:tcPr>
            <w:tcW w:w="630" w:type="dxa"/>
            <w:shd w:val="clear" w:color="auto" w:fill="auto"/>
          </w:tcPr>
          <w:p w14:paraId="4BCC4722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76D1D34B" w14:textId="77777777" w:rsidR="007C6A6E" w:rsidRPr="00A545B4" w:rsidRDefault="007C6A6E" w:rsidP="007C6A6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AA3CC52" w14:textId="77777777" w:rsidR="007C6A6E" w:rsidRPr="00A545B4" w:rsidRDefault="00CC5A41" w:rsidP="007C6A6E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56</w:t>
            </w:r>
          </w:p>
        </w:tc>
        <w:tc>
          <w:tcPr>
            <w:tcW w:w="630" w:type="dxa"/>
            <w:shd w:val="clear" w:color="auto" w:fill="auto"/>
          </w:tcPr>
          <w:p w14:paraId="28E24B2B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0C6A813F" w14:textId="77777777" w:rsidR="007C6A6E" w:rsidRPr="00A545B4" w:rsidRDefault="007C6A6E" w:rsidP="007C6A6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CED1272" w14:textId="77777777" w:rsidR="007C6A6E" w:rsidRPr="00A545B4" w:rsidRDefault="007C6A6E" w:rsidP="007C6A6E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ab/>
            </w:r>
            <w:r>
              <w:rPr>
                <w:rFonts w:ascii="Angsana New" w:hAnsi="Angsana New"/>
                <w:szCs w:val="22"/>
                <w:lang w:bidi="th-TH"/>
              </w:rPr>
              <w:tab/>
            </w:r>
            <w:r w:rsidR="00CC5A41" w:rsidRPr="00CC5A41">
              <w:rPr>
                <w:rFonts w:ascii="Angsana New" w:hAnsi="Angsana New"/>
                <w:szCs w:val="22"/>
                <w:lang w:val="en-US" w:bidi="th-TH"/>
              </w:rPr>
              <w:t>26</w:t>
            </w:r>
          </w:p>
        </w:tc>
        <w:tc>
          <w:tcPr>
            <w:tcW w:w="180" w:type="dxa"/>
            <w:shd w:val="clear" w:color="auto" w:fill="auto"/>
          </w:tcPr>
          <w:p w14:paraId="5DE980F8" w14:textId="77777777" w:rsidR="007C6A6E" w:rsidRPr="00A545B4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205971D" w14:textId="77777777" w:rsidR="007C6A6E" w:rsidRPr="00A545B4" w:rsidRDefault="007C6A6E" w:rsidP="007C6A6E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ab/>
            </w:r>
            <w:r>
              <w:rPr>
                <w:rFonts w:ascii="Angsana New" w:hAnsi="Angsana New"/>
                <w:szCs w:val="22"/>
                <w:lang w:bidi="th-TH"/>
              </w:rPr>
              <w:tab/>
            </w:r>
            <w:r w:rsidR="00CC5A41" w:rsidRPr="00CC5A41">
              <w:rPr>
                <w:rFonts w:ascii="Angsana New" w:hAnsi="Angsana New"/>
                <w:szCs w:val="22"/>
                <w:lang w:val="en-US" w:bidi="th-TH"/>
              </w:rPr>
              <w:t>26</w:t>
            </w:r>
          </w:p>
        </w:tc>
        <w:tc>
          <w:tcPr>
            <w:tcW w:w="180" w:type="dxa"/>
            <w:shd w:val="clear" w:color="auto" w:fill="auto"/>
          </w:tcPr>
          <w:p w14:paraId="0B831864" w14:textId="77777777" w:rsidR="007C6A6E" w:rsidRPr="00A545B4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F4B7A89" w14:textId="77777777" w:rsidR="007C6A6E" w:rsidRDefault="00CC5A41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DA8BB2D" w14:textId="77777777" w:rsidR="007C6A6E" w:rsidRPr="00A545B4" w:rsidRDefault="007C6A6E" w:rsidP="007C6A6E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color w:val="FF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D218C48" w14:textId="77777777" w:rsidR="007C6A6E" w:rsidRDefault="00CC5A41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6B0F8550" w14:textId="77777777" w:rsidR="007C6A6E" w:rsidRPr="00A545B4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D7A4220" w14:textId="77777777" w:rsidR="007C6A6E" w:rsidRPr="00A545B4" w:rsidRDefault="007C6A6E" w:rsidP="007C6A6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="00CC5A41" w:rsidRPr="00CC5A41">
              <w:rPr>
                <w:rFonts w:ascii="Angsana New" w:hAnsi="Angsana New"/>
                <w:szCs w:val="22"/>
                <w:lang w:val="en-US" w:bidi="th-TH"/>
              </w:rPr>
              <w:t>2</w:t>
            </w:r>
            <w:r>
              <w:rPr>
                <w:rFonts w:ascii="Angsana New" w:hAnsi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647AD66" w14:textId="77777777" w:rsidR="007C6A6E" w:rsidRPr="00A545B4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6D411D8" w14:textId="77777777" w:rsidR="007C6A6E" w:rsidRPr="00A545B4" w:rsidRDefault="007C6A6E" w:rsidP="007C6A6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="00CC5A41" w:rsidRPr="00CC5A41">
              <w:rPr>
                <w:rFonts w:ascii="Angsana New" w:hAnsi="Angsana New"/>
                <w:szCs w:val="22"/>
                <w:lang w:val="en-US" w:bidi="th-TH"/>
              </w:rPr>
              <w:t>2</w:t>
            </w:r>
            <w:r>
              <w:rPr>
                <w:rFonts w:ascii="Angsana New" w:hAnsi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0BD8BF8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32AF96A4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532DAA3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5AFA5683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D5BB60" w14:textId="77777777" w:rsidR="007C6A6E" w:rsidRPr="00A545B4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32823F45" w14:textId="77777777" w:rsidR="007C6A6E" w:rsidRPr="00A545B4" w:rsidRDefault="006046E5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9C21B66" w14:textId="77777777" w:rsidR="007C6A6E" w:rsidRPr="007D4F28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36A1F005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7C6A6E" w:rsidRPr="00A56B20" w14:paraId="14C38BA9" w14:textId="77777777" w:rsidTr="004A2C12">
        <w:trPr>
          <w:cantSplit/>
        </w:trPr>
        <w:tc>
          <w:tcPr>
            <w:tcW w:w="3150" w:type="dxa"/>
            <w:shd w:val="clear" w:color="auto" w:fill="auto"/>
          </w:tcPr>
          <w:p w14:paraId="788C3368" w14:textId="77777777" w:rsidR="007C6A6E" w:rsidRPr="00A56B20" w:rsidRDefault="007C6A6E" w:rsidP="007C6A6E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DM-Loxley Co., Ltd.</w:t>
            </w:r>
          </w:p>
        </w:tc>
        <w:tc>
          <w:tcPr>
            <w:tcW w:w="540" w:type="dxa"/>
            <w:shd w:val="clear" w:color="auto" w:fill="auto"/>
          </w:tcPr>
          <w:p w14:paraId="359D0801" w14:textId="77777777" w:rsidR="007C6A6E" w:rsidRPr="00A56B20" w:rsidRDefault="00CC5A41" w:rsidP="007C6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180" w:type="dxa"/>
            <w:shd w:val="clear" w:color="auto" w:fill="auto"/>
          </w:tcPr>
          <w:p w14:paraId="6448E581" w14:textId="77777777" w:rsidR="007C6A6E" w:rsidRPr="00A56B20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5B996938" w14:textId="77777777" w:rsidR="007C6A6E" w:rsidRPr="00A56B20" w:rsidRDefault="00CC5A41" w:rsidP="007C6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540" w:type="dxa"/>
            <w:shd w:val="clear" w:color="auto" w:fill="auto"/>
          </w:tcPr>
          <w:p w14:paraId="27665DA4" w14:textId="77777777" w:rsidR="007C6A6E" w:rsidRDefault="00CC5A41" w:rsidP="007C6A6E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45</w:t>
            </w:r>
          </w:p>
        </w:tc>
        <w:tc>
          <w:tcPr>
            <w:tcW w:w="630" w:type="dxa"/>
            <w:shd w:val="clear" w:color="auto" w:fill="auto"/>
          </w:tcPr>
          <w:p w14:paraId="1D231D52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72883DD" w14:textId="77777777" w:rsidR="007C6A6E" w:rsidRPr="00A56B20" w:rsidRDefault="007C6A6E" w:rsidP="007C6A6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857B484" w14:textId="77777777" w:rsidR="007C6A6E" w:rsidRDefault="00CC5A41" w:rsidP="007C6A6E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45</w:t>
            </w:r>
          </w:p>
        </w:tc>
        <w:tc>
          <w:tcPr>
            <w:tcW w:w="630" w:type="dxa"/>
            <w:shd w:val="clear" w:color="auto" w:fill="auto"/>
          </w:tcPr>
          <w:p w14:paraId="77B4EFC3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735EF470" w14:textId="77777777" w:rsidR="007C6A6E" w:rsidRPr="00A56B20" w:rsidRDefault="007C6A6E" w:rsidP="007C6A6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CD45C68" w14:textId="77777777" w:rsidR="007C6A6E" w:rsidRPr="00A56B20" w:rsidRDefault="00CC5A41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4361DA">
              <w:rPr>
                <w:rFonts w:ascii="Angsana New" w:hAnsi="Angsana New"/>
                <w:szCs w:val="22"/>
                <w:lang w:val="en-US" w:bidi="th-TH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19E9D507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A9E3FD1" w14:textId="77777777" w:rsidR="007C6A6E" w:rsidRPr="00A56B20" w:rsidRDefault="00CC5A41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4361DA">
              <w:rPr>
                <w:rFonts w:ascii="Angsana New" w:hAnsi="Angsana New"/>
                <w:szCs w:val="22"/>
                <w:lang w:val="en-US" w:bidi="th-TH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6402F955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1242BDC" w14:textId="77777777" w:rsidR="007C6A6E" w:rsidRPr="00A56B20" w:rsidRDefault="00CC5A41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4361DA">
              <w:rPr>
                <w:rFonts w:ascii="Angsana New" w:hAnsi="Angsana New"/>
                <w:szCs w:val="22"/>
                <w:lang w:val="en-US" w:bidi="th-TH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43B38C09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A100B70" w14:textId="77777777" w:rsidR="007C6A6E" w:rsidRPr="00A56B20" w:rsidRDefault="00CC5A41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4361DA">
              <w:rPr>
                <w:rFonts w:ascii="Angsana New" w:hAnsi="Angsana New"/>
                <w:szCs w:val="22"/>
                <w:lang w:val="en-US" w:bidi="th-TH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34939D2F" w14:textId="77777777" w:rsidR="007C6A6E" w:rsidRPr="00A545B4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E01D138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C40D36" w14:textId="77777777" w:rsidR="007C6A6E" w:rsidRPr="00A545B4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A3BAF79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C7B384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E3E7A6A" w14:textId="77777777" w:rsidR="007C6A6E" w:rsidRPr="00A56B20" w:rsidRDefault="00CC5A41" w:rsidP="007C6A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4361DA">
              <w:rPr>
                <w:rFonts w:ascii="Angsana New" w:hAnsi="Angsana New"/>
                <w:szCs w:val="22"/>
                <w:lang w:val="en-US" w:bidi="th-TH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5DEAF578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9D7E8F1" w14:textId="77777777" w:rsidR="007C6A6E" w:rsidRPr="00A56B20" w:rsidRDefault="00CC5A41" w:rsidP="007C6A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4361DA">
              <w:rPr>
                <w:rFonts w:ascii="Angsana New" w:hAnsi="Angsana New"/>
                <w:szCs w:val="22"/>
                <w:lang w:val="en-US" w:bidi="th-TH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0B10320E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75D0806" w14:textId="77777777" w:rsidR="007C6A6E" w:rsidRPr="00A545B4" w:rsidRDefault="006046E5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70985DB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360D476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7C6A6E" w:rsidRPr="00A56B20" w14:paraId="2CBE2DC3" w14:textId="77777777" w:rsidTr="004A2C12">
        <w:trPr>
          <w:cantSplit/>
        </w:trPr>
        <w:tc>
          <w:tcPr>
            <w:tcW w:w="3150" w:type="dxa"/>
            <w:shd w:val="clear" w:color="auto" w:fill="auto"/>
          </w:tcPr>
          <w:p w14:paraId="2CD18F3D" w14:textId="77777777" w:rsidR="007C6A6E" w:rsidRPr="00D267FA" w:rsidRDefault="007C6A6E" w:rsidP="007C6A6E">
            <w:pPr>
              <w:ind w:right="-16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บริษัท รักษาความปลอดภัย ท่าอากาศยานไทย จำกัด</w:t>
            </w:r>
          </w:p>
        </w:tc>
        <w:tc>
          <w:tcPr>
            <w:tcW w:w="540" w:type="dxa"/>
            <w:shd w:val="clear" w:color="auto" w:fill="auto"/>
          </w:tcPr>
          <w:p w14:paraId="7E70DD84" w14:textId="77777777" w:rsidR="007C6A6E" w:rsidRPr="00A56B20" w:rsidRDefault="00CC5A41" w:rsidP="007C6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4</w:t>
            </w:r>
            <w:r w:rsidR="004361DA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AEF004C" w14:textId="77777777" w:rsidR="007C6A6E" w:rsidRPr="00A56B20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4DEB3A73" w14:textId="77777777" w:rsidR="007C6A6E" w:rsidRPr="00A56B20" w:rsidRDefault="00CC5A41" w:rsidP="007C6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4</w:t>
            </w:r>
            <w:r w:rsidR="004361DA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540" w:type="dxa"/>
            <w:shd w:val="clear" w:color="auto" w:fill="auto"/>
          </w:tcPr>
          <w:p w14:paraId="542E3B9F" w14:textId="77777777" w:rsidR="007C6A6E" w:rsidRDefault="00CC5A41" w:rsidP="007C6A6E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 w:hint="cs"/>
                <w:szCs w:val="22"/>
                <w:lang w:val="en-US" w:bidi="th-TH"/>
              </w:rPr>
              <w:t>35</w:t>
            </w:r>
            <w:r w:rsidR="004361DA">
              <w:rPr>
                <w:rFonts w:ascii="Angsana New" w:hAnsi="Angsana New" w:hint="cs"/>
                <w:szCs w:val="22"/>
                <w:lang w:val="en-US" w:bidi="th-TH"/>
              </w:rPr>
              <w:t>0</w:t>
            </w:r>
          </w:p>
        </w:tc>
        <w:tc>
          <w:tcPr>
            <w:tcW w:w="630" w:type="dxa"/>
            <w:shd w:val="clear" w:color="auto" w:fill="auto"/>
          </w:tcPr>
          <w:p w14:paraId="0CB2278B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29A3BEBD" w14:textId="77777777" w:rsidR="007C6A6E" w:rsidRPr="00A56B20" w:rsidRDefault="007C6A6E" w:rsidP="007C6A6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9D917D4" w14:textId="77777777" w:rsidR="007C6A6E" w:rsidRDefault="00E82DAF" w:rsidP="007C6A6E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E82DAF">
              <w:rPr>
                <w:rFonts w:ascii="Angsana New" w:hAnsi="Angsana New"/>
                <w:szCs w:val="22"/>
                <w:lang w:val="en-US"/>
              </w:rPr>
              <w:t>88</w:t>
            </w:r>
          </w:p>
        </w:tc>
        <w:tc>
          <w:tcPr>
            <w:tcW w:w="630" w:type="dxa"/>
            <w:shd w:val="clear" w:color="auto" w:fill="auto"/>
          </w:tcPr>
          <w:p w14:paraId="6873D836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3F3A724C" w14:textId="77777777" w:rsidR="007C6A6E" w:rsidRPr="00A56B20" w:rsidRDefault="007C6A6E" w:rsidP="007C6A6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03FAFEA" w14:textId="77777777" w:rsidR="007C6A6E" w:rsidRPr="00A56B20" w:rsidRDefault="004361DA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Cs w:val="22"/>
                <w:lang w:val="en-US" w:bidi="th-TH"/>
              </w:rPr>
              <w:t>44</w:t>
            </w:r>
          </w:p>
        </w:tc>
        <w:tc>
          <w:tcPr>
            <w:tcW w:w="180" w:type="dxa"/>
            <w:shd w:val="clear" w:color="auto" w:fill="auto"/>
          </w:tcPr>
          <w:p w14:paraId="664C89D5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150AAD0" w14:textId="77777777" w:rsidR="007C6A6E" w:rsidRPr="00A56B20" w:rsidRDefault="00CC5A41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36</w:t>
            </w:r>
          </w:p>
        </w:tc>
        <w:tc>
          <w:tcPr>
            <w:tcW w:w="180" w:type="dxa"/>
            <w:shd w:val="clear" w:color="auto" w:fill="auto"/>
          </w:tcPr>
          <w:p w14:paraId="2EB5BFC3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D8A5949" w14:textId="77777777" w:rsidR="007C6A6E" w:rsidRPr="00A56B20" w:rsidRDefault="004361DA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szCs w:val="22"/>
                <w:lang w:val="en-US" w:bidi="th-TH"/>
              </w:rPr>
              <w:t>1</w:t>
            </w:r>
            <w:r w:rsidR="00CC5A41" w:rsidRPr="00CC5A41">
              <w:rPr>
                <w:rFonts w:ascii="Angsana New" w:hAnsi="Angsana New" w:hint="cs"/>
                <w:szCs w:val="22"/>
                <w:lang w:val="en-US" w:bidi="th-TH"/>
              </w:rPr>
              <w:t>54</w:t>
            </w:r>
          </w:p>
        </w:tc>
        <w:tc>
          <w:tcPr>
            <w:tcW w:w="180" w:type="dxa"/>
            <w:shd w:val="clear" w:color="auto" w:fill="auto"/>
          </w:tcPr>
          <w:p w14:paraId="0F8FF6E7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0FFA3EF" w14:textId="77777777" w:rsidR="007C6A6E" w:rsidRPr="00A56B20" w:rsidRDefault="00CC5A41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36</w:t>
            </w:r>
          </w:p>
        </w:tc>
        <w:tc>
          <w:tcPr>
            <w:tcW w:w="180" w:type="dxa"/>
            <w:shd w:val="clear" w:color="auto" w:fill="auto"/>
          </w:tcPr>
          <w:p w14:paraId="0A40BB27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0588AE7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FD5A18E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1A36BC7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56A64B2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DA5CB5F" w14:textId="77777777" w:rsidR="007C6A6E" w:rsidRPr="00A56B20" w:rsidRDefault="004361DA" w:rsidP="007C6A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Cs w:val="22"/>
                <w:lang w:val="en-US" w:bidi="th-TH"/>
              </w:rPr>
              <w:t>54</w:t>
            </w:r>
          </w:p>
        </w:tc>
        <w:tc>
          <w:tcPr>
            <w:tcW w:w="180" w:type="dxa"/>
            <w:shd w:val="clear" w:color="auto" w:fill="auto"/>
          </w:tcPr>
          <w:p w14:paraId="7C77B2A8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70DCB3F" w14:textId="77777777" w:rsidR="007C6A6E" w:rsidRPr="00A56B20" w:rsidRDefault="00CC5A41" w:rsidP="007C6A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36</w:t>
            </w:r>
          </w:p>
        </w:tc>
        <w:tc>
          <w:tcPr>
            <w:tcW w:w="180" w:type="dxa"/>
            <w:shd w:val="clear" w:color="auto" w:fill="auto"/>
          </w:tcPr>
          <w:p w14:paraId="073AFF3D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D5E8858" w14:textId="77777777" w:rsidR="007C6A6E" w:rsidRPr="00A545B4" w:rsidRDefault="006046E5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EA19939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87FDFED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7C6A6E" w:rsidRPr="00A56B20" w14:paraId="21414D5C" w14:textId="77777777" w:rsidTr="004A2C12">
        <w:trPr>
          <w:cantSplit/>
        </w:trPr>
        <w:tc>
          <w:tcPr>
            <w:tcW w:w="3150" w:type="dxa"/>
            <w:shd w:val="clear" w:color="auto" w:fill="auto"/>
          </w:tcPr>
          <w:p w14:paraId="16EE6131" w14:textId="77777777" w:rsidR="007C6A6E" w:rsidRPr="00A56B20" w:rsidRDefault="007C6A6E" w:rsidP="007C6A6E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A56B20">
              <w:rPr>
                <w:rFonts w:ascii="Angsana New" w:hAnsi="Angsana New"/>
                <w:sz w:val="22"/>
                <w:szCs w:val="22"/>
                <w:cs/>
              </w:rPr>
              <w:t>บริษัท ไทยไฟเบอร์ออ</w:t>
            </w:r>
            <w:r w:rsidRPr="00A56B20">
              <w:rPr>
                <w:rFonts w:ascii="Angsana New" w:hAnsi="Angsana New" w:hint="cs"/>
                <w:sz w:val="22"/>
                <w:szCs w:val="22"/>
                <w:cs/>
              </w:rPr>
              <w:t>พ</w:t>
            </w:r>
            <w:r w:rsidRPr="00A56B20">
              <w:rPr>
                <w:rFonts w:ascii="Angsana New" w:hAnsi="Angsana New"/>
                <w:sz w:val="22"/>
                <w:szCs w:val="22"/>
                <w:cs/>
              </w:rPr>
              <w:t>ติค</w:t>
            </w:r>
            <w:r w:rsidRPr="00A56B20">
              <w:rPr>
                <w:rFonts w:ascii="Angsana New" w:hAnsi="Angsana New" w:hint="cs"/>
                <w:sz w:val="22"/>
                <w:szCs w:val="22"/>
                <w:cs/>
              </w:rPr>
              <w:t>ส์</w:t>
            </w:r>
            <w:r w:rsidRPr="00A56B20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521355FD" w14:textId="77777777" w:rsidR="007C6A6E" w:rsidRPr="00A56B20" w:rsidRDefault="00CC5A41" w:rsidP="007C6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4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4AD6A5CC" w14:textId="77777777" w:rsidR="007C6A6E" w:rsidRPr="00A56B20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27A3699D" w14:textId="77777777" w:rsidR="007C6A6E" w:rsidRPr="00A56B20" w:rsidRDefault="00CC5A41" w:rsidP="007C6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4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540" w:type="dxa"/>
            <w:shd w:val="clear" w:color="auto" w:fill="auto"/>
          </w:tcPr>
          <w:p w14:paraId="43177218" w14:textId="77777777" w:rsidR="007C6A6E" w:rsidRPr="00A56B20" w:rsidRDefault="004361DA" w:rsidP="007C6A6E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  <w:lang w:val="en-US"/>
              </w:rPr>
              <w:t>100</w:t>
            </w:r>
          </w:p>
        </w:tc>
        <w:tc>
          <w:tcPr>
            <w:tcW w:w="630" w:type="dxa"/>
            <w:shd w:val="clear" w:color="auto" w:fill="auto"/>
          </w:tcPr>
          <w:p w14:paraId="7580D630" w14:textId="77777777" w:rsidR="007C6A6E" w:rsidRPr="00A56B20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AA5D69D" w14:textId="77777777" w:rsidR="007C6A6E" w:rsidRPr="00A56B20" w:rsidRDefault="007C6A6E" w:rsidP="007C6A6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7272384" w14:textId="77777777" w:rsidR="007C6A6E" w:rsidRPr="00A56B20" w:rsidRDefault="004361DA" w:rsidP="007C6A6E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  <w:lang w:val="en-US"/>
              </w:rPr>
              <w:t>100</w:t>
            </w:r>
          </w:p>
        </w:tc>
        <w:tc>
          <w:tcPr>
            <w:tcW w:w="630" w:type="dxa"/>
            <w:shd w:val="clear" w:color="auto" w:fill="auto"/>
          </w:tcPr>
          <w:p w14:paraId="338A8108" w14:textId="77777777" w:rsidR="007C6A6E" w:rsidRPr="00A56B20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384CFF8" w14:textId="77777777" w:rsidR="007C6A6E" w:rsidRPr="00A56B20" w:rsidRDefault="007C6A6E" w:rsidP="007C6A6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92B428B" w14:textId="77777777" w:rsidR="007C6A6E" w:rsidRPr="00A56B20" w:rsidRDefault="00CC5A41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4</w:t>
            </w:r>
            <w:r w:rsidR="004361DA">
              <w:rPr>
                <w:rFonts w:ascii="Angsana New" w:hAnsi="Angsana New"/>
                <w:szCs w:val="22"/>
                <w:lang w:val="en-US" w:bidi="th-TH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0BA4CC74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C443EA7" w14:textId="77777777" w:rsidR="007C6A6E" w:rsidRPr="00A56B20" w:rsidRDefault="00CC5A41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4</w:t>
            </w:r>
            <w:r w:rsidR="004361DA">
              <w:rPr>
                <w:rFonts w:ascii="Angsana New" w:hAnsi="Angsana New"/>
                <w:szCs w:val="22"/>
                <w:lang w:val="en-US" w:bidi="th-TH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71247591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EBF20E8" w14:textId="77777777" w:rsidR="007C6A6E" w:rsidRPr="00A56B20" w:rsidRDefault="004361DA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Cs w:val="22"/>
                <w:lang w:val="en-US" w:bidi="th-TH"/>
              </w:rPr>
              <w:t>5</w:t>
            </w:r>
            <w:r w:rsidR="00CC5A41" w:rsidRPr="00CC5A41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55E270B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80CA4C5" w14:textId="77777777" w:rsidR="007C6A6E" w:rsidRPr="00A56B20" w:rsidRDefault="004361DA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Cs w:val="22"/>
                <w:lang w:val="en-US" w:bidi="th-TH"/>
              </w:rPr>
              <w:t>5</w:t>
            </w:r>
            <w:r w:rsidR="00E82DAF" w:rsidRPr="00E82DAF">
              <w:rPr>
                <w:rFonts w:ascii="Angsana New" w:hAnsi="Angsana New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0819CFE5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1492BC0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F20615B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843BC86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A419B3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77ACAA2" w14:textId="77777777" w:rsidR="007C6A6E" w:rsidRPr="00A56B20" w:rsidRDefault="004361DA" w:rsidP="007C6A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Cs w:val="22"/>
                <w:lang w:val="en-US" w:bidi="th-TH"/>
              </w:rPr>
              <w:t>52</w:t>
            </w:r>
          </w:p>
        </w:tc>
        <w:tc>
          <w:tcPr>
            <w:tcW w:w="180" w:type="dxa"/>
            <w:shd w:val="clear" w:color="auto" w:fill="auto"/>
          </w:tcPr>
          <w:p w14:paraId="7CBC8430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7280F62" w14:textId="77777777" w:rsidR="007C6A6E" w:rsidRPr="00A56B20" w:rsidRDefault="004361DA" w:rsidP="007C6A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Cs w:val="22"/>
                <w:lang w:val="en-US" w:bidi="th-TH"/>
              </w:rPr>
              <w:t>5</w:t>
            </w:r>
            <w:r w:rsidR="00E82DAF" w:rsidRPr="00E82DAF">
              <w:rPr>
                <w:rFonts w:ascii="Angsana New" w:hAnsi="Angsana New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06E31CD0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1D514DA" w14:textId="77777777" w:rsidR="007C6A6E" w:rsidRPr="00A545B4" w:rsidRDefault="006046E5" w:rsidP="006046E5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68DDF5C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BBEC967" w14:textId="77777777" w:rsidR="007C6A6E" w:rsidRPr="00A545B4" w:rsidRDefault="00CC5A41" w:rsidP="007C6A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</w:tr>
      <w:tr w:rsidR="007C6A6E" w:rsidRPr="00A56B20" w14:paraId="444C6F20" w14:textId="77777777" w:rsidTr="004A2C12">
        <w:trPr>
          <w:cantSplit/>
        </w:trPr>
        <w:tc>
          <w:tcPr>
            <w:tcW w:w="3150" w:type="dxa"/>
            <w:shd w:val="clear" w:color="auto" w:fill="auto"/>
          </w:tcPr>
          <w:p w14:paraId="61418D33" w14:textId="77777777" w:rsidR="007C6A6E" w:rsidRPr="00A56B20" w:rsidRDefault="007C6A6E" w:rsidP="007C6A6E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A56B20">
              <w:rPr>
                <w:rFonts w:ascii="Angsana New" w:hAnsi="Angsana New"/>
                <w:sz w:val="22"/>
                <w:szCs w:val="22"/>
                <w:cs/>
              </w:rPr>
              <w:t>บริษัท บีพี - คาสตรอล (ประเทศไทย) จำกัด</w:t>
            </w:r>
            <w:r w:rsidRPr="00A56B20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540" w:type="dxa"/>
            <w:shd w:val="clear" w:color="auto" w:fill="auto"/>
          </w:tcPr>
          <w:p w14:paraId="2AD2C202" w14:textId="77777777" w:rsidR="007C6A6E" w:rsidRPr="00A56B20" w:rsidRDefault="00CC5A41" w:rsidP="007C6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4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72699074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56D7A827" w14:textId="77777777" w:rsidR="007C6A6E" w:rsidRPr="00A56B20" w:rsidRDefault="00CC5A41" w:rsidP="007C6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4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540" w:type="dxa"/>
            <w:shd w:val="clear" w:color="auto" w:fill="auto"/>
          </w:tcPr>
          <w:p w14:paraId="2A5ABD4E" w14:textId="77777777" w:rsidR="007C6A6E" w:rsidRPr="00A56B20" w:rsidRDefault="00CC5A41" w:rsidP="007C6A6E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4</w:t>
            </w:r>
            <w:r w:rsidR="00E82DAF" w:rsidRPr="00E82DAF">
              <w:rPr>
                <w:rFonts w:ascii="Angsana New" w:hAnsi="Angsana New"/>
                <w:szCs w:val="22"/>
                <w:lang w:val="en-US"/>
              </w:rPr>
              <w:t>9</w:t>
            </w:r>
          </w:p>
        </w:tc>
        <w:tc>
          <w:tcPr>
            <w:tcW w:w="630" w:type="dxa"/>
            <w:shd w:val="clear" w:color="auto" w:fill="auto"/>
          </w:tcPr>
          <w:p w14:paraId="761D2AB5" w14:textId="77777777" w:rsidR="007C6A6E" w:rsidRPr="00A56B20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7FC45A2" w14:textId="77777777" w:rsidR="007C6A6E" w:rsidRPr="00A56B20" w:rsidRDefault="007C6A6E" w:rsidP="007C6A6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40836A4" w14:textId="77777777" w:rsidR="007C6A6E" w:rsidRPr="00A56B20" w:rsidRDefault="00CC5A41" w:rsidP="007C6A6E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4</w:t>
            </w:r>
            <w:r w:rsidR="00E82DAF" w:rsidRPr="00E82DAF">
              <w:rPr>
                <w:rFonts w:ascii="Angsana New" w:hAnsi="Angsana New"/>
                <w:szCs w:val="22"/>
                <w:lang w:val="en-US"/>
              </w:rPr>
              <w:t>9</w:t>
            </w:r>
          </w:p>
        </w:tc>
        <w:tc>
          <w:tcPr>
            <w:tcW w:w="630" w:type="dxa"/>
            <w:shd w:val="clear" w:color="auto" w:fill="auto"/>
          </w:tcPr>
          <w:p w14:paraId="4A24DC70" w14:textId="77777777" w:rsidR="007C6A6E" w:rsidRPr="00A56B20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03298AA2" w14:textId="77777777" w:rsidR="007C6A6E" w:rsidRPr="00A56B20" w:rsidRDefault="007C6A6E" w:rsidP="007C6A6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BB82970" w14:textId="77777777" w:rsidR="007C6A6E" w:rsidRPr="00A56B20" w:rsidRDefault="00CC5A41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4361DA">
              <w:rPr>
                <w:rFonts w:ascii="Angsana New" w:hAnsi="Angsana New"/>
                <w:szCs w:val="22"/>
                <w:lang w:val="en-US" w:bidi="th-TH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131A9D90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F1B48B1" w14:textId="77777777" w:rsidR="007C6A6E" w:rsidRPr="00A56B20" w:rsidRDefault="00CC5A41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4361DA">
              <w:rPr>
                <w:rFonts w:ascii="Angsana New" w:hAnsi="Angsana New"/>
                <w:szCs w:val="22"/>
                <w:lang w:val="en-US" w:bidi="th-TH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54C0B505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FED716E" w14:textId="77777777" w:rsidR="007C6A6E" w:rsidRPr="00A56B20" w:rsidRDefault="00E82DAF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E82DAF">
              <w:rPr>
                <w:rFonts w:ascii="Angsana New" w:hAnsi="Angsana New"/>
                <w:szCs w:val="22"/>
                <w:lang w:val="en-US" w:bidi="th-TH"/>
              </w:rPr>
              <w:t>8</w:t>
            </w:r>
            <w:r w:rsidR="004361DA">
              <w:rPr>
                <w:rFonts w:ascii="Angsana New" w:hAnsi="Angsana New" w:hint="cs"/>
                <w:szCs w:val="22"/>
                <w:lang w:val="en-US" w:bidi="th-TH"/>
              </w:rPr>
              <w:t>1</w:t>
            </w:r>
            <w:r w:rsidRPr="00E82DAF">
              <w:rPr>
                <w:rFonts w:ascii="Angsana New" w:hAnsi="Angsana New" w:hint="cs"/>
                <w:szCs w:val="22"/>
                <w:lang w:val="en-US"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53258963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21481B1" w14:textId="77777777" w:rsidR="007C6A6E" w:rsidRPr="00A56B20" w:rsidRDefault="00E82DAF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E82DAF">
              <w:rPr>
                <w:rFonts w:ascii="Angsana New" w:hAnsi="Angsana New"/>
                <w:szCs w:val="22"/>
                <w:lang w:val="en-US" w:bidi="th-TH"/>
              </w:rPr>
              <w:t>8</w:t>
            </w:r>
            <w:r w:rsidR="00CC5A41" w:rsidRPr="00CC5A41">
              <w:rPr>
                <w:rFonts w:ascii="Angsana New" w:hAnsi="Angsana New"/>
                <w:szCs w:val="22"/>
                <w:lang w:val="en-US" w:bidi="th-TH"/>
              </w:rPr>
              <w:t>67</w:t>
            </w:r>
          </w:p>
        </w:tc>
        <w:tc>
          <w:tcPr>
            <w:tcW w:w="180" w:type="dxa"/>
            <w:shd w:val="clear" w:color="auto" w:fill="auto"/>
          </w:tcPr>
          <w:p w14:paraId="47C03E43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5217DD0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0E4567F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2D74059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6CC53A1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7B0EAED" w14:textId="77777777" w:rsidR="007C6A6E" w:rsidRPr="00A56B20" w:rsidRDefault="00E82DAF" w:rsidP="007C6A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E82DAF">
              <w:rPr>
                <w:rFonts w:ascii="Angsana New" w:hAnsi="Angsana New"/>
                <w:szCs w:val="22"/>
                <w:lang w:val="en-US" w:bidi="th-TH"/>
              </w:rPr>
              <w:t>8</w:t>
            </w:r>
            <w:r w:rsidR="004361DA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Pr="00E82DAF">
              <w:rPr>
                <w:rFonts w:ascii="Angsana New" w:hAnsi="Angsana New"/>
                <w:szCs w:val="22"/>
                <w:lang w:val="en-US"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09318315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B7E6F35" w14:textId="77777777" w:rsidR="007C6A6E" w:rsidRPr="00A56B20" w:rsidRDefault="00E82DAF" w:rsidP="007C6A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E82DAF">
              <w:rPr>
                <w:rFonts w:ascii="Angsana New" w:hAnsi="Angsana New"/>
                <w:szCs w:val="22"/>
                <w:lang w:val="en-US" w:bidi="th-TH"/>
              </w:rPr>
              <w:t>8</w:t>
            </w:r>
            <w:r w:rsidR="00CC5A41" w:rsidRPr="00CC5A41">
              <w:rPr>
                <w:rFonts w:ascii="Angsana New" w:hAnsi="Angsana New"/>
                <w:szCs w:val="22"/>
                <w:lang w:val="en-US" w:bidi="th-TH"/>
              </w:rPr>
              <w:t>67</w:t>
            </w:r>
          </w:p>
        </w:tc>
        <w:tc>
          <w:tcPr>
            <w:tcW w:w="180" w:type="dxa"/>
            <w:shd w:val="clear" w:color="auto" w:fill="auto"/>
          </w:tcPr>
          <w:p w14:paraId="4C7D0F08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4B68A62" w14:textId="77777777" w:rsidR="007C6A6E" w:rsidRPr="00A56B20" w:rsidRDefault="00CC5A41" w:rsidP="007C6A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4</w:t>
            </w:r>
            <w:r w:rsidR="004361DA">
              <w:rPr>
                <w:rFonts w:ascii="Angsana New" w:hAnsi="Angsana New"/>
                <w:szCs w:val="22"/>
                <w:lang w:val="en-US" w:bidi="th-TH"/>
              </w:rPr>
              <w:t>11</w:t>
            </w:r>
          </w:p>
        </w:tc>
        <w:tc>
          <w:tcPr>
            <w:tcW w:w="182" w:type="dxa"/>
            <w:shd w:val="clear" w:color="auto" w:fill="auto"/>
          </w:tcPr>
          <w:p w14:paraId="19E7C1B2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AFE994F" w14:textId="77777777" w:rsidR="007C6A6E" w:rsidRPr="00A56B20" w:rsidRDefault="00CC5A41" w:rsidP="007C6A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463</w:t>
            </w:r>
          </w:p>
        </w:tc>
      </w:tr>
      <w:tr w:rsidR="00CB175D" w:rsidRPr="00A56B20" w14:paraId="33B92189" w14:textId="77777777" w:rsidTr="004A2C12">
        <w:trPr>
          <w:cantSplit/>
        </w:trPr>
        <w:tc>
          <w:tcPr>
            <w:tcW w:w="3150" w:type="dxa"/>
            <w:shd w:val="clear" w:color="auto" w:fill="auto"/>
          </w:tcPr>
          <w:p w14:paraId="434FE92E" w14:textId="77777777" w:rsidR="00CB175D" w:rsidRPr="003A5EF3" w:rsidRDefault="00CB175D" w:rsidP="00CB175D">
            <w:pPr>
              <w:ind w:right="-73"/>
              <w:jc w:val="thaiDistribute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แทรเวล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แอดส์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เน็ทเวิร์ค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6BB15948" w14:textId="77777777" w:rsidR="00CB175D" w:rsidRPr="00A545B4" w:rsidRDefault="00CC5A41" w:rsidP="00CB1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36</w:t>
            </w:r>
          </w:p>
        </w:tc>
        <w:tc>
          <w:tcPr>
            <w:tcW w:w="180" w:type="dxa"/>
            <w:shd w:val="clear" w:color="auto" w:fill="auto"/>
          </w:tcPr>
          <w:p w14:paraId="0DBB1B9E" w14:textId="77777777" w:rsidR="00CB175D" w:rsidRPr="00A545B4" w:rsidRDefault="00CB175D" w:rsidP="00CB175D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5E1F24A2" w14:textId="77777777" w:rsidR="00CB175D" w:rsidRPr="00A92C03" w:rsidRDefault="00CB175D" w:rsidP="00CB1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6BCD4972" w14:textId="77777777" w:rsidR="00CB175D" w:rsidRPr="00A545B4" w:rsidRDefault="00CC5A41" w:rsidP="00CB175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 w:hint="cs"/>
                <w:szCs w:val="22"/>
                <w:lang w:val="en-US" w:bidi="th-TH"/>
              </w:rPr>
              <w:t>4</w:t>
            </w:r>
            <w:r w:rsidR="004361DA">
              <w:rPr>
                <w:rFonts w:ascii="Angsana New" w:hAnsi="Angsana New" w:hint="cs"/>
                <w:szCs w:val="22"/>
                <w:lang w:val="en-US" w:bidi="th-TH"/>
              </w:rPr>
              <w:t>0</w:t>
            </w:r>
          </w:p>
        </w:tc>
        <w:tc>
          <w:tcPr>
            <w:tcW w:w="630" w:type="dxa"/>
            <w:shd w:val="clear" w:color="auto" w:fill="auto"/>
          </w:tcPr>
          <w:p w14:paraId="3D877826" w14:textId="77777777" w:rsidR="00CB175D" w:rsidRPr="00A545B4" w:rsidRDefault="00CB175D" w:rsidP="00CB175D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1192CA3" w14:textId="77777777" w:rsidR="00CB175D" w:rsidRPr="00A545B4" w:rsidRDefault="00CB175D" w:rsidP="00CB175D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DD23319" w14:textId="77777777" w:rsidR="00CB175D" w:rsidRPr="00A545B4" w:rsidRDefault="00CB175D" w:rsidP="00CB175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53FEFD4E" w14:textId="77777777" w:rsidR="00CB175D" w:rsidRPr="00A545B4" w:rsidRDefault="00CB175D" w:rsidP="00CB175D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8486E27" w14:textId="77777777" w:rsidR="00CB175D" w:rsidRPr="00A545B4" w:rsidRDefault="00CB175D" w:rsidP="00CB17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DB6BFB0" w14:textId="77777777" w:rsidR="00CB175D" w:rsidRPr="00A545B4" w:rsidRDefault="004361DA" w:rsidP="00CB175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lang w:val="en-US" w:bidi="th-TH"/>
              </w:rPr>
              <w:t>1</w:t>
            </w:r>
            <w:r w:rsidR="00CC5A41" w:rsidRPr="00CC5A41">
              <w:rPr>
                <w:rFonts w:ascii="Angsana New" w:hAnsi="Angsana New" w:hint="cs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36E47D9B" w14:textId="77777777" w:rsidR="00CB175D" w:rsidRPr="00A545B4" w:rsidRDefault="00CB175D" w:rsidP="00CB17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6B385C3" w14:textId="77777777" w:rsidR="00CB175D" w:rsidRPr="00A545B4" w:rsidRDefault="00CB175D" w:rsidP="00CB175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01F7D9A" w14:textId="77777777" w:rsidR="00CB175D" w:rsidRPr="00A545B4" w:rsidRDefault="00CB175D" w:rsidP="00CB175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3226F36" w14:textId="77777777" w:rsidR="00CB175D" w:rsidRPr="00A545B4" w:rsidRDefault="00CC5A41" w:rsidP="00CB175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 w:rsidRPr="00CC5A41">
              <w:rPr>
                <w:rFonts w:ascii="Angsana New" w:hAnsi="Angsana New" w:hint="cs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4B114488" w14:textId="77777777" w:rsidR="00CB175D" w:rsidRPr="00A545B4" w:rsidRDefault="00CB175D" w:rsidP="00CB17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07EEE0B" w14:textId="77777777" w:rsidR="00CB175D" w:rsidRPr="00A545B4" w:rsidRDefault="00CB175D" w:rsidP="00CB175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07F17A1" w14:textId="77777777" w:rsidR="00CB175D" w:rsidRPr="00A545B4" w:rsidRDefault="00CB175D" w:rsidP="00CB17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6BA4A3D" w14:textId="77777777" w:rsidR="00CB175D" w:rsidRPr="00A545B4" w:rsidRDefault="00CB175D" w:rsidP="00CB175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="00CC5A41" w:rsidRPr="00CC5A41">
              <w:rPr>
                <w:rFonts w:ascii="Angsana New" w:hAnsi="Angsana New"/>
                <w:szCs w:val="22"/>
                <w:lang w:val="en-US" w:bidi="th-TH"/>
              </w:rPr>
              <w:t>4</w:t>
            </w:r>
            <w:r>
              <w:rPr>
                <w:rFonts w:ascii="Angsana New" w:hAnsi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3BEDC54" w14:textId="77777777" w:rsidR="00CB175D" w:rsidRPr="00A545B4" w:rsidRDefault="00CB175D" w:rsidP="00CB17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C175802" w14:textId="77777777" w:rsidR="00CB175D" w:rsidRPr="00A545B4" w:rsidRDefault="00CB175D" w:rsidP="00CB175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98283B" w14:textId="77777777" w:rsidR="00CB175D" w:rsidRPr="00A545B4" w:rsidRDefault="00CB175D" w:rsidP="00CB1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64C41AB" w14:textId="77777777" w:rsidR="00CB175D" w:rsidRPr="00A545B4" w:rsidRDefault="00CB175D" w:rsidP="00CB175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7FF59E" w14:textId="77777777" w:rsidR="00CB175D" w:rsidRPr="00A545B4" w:rsidRDefault="00CB175D" w:rsidP="00CB17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5FE8698" w14:textId="77777777" w:rsidR="00CB175D" w:rsidRPr="00A545B4" w:rsidRDefault="00CB175D" w:rsidP="00CB175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7E20AE" w14:textId="77777777" w:rsidR="00CB175D" w:rsidRPr="00A56B20" w:rsidRDefault="00CB175D" w:rsidP="00CB17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1B8742C" w14:textId="77777777" w:rsidR="00CB175D" w:rsidRPr="00A545B4" w:rsidRDefault="00CB175D" w:rsidP="00CB175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C4DA855" w14:textId="77777777" w:rsidR="00CB175D" w:rsidRPr="00A545B4" w:rsidRDefault="00CB175D" w:rsidP="00CB17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A3F9162" w14:textId="77777777" w:rsidR="00CB175D" w:rsidRPr="00A545B4" w:rsidRDefault="00CB175D" w:rsidP="00CB175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7C6A6E" w:rsidRPr="00A56B20" w14:paraId="1D203297" w14:textId="77777777" w:rsidTr="004A2C12">
        <w:trPr>
          <w:cantSplit/>
        </w:trPr>
        <w:tc>
          <w:tcPr>
            <w:tcW w:w="3150" w:type="dxa"/>
            <w:shd w:val="clear" w:color="auto" w:fill="auto"/>
          </w:tcPr>
          <w:p w14:paraId="604862CE" w14:textId="77777777" w:rsidR="007C6A6E" w:rsidRPr="00A56B20" w:rsidRDefault="007C6A6E" w:rsidP="007C6A6E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A56B20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บริษัท ล็อกซเล่ย์ จี</w:t>
            </w:r>
            <w:r w:rsidRPr="00A56B20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เ</w:t>
            </w:r>
            <w:r w:rsidRPr="00A56B20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ท</w:t>
            </w:r>
            <w:r w:rsidRPr="00A56B20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็</w:t>
            </w:r>
            <w:r w:rsidRPr="00A56B20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ค เทคโนโลยี</w:t>
            </w:r>
            <w:r w:rsidRPr="00A56B20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 </w:t>
            </w:r>
            <w:r w:rsidRPr="00A56B20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14:paraId="5403511A" w14:textId="77777777" w:rsidR="007C6A6E" w:rsidRPr="00A56B20" w:rsidRDefault="00CC5A41" w:rsidP="007C6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180" w:type="dxa"/>
            <w:shd w:val="clear" w:color="auto" w:fill="auto"/>
          </w:tcPr>
          <w:p w14:paraId="1E4B2B3D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44C68001" w14:textId="77777777" w:rsidR="007C6A6E" w:rsidRPr="00A56B20" w:rsidRDefault="00CC5A41" w:rsidP="007C6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540" w:type="dxa"/>
            <w:shd w:val="clear" w:color="auto" w:fill="auto"/>
          </w:tcPr>
          <w:p w14:paraId="0E296CB9" w14:textId="77777777" w:rsidR="007C6A6E" w:rsidRPr="00A56B20" w:rsidRDefault="00CC5A41" w:rsidP="007C6A6E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3</w:t>
            </w:r>
            <w:r w:rsidR="004361DA">
              <w:rPr>
                <w:rFonts w:ascii="Angsana New" w:hAnsi="Angsana New"/>
                <w:szCs w:val="22"/>
                <w:lang w:val="en-US"/>
              </w:rPr>
              <w:t>00</w:t>
            </w:r>
          </w:p>
        </w:tc>
        <w:tc>
          <w:tcPr>
            <w:tcW w:w="630" w:type="dxa"/>
            <w:shd w:val="clear" w:color="auto" w:fill="auto"/>
          </w:tcPr>
          <w:p w14:paraId="663CBE2F" w14:textId="77777777" w:rsidR="007C6A6E" w:rsidRPr="00A56B20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43590E21" w14:textId="77777777" w:rsidR="007C6A6E" w:rsidRPr="00A56B20" w:rsidRDefault="007C6A6E" w:rsidP="007C6A6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A7FE7E5" w14:textId="77777777" w:rsidR="007C6A6E" w:rsidRPr="00A56B20" w:rsidRDefault="00CC5A41" w:rsidP="007C6A6E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3</w:t>
            </w:r>
            <w:r w:rsidR="004361DA">
              <w:rPr>
                <w:rFonts w:ascii="Angsana New" w:hAnsi="Angsana New"/>
                <w:szCs w:val="22"/>
                <w:lang w:val="en-US"/>
              </w:rPr>
              <w:t>00</w:t>
            </w:r>
          </w:p>
        </w:tc>
        <w:tc>
          <w:tcPr>
            <w:tcW w:w="630" w:type="dxa"/>
            <w:shd w:val="clear" w:color="auto" w:fill="auto"/>
          </w:tcPr>
          <w:p w14:paraId="27F02937" w14:textId="77777777" w:rsidR="007C6A6E" w:rsidRPr="00A56B20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4369E179" w14:textId="77777777" w:rsidR="007C6A6E" w:rsidRPr="00A56B20" w:rsidRDefault="007C6A6E" w:rsidP="007C6A6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FFBA52A" w14:textId="77777777" w:rsidR="007C6A6E" w:rsidRPr="00A56B20" w:rsidRDefault="004361DA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10</w:t>
            </w:r>
            <w:r w:rsidR="00CC5A41" w:rsidRPr="00CC5A41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03FC1DAB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A0AE1B0" w14:textId="77777777" w:rsidR="007C6A6E" w:rsidRPr="00A56B20" w:rsidRDefault="004361DA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10</w:t>
            </w:r>
            <w:r w:rsidR="00CC5A41" w:rsidRPr="00CC5A41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0E812277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B13D6B9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21201F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8D9FF7A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E2AF0B1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0609C6E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55DF18B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0082336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33B8D8E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EB2709B" w14:textId="77777777" w:rsidR="007C6A6E" w:rsidRPr="00A545B4" w:rsidRDefault="006046E5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96C0A1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8689D8E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712BD9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0AC06D0" w14:textId="77777777" w:rsidR="007C6A6E" w:rsidRPr="00A545B4" w:rsidRDefault="006046E5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28E3175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40C0B74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7C6A6E" w:rsidRPr="00A56B20" w14:paraId="5DE3121D" w14:textId="77777777" w:rsidTr="004A2C12">
        <w:trPr>
          <w:cantSplit/>
        </w:trPr>
        <w:tc>
          <w:tcPr>
            <w:tcW w:w="3150" w:type="dxa"/>
            <w:shd w:val="clear" w:color="auto" w:fill="auto"/>
          </w:tcPr>
          <w:p w14:paraId="77418F56" w14:textId="77777777" w:rsidR="007C6A6E" w:rsidRPr="00A56B20" w:rsidRDefault="007C6A6E" w:rsidP="007C6A6E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A56B20">
              <w:rPr>
                <w:rFonts w:ascii="Angsana New" w:hAnsi="Angsana New" w:hint="cs"/>
                <w:sz w:val="22"/>
                <w:szCs w:val="22"/>
                <w:cs/>
              </w:rPr>
              <w:t>บริษัท ธัญธิญะ เทคโนโลยี จำกัด</w:t>
            </w:r>
          </w:p>
        </w:tc>
        <w:tc>
          <w:tcPr>
            <w:tcW w:w="540" w:type="dxa"/>
            <w:shd w:val="clear" w:color="auto" w:fill="auto"/>
          </w:tcPr>
          <w:p w14:paraId="2924D732" w14:textId="77777777" w:rsidR="007C6A6E" w:rsidRPr="00A56B20" w:rsidRDefault="00CC5A41" w:rsidP="007C6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3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056063DF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5DE41928" w14:textId="77777777" w:rsidR="007C6A6E" w:rsidRPr="00A56B20" w:rsidRDefault="00CC5A41" w:rsidP="007C6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3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540" w:type="dxa"/>
            <w:shd w:val="clear" w:color="auto" w:fill="auto"/>
          </w:tcPr>
          <w:p w14:paraId="12A607C0" w14:textId="77777777" w:rsidR="007C6A6E" w:rsidRPr="00A56B20" w:rsidRDefault="004361DA" w:rsidP="007C6A6E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  <w:lang w:val="en-US"/>
              </w:rPr>
              <w:t>11</w:t>
            </w:r>
          </w:p>
        </w:tc>
        <w:tc>
          <w:tcPr>
            <w:tcW w:w="630" w:type="dxa"/>
            <w:shd w:val="clear" w:color="auto" w:fill="auto"/>
          </w:tcPr>
          <w:p w14:paraId="0683F9AA" w14:textId="77777777" w:rsidR="007C6A6E" w:rsidRPr="00A56B20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00DA8FB" w14:textId="77777777" w:rsidR="007C6A6E" w:rsidRPr="00A56B20" w:rsidRDefault="007C6A6E" w:rsidP="007C6A6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7185DD4" w14:textId="77777777" w:rsidR="007C6A6E" w:rsidRPr="00A56B20" w:rsidRDefault="004361DA" w:rsidP="007C6A6E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  <w:lang w:val="en-US"/>
              </w:rPr>
              <w:t>11</w:t>
            </w:r>
          </w:p>
        </w:tc>
        <w:tc>
          <w:tcPr>
            <w:tcW w:w="630" w:type="dxa"/>
            <w:shd w:val="clear" w:color="auto" w:fill="auto"/>
          </w:tcPr>
          <w:p w14:paraId="7CD47424" w14:textId="77777777" w:rsidR="007C6A6E" w:rsidRPr="00A56B20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7D787918" w14:textId="77777777" w:rsidR="007C6A6E" w:rsidRPr="00A56B20" w:rsidRDefault="007C6A6E" w:rsidP="007C6A6E">
            <w:pPr>
              <w:pStyle w:val="acctfourfigures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1CA7CD7" w14:textId="77777777" w:rsidR="007C6A6E" w:rsidRPr="00A56B20" w:rsidRDefault="004361DA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1</w:t>
            </w:r>
            <w:r w:rsidR="00CC5A41" w:rsidRPr="00CC5A41">
              <w:rPr>
                <w:rFonts w:ascii="Angsana New" w:hAnsi="Angsana New"/>
                <w:szCs w:val="22"/>
                <w:lang w:val="en-US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202405F8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105C7F9" w14:textId="77777777" w:rsidR="007C6A6E" w:rsidRPr="00A56B20" w:rsidRDefault="004361DA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1</w:t>
            </w:r>
            <w:r w:rsidR="00CC5A41" w:rsidRPr="00CC5A41">
              <w:rPr>
                <w:rFonts w:ascii="Angsana New" w:hAnsi="Angsana New"/>
                <w:szCs w:val="22"/>
                <w:lang w:val="en-US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75D55CDE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558A072" w14:textId="77777777" w:rsidR="007C6A6E" w:rsidRPr="00A56B20" w:rsidRDefault="004361DA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lang w:val="en-US" w:bidi="th-TH"/>
              </w:rPr>
              <w:t>1</w:t>
            </w:r>
            <w:r w:rsidR="00CC5A41" w:rsidRPr="00CC5A41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040FE932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171C3FB" w14:textId="77777777" w:rsidR="007C6A6E" w:rsidRPr="00A56B20" w:rsidRDefault="004361DA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34786374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98C28F1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10B6A2F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DF5759A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AD5756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0FC2F2C" w14:textId="77777777" w:rsidR="007C6A6E" w:rsidRPr="00A56B20" w:rsidRDefault="004361DA" w:rsidP="007C6A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5AA75EA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77A5E10" w14:textId="77777777" w:rsidR="007C6A6E" w:rsidRPr="00A56B20" w:rsidRDefault="004361DA" w:rsidP="007C6A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4C774D4D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7DD5360" w14:textId="77777777" w:rsidR="007C6A6E" w:rsidRPr="00A545B4" w:rsidRDefault="00CC5A41" w:rsidP="006046E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182" w:type="dxa"/>
            <w:shd w:val="clear" w:color="auto" w:fill="auto"/>
          </w:tcPr>
          <w:p w14:paraId="20D43988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8AFDDF7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7C6A6E" w:rsidRPr="00A56B20" w14:paraId="7FD50AE3" w14:textId="77777777" w:rsidTr="004A2C12">
        <w:trPr>
          <w:cantSplit/>
        </w:trPr>
        <w:tc>
          <w:tcPr>
            <w:tcW w:w="3150" w:type="dxa"/>
            <w:shd w:val="clear" w:color="auto" w:fill="auto"/>
          </w:tcPr>
          <w:p w14:paraId="6B3AC404" w14:textId="77777777" w:rsidR="007C6A6E" w:rsidRPr="00A56B20" w:rsidRDefault="007C6A6E" w:rsidP="007C6A6E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  <w:r w:rsidRPr="00A56B20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บริษัท วิสดอม วาสท์ จำกัด</w:t>
            </w:r>
          </w:p>
        </w:tc>
        <w:tc>
          <w:tcPr>
            <w:tcW w:w="540" w:type="dxa"/>
            <w:shd w:val="clear" w:color="auto" w:fill="auto"/>
          </w:tcPr>
          <w:p w14:paraId="487EB35B" w14:textId="77777777" w:rsidR="007C6A6E" w:rsidRPr="00A56B20" w:rsidRDefault="00CC5A41" w:rsidP="007C6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3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3FB38519" w14:textId="77777777" w:rsidR="007C6A6E" w:rsidRPr="00A56B20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6505DE28" w14:textId="77777777" w:rsidR="007C6A6E" w:rsidRPr="00A56B20" w:rsidRDefault="00CC5A41" w:rsidP="007C6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3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540" w:type="dxa"/>
            <w:shd w:val="clear" w:color="auto" w:fill="auto"/>
          </w:tcPr>
          <w:p w14:paraId="2D2888B6" w14:textId="77777777" w:rsidR="007C6A6E" w:rsidRPr="00A56B20" w:rsidRDefault="004361DA" w:rsidP="007C6A6E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  <w:lang w:val="en-US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07118257" w14:textId="77777777" w:rsidR="007C6A6E" w:rsidRPr="00A56B20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45C1FD60" w14:textId="77777777" w:rsidR="007C6A6E" w:rsidRPr="00A56B20" w:rsidRDefault="007C6A6E" w:rsidP="007C6A6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E222770" w14:textId="77777777" w:rsidR="007C6A6E" w:rsidRPr="00A56B20" w:rsidRDefault="004361DA" w:rsidP="007C6A6E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  <w:lang w:val="en-US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3F4FCC2E" w14:textId="77777777" w:rsidR="007C6A6E" w:rsidRPr="00A56B20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7358C80A" w14:textId="77777777" w:rsidR="007C6A6E" w:rsidRPr="00A56B20" w:rsidRDefault="007C6A6E" w:rsidP="007C6A6E">
            <w:pPr>
              <w:pStyle w:val="acctfourfigures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FFF24D7" w14:textId="77777777" w:rsidR="007C6A6E" w:rsidRPr="00A56B20" w:rsidRDefault="00CC5A41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6A3513A9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1402625" w14:textId="77777777" w:rsidR="007C6A6E" w:rsidRPr="00A56B20" w:rsidRDefault="00CC5A41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6504148F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89597D9" w14:textId="77777777" w:rsidR="007C6A6E" w:rsidRPr="00A56B20" w:rsidRDefault="00CC5A41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 w:hint="cs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4DEF613C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37208DF" w14:textId="77777777" w:rsidR="007C6A6E" w:rsidRPr="00A56B20" w:rsidRDefault="00CC5A41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78CB3730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7112719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15AAE5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249F19A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9C675B0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D9DCB7C" w14:textId="77777777" w:rsidR="007C6A6E" w:rsidRPr="00A56B20" w:rsidRDefault="00CC5A41" w:rsidP="007C6A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39943947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6661B7C" w14:textId="77777777" w:rsidR="007C6A6E" w:rsidRPr="00A56B20" w:rsidRDefault="00CC5A41" w:rsidP="007C6A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16390A7D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55417DB" w14:textId="77777777" w:rsidR="007C6A6E" w:rsidRPr="00A545B4" w:rsidRDefault="006046E5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623FA1C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D3EDDEF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7C6A6E" w:rsidRPr="00A56B20" w14:paraId="69E637C9" w14:textId="77777777" w:rsidTr="004A2C12">
        <w:trPr>
          <w:cantSplit/>
        </w:trPr>
        <w:tc>
          <w:tcPr>
            <w:tcW w:w="3150" w:type="dxa"/>
            <w:shd w:val="clear" w:color="auto" w:fill="auto"/>
          </w:tcPr>
          <w:p w14:paraId="2B0FAA57" w14:textId="77777777" w:rsidR="007C6A6E" w:rsidRPr="00A56B20" w:rsidRDefault="007C6A6E" w:rsidP="007C6A6E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  <w:r w:rsidRPr="00A56B20">
              <w:rPr>
                <w:rFonts w:ascii="Angsana New" w:hAnsi="Angsana New"/>
                <w:sz w:val="22"/>
                <w:szCs w:val="22"/>
                <w:cs/>
                <w:lang w:eastAsia="en-US"/>
              </w:rPr>
              <w:t>บริษัท โมบาย อินโนเวชั่น จำกัด</w:t>
            </w:r>
          </w:p>
        </w:tc>
        <w:tc>
          <w:tcPr>
            <w:tcW w:w="540" w:type="dxa"/>
            <w:shd w:val="clear" w:color="auto" w:fill="auto"/>
          </w:tcPr>
          <w:p w14:paraId="13069976" w14:textId="77777777" w:rsidR="007C6A6E" w:rsidRPr="00A56B20" w:rsidRDefault="00CC5A41" w:rsidP="007C6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180" w:type="dxa"/>
            <w:shd w:val="clear" w:color="auto" w:fill="auto"/>
          </w:tcPr>
          <w:p w14:paraId="7F39ECC6" w14:textId="77777777" w:rsidR="007C6A6E" w:rsidRPr="00A56B20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6C3D6EE0" w14:textId="77777777" w:rsidR="007C6A6E" w:rsidRPr="00A56B20" w:rsidRDefault="00CC5A41" w:rsidP="007C6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540" w:type="dxa"/>
            <w:shd w:val="clear" w:color="auto" w:fill="auto"/>
          </w:tcPr>
          <w:p w14:paraId="0BD36676" w14:textId="77777777" w:rsidR="007C6A6E" w:rsidRPr="00A56B20" w:rsidRDefault="004361DA" w:rsidP="007C6A6E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rtl/>
                <w:cs/>
              </w:rPr>
            </w:pPr>
            <w:r>
              <w:rPr>
                <w:rFonts w:ascii="Angsana New" w:hAnsi="Angsana New"/>
                <w:szCs w:val="22"/>
                <w:lang w:val="en-US"/>
              </w:rPr>
              <w:t>1</w:t>
            </w:r>
            <w:r w:rsidR="00E82DAF" w:rsidRPr="00E82DAF">
              <w:rPr>
                <w:rFonts w:ascii="Angsana New" w:hAnsi="Angsana New"/>
                <w:szCs w:val="22"/>
                <w:lang w:val="en-US"/>
              </w:rPr>
              <w:t>8</w:t>
            </w:r>
            <w:r w:rsidR="00CC5A41" w:rsidRPr="00CC5A41">
              <w:rPr>
                <w:rFonts w:ascii="Angsana New" w:hAnsi="Angsana New"/>
                <w:szCs w:val="22"/>
                <w:lang w:val="en-US"/>
              </w:rPr>
              <w:t>4</w:t>
            </w:r>
          </w:p>
        </w:tc>
        <w:tc>
          <w:tcPr>
            <w:tcW w:w="630" w:type="dxa"/>
            <w:shd w:val="clear" w:color="auto" w:fill="auto"/>
          </w:tcPr>
          <w:p w14:paraId="480E83AD" w14:textId="77777777" w:rsidR="007C6A6E" w:rsidRPr="00A56B20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FDE5046" w14:textId="77777777" w:rsidR="007C6A6E" w:rsidRPr="00A56B20" w:rsidRDefault="007C6A6E" w:rsidP="007C6A6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EBA71C2" w14:textId="77777777" w:rsidR="007C6A6E" w:rsidRPr="00A56B20" w:rsidRDefault="004361DA" w:rsidP="007C6A6E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rtl/>
                <w:cs/>
              </w:rPr>
            </w:pPr>
            <w:r>
              <w:rPr>
                <w:rFonts w:ascii="Angsana New" w:hAnsi="Angsana New"/>
                <w:szCs w:val="22"/>
                <w:lang w:val="en-US"/>
              </w:rPr>
              <w:t>1</w:t>
            </w:r>
            <w:r w:rsidR="00E82DAF" w:rsidRPr="00E82DAF">
              <w:rPr>
                <w:rFonts w:ascii="Angsana New" w:hAnsi="Angsana New"/>
                <w:szCs w:val="22"/>
                <w:lang w:val="en-US"/>
              </w:rPr>
              <w:t>8</w:t>
            </w:r>
            <w:r w:rsidR="00CC5A41" w:rsidRPr="00CC5A41">
              <w:rPr>
                <w:rFonts w:ascii="Angsana New" w:hAnsi="Angsana New"/>
                <w:szCs w:val="22"/>
                <w:lang w:val="en-US"/>
              </w:rPr>
              <w:t>4</w:t>
            </w:r>
          </w:p>
        </w:tc>
        <w:tc>
          <w:tcPr>
            <w:tcW w:w="630" w:type="dxa"/>
            <w:shd w:val="clear" w:color="auto" w:fill="auto"/>
          </w:tcPr>
          <w:p w14:paraId="11AB01B6" w14:textId="77777777" w:rsidR="007C6A6E" w:rsidRPr="00A56B20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86D5B9C" w14:textId="77777777" w:rsidR="007C6A6E" w:rsidRPr="00A56B20" w:rsidRDefault="007C6A6E" w:rsidP="007C6A6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6606E3A" w14:textId="77777777" w:rsidR="007C6A6E" w:rsidRPr="00A56B20" w:rsidRDefault="00CC5A41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5</w:t>
            </w:r>
            <w:r w:rsidR="004361DA">
              <w:rPr>
                <w:rFonts w:ascii="Angsana New" w:hAnsi="Angsana New"/>
                <w:szCs w:val="22"/>
                <w:lang w:val="en-US" w:bidi="th-TH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7C7178E3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837AA28" w14:textId="77777777" w:rsidR="007C6A6E" w:rsidRPr="00A56B20" w:rsidRDefault="00CC5A41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5</w:t>
            </w:r>
            <w:r w:rsidR="004361DA">
              <w:rPr>
                <w:rFonts w:ascii="Angsana New" w:hAnsi="Angsana New"/>
                <w:szCs w:val="22"/>
                <w:lang w:val="en-US" w:bidi="th-TH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7A878696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C432253" w14:textId="77777777" w:rsidR="007C6A6E" w:rsidRPr="00A56B20" w:rsidRDefault="00CC5A41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  <w:r w:rsidR="004361DA">
              <w:rPr>
                <w:rFonts w:ascii="Angsana New" w:hAnsi="Angsana New" w:hint="cs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7688B17A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50D81AA" w14:textId="77777777" w:rsidR="007C6A6E" w:rsidRPr="00A56B20" w:rsidRDefault="00CC5A41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4361DA">
              <w:rPr>
                <w:rFonts w:ascii="Angsana New" w:hAnsi="Angsana New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223449C6" w14:textId="77777777" w:rsidR="007C6A6E" w:rsidRPr="00A56B20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AFF03E0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448523" w14:textId="77777777" w:rsidR="007C6A6E" w:rsidRPr="00A56B20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6B20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</w:p>
        </w:tc>
        <w:tc>
          <w:tcPr>
            <w:tcW w:w="630" w:type="dxa"/>
            <w:shd w:val="clear" w:color="auto" w:fill="auto"/>
          </w:tcPr>
          <w:p w14:paraId="43B4649C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A8486CA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933F695" w14:textId="77777777" w:rsidR="007C6A6E" w:rsidRPr="00A56B20" w:rsidRDefault="00CC5A41" w:rsidP="007C6A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4361DA">
              <w:rPr>
                <w:rFonts w:ascii="Angsana New" w:hAnsi="Angsana New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69878E10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061F726" w14:textId="77777777" w:rsidR="007C6A6E" w:rsidRPr="00A56B20" w:rsidRDefault="00CC5A41" w:rsidP="007C6A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4361DA">
              <w:rPr>
                <w:rFonts w:ascii="Angsana New" w:hAnsi="Angsana New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19531F89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4ED7D20" w14:textId="77777777" w:rsidR="007C6A6E" w:rsidRPr="00A545B4" w:rsidRDefault="006046E5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5E5EA80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061FAFB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7C6A6E" w:rsidRPr="00A56B20" w14:paraId="107722EA" w14:textId="77777777" w:rsidTr="004A2C12">
        <w:trPr>
          <w:cantSplit/>
          <w:trHeight w:val="290"/>
        </w:trPr>
        <w:tc>
          <w:tcPr>
            <w:tcW w:w="3150" w:type="dxa"/>
            <w:shd w:val="clear" w:color="auto" w:fill="auto"/>
          </w:tcPr>
          <w:p w14:paraId="3FF71A99" w14:textId="77777777" w:rsidR="007C6A6E" w:rsidRPr="00A56B20" w:rsidRDefault="007C6A6E" w:rsidP="007C6A6E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A56B20">
              <w:rPr>
                <w:rFonts w:ascii="Angsana New" w:hAnsi="Angsana New"/>
                <w:sz w:val="22"/>
                <w:szCs w:val="22"/>
                <w:cs/>
              </w:rPr>
              <w:t>บริษัท โฟเซโก้ (ประเทศไทย)</w:t>
            </w:r>
            <w:r w:rsidRPr="00A56B2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56B20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14:paraId="05C42DBC" w14:textId="77777777" w:rsidR="007C6A6E" w:rsidRPr="00A56B20" w:rsidRDefault="00CC5A41" w:rsidP="007C6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180" w:type="dxa"/>
            <w:shd w:val="clear" w:color="auto" w:fill="auto"/>
          </w:tcPr>
          <w:p w14:paraId="521B4A15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7BF5D7B9" w14:textId="77777777" w:rsidR="007C6A6E" w:rsidRPr="00A56B20" w:rsidRDefault="00CC5A41" w:rsidP="007C6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540" w:type="dxa"/>
            <w:shd w:val="clear" w:color="auto" w:fill="auto"/>
          </w:tcPr>
          <w:p w14:paraId="2161DB15" w14:textId="77777777" w:rsidR="007C6A6E" w:rsidRPr="00A56B20" w:rsidRDefault="004361DA" w:rsidP="007C6A6E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rtl/>
                <w:cs/>
              </w:rPr>
            </w:pPr>
            <w:r>
              <w:rPr>
                <w:rFonts w:ascii="Angsana New" w:hAnsi="Angsana New"/>
                <w:szCs w:val="22"/>
                <w:lang w:val="en-US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421E664E" w14:textId="77777777" w:rsidR="007C6A6E" w:rsidRPr="00A56B20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2347A896" w14:textId="77777777" w:rsidR="007C6A6E" w:rsidRPr="00A56B20" w:rsidRDefault="007C6A6E" w:rsidP="007C6A6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F1B4BB3" w14:textId="77777777" w:rsidR="007C6A6E" w:rsidRPr="00A56B20" w:rsidRDefault="004361DA" w:rsidP="007C6A6E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rtl/>
                <w:cs/>
              </w:rPr>
            </w:pPr>
            <w:r>
              <w:rPr>
                <w:rFonts w:ascii="Angsana New" w:hAnsi="Angsana New"/>
                <w:szCs w:val="22"/>
                <w:lang w:val="en-US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2533D743" w14:textId="77777777" w:rsidR="007C6A6E" w:rsidRPr="00A56B20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0D5F8E2" w14:textId="77777777" w:rsidR="007C6A6E" w:rsidRPr="00A56B20" w:rsidRDefault="007C6A6E" w:rsidP="007C6A6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BB9E43F" w14:textId="77777777" w:rsidR="007C6A6E" w:rsidRPr="00A56B20" w:rsidRDefault="00CC5A41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5761F2C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F96D676" w14:textId="77777777" w:rsidR="007C6A6E" w:rsidRPr="00A56B20" w:rsidRDefault="00CC5A41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8AE7A41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8950686" w14:textId="77777777" w:rsidR="007C6A6E" w:rsidRPr="00A56B20" w:rsidRDefault="004361DA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lang w:val="en-US" w:bidi="th-TH"/>
              </w:rPr>
              <w:t>1</w:t>
            </w:r>
            <w:r w:rsidR="00CC5A41" w:rsidRPr="00CC5A41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82826A2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75EFA87" w14:textId="77777777" w:rsidR="007C6A6E" w:rsidRPr="00A56B20" w:rsidRDefault="004361DA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E82DAF" w:rsidRPr="00E82DAF">
              <w:rPr>
                <w:rFonts w:ascii="Angsana New" w:hAnsi="Angsana New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21BDF98B" w14:textId="77777777" w:rsidR="007C6A6E" w:rsidRPr="00A56B20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01AFD93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7EAD17" w14:textId="77777777" w:rsidR="007C6A6E" w:rsidRPr="00A56B20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6B20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</w:p>
        </w:tc>
        <w:tc>
          <w:tcPr>
            <w:tcW w:w="630" w:type="dxa"/>
            <w:shd w:val="clear" w:color="auto" w:fill="auto"/>
          </w:tcPr>
          <w:p w14:paraId="74C35080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F4362A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ACE9FE1" w14:textId="77777777" w:rsidR="007C6A6E" w:rsidRPr="00A56B20" w:rsidRDefault="004361DA" w:rsidP="007C6A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73D86489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F95C7E4" w14:textId="77777777" w:rsidR="007C6A6E" w:rsidRPr="00A56B20" w:rsidRDefault="004361DA" w:rsidP="007C6A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E82DAF" w:rsidRPr="00E82DAF">
              <w:rPr>
                <w:rFonts w:ascii="Angsana New" w:hAnsi="Angsana New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402253DD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FF81D8C" w14:textId="77777777" w:rsidR="007C6A6E" w:rsidRPr="00A56B20" w:rsidRDefault="004361DA" w:rsidP="007C6A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182" w:type="dxa"/>
            <w:shd w:val="clear" w:color="auto" w:fill="auto"/>
          </w:tcPr>
          <w:p w14:paraId="6C928303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BB8ED5F" w14:textId="77777777" w:rsidR="007C6A6E" w:rsidRPr="00A56B20" w:rsidRDefault="004361DA" w:rsidP="007C6A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Cs w:val="22"/>
                <w:lang w:val="en-US" w:bidi="th-TH"/>
              </w:rPr>
              <w:t>6</w:t>
            </w:r>
          </w:p>
        </w:tc>
      </w:tr>
      <w:tr w:rsidR="007C6A6E" w:rsidRPr="00A56B20" w14:paraId="4A133F5A" w14:textId="77777777" w:rsidTr="004A2C12">
        <w:trPr>
          <w:cantSplit/>
        </w:trPr>
        <w:tc>
          <w:tcPr>
            <w:tcW w:w="3150" w:type="dxa"/>
            <w:shd w:val="clear" w:color="auto" w:fill="auto"/>
          </w:tcPr>
          <w:p w14:paraId="458336D6" w14:textId="77777777" w:rsidR="007C6A6E" w:rsidRPr="00A56B20" w:rsidRDefault="007C6A6E" w:rsidP="007C6A6E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A56B20">
              <w:rPr>
                <w:rFonts w:ascii="Angsana New" w:hAnsi="Angsana New"/>
                <w:sz w:val="22"/>
                <w:szCs w:val="22"/>
                <w:cs/>
              </w:rPr>
              <w:t>บริษัท เอ็มโอแค็ป จำกัด</w:t>
            </w:r>
          </w:p>
        </w:tc>
        <w:tc>
          <w:tcPr>
            <w:tcW w:w="540" w:type="dxa"/>
            <w:shd w:val="clear" w:color="auto" w:fill="auto"/>
          </w:tcPr>
          <w:p w14:paraId="55DB82B0" w14:textId="77777777" w:rsidR="007C6A6E" w:rsidRPr="00A56B20" w:rsidRDefault="00CC5A41" w:rsidP="007C6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613176B2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41A385EC" w14:textId="77777777" w:rsidR="007C6A6E" w:rsidRPr="00A56B20" w:rsidRDefault="00CC5A41" w:rsidP="007C6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540" w:type="dxa"/>
            <w:shd w:val="clear" w:color="auto" w:fill="auto"/>
          </w:tcPr>
          <w:p w14:paraId="395580DB" w14:textId="77777777" w:rsidR="007C6A6E" w:rsidRPr="00A56B20" w:rsidRDefault="00CC5A41" w:rsidP="007C6A6E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6</w:t>
            </w:r>
            <w:r w:rsidR="004361DA">
              <w:rPr>
                <w:rFonts w:ascii="Angsana New" w:hAnsi="Angsana New"/>
                <w:szCs w:val="22"/>
                <w:lang w:val="en-US"/>
              </w:rPr>
              <w:t>1</w:t>
            </w:r>
          </w:p>
        </w:tc>
        <w:tc>
          <w:tcPr>
            <w:tcW w:w="630" w:type="dxa"/>
            <w:shd w:val="clear" w:color="auto" w:fill="auto"/>
          </w:tcPr>
          <w:p w14:paraId="203D2E66" w14:textId="77777777" w:rsidR="007C6A6E" w:rsidRPr="00A56B20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629B48D" w14:textId="77777777" w:rsidR="007C6A6E" w:rsidRPr="00A56B20" w:rsidRDefault="007C6A6E" w:rsidP="007C6A6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9007996" w14:textId="77777777" w:rsidR="007C6A6E" w:rsidRPr="00A56B20" w:rsidRDefault="00CC5A41" w:rsidP="007C6A6E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6</w:t>
            </w:r>
            <w:r w:rsidR="004361DA">
              <w:rPr>
                <w:rFonts w:ascii="Angsana New" w:hAnsi="Angsana New"/>
                <w:szCs w:val="22"/>
                <w:lang w:val="en-US"/>
              </w:rPr>
              <w:t>1</w:t>
            </w:r>
          </w:p>
        </w:tc>
        <w:tc>
          <w:tcPr>
            <w:tcW w:w="630" w:type="dxa"/>
            <w:shd w:val="clear" w:color="auto" w:fill="auto"/>
          </w:tcPr>
          <w:p w14:paraId="52454CB4" w14:textId="77777777" w:rsidR="007C6A6E" w:rsidRPr="00A56B20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479C6DBB" w14:textId="77777777" w:rsidR="007C6A6E" w:rsidRPr="00A56B20" w:rsidRDefault="007C6A6E" w:rsidP="007C6A6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72A7EB1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right" w:pos="461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/>
              </w:rPr>
            </w:pPr>
            <w:r w:rsidRPr="00A56B20">
              <w:rPr>
                <w:rFonts w:ascii="Angsana New" w:hAnsi="Angsana New"/>
                <w:szCs w:val="22"/>
                <w:lang w:val="en-US"/>
              </w:rPr>
              <w:tab/>
            </w:r>
            <w:r w:rsidR="004361DA">
              <w:rPr>
                <w:rFonts w:ascii="Angsana New" w:hAnsi="Angsana New"/>
                <w:szCs w:val="22"/>
                <w:lang w:val="en-US"/>
              </w:rPr>
              <w:t>1</w:t>
            </w:r>
            <w:r w:rsidR="00CC5A41" w:rsidRPr="00CC5A41">
              <w:rPr>
                <w:rFonts w:ascii="Angsana New" w:hAnsi="Angsana New"/>
                <w:szCs w:val="22"/>
                <w:lang w:val="en-US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144B2B63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2CC3BB3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right" w:pos="461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/>
              </w:rPr>
            </w:pPr>
            <w:r w:rsidRPr="00A56B20">
              <w:rPr>
                <w:rFonts w:ascii="Angsana New" w:hAnsi="Angsana New"/>
                <w:szCs w:val="22"/>
                <w:lang w:val="en-US"/>
              </w:rPr>
              <w:tab/>
            </w:r>
            <w:r w:rsidR="004361DA">
              <w:rPr>
                <w:rFonts w:ascii="Angsana New" w:hAnsi="Angsana New"/>
                <w:szCs w:val="22"/>
                <w:lang w:val="en-US"/>
              </w:rPr>
              <w:t>1</w:t>
            </w:r>
            <w:r w:rsidR="00CC5A41" w:rsidRPr="00CC5A41">
              <w:rPr>
                <w:rFonts w:ascii="Angsana New" w:hAnsi="Angsana New"/>
                <w:szCs w:val="22"/>
                <w:lang w:val="en-US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101B077D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7FB087E" w14:textId="77777777" w:rsidR="007C6A6E" w:rsidRPr="00A56B20" w:rsidRDefault="00CC5A41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  <w:r w:rsidR="004361DA">
              <w:rPr>
                <w:rFonts w:ascii="Angsana New" w:hAnsi="Angsana New" w:hint="cs"/>
                <w:szCs w:val="22"/>
                <w:lang w:val="en-US" w:bidi="th-TH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7481D1EA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35EFFDC" w14:textId="77777777" w:rsidR="007C6A6E" w:rsidRPr="00A56B20" w:rsidRDefault="004361DA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E8A6C84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F71FCBC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2F9B101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008652E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D1E6C2D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328EBB7" w14:textId="77777777" w:rsidR="007C6A6E" w:rsidRPr="00A56B20" w:rsidRDefault="00CC5A41" w:rsidP="007C6A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4361DA">
              <w:rPr>
                <w:rFonts w:ascii="Angsana New" w:hAnsi="Angsana New"/>
                <w:szCs w:val="22"/>
                <w:lang w:val="en-US" w:bidi="th-TH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13E79E94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7BB581A" w14:textId="77777777" w:rsidR="007C6A6E" w:rsidRPr="00A56B20" w:rsidRDefault="004361DA" w:rsidP="007C6A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292FAA19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49D53F4" w14:textId="77777777" w:rsidR="007C6A6E" w:rsidRPr="00A545B4" w:rsidRDefault="006046E5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2AA8D6F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400B457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7C6A6E" w:rsidRPr="00A56B20" w14:paraId="0CD2F189" w14:textId="77777777" w:rsidTr="004A2C12">
        <w:trPr>
          <w:cantSplit/>
        </w:trPr>
        <w:tc>
          <w:tcPr>
            <w:tcW w:w="3150" w:type="dxa"/>
            <w:shd w:val="clear" w:color="auto" w:fill="auto"/>
          </w:tcPr>
          <w:p w14:paraId="5F72400D" w14:textId="77777777" w:rsidR="007C6A6E" w:rsidRPr="00A56B20" w:rsidRDefault="007C6A6E" w:rsidP="007C6A6E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A56B20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Pr="00A56B20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A56B20">
              <w:rPr>
                <w:rFonts w:ascii="Angsana New" w:hAnsi="Angsana New"/>
                <w:sz w:val="22"/>
                <w:szCs w:val="22"/>
                <w:cs/>
              </w:rPr>
              <w:t xml:space="preserve">เอ็นเอส  บลูสโคป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ไลสาจท์</w:t>
            </w:r>
          </w:p>
        </w:tc>
        <w:tc>
          <w:tcPr>
            <w:tcW w:w="540" w:type="dxa"/>
            <w:shd w:val="clear" w:color="auto" w:fill="auto"/>
          </w:tcPr>
          <w:p w14:paraId="3D102331" w14:textId="77777777" w:rsidR="007C6A6E" w:rsidRPr="00A56B20" w:rsidRDefault="007C6A6E" w:rsidP="007C6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F22DAEE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6735A4EA" w14:textId="77777777" w:rsidR="007C6A6E" w:rsidRPr="00A56B20" w:rsidRDefault="007C6A6E" w:rsidP="007C6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00497A7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B3A91B3" w14:textId="77777777" w:rsidR="007C6A6E" w:rsidRPr="00A56B20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0F44410" w14:textId="77777777" w:rsidR="007C6A6E" w:rsidRPr="00A56B20" w:rsidRDefault="007C6A6E" w:rsidP="007C6A6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25E3F0F5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49FA3FF" w14:textId="77777777" w:rsidR="007C6A6E" w:rsidRPr="00A56B20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B6341EE" w14:textId="77777777" w:rsidR="007C6A6E" w:rsidRPr="00A56B20" w:rsidRDefault="007C6A6E" w:rsidP="007C6A6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9E52E90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right" w:pos="461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83821C1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C73C1FB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right" w:pos="461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FE57DFE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21F61DF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8FA97BC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09BB41A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0593B1C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A3D9012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6CCAF6B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5729482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7B803C9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9761794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2734F46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CB5075A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7E7AFC9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E4F6C51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37FB1F0A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7E2A4A4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7C6A6E" w:rsidRPr="00A56B20" w14:paraId="4D448574" w14:textId="77777777" w:rsidTr="004A2C12">
        <w:trPr>
          <w:cantSplit/>
        </w:trPr>
        <w:tc>
          <w:tcPr>
            <w:tcW w:w="3150" w:type="dxa"/>
            <w:shd w:val="clear" w:color="auto" w:fill="auto"/>
          </w:tcPr>
          <w:p w14:paraId="1388D2F7" w14:textId="77777777" w:rsidR="007C6A6E" w:rsidRPr="00A56B20" w:rsidRDefault="007C6A6E" w:rsidP="007C6A6E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A56B20">
              <w:rPr>
                <w:rFonts w:ascii="Angsana New" w:hAnsi="Angsana New"/>
                <w:sz w:val="22"/>
                <w:szCs w:val="22"/>
                <w:cs/>
              </w:rPr>
              <w:t>(ประเทศไทย)</w:t>
            </w:r>
            <w:r w:rsidRPr="00A56B20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A56B20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14:paraId="0311F812" w14:textId="77777777" w:rsidR="007C6A6E" w:rsidRPr="00A56B20" w:rsidRDefault="00CC5A41" w:rsidP="007C6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2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63666FB4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6BD829D4" w14:textId="77777777" w:rsidR="007C6A6E" w:rsidRPr="00A56B20" w:rsidRDefault="00CC5A41" w:rsidP="007C6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2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540" w:type="dxa"/>
            <w:shd w:val="clear" w:color="auto" w:fill="auto"/>
          </w:tcPr>
          <w:p w14:paraId="5EC987E6" w14:textId="77777777" w:rsidR="007C6A6E" w:rsidRPr="00A56B20" w:rsidRDefault="00CC5A41" w:rsidP="007C6A6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6</w:t>
            </w:r>
            <w:r w:rsidR="004361DA">
              <w:rPr>
                <w:rFonts w:ascii="Angsana New" w:hAnsi="Angsana New"/>
                <w:szCs w:val="22"/>
                <w:lang w:val="en-US"/>
              </w:rPr>
              <w:t>00</w:t>
            </w:r>
          </w:p>
        </w:tc>
        <w:tc>
          <w:tcPr>
            <w:tcW w:w="630" w:type="dxa"/>
            <w:shd w:val="clear" w:color="auto" w:fill="auto"/>
          </w:tcPr>
          <w:p w14:paraId="746F7352" w14:textId="77777777" w:rsidR="007C6A6E" w:rsidRPr="00A56B20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72A7F8C9" w14:textId="77777777" w:rsidR="007C6A6E" w:rsidRPr="00A56B20" w:rsidRDefault="007C6A6E" w:rsidP="007C6A6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1003BB8" w14:textId="77777777" w:rsidR="007C6A6E" w:rsidRPr="00A56B20" w:rsidRDefault="00CC5A41" w:rsidP="007C6A6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6</w:t>
            </w:r>
            <w:r w:rsidR="004361DA">
              <w:rPr>
                <w:rFonts w:ascii="Angsana New" w:hAnsi="Angsana New"/>
                <w:szCs w:val="22"/>
                <w:lang w:val="en-US"/>
              </w:rPr>
              <w:t>00</w:t>
            </w:r>
          </w:p>
        </w:tc>
        <w:tc>
          <w:tcPr>
            <w:tcW w:w="630" w:type="dxa"/>
            <w:shd w:val="clear" w:color="auto" w:fill="auto"/>
          </w:tcPr>
          <w:p w14:paraId="70FFCFB1" w14:textId="77777777" w:rsidR="007C6A6E" w:rsidRPr="00A56B20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20CFAEF1" w14:textId="77777777" w:rsidR="007C6A6E" w:rsidRPr="00A56B20" w:rsidRDefault="007C6A6E" w:rsidP="007C6A6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A770DEB" w14:textId="77777777" w:rsidR="007C6A6E" w:rsidRPr="00A56B20" w:rsidRDefault="004361DA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1</w:t>
            </w:r>
            <w:r w:rsidR="00CC5A41" w:rsidRPr="00CC5A41">
              <w:rPr>
                <w:rFonts w:ascii="Angsana New" w:hAnsi="Angsana New"/>
                <w:szCs w:val="22"/>
                <w:lang w:val="en-US"/>
              </w:rPr>
              <w:t>2</w:t>
            </w:r>
            <w:r>
              <w:rPr>
                <w:rFonts w:ascii="Angsana New" w:hAnsi="Angsana New"/>
                <w:szCs w:val="22"/>
                <w:lang w:val="en-US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245DDD52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0004A50" w14:textId="77777777" w:rsidR="007C6A6E" w:rsidRPr="00A56B20" w:rsidRDefault="004361DA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1</w:t>
            </w:r>
            <w:r w:rsidR="00CC5A41" w:rsidRPr="00CC5A41">
              <w:rPr>
                <w:rFonts w:ascii="Angsana New" w:hAnsi="Angsana New"/>
                <w:szCs w:val="22"/>
                <w:lang w:val="en-US"/>
              </w:rPr>
              <w:t>2</w:t>
            </w:r>
            <w:r>
              <w:rPr>
                <w:rFonts w:ascii="Angsana New" w:hAnsi="Angsana New"/>
                <w:szCs w:val="22"/>
                <w:lang w:val="en-US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662FA964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D82425C" w14:textId="77777777" w:rsidR="007C6A6E" w:rsidRPr="00A56B20" w:rsidRDefault="00CC5A41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  <w:r w:rsidR="004361DA">
              <w:rPr>
                <w:rFonts w:ascii="Angsana New" w:hAnsi="Angsana New" w:hint="cs"/>
                <w:szCs w:val="22"/>
                <w:lang w:val="en-US" w:bidi="th-TH"/>
              </w:rPr>
              <w:t>11</w:t>
            </w:r>
          </w:p>
        </w:tc>
        <w:tc>
          <w:tcPr>
            <w:tcW w:w="180" w:type="dxa"/>
            <w:shd w:val="clear" w:color="auto" w:fill="auto"/>
          </w:tcPr>
          <w:p w14:paraId="1938A5E1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D407624" w14:textId="77777777" w:rsidR="007C6A6E" w:rsidRPr="00A56B20" w:rsidRDefault="00CC5A41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4361DA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Pr="00CC5A41">
              <w:rPr>
                <w:rFonts w:ascii="Angsana New" w:hAnsi="Angsana New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1D010EE8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CA5AD3A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AF366D6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6BCCE46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442258E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8A76F0E" w14:textId="77777777" w:rsidR="007C6A6E" w:rsidRPr="00A56B20" w:rsidRDefault="00CC5A41" w:rsidP="007C6A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4361DA">
              <w:rPr>
                <w:rFonts w:ascii="Angsana New" w:hAnsi="Angsana New"/>
                <w:szCs w:val="22"/>
                <w:lang w:val="en-US" w:bidi="th-TH"/>
              </w:rPr>
              <w:t>11</w:t>
            </w:r>
          </w:p>
        </w:tc>
        <w:tc>
          <w:tcPr>
            <w:tcW w:w="180" w:type="dxa"/>
            <w:shd w:val="clear" w:color="auto" w:fill="auto"/>
          </w:tcPr>
          <w:p w14:paraId="4A5C6E50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700C136" w14:textId="77777777" w:rsidR="007C6A6E" w:rsidRPr="00A56B20" w:rsidRDefault="00CC5A41" w:rsidP="007C6A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4361DA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Pr="00CC5A41">
              <w:rPr>
                <w:rFonts w:ascii="Angsana New" w:hAnsi="Angsana New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53011FC4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D2C724D" w14:textId="77777777" w:rsidR="007C6A6E" w:rsidRPr="00A545B4" w:rsidRDefault="006046E5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D29D47B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8C94ABA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7C6A6E" w:rsidRPr="00A56B20" w14:paraId="396401BD" w14:textId="77777777" w:rsidTr="004A2C12">
        <w:trPr>
          <w:cantSplit/>
        </w:trPr>
        <w:tc>
          <w:tcPr>
            <w:tcW w:w="3150" w:type="dxa"/>
            <w:shd w:val="clear" w:color="auto" w:fill="auto"/>
          </w:tcPr>
          <w:p w14:paraId="58C0A2B5" w14:textId="77777777" w:rsidR="007C6A6E" w:rsidRPr="00A56B20" w:rsidRDefault="007C6A6E" w:rsidP="007C6A6E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A56B20">
              <w:rPr>
                <w:rFonts w:ascii="Angsana New" w:hAnsi="Angsana New"/>
                <w:sz w:val="22"/>
                <w:szCs w:val="22"/>
                <w:cs/>
              </w:rPr>
              <w:t>บริษัท เอ็นเอส บลูสโคป</w:t>
            </w:r>
            <w:r w:rsidRPr="00A56B2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56B20">
              <w:rPr>
                <w:rFonts w:ascii="Angsana New" w:hAnsi="Angsana New"/>
                <w:sz w:val="22"/>
                <w:szCs w:val="22"/>
                <w:cs/>
              </w:rPr>
              <w:t>(ประเทศไทย)  จำกัด</w:t>
            </w:r>
          </w:p>
        </w:tc>
        <w:tc>
          <w:tcPr>
            <w:tcW w:w="540" w:type="dxa"/>
            <w:shd w:val="clear" w:color="auto" w:fill="auto"/>
          </w:tcPr>
          <w:p w14:paraId="712EE559" w14:textId="77777777" w:rsidR="007C6A6E" w:rsidRPr="00A56B20" w:rsidRDefault="00CC5A41" w:rsidP="007C6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2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2F21813E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3367EF61" w14:textId="77777777" w:rsidR="007C6A6E" w:rsidRPr="00A56B20" w:rsidRDefault="00CC5A41" w:rsidP="007C6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2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540" w:type="dxa"/>
            <w:shd w:val="clear" w:color="auto" w:fill="auto"/>
          </w:tcPr>
          <w:p w14:paraId="35573D7F" w14:textId="77777777" w:rsidR="007C6A6E" w:rsidRPr="00A56B20" w:rsidRDefault="00CC5A41" w:rsidP="007C6A6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5</w:t>
            </w:r>
            <w:r w:rsidR="007C6A6E" w:rsidRPr="00A56B20">
              <w:rPr>
                <w:rFonts w:ascii="Angsana New" w:hAnsi="Angsana New"/>
                <w:szCs w:val="22"/>
              </w:rPr>
              <w:t>,</w:t>
            </w:r>
            <w:r w:rsidR="004361DA">
              <w:rPr>
                <w:rFonts w:ascii="Angsana New" w:hAnsi="Angsana New"/>
                <w:szCs w:val="22"/>
                <w:lang w:val="en-US"/>
              </w:rPr>
              <w:t>000</w:t>
            </w:r>
          </w:p>
        </w:tc>
        <w:tc>
          <w:tcPr>
            <w:tcW w:w="630" w:type="dxa"/>
            <w:shd w:val="clear" w:color="auto" w:fill="auto"/>
          </w:tcPr>
          <w:p w14:paraId="6EDF0222" w14:textId="77777777" w:rsidR="007C6A6E" w:rsidRPr="00A56B20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7C61B9C0" w14:textId="77777777" w:rsidR="007C6A6E" w:rsidRPr="00A56B20" w:rsidRDefault="007C6A6E" w:rsidP="007C6A6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C1FEE10" w14:textId="77777777" w:rsidR="007C6A6E" w:rsidRPr="00A56B20" w:rsidRDefault="00CC5A41" w:rsidP="007C6A6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5</w:t>
            </w:r>
            <w:r w:rsidR="007C6A6E" w:rsidRPr="00A56B20">
              <w:rPr>
                <w:rFonts w:ascii="Angsana New" w:hAnsi="Angsana New"/>
                <w:szCs w:val="22"/>
              </w:rPr>
              <w:t>,</w:t>
            </w:r>
            <w:r w:rsidR="004361DA">
              <w:rPr>
                <w:rFonts w:ascii="Angsana New" w:hAnsi="Angsana New"/>
                <w:szCs w:val="22"/>
                <w:lang w:val="en-US"/>
              </w:rPr>
              <w:t>000</w:t>
            </w:r>
          </w:p>
        </w:tc>
        <w:tc>
          <w:tcPr>
            <w:tcW w:w="630" w:type="dxa"/>
            <w:shd w:val="clear" w:color="auto" w:fill="auto"/>
          </w:tcPr>
          <w:p w14:paraId="7FFCCAA1" w14:textId="77777777" w:rsidR="007C6A6E" w:rsidRPr="00A56B20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FF67522" w14:textId="77777777" w:rsidR="007C6A6E" w:rsidRPr="00A56B20" w:rsidRDefault="007C6A6E" w:rsidP="007C6A6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CF84988" w14:textId="77777777" w:rsidR="007C6A6E" w:rsidRPr="00A56B20" w:rsidRDefault="00CC5A41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64</w:t>
            </w:r>
            <w:r w:rsidR="004361DA">
              <w:rPr>
                <w:rFonts w:ascii="Angsana New" w:hAnsi="Angsana New"/>
                <w:szCs w:val="22"/>
                <w:lang w:val="en-US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6C29B860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7933024" w14:textId="77777777" w:rsidR="007C6A6E" w:rsidRPr="00A56B20" w:rsidRDefault="00CC5A41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64</w:t>
            </w:r>
            <w:r w:rsidR="004361DA">
              <w:rPr>
                <w:rFonts w:ascii="Angsana New" w:hAnsi="Angsana New"/>
                <w:szCs w:val="22"/>
                <w:lang w:val="en-US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04AA92E6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ED22F6A" w14:textId="77777777" w:rsidR="007C6A6E" w:rsidRPr="007C6A6E" w:rsidRDefault="004361DA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7C6A6E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="00CC5A41" w:rsidRPr="00CC5A41">
              <w:rPr>
                <w:rFonts w:ascii="Angsana New" w:hAnsi="Angsana New"/>
                <w:szCs w:val="22"/>
                <w:lang w:val="en-US" w:bidi="th-TH"/>
              </w:rPr>
              <w:t>473</w:t>
            </w:r>
          </w:p>
        </w:tc>
        <w:tc>
          <w:tcPr>
            <w:tcW w:w="180" w:type="dxa"/>
            <w:shd w:val="clear" w:color="auto" w:fill="auto"/>
          </w:tcPr>
          <w:p w14:paraId="0071AF48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45E125B" w14:textId="77777777" w:rsidR="007C6A6E" w:rsidRPr="00A56B20" w:rsidRDefault="004361DA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7C6A6E">
              <w:rPr>
                <w:rFonts w:ascii="Angsana New" w:hAnsi="Angsana New"/>
                <w:szCs w:val="22"/>
                <w:lang w:bidi="th-TH"/>
              </w:rPr>
              <w:t>,</w:t>
            </w:r>
            <w:r w:rsidR="00CC5A41" w:rsidRPr="00CC5A41">
              <w:rPr>
                <w:rFonts w:ascii="Angsana New" w:hAnsi="Angsana New"/>
                <w:szCs w:val="22"/>
                <w:lang w:val="en-US" w:bidi="th-TH"/>
              </w:rPr>
              <w:t>34</w:t>
            </w:r>
            <w:r w:rsidR="00E82DAF" w:rsidRPr="00E82DAF">
              <w:rPr>
                <w:rFonts w:ascii="Angsana New" w:hAnsi="Angsana New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47F3058D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128C50E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41C8F8A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6BB78B9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1133803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95886A9" w14:textId="77777777" w:rsidR="007C6A6E" w:rsidRPr="00A56B20" w:rsidRDefault="004361DA" w:rsidP="007C6A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6046E5">
              <w:rPr>
                <w:rFonts w:ascii="Angsana New" w:hAnsi="Angsana New"/>
                <w:szCs w:val="22"/>
                <w:lang w:bidi="th-TH"/>
              </w:rPr>
              <w:t>,</w:t>
            </w:r>
            <w:r w:rsidR="00CC5A41" w:rsidRPr="00CC5A41">
              <w:rPr>
                <w:rFonts w:ascii="Angsana New" w:hAnsi="Angsana New"/>
                <w:szCs w:val="22"/>
                <w:lang w:val="en-US" w:bidi="th-TH"/>
              </w:rPr>
              <w:t>473</w:t>
            </w:r>
          </w:p>
        </w:tc>
        <w:tc>
          <w:tcPr>
            <w:tcW w:w="180" w:type="dxa"/>
            <w:shd w:val="clear" w:color="auto" w:fill="auto"/>
          </w:tcPr>
          <w:p w14:paraId="4432C461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AA4A5E9" w14:textId="77777777" w:rsidR="007C6A6E" w:rsidRPr="00A56B20" w:rsidRDefault="004361DA" w:rsidP="007C6A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7C6A6E">
              <w:rPr>
                <w:rFonts w:ascii="Angsana New" w:hAnsi="Angsana New"/>
                <w:szCs w:val="22"/>
                <w:lang w:bidi="th-TH"/>
              </w:rPr>
              <w:t>,</w:t>
            </w:r>
            <w:r w:rsidR="00CC5A41" w:rsidRPr="00CC5A41">
              <w:rPr>
                <w:rFonts w:ascii="Angsana New" w:hAnsi="Angsana New"/>
                <w:szCs w:val="22"/>
                <w:lang w:val="en-US" w:bidi="th-TH"/>
              </w:rPr>
              <w:t>34</w:t>
            </w:r>
            <w:r w:rsidR="00E82DAF" w:rsidRPr="00E82DAF">
              <w:rPr>
                <w:rFonts w:ascii="Angsana New" w:hAnsi="Angsana New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497DD255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AFAD5ED" w14:textId="77777777" w:rsidR="007C6A6E" w:rsidRPr="00A545B4" w:rsidRDefault="00CC5A41" w:rsidP="006046E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="00E82DAF" w:rsidRPr="00E82DAF">
              <w:rPr>
                <w:rFonts w:ascii="Angsana New" w:hAnsi="Angsana New"/>
                <w:szCs w:val="22"/>
                <w:lang w:val="en-US" w:bidi="th-TH"/>
              </w:rPr>
              <w:t>8</w:t>
            </w:r>
          </w:p>
        </w:tc>
        <w:tc>
          <w:tcPr>
            <w:tcW w:w="182" w:type="dxa"/>
            <w:shd w:val="clear" w:color="auto" w:fill="auto"/>
          </w:tcPr>
          <w:p w14:paraId="03EDD724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663453C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D140BA" w:rsidRPr="00A56B20" w14:paraId="5EA180BB" w14:textId="77777777" w:rsidTr="004A2C12">
        <w:trPr>
          <w:cantSplit/>
        </w:trPr>
        <w:tc>
          <w:tcPr>
            <w:tcW w:w="3150" w:type="dxa"/>
            <w:shd w:val="clear" w:color="auto" w:fill="auto"/>
          </w:tcPr>
          <w:p w14:paraId="4CA37B90" w14:textId="77777777" w:rsidR="00D140BA" w:rsidRPr="00A56B20" w:rsidRDefault="00D140BA" w:rsidP="007C6A6E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36C81D3A" w14:textId="77777777" w:rsidR="00D140BA" w:rsidRPr="00405A81" w:rsidRDefault="00D140BA" w:rsidP="007C6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61612B6" w14:textId="77777777" w:rsidR="00D140BA" w:rsidRPr="00A56B20" w:rsidRDefault="00D140BA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07D8A564" w14:textId="77777777" w:rsidR="00D140BA" w:rsidRPr="00405A81" w:rsidRDefault="00D140BA" w:rsidP="007C6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D4D9591" w14:textId="77777777" w:rsidR="00D140BA" w:rsidRPr="00405A81" w:rsidRDefault="00D140BA" w:rsidP="007C6A6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46FA3E8" w14:textId="77777777" w:rsidR="00D140BA" w:rsidRPr="00A56B20" w:rsidRDefault="00D140BA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9EFD905" w14:textId="77777777" w:rsidR="00D140BA" w:rsidRPr="00A56B20" w:rsidRDefault="00D140BA" w:rsidP="007C6A6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51655135" w14:textId="77777777" w:rsidR="00D140BA" w:rsidRPr="00405A81" w:rsidRDefault="00D140BA" w:rsidP="007C6A6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6E94787" w14:textId="77777777" w:rsidR="00D140BA" w:rsidRPr="00A56B20" w:rsidRDefault="00D140BA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E69E7C0" w14:textId="77777777" w:rsidR="00D140BA" w:rsidRPr="00A56B20" w:rsidRDefault="00D140BA" w:rsidP="007C6A6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FEC8532" w14:textId="77777777" w:rsidR="00D140BA" w:rsidRPr="00405A81" w:rsidRDefault="00D140BA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FBE9DD7" w14:textId="77777777" w:rsidR="00D140BA" w:rsidRPr="00A56B20" w:rsidRDefault="00D140BA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EBA104D" w14:textId="77777777" w:rsidR="00D140BA" w:rsidRPr="00405A81" w:rsidRDefault="00D140BA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31059F3" w14:textId="77777777" w:rsidR="00D140BA" w:rsidRPr="00A56B20" w:rsidRDefault="00D140BA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557A268" w14:textId="77777777" w:rsidR="00D140BA" w:rsidRDefault="00D140BA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DFE559C" w14:textId="77777777" w:rsidR="00D140BA" w:rsidRPr="00A56B20" w:rsidRDefault="00D140BA" w:rsidP="007C6A6E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12715BE" w14:textId="77777777" w:rsidR="00D140BA" w:rsidRPr="00405A81" w:rsidRDefault="00D140BA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379EC39" w14:textId="77777777" w:rsidR="00D140BA" w:rsidRPr="00A56B20" w:rsidRDefault="00D140BA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7680426" w14:textId="77777777" w:rsidR="00D140BA" w:rsidRDefault="00D140BA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C73FD8B" w14:textId="77777777" w:rsidR="00D140BA" w:rsidRPr="00A56B20" w:rsidRDefault="00D140BA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8D2B23D" w14:textId="77777777" w:rsidR="00D140BA" w:rsidRPr="00A545B4" w:rsidRDefault="00D140BA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60C81A4" w14:textId="77777777" w:rsidR="00D140BA" w:rsidRPr="00A56B20" w:rsidRDefault="00D140BA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8D61BE2" w14:textId="77777777" w:rsidR="00D140BA" w:rsidRDefault="00D140BA" w:rsidP="007C6A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8F8ACDB" w14:textId="77777777" w:rsidR="00D140BA" w:rsidRPr="00A56B20" w:rsidRDefault="00D140BA" w:rsidP="007C6A6E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70C1BDD" w14:textId="77777777" w:rsidR="00D140BA" w:rsidRPr="00405A81" w:rsidRDefault="00D140BA" w:rsidP="007C6A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69599A4" w14:textId="77777777" w:rsidR="00D140BA" w:rsidRPr="00A56B20" w:rsidRDefault="00D140BA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43416CC" w14:textId="77777777" w:rsidR="00D140BA" w:rsidRDefault="00D140BA" w:rsidP="006046E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3D5B7171" w14:textId="77777777" w:rsidR="00D140BA" w:rsidRPr="00A56B20" w:rsidRDefault="00D140BA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81BD403" w14:textId="77777777" w:rsidR="00D140BA" w:rsidRPr="00A545B4" w:rsidRDefault="00D140BA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D140BA" w:rsidRPr="00A56B20" w14:paraId="1BC48BDF" w14:textId="77777777" w:rsidTr="004A2C12">
        <w:trPr>
          <w:cantSplit/>
        </w:trPr>
        <w:tc>
          <w:tcPr>
            <w:tcW w:w="3150" w:type="dxa"/>
            <w:shd w:val="clear" w:color="auto" w:fill="auto"/>
          </w:tcPr>
          <w:p w14:paraId="74D479B2" w14:textId="77777777" w:rsidR="00D140BA" w:rsidRPr="00A56B20" w:rsidRDefault="00D140BA" w:rsidP="007C6A6E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164D93DC" w14:textId="77777777" w:rsidR="00D140BA" w:rsidRPr="00405A81" w:rsidRDefault="00D140BA" w:rsidP="007C6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92E0B81" w14:textId="77777777" w:rsidR="00D140BA" w:rsidRPr="00A56B20" w:rsidRDefault="00D140BA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367C30A0" w14:textId="77777777" w:rsidR="00D140BA" w:rsidRPr="00405A81" w:rsidRDefault="00D140BA" w:rsidP="007C6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55623F05" w14:textId="77777777" w:rsidR="00D140BA" w:rsidRPr="00405A81" w:rsidRDefault="00D140BA" w:rsidP="007C6A6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51874F0" w14:textId="77777777" w:rsidR="00D140BA" w:rsidRPr="00A56B20" w:rsidRDefault="00D140BA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64AF807" w14:textId="77777777" w:rsidR="00D140BA" w:rsidRPr="00A56B20" w:rsidRDefault="00D140BA" w:rsidP="007C6A6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519DA0C" w14:textId="77777777" w:rsidR="00D140BA" w:rsidRPr="00405A81" w:rsidRDefault="00D140BA" w:rsidP="007C6A6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BCEA5FF" w14:textId="77777777" w:rsidR="00D140BA" w:rsidRPr="00A56B20" w:rsidRDefault="00D140BA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1C304D9" w14:textId="77777777" w:rsidR="00D140BA" w:rsidRPr="00A56B20" w:rsidRDefault="00D140BA" w:rsidP="007C6A6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19DD12C" w14:textId="77777777" w:rsidR="00D140BA" w:rsidRPr="00405A81" w:rsidRDefault="00D140BA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E6E64BE" w14:textId="77777777" w:rsidR="00D140BA" w:rsidRPr="00A56B20" w:rsidRDefault="00D140BA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C1BAC1B" w14:textId="77777777" w:rsidR="00D140BA" w:rsidRPr="00405A81" w:rsidRDefault="00D140BA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CA674E7" w14:textId="77777777" w:rsidR="00D140BA" w:rsidRPr="00A56B20" w:rsidRDefault="00D140BA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8DFADBD" w14:textId="77777777" w:rsidR="00D140BA" w:rsidRDefault="00D140BA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819141C" w14:textId="77777777" w:rsidR="00D140BA" w:rsidRPr="00A56B20" w:rsidRDefault="00D140BA" w:rsidP="007C6A6E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525581B" w14:textId="77777777" w:rsidR="00D140BA" w:rsidRPr="00405A81" w:rsidRDefault="00D140BA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4B1C6CB" w14:textId="77777777" w:rsidR="00D140BA" w:rsidRPr="00A56B20" w:rsidRDefault="00D140BA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324426B" w14:textId="77777777" w:rsidR="00D140BA" w:rsidRDefault="00D140BA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114F9A3" w14:textId="77777777" w:rsidR="00D140BA" w:rsidRPr="00A56B20" w:rsidRDefault="00D140BA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CB991DF" w14:textId="77777777" w:rsidR="00D140BA" w:rsidRPr="00A545B4" w:rsidRDefault="00D140BA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61DDF93" w14:textId="77777777" w:rsidR="00D140BA" w:rsidRPr="00A56B20" w:rsidRDefault="00D140BA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316B4ED" w14:textId="77777777" w:rsidR="00D140BA" w:rsidRDefault="00D140BA" w:rsidP="007C6A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927B1DD" w14:textId="77777777" w:rsidR="00D140BA" w:rsidRPr="00A56B20" w:rsidRDefault="00D140BA" w:rsidP="007C6A6E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2DF519A" w14:textId="77777777" w:rsidR="00D140BA" w:rsidRPr="00405A81" w:rsidRDefault="00D140BA" w:rsidP="007C6A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C4A48BA" w14:textId="77777777" w:rsidR="00D140BA" w:rsidRPr="00A56B20" w:rsidRDefault="00D140BA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8D4E1DD" w14:textId="77777777" w:rsidR="00D140BA" w:rsidRDefault="00D140BA" w:rsidP="006046E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69E98A0A" w14:textId="77777777" w:rsidR="00D140BA" w:rsidRPr="00A56B20" w:rsidRDefault="00D140BA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F6188A9" w14:textId="77777777" w:rsidR="00D140BA" w:rsidRPr="00A545B4" w:rsidRDefault="00D140BA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D140BA" w:rsidRPr="00A56B20" w14:paraId="2230018C" w14:textId="77777777" w:rsidTr="004A2C12">
        <w:trPr>
          <w:cantSplit/>
        </w:trPr>
        <w:tc>
          <w:tcPr>
            <w:tcW w:w="3150" w:type="dxa"/>
            <w:shd w:val="clear" w:color="auto" w:fill="auto"/>
          </w:tcPr>
          <w:p w14:paraId="5E36A0A2" w14:textId="77777777" w:rsidR="00D140BA" w:rsidRPr="00A56B20" w:rsidRDefault="00D140BA" w:rsidP="007C6A6E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0BD50A6" w14:textId="77777777" w:rsidR="00D140BA" w:rsidRPr="00405A81" w:rsidRDefault="00D140BA" w:rsidP="007C6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9CBDC6E" w14:textId="77777777" w:rsidR="00D140BA" w:rsidRPr="00A56B20" w:rsidRDefault="00D140BA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0CD41FA3" w14:textId="77777777" w:rsidR="00D140BA" w:rsidRPr="00405A81" w:rsidRDefault="00D140BA" w:rsidP="007C6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0CE621E" w14:textId="77777777" w:rsidR="00D140BA" w:rsidRPr="00405A81" w:rsidRDefault="00D140BA" w:rsidP="007C6A6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896F1B0" w14:textId="77777777" w:rsidR="00D140BA" w:rsidRPr="00A56B20" w:rsidRDefault="00D140BA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1C2D024" w14:textId="77777777" w:rsidR="00D140BA" w:rsidRPr="00A56B20" w:rsidRDefault="00D140BA" w:rsidP="007C6A6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9B7E1CD" w14:textId="77777777" w:rsidR="00D140BA" w:rsidRPr="00405A81" w:rsidRDefault="00D140BA" w:rsidP="007C6A6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E5E3E73" w14:textId="77777777" w:rsidR="00D140BA" w:rsidRPr="00A56B20" w:rsidRDefault="00D140BA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08EBED5" w14:textId="77777777" w:rsidR="00D140BA" w:rsidRPr="00A56B20" w:rsidRDefault="00D140BA" w:rsidP="007C6A6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F3BD15C" w14:textId="77777777" w:rsidR="00D140BA" w:rsidRPr="00405A81" w:rsidRDefault="00D140BA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4DBAA69" w14:textId="77777777" w:rsidR="00D140BA" w:rsidRPr="00A56B20" w:rsidRDefault="00D140BA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A255EE0" w14:textId="77777777" w:rsidR="00D140BA" w:rsidRPr="00405A81" w:rsidRDefault="00D140BA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6B5A452" w14:textId="77777777" w:rsidR="00D140BA" w:rsidRPr="00A56B20" w:rsidRDefault="00D140BA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16DBBAC" w14:textId="77777777" w:rsidR="00D140BA" w:rsidRDefault="00D140BA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9C5A62D" w14:textId="77777777" w:rsidR="00D140BA" w:rsidRPr="00A56B20" w:rsidRDefault="00D140BA" w:rsidP="007C6A6E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E84ED61" w14:textId="77777777" w:rsidR="00D140BA" w:rsidRPr="00405A81" w:rsidRDefault="00D140BA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C9384B3" w14:textId="77777777" w:rsidR="00D140BA" w:rsidRPr="00A56B20" w:rsidRDefault="00D140BA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2566E11" w14:textId="77777777" w:rsidR="00D140BA" w:rsidRDefault="00D140BA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8C94E02" w14:textId="77777777" w:rsidR="00D140BA" w:rsidRPr="00A56B20" w:rsidRDefault="00D140BA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DC24F4E" w14:textId="77777777" w:rsidR="00D140BA" w:rsidRPr="00A545B4" w:rsidRDefault="00D140BA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2696676" w14:textId="77777777" w:rsidR="00D140BA" w:rsidRPr="00A56B20" w:rsidRDefault="00D140BA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08C91E9" w14:textId="77777777" w:rsidR="00D140BA" w:rsidRDefault="00D140BA" w:rsidP="007C6A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BC677B3" w14:textId="77777777" w:rsidR="00D140BA" w:rsidRPr="00A56B20" w:rsidRDefault="00D140BA" w:rsidP="007C6A6E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7EB08FC" w14:textId="77777777" w:rsidR="00D140BA" w:rsidRPr="00405A81" w:rsidRDefault="00D140BA" w:rsidP="007C6A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EC4883C" w14:textId="77777777" w:rsidR="00D140BA" w:rsidRPr="00A56B20" w:rsidRDefault="00D140BA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4AB33B8" w14:textId="77777777" w:rsidR="00D140BA" w:rsidRDefault="00D140BA" w:rsidP="006046E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16EC1674" w14:textId="77777777" w:rsidR="00D140BA" w:rsidRPr="00A56B20" w:rsidRDefault="00D140BA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A26163C" w14:textId="77777777" w:rsidR="00D140BA" w:rsidRPr="00A545B4" w:rsidRDefault="00D140BA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D140BA" w:rsidRPr="00E216F2" w14:paraId="7EEAE4A6" w14:textId="77777777" w:rsidTr="009558B2">
        <w:trPr>
          <w:cantSplit/>
        </w:trPr>
        <w:tc>
          <w:tcPr>
            <w:tcW w:w="15388" w:type="dxa"/>
            <w:gridSpan w:val="29"/>
            <w:shd w:val="clear" w:color="auto" w:fill="auto"/>
          </w:tcPr>
          <w:p w14:paraId="26B8142E" w14:textId="77777777" w:rsidR="00D140BA" w:rsidRPr="00E216F2" w:rsidRDefault="00D140BA" w:rsidP="009558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E216F2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D140BA" w:rsidRPr="00E216F2" w14:paraId="4D72D091" w14:textId="77777777" w:rsidTr="009558B2">
        <w:trPr>
          <w:cantSplit/>
        </w:trPr>
        <w:tc>
          <w:tcPr>
            <w:tcW w:w="3150" w:type="dxa"/>
            <w:shd w:val="clear" w:color="auto" w:fill="auto"/>
          </w:tcPr>
          <w:p w14:paraId="1452C080" w14:textId="77777777" w:rsidR="00D140BA" w:rsidRPr="00E216F2" w:rsidRDefault="00D140BA" w:rsidP="009558B2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6" w:type="dxa"/>
            <w:gridSpan w:val="3"/>
            <w:shd w:val="clear" w:color="auto" w:fill="auto"/>
          </w:tcPr>
          <w:p w14:paraId="45AF9C48" w14:textId="77777777" w:rsidR="00D140BA" w:rsidRPr="00E216F2" w:rsidRDefault="00D140BA" w:rsidP="009558B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520" w:type="dxa"/>
            <w:gridSpan w:val="5"/>
            <w:shd w:val="clear" w:color="auto" w:fill="auto"/>
          </w:tcPr>
          <w:p w14:paraId="7D0B4F51" w14:textId="77777777" w:rsidR="00D140BA" w:rsidRPr="00E216F2" w:rsidRDefault="00D140BA" w:rsidP="009558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5EEDC79" w14:textId="77777777" w:rsidR="00D140BA" w:rsidRPr="00E216F2" w:rsidRDefault="00D140BA" w:rsidP="009558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278CE626" w14:textId="77777777" w:rsidR="00D140BA" w:rsidRPr="00E216F2" w:rsidRDefault="00D140BA" w:rsidP="009558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36611A0" w14:textId="77777777" w:rsidR="00D140BA" w:rsidRPr="00E216F2" w:rsidRDefault="00D140BA" w:rsidP="009558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5DBF0E73" w14:textId="77777777" w:rsidR="00D140BA" w:rsidRPr="00E216F2" w:rsidRDefault="00D140BA" w:rsidP="009558B2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59A3E21" w14:textId="77777777" w:rsidR="00D140BA" w:rsidRPr="00E216F2" w:rsidRDefault="00D140BA" w:rsidP="009558B2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094E1E21" w14:textId="77777777" w:rsidR="00D140BA" w:rsidRPr="00E216F2" w:rsidRDefault="00D140BA" w:rsidP="009558B2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14E69CED" w14:textId="77777777" w:rsidR="00D140BA" w:rsidRPr="00E216F2" w:rsidRDefault="00D140BA" w:rsidP="009558B2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6E1EE7C4" w14:textId="77777777" w:rsidR="00D140BA" w:rsidRPr="00E216F2" w:rsidRDefault="00D140BA" w:rsidP="009558B2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32AE48D5" w14:textId="77777777" w:rsidR="00D140BA" w:rsidRPr="00E216F2" w:rsidRDefault="00D140BA" w:rsidP="009558B2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2" w:type="dxa"/>
            <w:gridSpan w:val="3"/>
          </w:tcPr>
          <w:p w14:paraId="632CEC51" w14:textId="77777777" w:rsidR="00D140BA" w:rsidRPr="00E216F2" w:rsidRDefault="00D140BA" w:rsidP="009558B2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</w:tr>
      <w:tr w:rsidR="00D140BA" w:rsidRPr="00E216F2" w14:paraId="07D8CFDB" w14:textId="77777777" w:rsidTr="009558B2">
        <w:trPr>
          <w:cantSplit/>
        </w:trPr>
        <w:tc>
          <w:tcPr>
            <w:tcW w:w="3150" w:type="dxa"/>
            <w:shd w:val="clear" w:color="auto" w:fill="auto"/>
          </w:tcPr>
          <w:p w14:paraId="48B82F28" w14:textId="77777777" w:rsidR="00D140BA" w:rsidRPr="00E216F2" w:rsidRDefault="00D140BA" w:rsidP="009558B2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6" w:type="dxa"/>
            <w:gridSpan w:val="3"/>
            <w:shd w:val="clear" w:color="auto" w:fill="auto"/>
          </w:tcPr>
          <w:p w14:paraId="5CF5DB42" w14:textId="77777777" w:rsidR="00D140BA" w:rsidRPr="00E216F2" w:rsidDel="00685444" w:rsidRDefault="00D140BA" w:rsidP="009558B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520" w:type="dxa"/>
            <w:gridSpan w:val="5"/>
            <w:shd w:val="clear" w:color="auto" w:fill="auto"/>
          </w:tcPr>
          <w:p w14:paraId="5EE968FD" w14:textId="77777777" w:rsidR="00D140BA" w:rsidRPr="00E216F2" w:rsidRDefault="00D140BA" w:rsidP="009558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</w:tcPr>
          <w:p w14:paraId="3B6D8EF9" w14:textId="77777777" w:rsidR="00D140BA" w:rsidRPr="00E216F2" w:rsidRDefault="00D140BA" w:rsidP="009558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7512B0DC" w14:textId="77777777" w:rsidR="00D140BA" w:rsidRPr="00E216F2" w:rsidRDefault="00D140BA" w:rsidP="009558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shd w:val="clear" w:color="auto" w:fill="auto"/>
          </w:tcPr>
          <w:p w14:paraId="6917CFEC" w14:textId="77777777" w:rsidR="00D140BA" w:rsidRPr="00E216F2" w:rsidRDefault="00D140BA" w:rsidP="009558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51906F11" w14:textId="77777777" w:rsidR="00D140BA" w:rsidRPr="00E216F2" w:rsidRDefault="00D140BA" w:rsidP="009558B2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</w:tcPr>
          <w:p w14:paraId="2D01D351" w14:textId="77777777" w:rsidR="00D140BA" w:rsidRPr="00E216F2" w:rsidRDefault="00D140BA" w:rsidP="009558B2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3A1492BB" w14:textId="77777777" w:rsidR="00D140BA" w:rsidRPr="00E216F2" w:rsidRDefault="00D140BA" w:rsidP="009558B2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180" w:type="dxa"/>
          </w:tcPr>
          <w:p w14:paraId="424DF4A3" w14:textId="77777777" w:rsidR="00D140BA" w:rsidRPr="00E216F2" w:rsidRDefault="00D140BA" w:rsidP="009558B2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43AEEFD9" w14:textId="77777777" w:rsidR="00D140BA" w:rsidRPr="00E216F2" w:rsidRDefault="00D140BA" w:rsidP="009558B2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ส่วนได้เสีย</w:t>
            </w:r>
            <w:r w:rsidRPr="00E216F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  <w:r w:rsidRPr="00E216F2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80" w:type="dxa"/>
          </w:tcPr>
          <w:p w14:paraId="2934417C" w14:textId="77777777" w:rsidR="00D140BA" w:rsidRPr="00E216F2" w:rsidRDefault="00D140BA" w:rsidP="009558B2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2" w:type="dxa"/>
            <w:gridSpan w:val="3"/>
          </w:tcPr>
          <w:p w14:paraId="54C0E9DE" w14:textId="77777777" w:rsidR="00D140BA" w:rsidRPr="00E216F2" w:rsidRDefault="00D140BA" w:rsidP="009558B2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เงินปันผลรับ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สำหรับปี</w:t>
            </w:r>
          </w:p>
        </w:tc>
      </w:tr>
      <w:tr w:rsidR="00D140BA" w:rsidRPr="00E216F2" w14:paraId="2214D6E9" w14:textId="77777777" w:rsidTr="009558B2">
        <w:trPr>
          <w:cantSplit/>
        </w:trPr>
        <w:tc>
          <w:tcPr>
            <w:tcW w:w="3150" w:type="dxa"/>
            <w:shd w:val="clear" w:color="auto" w:fill="auto"/>
          </w:tcPr>
          <w:p w14:paraId="23AAAEBF" w14:textId="77777777" w:rsidR="00D140BA" w:rsidRPr="00E216F2" w:rsidRDefault="00D140BA" w:rsidP="009558B2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65FE92FA" w14:textId="77777777" w:rsidR="00D140BA" w:rsidRPr="00B322D0" w:rsidRDefault="00CC5A41" w:rsidP="009558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7259667F" w14:textId="77777777" w:rsidR="00D140BA" w:rsidRPr="00E216F2" w:rsidRDefault="00D140BA" w:rsidP="009558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6ABE02A1" w14:textId="77777777" w:rsidR="00D140BA" w:rsidRPr="00E216F2" w:rsidRDefault="00CC5A41" w:rsidP="009558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2562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677DB4B" w14:textId="77777777" w:rsidR="00D140BA" w:rsidRPr="00B322D0" w:rsidRDefault="00CC5A41" w:rsidP="009558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0F2488F1" w14:textId="77777777" w:rsidR="00D140BA" w:rsidRPr="00E216F2" w:rsidRDefault="00D140BA" w:rsidP="009558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7A63DFA" w14:textId="77777777" w:rsidR="00D140BA" w:rsidRPr="00E216F2" w:rsidRDefault="00CC5A41" w:rsidP="009558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0FA44AAF" w14:textId="77777777" w:rsidR="00D140BA" w:rsidRPr="00E216F2" w:rsidRDefault="00D140BA" w:rsidP="009558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CD1CB28" w14:textId="77777777" w:rsidR="00D140BA" w:rsidRPr="00B322D0" w:rsidRDefault="00CC5A41" w:rsidP="009558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076B7E20" w14:textId="77777777" w:rsidR="00D140BA" w:rsidRPr="00E216F2" w:rsidRDefault="00D140BA" w:rsidP="009558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1D234C4" w14:textId="77777777" w:rsidR="00D140BA" w:rsidRPr="00E216F2" w:rsidRDefault="00CC5A41" w:rsidP="009558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383F2450" w14:textId="77777777" w:rsidR="00D140BA" w:rsidRPr="00E216F2" w:rsidRDefault="00D140BA" w:rsidP="009558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960D41F" w14:textId="77777777" w:rsidR="00D140BA" w:rsidRPr="00B322D0" w:rsidRDefault="00CC5A41" w:rsidP="009558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42B698E8" w14:textId="77777777" w:rsidR="00D140BA" w:rsidRPr="00E216F2" w:rsidRDefault="00D140BA" w:rsidP="009558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214C87B" w14:textId="77777777" w:rsidR="00D140BA" w:rsidRPr="00E216F2" w:rsidRDefault="00CC5A41" w:rsidP="009558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225C0C79" w14:textId="77777777" w:rsidR="00D140BA" w:rsidRPr="00E216F2" w:rsidRDefault="00D140BA" w:rsidP="009558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057461D" w14:textId="77777777" w:rsidR="00D140BA" w:rsidRPr="00B322D0" w:rsidRDefault="00CC5A41" w:rsidP="009558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6F299D4D" w14:textId="77777777" w:rsidR="00D140BA" w:rsidRPr="00E216F2" w:rsidRDefault="00D140BA" w:rsidP="009558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A8479DA" w14:textId="77777777" w:rsidR="00D140BA" w:rsidRPr="00E216F2" w:rsidRDefault="00CC5A41" w:rsidP="009558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2562</w:t>
            </w:r>
          </w:p>
        </w:tc>
        <w:tc>
          <w:tcPr>
            <w:tcW w:w="180" w:type="dxa"/>
          </w:tcPr>
          <w:p w14:paraId="374362CF" w14:textId="77777777" w:rsidR="00D140BA" w:rsidRPr="00C03FAC" w:rsidRDefault="00D140BA" w:rsidP="009558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2F326509" w14:textId="77777777" w:rsidR="00D140BA" w:rsidRPr="00B322D0" w:rsidRDefault="00CC5A41" w:rsidP="009558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B5AC8D6" w14:textId="77777777" w:rsidR="00D140BA" w:rsidRPr="00E216F2" w:rsidRDefault="00D140BA" w:rsidP="009558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24D786EC" w14:textId="77777777" w:rsidR="00D140BA" w:rsidRPr="00E216F2" w:rsidRDefault="00CC5A41" w:rsidP="009558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2562</w:t>
            </w:r>
          </w:p>
        </w:tc>
        <w:tc>
          <w:tcPr>
            <w:tcW w:w="180" w:type="dxa"/>
          </w:tcPr>
          <w:p w14:paraId="7B5FC2A7" w14:textId="77777777" w:rsidR="00D140BA" w:rsidRPr="00E216F2" w:rsidRDefault="00D140BA" w:rsidP="009558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23BB8658" w14:textId="77777777" w:rsidR="00D140BA" w:rsidRPr="00B322D0" w:rsidRDefault="00CC5A41" w:rsidP="009558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  <w:tc>
          <w:tcPr>
            <w:tcW w:w="182" w:type="dxa"/>
          </w:tcPr>
          <w:p w14:paraId="6C1D933E" w14:textId="77777777" w:rsidR="00D140BA" w:rsidRPr="00E216F2" w:rsidRDefault="00D140BA" w:rsidP="009558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45A690FB" w14:textId="77777777" w:rsidR="00D140BA" w:rsidRPr="00E216F2" w:rsidRDefault="00CC5A41" w:rsidP="009558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2562</w:t>
            </w:r>
          </w:p>
        </w:tc>
      </w:tr>
      <w:tr w:rsidR="00D140BA" w:rsidRPr="00E216F2" w14:paraId="6DBC0DB1" w14:textId="77777777" w:rsidTr="009558B2">
        <w:trPr>
          <w:cantSplit/>
        </w:trPr>
        <w:tc>
          <w:tcPr>
            <w:tcW w:w="3150" w:type="dxa"/>
            <w:shd w:val="clear" w:color="auto" w:fill="auto"/>
          </w:tcPr>
          <w:p w14:paraId="14856770" w14:textId="77777777" w:rsidR="00D140BA" w:rsidRPr="00E216F2" w:rsidRDefault="00D140BA" w:rsidP="009558B2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6" w:type="dxa"/>
            <w:gridSpan w:val="3"/>
            <w:shd w:val="clear" w:color="auto" w:fill="auto"/>
          </w:tcPr>
          <w:p w14:paraId="5CDDEF67" w14:textId="77777777" w:rsidR="00D140BA" w:rsidRPr="00E216F2" w:rsidRDefault="00D140BA" w:rsidP="009558B2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540" w:type="dxa"/>
            <w:shd w:val="clear" w:color="auto" w:fill="auto"/>
          </w:tcPr>
          <w:p w14:paraId="493639B4" w14:textId="77777777" w:rsidR="00D140BA" w:rsidRPr="00E216F2" w:rsidRDefault="00D140BA" w:rsidP="009558B2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0508ED3" w14:textId="77777777" w:rsidR="00D140BA" w:rsidRPr="00E216F2" w:rsidRDefault="00D140BA" w:rsidP="009558B2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D8405B9" w14:textId="77777777" w:rsidR="00D140BA" w:rsidRPr="00E216F2" w:rsidRDefault="00D140BA" w:rsidP="009558B2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7CDC7893" w14:textId="77777777" w:rsidR="00D140BA" w:rsidRPr="00E216F2" w:rsidRDefault="00D140BA" w:rsidP="009558B2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10A8EAC" w14:textId="77777777" w:rsidR="00D140BA" w:rsidRPr="00E216F2" w:rsidRDefault="00D140BA" w:rsidP="009558B2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D102C48" w14:textId="77777777" w:rsidR="00D140BA" w:rsidRPr="00E216F2" w:rsidRDefault="00D140BA" w:rsidP="009558B2">
            <w:pPr>
              <w:pStyle w:val="a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82" w:type="dxa"/>
            <w:gridSpan w:val="19"/>
            <w:shd w:val="clear" w:color="auto" w:fill="auto"/>
          </w:tcPr>
          <w:p w14:paraId="707FB127" w14:textId="77777777" w:rsidR="00D140BA" w:rsidRPr="00E216F2" w:rsidRDefault="00D140BA" w:rsidP="009558B2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  <w:tab w:val="left" w:pos="2717"/>
                <w:tab w:val="center" w:pos="406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ab/>
            </w:r>
            <w:r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ab/>
            </w:r>
            <w:r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ab/>
            </w:r>
            <w:r w:rsidRPr="00E216F2"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>(ล้านบาท)</w:t>
            </w:r>
          </w:p>
        </w:tc>
      </w:tr>
      <w:tr w:rsidR="00736BE7" w:rsidRPr="00A545B4" w14:paraId="3DCED751" w14:textId="77777777" w:rsidTr="0079525B">
        <w:trPr>
          <w:cantSplit/>
          <w:trHeight w:val="80"/>
        </w:trPr>
        <w:tc>
          <w:tcPr>
            <w:tcW w:w="3150" w:type="dxa"/>
            <w:shd w:val="clear" w:color="auto" w:fill="auto"/>
          </w:tcPr>
          <w:p w14:paraId="62662820" w14:textId="77777777" w:rsidR="00736BE7" w:rsidRPr="00A545B4" w:rsidRDefault="00736BE7" w:rsidP="0079525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545B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540" w:type="dxa"/>
            <w:shd w:val="clear" w:color="auto" w:fill="auto"/>
          </w:tcPr>
          <w:p w14:paraId="041E31F7" w14:textId="77777777" w:rsidR="00736BE7" w:rsidRPr="00A545B4" w:rsidRDefault="00736BE7" w:rsidP="0079525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56F7825" w14:textId="77777777" w:rsidR="00736BE7" w:rsidRPr="00A545B4" w:rsidRDefault="00736BE7" w:rsidP="0079525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6" w:type="dxa"/>
            <w:shd w:val="clear" w:color="auto" w:fill="auto"/>
          </w:tcPr>
          <w:p w14:paraId="7060EBBF" w14:textId="77777777" w:rsidR="00736BE7" w:rsidRPr="00A545B4" w:rsidRDefault="00736BE7" w:rsidP="0079525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140E317" w14:textId="77777777" w:rsidR="00736BE7" w:rsidRPr="00A545B4" w:rsidRDefault="00736BE7" w:rsidP="0079525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154C7FD" w14:textId="77777777" w:rsidR="00736BE7" w:rsidRPr="00A545B4" w:rsidRDefault="00736BE7" w:rsidP="0079525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C891E8F" w14:textId="77777777" w:rsidR="00736BE7" w:rsidRPr="00A545B4" w:rsidRDefault="00736BE7" w:rsidP="0079525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3663222" w14:textId="77777777" w:rsidR="00736BE7" w:rsidRPr="00A545B4" w:rsidRDefault="00736BE7" w:rsidP="0079525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29E28A0" w14:textId="77777777" w:rsidR="00736BE7" w:rsidRPr="00A545B4" w:rsidRDefault="00736BE7" w:rsidP="0079525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8898001" w14:textId="77777777" w:rsidR="00736BE7" w:rsidRPr="00A545B4" w:rsidRDefault="00736BE7" w:rsidP="007952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E008631" w14:textId="77777777" w:rsidR="00736BE7" w:rsidRPr="00A545B4" w:rsidRDefault="00736BE7" w:rsidP="007952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5291237" w14:textId="77777777" w:rsidR="00736BE7" w:rsidRPr="00A545B4" w:rsidRDefault="00736BE7" w:rsidP="007952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3ACB11B" w14:textId="77777777" w:rsidR="00736BE7" w:rsidRPr="00A545B4" w:rsidRDefault="00736BE7" w:rsidP="007952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3132CA7" w14:textId="77777777" w:rsidR="00736BE7" w:rsidRPr="00A545B4" w:rsidRDefault="00736BE7" w:rsidP="007952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1A4E653" w14:textId="77777777" w:rsidR="00736BE7" w:rsidRPr="00A545B4" w:rsidRDefault="00736BE7" w:rsidP="007952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E24C7F5" w14:textId="77777777" w:rsidR="00736BE7" w:rsidRPr="00A545B4" w:rsidRDefault="00736BE7" w:rsidP="007952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417D89E" w14:textId="77777777" w:rsidR="00736BE7" w:rsidRPr="00A545B4" w:rsidRDefault="00736BE7" w:rsidP="007952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1DE24B3" w14:textId="77777777" w:rsidR="00736BE7" w:rsidRPr="00A545B4" w:rsidRDefault="00736BE7" w:rsidP="007952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232D83E" w14:textId="77777777" w:rsidR="00736BE7" w:rsidRPr="00A545B4" w:rsidRDefault="00736BE7" w:rsidP="007952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39EADFA" w14:textId="77777777" w:rsidR="00736BE7" w:rsidRPr="00A545B4" w:rsidRDefault="00736BE7" w:rsidP="007952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984EF10" w14:textId="77777777" w:rsidR="00736BE7" w:rsidRPr="00A545B4" w:rsidRDefault="00736BE7" w:rsidP="007952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7BD42F32" w14:textId="77777777" w:rsidR="00736BE7" w:rsidRPr="00A545B4" w:rsidRDefault="00736BE7" w:rsidP="007952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16239112" w14:textId="77777777" w:rsidR="00736BE7" w:rsidRPr="00A545B4" w:rsidRDefault="00736BE7" w:rsidP="007952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6D811569" w14:textId="77777777" w:rsidR="00736BE7" w:rsidRPr="00A545B4" w:rsidRDefault="00736BE7" w:rsidP="007952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0C1F4DFD" w14:textId="77777777" w:rsidR="00736BE7" w:rsidRPr="00A545B4" w:rsidRDefault="00736BE7" w:rsidP="007952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27FFABAB" w14:textId="77777777" w:rsidR="00736BE7" w:rsidRPr="00A545B4" w:rsidRDefault="00736BE7" w:rsidP="007952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166980E9" w14:textId="77777777" w:rsidR="00736BE7" w:rsidRPr="00A545B4" w:rsidRDefault="00736BE7" w:rsidP="007952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2" w:type="dxa"/>
          </w:tcPr>
          <w:p w14:paraId="6883308D" w14:textId="77777777" w:rsidR="00736BE7" w:rsidRPr="00A545B4" w:rsidRDefault="00736BE7" w:rsidP="007952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0BEA7D1F" w14:textId="77777777" w:rsidR="00736BE7" w:rsidRPr="00A545B4" w:rsidRDefault="00736BE7" w:rsidP="007952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</w:tr>
      <w:tr w:rsidR="007C6A6E" w:rsidRPr="00A56B20" w14:paraId="36BC9FFA" w14:textId="77777777" w:rsidTr="004A2C12">
        <w:trPr>
          <w:cantSplit/>
        </w:trPr>
        <w:tc>
          <w:tcPr>
            <w:tcW w:w="3150" w:type="dxa"/>
            <w:shd w:val="clear" w:color="auto" w:fill="auto"/>
          </w:tcPr>
          <w:p w14:paraId="43271C16" w14:textId="77777777" w:rsidR="007C6A6E" w:rsidRPr="00A56B20" w:rsidRDefault="007C6A6E" w:rsidP="007C6A6E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1361F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บลูสโคป </w:t>
            </w:r>
            <w:r w:rsidRPr="00B1361F">
              <w:rPr>
                <w:rFonts w:ascii="Angsana New" w:hAnsi="Angsana New" w:hint="cs"/>
                <w:sz w:val="22"/>
                <w:szCs w:val="22"/>
                <w:cs/>
              </w:rPr>
              <w:t>บิลดิ้งส์</w:t>
            </w:r>
            <w:r w:rsidRPr="00B1361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1361F">
              <w:rPr>
                <w:rFonts w:ascii="Angsana New" w:hAnsi="Angsana New"/>
                <w:sz w:val="22"/>
                <w:szCs w:val="22"/>
                <w:cs/>
              </w:rPr>
              <w:t>(ประเทศไทย)  จำกัด</w:t>
            </w:r>
          </w:p>
        </w:tc>
        <w:tc>
          <w:tcPr>
            <w:tcW w:w="540" w:type="dxa"/>
            <w:shd w:val="clear" w:color="auto" w:fill="auto"/>
          </w:tcPr>
          <w:p w14:paraId="4E6D53C7" w14:textId="77777777" w:rsidR="007C6A6E" w:rsidRPr="00A56B20" w:rsidRDefault="007C6A6E" w:rsidP="007C6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333E6B0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0925CF46" w14:textId="77777777" w:rsidR="007C6A6E" w:rsidRPr="00A56B20" w:rsidRDefault="007C6A6E" w:rsidP="007C6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A8D6209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CF6B02F" w14:textId="77777777" w:rsidR="007C6A6E" w:rsidRPr="00A56B20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ED1EEC3" w14:textId="77777777" w:rsidR="007C6A6E" w:rsidRPr="00A56B20" w:rsidRDefault="007C6A6E" w:rsidP="007C6A6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6C19A0F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C402EE1" w14:textId="77777777" w:rsidR="007C6A6E" w:rsidRPr="00A56B20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5534A20" w14:textId="77777777" w:rsidR="007C6A6E" w:rsidRPr="00A56B20" w:rsidRDefault="007C6A6E" w:rsidP="007C6A6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74F860A" w14:textId="77777777" w:rsidR="007C6A6E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0D6145D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FD7E862" w14:textId="77777777" w:rsidR="007C6A6E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8FAE513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C32CBD7" w14:textId="77777777" w:rsidR="007C6A6E" w:rsidRDefault="007C6A6E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3C2CAF4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2F0AFEE" w14:textId="77777777" w:rsidR="007C6A6E" w:rsidRDefault="007C6A6E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69A2DA1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3D5501C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96EF4C0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0B03487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2DC0386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D7FF56A" w14:textId="77777777" w:rsidR="007C6A6E" w:rsidRDefault="007C6A6E" w:rsidP="007C6A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0F68CCC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D8424CF" w14:textId="77777777" w:rsidR="007C6A6E" w:rsidRDefault="007C6A6E" w:rsidP="007C6A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184E39B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21C7E74" w14:textId="77777777" w:rsidR="007C6A6E" w:rsidRDefault="007C6A6E" w:rsidP="007C6A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1A2BC866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CB3BF3F" w14:textId="77777777" w:rsidR="007C6A6E" w:rsidRDefault="007C6A6E" w:rsidP="007C6A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7C6A6E" w:rsidRPr="00A56B20" w14:paraId="461090DC" w14:textId="77777777" w:rsidTr="004A2C12">
        <w:trPr>
          <w:cantSplit/>
        </w:trPr>
        <w:tc>
          <w:tcPr>
            <w:tcW w:w="3150" w:type="dxa"/>
            <w:shd w:val="clear" w:color="auto" w:fill="auto"/>
          </w:tcPr>
          <w:p w14:paraId="7D5211F8" w14:textId="77777777" w:rsidR="007C6A6E" w:rsidRPr="00B1361F" w:rsidRDefault="007C6A6E" w:rsidP="007C6A6E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(หยุดดำเนินการในปี </w:t>
            </w:r>
            <w:r w:rsidR="00CC5A41" w:rsidRPr="00CC5A41">
              <w:rPr>
                <w:rFonts w:ascii="Angsana New" w:hAnsi="Angsana New"/>
                <w:sz w:val="22"/>
                <w:szCs w:val="22"/>
              </w:rPr>
              <w:t>256</w:t>
            </w:r>
            <w:r w:rsidR="004361DA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540" w:type="dxa"/>
            <w:shd w:val="clear" w:color="auto" w:fill="auto"/>
          </w:tcPr>
          <w:p w14:paraId="50885F03" w14:textId="77777777" w:rsidR="007C6A6E" w:rsidRPr="00A56B20" w:rsidRDefault="00CC5A41" w:rsidP="007C6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2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1AB1E31D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35628E07" w14:textId="77777777" w:rsidR="007C6A6E" w:rsidRPr="00A56B20" w:rsidRDefault="00CC5A41" w:rsidP="007C6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2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540" w:type="dxa"/>
            <w:shd w:val="clear" w:color="auto" w:fill="auto"/>
          </w:tcPr>
          <w:p w14:paraId="20EF68C1" w14:textId="77777777" w:rsidR="007C6A6E" w:rsidRPr="00A56B20" w:rsidRDefault="00CC5A41" w:rsidP="0091485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36</w:t>
            </w:r>
            <w:r w:rsidR="004361DA">
              <w:rPr>
                <w:rFonts w:ascii="Angsana New" w:hAnsi="Angsana New"/>
                <w:szCs w:val="22"/>
                <w:lang w:val="en-US" w:bidi="th-TH"/>
              </w:rPr>
              <w:t>0</w:t>
            </w:r>
          </w:p>
        </w:tc>
        <w:tc>
          <w:tcPr>
            <w:tcW w:w="630" w:type="dxa"/>
            <w:shd w:val="clear" w:color="auto" w:fill="auto"/>
          </w:tcPr>
          <w:p w14:paraId="1B926F29" w14:textId="77777777" w:rsidR="007C6A6E" w:rsidRPr="00A56B20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BBF3077" w14:textId="77777777" w:rsidR="007C6A6E" w:rsidRPr="00A56B20" w:rsidRDefault="007C6A6E" w:rsidP="007C6A6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50B32464" w14:textId="77777777" w:rsidR="007C6A6E" w:rsidRPr="00A56B20" w:rsidRDefault="00CC5A41" w:rsidP="0091485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36</w:t>
            </w:r>
            <w:r w:rsidR="004361DA">
              <w:rPr>
                <w:rFonts w:ascii="Angsana New" w:hAnsi="Angsana New"/>
                <w:szCs w:val="22"/>
                <w:lang w:val="en-US"/>
              </w:rPr>
              <w:t>0</w:t>
            </w:r>
          </w:p>
        </w:tc>
        <w:tc>
          <w:tcPr>
            <w:tcW w:w="630" w:type="dxa"/>
            <w:shd w:val="clear" w:color="auto" w:fill="auto"/>
          </w:tcPr>
          <w:p w14:paraId="0387DE08" w14:textId="77777777" w:rsidR="007C6A6E" w:rsidRPr="00A56B20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0E5D9A3F" w14:textId="77777777" w:rsidR="007C6A6E" w:rsidRPr="00A56B20" w:rsidRDefault="007C6A6E" w:rsidP="007C6A6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7F32559" w14:textId="77777777" w:rsidR="007C6A6E" w:rsidRPr="00A56B20" w:rsidRDefault="00CC5A41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72</w:t>
            </w:r>
          </w:p>
        </w:tc>
        <w:tc>
          <w:tcPr>
            <w:tcW w:w="180" w:type="dxa"/>
            <w:shd w:val="clear" w:color="auto" w:fill="auto"/>
          </w:tcPr>
          <w:p w14:paraId="05ECA598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2997F06" w14:textId="77777777" w:rsidR="007C6A6E" w:rsidRPr="00A56B20" w:rsidRDefault="00CC5A41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72</w:t>
            </w:r>
          </w:p>
        </w:tc>
        <w:tc>
          <w:tcPr>
            <w:tcW w:w="180" w:type="dxa"/>
            <w:shd w:val="clear" w:color="auto" w:fill="auto"/>
          </w:tcPr>
          <w:p w14:paraId="35AAFBF9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B913D6B" w14:textId="77777777" w:rsidR="007C6A6E" w:rsidRPr="00A56B20" w:rsidRDefault="00E82DAF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E82DAF">
              <w:rPr>
                <w:rFonts w:ascii="Angsana New" w:hAnsi="Angsana New"/>
                <w:szCs w:val="22"/>
                <w:lang w:val="en-US"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0DEE3A65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742E65F" w14:textId="77777777" w:rsidR="007C6A6E" w:rsidRPr="00A56B20" w:rsidRDefault="00E82DAF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E82DAF">
              <w:rPr>
                <w:rFonts w:ascii="Angsana New" w:hAnsi="Angsana New"/>
                <w:szCs w:val="22"/>
                <w:lang w:val="en-US"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2C8C8E66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73FA843" w14:textId="77777777" w:rsidR="007C6A6E" w:rsidRPr="00A545B4" w:rsidRDefault="007C6A6E" w:rsidP="007C6A6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="00E82DAF" w:rsidRPr="00E82DAF">
              <w:rPr>
                <w:rFonts w:ascii="Angsana New" w:hAnsi="Angsana New"/>
                <w:szCs w:val="22"/>
                <w:lang w:val="en-US" w:bidi="th-TH"/>
              </w:rPr>
              <w:t>9</w:t>
            </w:r>
            <w:r>
              <w:rPr>
                <w:rFonts w:ascii="Angsana New" w:hAnsi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026D793" w14:textId="77777777" w:rsidR="007C6A6E" w:rsidRPr="00A56B20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D28F5F2" w14:textId="77777777" w:rsidR="007C6A6E" w:rsidRPr="00A545B4" w:rsidRDefault="007C6A6E" w:rsidP="007C6A6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="00E82DAF" w:rsidRPr="00E82DAF">
              <w:rPr>
                <w:rFonts w:ascii="Angsana New" w:hAnsi="Angsana New"/>
                <w:szCs w:val="22"/>
                <w:lang w:val="en-US" w:bidi="th-TH"/>
              </w:rPr>
              <w:t>9</w:t>
            </w:r>
            <w:r>
              <w:rPr>
                <w:rFonts w:ascii="Angsana New" w:hAnsi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770330F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663A0E4" w14:textId="77777777" w:rsidR="007C6A6E" w:rsidRPr="00A545B4" w:rsidRDefault="006046E5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7200786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2CD5819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B9AEAB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06EAC10" w14:textId="77777777" w:rsidR="007C6A6E" w:rsidRPr="00A545B4" w:rsidRDefault="006046E5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0CBC8C4" w14:textId="77777777" w:rsidR="007C6A6E" w:rsidRPr="00A56B20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4E1D0B5" w14:textId="77777777" w:rsidR="007C6A6E" w:rsidRPr="00A545B4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D140BA" w:rsidRPr="00A56B20" w14:paraId="515F66D2" w14:textId="77777777" w:rsidTr="004A2C12">
        <w:trPr>
          <w:cantSplit/>
        </w:trPr>
        <w:tc>
          <w:tcPr>
            <w:tcW w:w="3150" w:type="dxa"/>
            <w:shd w:val="clear" w:color="auto" w:fill="auto"/>
          </w:tcPr>
          <w:p w14:paraId="0492315A" w14:textId="77777777" w:rsidR="00D140BA" w:rsidRPr="00D140BA" w:rsidRDefault="00D140BA" w:rsidP="007C6A6E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โอเรียนทัล โพสท์ จำกัด</w:t>
            </w:r>
          </w:p>
        </w:tc>
        <w:tc>
          <w:tcPr>
            <w:tcW w:w="540" w:type="dxa"/>
            <w:shd w:val="clear" w:color="auto" w:fill="auto"/>
          </w:tcPr>
          <w:p w14:paraId="777BEC9C" w14:textId="77777777" w:rsidR="00D140BA" w:rsidRPr="00405A81" w:rsidRDefault="00D140BA" w:rsidP="007C6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8310F3C" w14:textId="77777777" w:rsidR="00D140BA" w:rsidRPr="00A56B20" w:rsidRDefault="00D140BA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3D2266A9" w14:textId="77777777" w:rsidR="00D140BA" w:rsidRPr="00405A81" w:rsidRDefault="00D140BA" w:rsidP="007C6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BC93084" w14:textId="77777777" w:rsidR="00D140BA" w:rsidRPr="00405A81" w:rsidRDefault="00D140BA" w:rsidP="007C6A6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205730F7" w14:textId="77777777" w:rsidR="00D140BA" w:rsidRPr="00A56B20" w:rsidRDefault="00D140BA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BFE34B1" w14:textId="77777777" w:rsidR="00D140BA" w:rsidRPr="00A56B20" w:rsidRDefault="00D140BA" w:rsidP="007C6A6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23856A5" w14:textId="77777777" w:rsidR="00D140BA" w:rsidRPr="00405A81" w:rsidRDefault="00D140BA" w:rsidP="007C6A6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7660EACE" w14:textId="77777777" w:rsidR="00D140BA" w:rsidRPr="00A56B20" w:rsidRDefault="00D140BA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F1CCC34" w14:textId="77777777" w:rsidR="00D140BA" w:rsidRPr="00A56B20" w:rsidRDefault="00D140BA" w:rsidP="007C6A6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ED2F256" w14:textId="77777777" w:rsidR="00D140BA" w:rsidRPr="00405A81" w:rsidRDefault="00D140BA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DA78211" w14:textId="77777777" w:rsidR="00D140BA" w:rsidRPr="00A56B20" w:rsidRDefault="00D140BA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E35A230" w14:textId="77777777" w:rsidR="00D140BA" w:rsidRPr="00405A81" w:rsidRDefault="00D140BA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A9BE760" w14:textId="77777777" w:rsidR="00D140BA" w:rsidRPr="00A56B20" w:rsidRDefault="00D140BA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A0822D8" w14:textId="77777777" w:rsidR="00D140BA" w:rsidRDefault="00D140BA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52D9190" w14:textId="77777777" w:rsidR="00D140BA" w:rsidRPr="00A56B20" w:rsidRDefault="00D140BA" w:rsidP="007C6A6E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035F3AB" w14:textId="77777777" w:rsidR="00D140BA" w:rsidRPr="00405A81" w:rsidRDefault="00D140BA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0D19D00" w14:textId="77777777" w:rsidR="00D140BA" w:rsidRPr="00A56B20" w:rsidRDefault="00D140BA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480AD1F" w14:textId="77777777" w:rsidR="00D140BA" w:rsidRDefault="00D140BA" w:rsidP="007C6A6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77E2081" w14:textId="77777777" w:rsidR="00D140BA" w:rsidRPr="00A56B20" w:rsidRDefault="00D140BA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CB1DA94" w14:textId="77777777" w:rsidR="00D140BA" w:rsidRDefault="00D140BA" w:rsidP="007C6A6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E1B0E98" w14:textId="77777777" w:rsidR="00D140BA" w:rsidRPr="00A56B20" w:rsidRDefault="00D140BA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F0BCB37" w14:textId="77777777" w:rsidR="00D140BA" w:rsidRDefault="00D140BA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27FC956" w14:textId="77777777" w:rsidR="00D140BA" w:rsidRPr="00A56B20" w:rsidRDefault="00D140BA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B5B9F3E" w14:textId="77777777" w:rsidR="00D140BA" w:rsidRPr="00A545B4" w:rsidRDefault="00D140BA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4F8CD70" w14:textId="77777777" w:rsidR="00D140BA" w:rsidRPr="00A56B20" w:rsidRDefault="00D140BA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7EE1933" w14:textId="77777777" w:rsidR="00D140BA" w:rsidRDefault="00D140BA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0449BFBA" w14:textId="77777777" w:rsidR="00D140BA" w:rsidRPr="00A56B20" w:rsidRDefault="00D140BA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C4D0256" w14:textId="77777777" w:rsidR="00D140BA" w:rsidRPr="00A545B4" w:rsidRDefault="00D140BA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B06783" w:rsidRPr="00A56B20" w14:paraId="7572F4C0" w14:textId="77777777" w:rsidTr="004A2C12">
        <w:trPr>
          <w:cantSplit/>
        </w:trPr>
        <w:tc>
          <w:tcPr>
            <w:tcW w:w="3150" w:type="dxa"/>
            <w:shd w:val="clear" w:color="auto" w:fill="auto"/>
          </w:tcPr>
          <w:p w14:paraId="53F86E5D" w14:textId="77777777" w:rsidR="00D140BA" w:rsidRPr="00ED792A" w:rsidRDefault="00D140BA" w:rsidP="00B0678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(ปิดกิจการในเดือนธันวาคม </w:t>
            </w:r>
            <w:r w:rsidR="00CC5A41" w:rsidRPr="00CC5A41">
              <w:rPr>
                <w:rFonts w:asciiTheme="majorBidi" w:hAnsiTheme="majorBidi" w:cstheme="majorBidi"/>
                <w:sz w:val="22"/>
                <w:szCs w:val="22"/>
              </w:rPr>
              <w:t>2563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540" w:type="dxa"/>
            <w:shd w:val="clear" w:color="auto" w:fill="auto"/>
          </w:tcPr>
          <w:p w14:paraId="7CAECB16" w14:textId="77777777" w:rsidR="00B06783" w:rsidRPr="00A545B4" w:rsidRDefault="00B06783" w:rsidP="00B0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B1FB02" w14:textId="77777777" w:rsidR="00B06783" w:rsidRPr="00A545B4" w:rsidRDefault="00B06783" w:rsidP="00B0678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3EF76AD8" w14:textId="77777777" w:rsidR="00B06783" w:rsidRPr="00A545B4" w:rsidRDefault="00CC5A41" w:rsidP="00B0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5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540" w:type="dxa"/>
            <w:shd w:val="clear" w:color="auto" w:fill="auto"/>
          </w:tcPr>
          <w:p w14:paraId="34CAC89F" w14:textId="77777777" w:rsidR="00B06783" w:rsidRPr="00A545B4" w:rsidRDefault="00B06783" w:rsidP="00B0678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627F41AB" w14:textId="77777777" w:rsidR="00B06783" w:rsidRPr="00A545B4" w:rsidRDefault="00B06783" w:rsidP="00B06783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7072905" w14:textId="77777777" w:rsidR="00B06783" w:rsidRPr="00A545B4" w:rsidRDefault="00B06783" w:rsidP="00B06783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8BD6DDE" w14:textId="77777777" w:rsidR="00B06783" w:rsidRPr="00A545B4" w:rsidRDefault="004361DA" w:rsidP="0091485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  <w:lang w:val="en-US"/>
              </w:rPr>
              <w:t>1</w:t>
            </w:r>
            <w:r w:rsidR="00CC5A41" w:rsidRPr="00CC5A41">
              <w:rPr>
                <w:rFonts w:ascii="Angsana New" w:hAnsi="Angsana New"/>
                <w:szCs w:val="22"/>
                <w:lang w:val="en-US"/>
              </w:rPr>
              <w:t>5</w:t>
            </w:r>
            <w:r>
              <w:rPr>
                <w:rFonts w:ascii="Angsana New" w:hAnsi="Angsana New"/>
                <w:szCs w:val="22"/>
                <w:lang w:val="en-US"/>
              </w:rPr>
              <w:t>0</w:t>
            </w:r>
          </w:p>
        </w:tc>
        <w:tc>
          <w:tcPr>
            <w:tcW w:w="630" w:type="dxa"/>
            <w:shd w:val="clear" w:color="auto" w:fill="auto"/>
          </w:tcPr>
          <w:p w14:paraId="162CE1AD" w14:textId="77777777" w:rsidR="00B06783" w:rsidRPr="00A545B4" w:rsidRDefault="00B06783" w:rsidP="00B0678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2DA5F6C" w14:textId="77777777" w:rsidR="00B06783" w:rsidRPr="00A545B4" w:rsidRDefault="00B06783" w:rsidP="00B067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E8B8735" w14:textId="77777777" w:rsidR="00B06783" w:rsidRPr="00A545B4" w:rsidRDefault="00B06783" w:rsidP="00B0678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9CEAEFA" w14:textId="77777777" w:rsidR="00B06783" w:rsidRPr="00A545B4" w:rsidRDefault="00B06783" w:rsidP="00B067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91BABE6" w14:textId="77777777" w:rsidR="00B06783" w:rsidRPr="00A545B4" w:rsidRDefault="00B06783" w:rsidP="00B06783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ab/>
            </w:r>
            <w:r>
              <w:rPr>
                <w:rFonts w:ascii="Angsana New" w:hAnsi="Angsana New"/>
                <w:szCs w:val="22"/>
                <w:lang w:bidi="th-TH"/>
              </w:rPr>
              <w:tab/>
            </w:r>
            <w:r w:rsidR="00E82DAF" w:rsidRPr="00E82DAF">
              <w:rPr>
                <w:rFonts w:ascii="Angsana New" w:hAnsi="Angsana New"/>
                <w:szCs w:val="22"/>
                <w:lang w:val="en-US" w:bidi="th-TH"/>
              </w:rPr>
              <w:t>8</w:t>
            </w:r>
            <w:r w:rsidR="00CC5A41" w:rsidRPr="00CC5A41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759E72CA" w14:textId="77777777" w:rsidR="00B06783" w:rsidRPr="00A545B4" w:rsidRDefault="00B06783" w:rsidP="00B067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AA6A039" w14:textId="77777777" w:rsidR="00B06783" w:rsidRPr="00C15774" w:rsidRDefault="00B06783" w:rsidP="00B0678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55D99D3" w14:textId="77777777" w:rsidR="00B06783" w:rsidRPr="00A545B4" w:rsidRDefault="00B06783" w:rsidP="00B06783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color w:val="FF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2E31BCE" w14:textId="77777777" w:rsidR="00B06783" w:rsidRPr="00A545B4" w:rsidRDefault="004361DA" w:rsidP="00B0678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4DAE73BE" w14:textId="77777777" w:rsidR="00B06783" w:rsidRPr="00A545B4" w:rsidRDefault="00B06783" w:rsidP="00B067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89B2BEC" w14:textId="77777777" w:rsidR="00B06783" w:rsidRPr="00A545B4" w:rsidRDefault="00B06783" w:rsidP="00B0678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F0C5CA" w14:textId="77777777" w:rsidR="00B06783" w:rsidRPr="00A56B20" w:rsidRDefault="00B06783" w:rsidP="00B067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6E0B40B" w14:textId="77777777" w:rsidR="00B06783" w:rsidRPr="00A545B4" w:rsidRDefault="00B06783" w:rsidP="00B0678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="004361DA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Cs w:val="22"/>
                <w:lang w:val="en-US" w:bidi="th-TH"/>
              </w:rPr>
              <w:t>4</w:t>
            </w:r>
            <w:r>
              <w:rPr>
                <w:rFonts w:ascii="Angsana New" w:hAnsi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567E5C8" w14:textId="77777777" w:rsidR="00B06783" w:rsidRPr="00A545B4" w:rsidRDefault="00B06783" w:rsidP="00B067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DE7170D" w14:textId="77777777" w:rsidR="00B06783" w:rsidRPr="00A545B4" w:rsidRDefault="00B06783" w:rsidP="00B0678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56C2F0F" w14:textId="77777777" w:rsidR="00B06783" w:rsidRPr="00A545B4" w:rsidRDefault="00B06783" w:rsidP="00B06783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256040E" w14:textId="77777777" w:rsidR="00B06783" w:rsidRPr="00A545B4" w:rsidRDefault="00B06783" w:rsidP="00B0678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E64A00" w14:textId="77777777" w:rsidR="00B06783" w:rsidRPr="00A545B4" w:rsidRDefault="00B06783" w:rsidP="00B067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5B1D5B1" w14:textId="77777777" w:rsidR="00B06783" w:rsidRPr="00864AFD" w:rsidRDefault="00B06783" w:rsidP="00B0678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25FAC28" w14:textId="77777777" w:rsidR="00B06783" w:rsidRPr="007D4F28" w:rsidRDefault="00B06783" w:rsidP="00B067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B5C77F7" w14:textId="77777777" w:rsidR="00B06783" w:rsidRPr="00A545B4" w:rsidRDefault="00B06783" w:rsidP="00B0678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7C6A6E" w:rsidRPr="004A10CE" w14:paraId="67AF8D21" w14:textId="77777777" w:rsidTr="004A2C12">
        <w:trPr>
          <w:cantSplit/>
          <w:trHeight w:val="137"/>
        </w:trPr>
        <w:tc>
          <w:tcPr>
            <w:tcW w:w="3150" w:type="dxa"/>
            <w:shd w:val="clear" w:color="auto" w:fill="auto"/>
          </w:tcPr>
          <w:p w14:paraId="56246887" w14:textId="77777777" w:rsidR="007C6A6E" w:rsidRPr="004A10CE" w:rsidRDefault="007C6A6E" w:rsidP="007C6A6E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DCAE9C5" w14:textId="77777777" w:rsidR="007C6A6E" w:rsidRPr="004A10CE" w:rsidRDefault="007C6A6E" w:rsidP="007C6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C770587" w14:textId="77777777" w:rsidR="007C6A6E" w:rsidRPr="004A10CE" w:rsidRDefault="007C6A6E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7D1BF983" w14:textId="77777777" w:rsidR="007C6A6E" w:rsidRPr="004A10CE" w:rsidRDefault="007C6A6E" w:rsidP="007C6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53FFEF7" w14:textId="77777777" w:rsidR="007C6A6E" w:rsidRPr="004A10CE" w:rsidRDefault="007C6A6E" w:rsidP="007C6A6E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325249E" w14:textId="77777777" w:rsidR="007C6A6E" w:rsidRPr="004A10CE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2FAA7E6" w14:textId="77777777" w:rsidR="007C6A6E" w:rsidRPr="004A10CE" w:rsidRDefault="007C6A6E" w:rsidP="007C6A6E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5080EFB" w14:textId="77777777" w:rsidR="007C6A6E" w:rsidRPr="004A10CE" w:rsidRDefault="007C6A6E" w:rsidP="007C6A6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133605D" w14:textId="77777777" w:rsidR="007C6A6E" w:rsidRPr="004A10CE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B04BDEE" w14:textId="77777777" w:rsidR="007C6A6E" w:rsidRPr="004A10CE" w:rsidRDefault="007C6A6E" w:rsidP="007C6A6E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F72DE6" w14:textId="77777777" w:rsidR="007C6A6E" w:rsidRPr="004A10CE" w:rsidRDefault="004361DA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/>
              </w:rPr>
              <w:t>1</w:t>
            </w:r>
            <w:r w:rsidR="007C6A6E">
              <w:rPr>
                <w:rFonts w:ascii="Angsana New" w:hAnsi="Angsana New"/>
                <w:b/>
                <w:bCs/>
                <w:szCs w:val="22"/>
                <w:lang w:val="en-US"/>
              </w:rPr>
              <w:t>,</w:t>
            </w:r>
            <w:r w:rsidR="00CC5A41" w:rsidRPr="00CC5A41">
              <w:rPr>
                <w:rFonts w:ascii="Angsana New" w:hAnsi="Angsana New"/>
                <w:b/>
                <w:bCs/>
                <w:szCs w:val="22"/>
                <w:lang w:val="en-US"/>
              </w:rPr>
              <w:t>34</w:t>
            </w:r>
            <w:r>
              <w:rPr>
                <w:rFonts w:ascii="Angsana New" w:hAnsi="Angsana New"/>
                <w:b/>
                <w:bCs/>
                <w:szCs w:val="22"/>
                <w:lang w:val="en-US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28A8B39D" w14:textId="77777777" w:rsidR="007C6A6E" w:rsidRPr="004A10CE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F4674" w14:textId="77777777" w:rsidR="007C6A6E" w:rsidRPr="004A10CE" w:rsidRDefault="004361DA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/>
              </w:rPr>
              <w:t>1</w:t>
            </w:r>
            <w:r w:rsidR="007C6A6E">
              <w:rPr>
                <w:rFonts w:ascii="Angsana New" w:hAnsi="Angsana New"/>
                <w:b/>
                <w:bCs/>
                <w:szCs w:val="22"/>
                <w:lang w:val="en-US"/>
              </w:rPr>
              <w:t>,</w:t>
            </w:r>
            <w:r w:rsidR="00CC5A41" w:rsidRPr="00CC5A41">
              <w:rPr>
                <w:rFonts w:ascii="Angsana New" w:hAnsi="Angsana New"/>
                <w:b/>
                <w:bCs/>
                <w:szCs w:val="22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Cs w:val="22"/>
                <w:lang w:val="en-US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5E3EC7BA" w14:textId="77777777" w:rsidR="007C6A6E" w:rsidRPr="004A10CE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810084" w14:textId="77777777" w:rsidR="007C6A6E" w:rsidRPr="004A10CE" w:rsidRDefault="00CC5A41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CC5A4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</w:t>
            </w:r>
            <w:r w:rsidR="007C6A6E">
              <w:rPr>
                <w:rFonts w:ascii="Angsana New" w:hAnsi="Angsana New"/>
                <w:b/>
                <w:bCs/>
                <w:szCs w:val="22"/>
                <w:lang w:bidi="th-TH"/>
              </w:rPr>
              <w:t>,</w:t>
            </w:r>
            <w:r w:rsidR="00E82DAF" w:rsidRPr="00E82DA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9</w:t>
            </w:r>
            <w:r w:rsidRPr="00CC5A4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</w:t>
            </w:r>
            <w:r w:rsidR="00E82DAF" w:rsidRPr="00E82DA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54FD888A" w14:textId="77777777" w:rsidR="007C6A6E" w:rsidRPr="004A10CE" w:rsidRDefault="007C6A6E" w:rsidP="007C6A6E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6C0601" w14:textId="77777777" w:rsidR="007C6A6E" w:rsidRPr="004A10CE" w:rsidRDefault="00CC5A41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CC5A4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</w:t>
            </w:r>
            <w:r w:rsidR="007C6A6E">
              <w:rPr>
                <w:rFonts w:ascii="Angsana New" w:hAnsi="Angsana New"/>
                <w:b/>
                <w:bCs/>
                <w:szCs w:val="22"/>
                <w:lang w:bidi="th-TH"/>
              </w:rPr>
              <w:t>,</w:t>
            </w:r>
            <w:r w:rsidRPr="00CC5A4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777</w:t>
            </w:r>
          </w:p>
        </w:tc>
        <w:tc>
          <w:tcPr>
            <w:tcW w:w="180" w:type="dxa"/>
            <w:shd w:val="clear" w:color="auto" w:fill="auto"/>
          </w:tcPr>
          <w:p w14:paraId="542F0F1B" w14:textId="77777777" w:rsidR="007C6A6E" w:rsidRPr="004A10CE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63683C" w14:textId="77777777" w:rsidR="007C6A6E" w:rsidRPr="00E4595B" w:rsidRDefault="007C6A6E" w:rsidP="007C6A6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(</w:t>
            </w:r>
            <w:r w:rsidR="004361DA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</w:t>
            </w: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CA28F13" w14:textId="77777777" w:rsidR="007C6A6E" w:rsidRPr="004A10CE" w:rsidRDefault="007C6A6E" w:rsidP="007C6A6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7BE79" w14:textId="77777777" w:rsidR="007C6A6E" w:rsidRPr="00E4595B" w:rsidRDefault="007C6A6E" w:rsidP="007C6A6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(</w:t>
            </w:r>
            <w:r w:rsidR="00CC5A41" w:rsidRPr="00CC5A4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25</w:t>
            </w: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832D117" w14:textId="77777777" w:rsidR="007C6A6E" w:rsidRPr="004A10CE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308C54D8" w14:textId="77777777" w:rsidR="007C6A6E" w:rsidRPr="00B06783" w:rsidRDefault="00CC5A41" w:rsidP="007C6A6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CC5A41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2</w:t>
            </w:r>
            <w:r w:rsidR="00B0678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="00E82DAF" w:rsidRPr="00E82DA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9</w:t>
            </w:r>
            <w:r w:rsidRPr="00CC5A4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33</w:t>
            </w:r>
          </w:p>
        </w:tc>
        <w:tc>
          <w:tcPr>
            <w:tcW w:w="180" w:type="dxa"/>
          </w:tcPr>
          <w:p w14:paraId="129FB51E" w14:textId="77777777" w:rsidR="007C6A6E" w:rsidRPr="004A10CE" w:rsidRDefault="007C6A6E" w:rsidP="007C6A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3F400CA" w14:textId="77777777" w:rsidR="007C6A6E" w:rsidRPr="004A10CE" w:rsidRDefault="00CC5A41" w:rsidP="007C6A6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CC5A4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</w:t>
            </w:r>
            <w:r w:rsidR="007C6A6E">
              <w:rPr>
                <w:rFonts w:ascii="Angsana New" w:hAnsi="Angsana New"/>
                <w:b/>
                <w:bCs/>
                <w:szCs w:val="22"/>
                <w:lang w:bidi="th-TH"/>
              </w:rPr>
              <w:t>,</w:t>
            </w:r>
            <w:r w:rsidRPr="00CC5A4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75</w:t>
            </w:r>
            <w:r w:rsidRPr="00CC5A41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12CF0467" w14:textId="77777777" w:rsidR="007C6A6E" w:rsidRPr="004A10CE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2AE88DAE" w14:textId="77777777" w:rsidR="007C6A6E" w:rsidRPr="004A10CE" w:rsidRDefault="00CC5A41" w:rsidP="007C6A6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CC5A4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463</w:t>
            </w:r>
          </w:p>
        </w:tc>
        <w:tc>
          <w:tcPr>
            <w:tcW w:w="182" w:type="dxa"/>
          </w:tcPr>
          <w:p w14:paraId="369010C5" w14:textId="77777777" w:rsidR="007C6A6E" w:rsidRPr="004A10CE" w:rsidRDefault="007C6A6E" w:rsidP="007C6A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4FE0371F" w14:textId="77777777" w:rsidR="007C6A6E" w:rsidRPr="004A10CE" w:rsidRDefault="00CC5A41" w:rsidP="007C6A6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CC5A4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</w:t>
            </w:r>
            <w:r w:rsidR="00E82DAF" w:rsidRPr="00E82DA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8</w:t>
            </w:r>
            <w:r w:rsidRPr="00CC5A4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</w:t>
            </w:r>
          </w:p>
        </w:tc>
      </w:tr>
    </w:tbl>
    <w:p w14:paraId="54C62844" w14:textId="77777777" w:rsidR="009934D7" w:rsidRPr="003812A1" w:rsidRDefault="009934D7" w:rsidP="003812A1">
      <w:pPr>
        <w:spacing w:line="120" w:lineRule="atLeast"/>
        <w:rPr>
          <w:sz w:val="12"/>
          <w:szCs w:val="12"/>
        </w:rPr>
      </w:pPr>
    </w:p>
    <w:tbl>
      <w:tblPr>
        <w:tblW w:w="15388" w:type="dxa"/>
        <w:tblInd w:w="-1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540"/>
        <w:gridCol w:w="180"/>
        <w:gridCol w:w="536"/>
        <w:gridCol w:w="540"/>
        <w:gridCol w:w="630"/>
        <w:gridCol w:w="180"/>
        <w:gridCol w:w="54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720"/>
        <w:gridCol w:w="180"/>
        <w:gridCol w:w="720"/>
        <w:gridCol w:w="180"/>
        <w:gridCol w:w="720"/>
        <w:gridCol w:w="182"/>
        <w:gridCol w:w="720"/>
      </w:tblGrid>
      <w:tr w:rsidR="00DA18AD" w:rsidRPr="00E216F2" w14:paraId="786914A2" w14:textId="77777777" w:rsidTr="004A2C12">
        <w:trPr>
          <w:cantSplit/>
        </w:trPr>
        <w:tc>
          <w:tcPr>
            <w:tcW w:w="3150" w:type="dxa"/>
            <w:shd w:val="clear" w:color="auto" w:fill="auto"/>
          </w:tcPr>
          <w:p w14:paraId="5103AD84" w14:textId="77777777" w:rsidR="00DA18AD" w:rsidRPr="00E216F2" w:rsidRDefault="00DA18AD" w:rsidP="00DA18AD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540" w:type="dxa"/>
            <w:shd w:val="clear" w:color="auto" w:fill="auto"/>
          </w:tcPr>
          <w:p w14:paraId="1524819D" w14:textId="77777777" w:rsidR="00DA18AD" w:rsidRPr="00E216F2" w:rsidRDefault="00DA18AD" w:rsidP="00DA18AD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48D23A6" w14:textId="77777777" w:rsidR="00DA18AD" w:rsidRPr="00E216F2" w:rsidRDefault="00DA18AD" w:rsidP="00DA18AD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6" w:type="dxa"/>
            <w:shd w:val="clear" w:color="auto" w:fill="auto"/>
          </w:tcPr>
          <w:p w14:paraId="259D7950" w14:textId="77777777" w:rsidR="00DA18AD" w:rsidRPr="00E216F2" w:rsidRDefault="00DA18AD" w:rsidP="00DA18AD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2543BC05" w14:textId="77777777" w:rsidR="00DA18AD" w:rsidRPr="00E216F2" w:rsidRDefault="00DA18AD" w:rsidP="00DA18AD">
            <w:pPr>
              <w:tabs>
                <w:tab w:val="clear" w:pos="45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290CA02" w14:textId="77777777" w:rsidR="00DA18AD" w:rsidRPr="00E216F2" w:rsidRDefault="00DA18AD" w:rsidP="00DA18AD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7A27F6C" w14:textId="77777777" w:rsidR="00DA18AD" w:rsidRPr="00E216F2" w:rsidRDefault="00DA18AD" w:rsidP="00DA18AD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2FFF4420" w14:textId="77777777" w:rsidR="00DA18AD" w:rsidRPr="00E216F2" w:rsidRDefault="00DA18AD" w:rsidP="00DA18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EE55D0F" w14:textId="77777777" w:rsidR="00DA18AD" w:rsidRPr="00E216F2" w:rsidRDefault="00DA18AD" w:rsidP="00DA18A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02FF5B1" w14:textId="77777777" w:rsidR="00DA18AD" w:rsidRPr="00E216F2" w:rsidRDefault="00DA18AD" w:rsidP="00DA18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AF18135" w14:textId="77777777" w:rsidR="00DA18AD" w:rsidRPr="00E216F2" w:rsidRDefault="00DA18AD" w:rsidP="00DA18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1DF6BC7A" w14:textId="77777777" w:rsidR="00DA18AD" w:rsidRPr="00E216F2" w:rsidRDefault="00DA18AD" w:rsidP="00DA18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DA94F4B" w14:textId="77777777" w:rsidR="00DA18AD" w:rsidRPr="00E216F2" w:rsidRDefault="00DA18AD" w:rsidP="00DA18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353A1DA" w14:textId="77777777" w:rsidR="00DA18AD" w:rsidRPr="00E216F2" w:rsidRDefault="00DA18AD" w:rsidP="00DA18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A74E51D" w14:textId="77777777" w:rsidR="00DA18AD" w:rsidRPr="00E216F2" w:rsidRDefault="00DA18AD" w:rsidP="00DA18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18656DD" w14:textId="77777777" w:rsidR="00DA18AD" w:rsidRPr="00E216F2" w:rsidRDefault="00DA18AD" w:rsidP="00DA18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9BF3827" w14:textId="77777777" w:rsidR="00DA18AD" w:rsidRPr="00E216F2" w:rsidRDefault="00DA18AD" w:rsidP="00DA18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7D9D7CF" w14:textId="77777777" w:rsidR="00DA18AD" w:rsidRPr="00E216F2" w:rsidRDefault="00DA18AD" w:rsidP="00DA18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B38D70C" w14:textId="77777777" w:rsidR="00DA18AD" w:rsidRPr="00E216F2" w:rsidRDefault="00DA18AD" w:rsidP="00DA18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E9EBFB3" w14:textId="77777777" w:rsidR="00DA18AD" w:rsidRPr="00E216F2" w:rsidRDefault="00DA18AD" w:rsidP="00DA18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B2D15CA" w14:textId="77777777" w:rsidR="00DA18AD" w:rsidRPr="00E216F2" w:rsidRDefault="00DA18AD" w:rsidP="00DA18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5BA99F1A" w14:textId="77777777" w:rsidR="00DA18AD" w:rsidRPr="00E216F2" w:rsidRDefault="00DA18AD" w:rsidP="00DA18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1549958B" w14:textId="77777777" w:rsidR="00DA18AD" w:rsidRPr="00E216F2" w:rsidRDefault="00DA18AD" w:rsidP="00DA18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42FABAF4" w14:textId="77777777" w:rsidR="00DA18AD" w:rsidRPr="00E216F2" w:rsidRDefault="00DA18AD" w:rsidP="00DA18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27E30B18" w14:textId="77777777" w:rsidR="00DA18AD" w:rsidRPr="00E216F2" w:rsidRDefault="00DA18AD" w:rsidP="00DA18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4C2D5323" w14:textId="77777777" w:rsidR="00DA18AD" w:rsidRPr="00E216F2" w:rsidRDefault="00DA18AD" w:rsidP="00DA18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01DB4122" w14:textId="77777777" w:rsidR="00DA18AD" w:rsidRPr="00E216F2" w:rsidRDefault="00DA18AD" w:rsidP="00DA18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2" w:type="dxa"/>
          </w:tcPr>
          <w:p w14:paraId="535E598B" w14:textId="77777777" w:rsidR="00DA18AD" w:rsidRPr="00E216F2" w:rsidRDefault="00DA18AD" w:rsidP="00DA18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659DF912" w14:textId="77777777" w:rsidR="00DA18AD" w:rsidRPr="00E216F2" w:rsidRDefault="00DA18AD" w:rsidP="00DA18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</w:tr>
      <w:tr w:rsidR="00A92C03" w:rsidRPr="00A545B4" w14:paraId="70DB94C6" w14:textId="77777777" w:rsidTr="004A2C12">
        <w:trPr>
          <w:cantSplit/>
        </w:trPr>
        <w:tc>
          <w:tcPr>
            <w:tcW w:w="3150" w:type="dxa"/>
            <w:shd w:val="clear" w:color="auto" w:fill="auto"/>
          </w:tcPr>
          <w:p w14:paraId="724976AC" w14:textId="77777777" w:rsidR="00A92C03" w:rsidRPr="00A545B4" w:rsidRDefault="00A92C03" w:rsidP="00A92C03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A545B4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คาร์ คอนวินี่</w:t>
            </w:r>
            <w:r w:rsidRPr="00A545B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545B4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14:paraId="075A8D03" w14:textId="77777777" w:rsidR="00A92C03" w:rsidRPr="00A545B4" w:rsidRDefault="00CC5A41" w:rsidP="00A92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5</w:t>
            </w:r>
            <w:r w:rsidR="004361DA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37E06E8D" w14:textId="77777777" w:rsidR="00A92C03" w:rsidRPr="00A545B4" w:rsidRDefault="00A92C03" w:rsidP="00A92C03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37FDF57C" w14:textId="77777777" w:rsidR="00A92C03" w:rsidRPr="00A545B4" w:rsidRDefault="00CC5A41" w:rsidP="00A92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5</w:t>
            </w:r>
            <w:r w:rsidR="004361DA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540" w:type="dxa"/>
            <w:shd w:val="clear" w:color="auto" w:fill="auto"/>
          </w:tcPr>
          <w:p w14:paraId="24BF5CDB" w14:textId="77777777" w:rsidR="00A92C03" w:rsidRPr="00055D4F" w:rsidRDefault="00CC5A41" w:rsidP="00A92C0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CC5A41">
              <w:rPr>
                <w:rFonts w:ascii="Angsana New" w:hAnsi="Angsana New" w:hint="cs"/>
                <w:szCs w:val="22"/>
                <w:lang w:val="en-US" w:bidi="th-TH"/>
              </w:rPr>
              <w:t>5</w:t>
            </w:r>
            <w:r w:rsidR="004361DA">
              <w:rPr>
                <w:rFonts w:ascii="Angsana New" w:hAnsi="Angsana New" w:hint="cs"/>
                <w:szCs w:val="22"/>
                <w:lang w:val="en-US" w:bidi="th-TH"/>
              </w:rPr>
              <w:t>0</w:t>
            </w:r>
          </w:p>
        </w:tc>
        <w:tc>
          <w:tcPr>
            <w:tcW w:w="630" w:type="dxa"/>
            <w:shd w:val="clear" w:color="auto" w:fill="auto"/>
          </w:tcPr>
          <w:p w14:paraId="5C5A09FC" w14:textId="77777777" w:rsidR="00A92C03" w:rsidRPr="00A545B4" w:rsidRDefault="00A92C03" w:rsidP="00A92C03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053DECE1" w14:textId="77777777" w:rsidR="00A92C03" w:rsidRPr="00A545B4" w:rsidRDefault="00A92C03" w:rsidP="00A92C03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3B52F88" w14:textId="77777777" w:rsidR="00A92C03" w:rsidRPr="00055D4F" w:rsidRDefault="00CC5A41" w:rsidP="00A92C0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CC5A41">
              <w:rPr>
                <w:rFonts w:ascii="Angsana New" w:hAnsi="Angsana New" w:hint="cs"/>
                <w:szCs w:val="22"/>
                <w:lang w:val="en-US" w:bidi="th-TH"/>
              </w:rPr>
              <w:t>5</w:t>
            </w:r>
            <w:r w:rsidR="004361DA">
              <w:rPr>
                <w:rFonts w:ascii="Angsana New" w:hAnsi="Angsana New" w:hint="cs"/>
                <w:szCs w:val="22"/>
                <w:lang w:val="en-US" w:bidi="th-TH"/>
              </w:rPr>
              <w:t>0</w:t>
            </w:r>
          </w:p>
        </w:tc>
        <w:tc>
          <w:tcPr>
            <w:tcW w:w="630" w:type="dxa"/>
            <w:shd w:val="clear" w:color="auto" w:fill="auto"/>
          </w:tcPr>
          <w:p w14:paraId="48ED4C4C" w14:textId="77777777" w:rsidR="00A92C03" w:rsidRPr="00A545B4" w:rsidRDefault="00A92C03" w:rsidP="00A92C03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294DBEC" w14:textId="77777777" w:rsidR="00A92C03" w:rsidRPr="00A545B4" w:rsidRDefault="00A92C03" w:rsidP="00A92C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3C5BE2F" w14:textId="77777777" w:rsidR="00A92C03" w:rsidRPr="00A545B4" w:rsidRDefault="00CC5A41" w:rsidP="00A92C0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441DD58F" w14:textId="77777777" w:rsidR="00A92C03" w:rsidRPr="00A545B4" w:rsidRDefault="00A92C03" w:rsidP="00A92C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796A98A" w14:textId="77777777" w:rsidR="00A92C03" w:rsidRPr="00A545B4" w:rsidRDefault="00CC5A41" w:rsidP="00A92C0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CC5A41">
              <w:rPr>
                <w:rFonts w:ascii="Angsana New" w:hAnsi="Angsana New" w:hint="cs"/>
                <w:szCs w:val="22"/>
                <w:lang w:val="en-US" w:bidi="th-TH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79F2DDC2" w14:textId="77777777" w:rsidR="00A92C03" w:rsidRPr="00A545B4" w:rsidRDefault="00A92C03" w:rsidP="00A92C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5325861" w14:textId="77777777" w:rsidR="00A92C03" w:rsidRPr="00A545B4" w:rsidRDefault="007C6A6E" w:rsidP="00A92C0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7579A6" w14:textId="77777777" w:rsidR="00A92C03" w:rsidRPr="00A545B4" w:rsidRDefault="00A92C03" w:rsidP="00A92C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0C8AB3F" w14:textId="77777777" w:rsidR="00A92C03" w:rsidRPr="00A545B4" w:rsidRDefault="00A92C03" w:rsidP="00A92C0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D5E76D7" w14:textId="77777777" w:rsidR="00A92C03" w:rsidRPr="00A545B4" w:rsidRDefault="00A92C03" w:rsidP="00A92C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C01DF9B" w14:textId="77777777" w:rsidR="00A92C03" w:rsidRPr="00A545B4" w:rsidRDefault="007C6A6E" w:rsidP="00A92C0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EEC44C7" w14:textId="77777777" w:rsidR="00A92C03" w:rsidRPr="00A545B4" w:rsidRDefault="00A92C03" w:rsidP="00A92C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9176FB7" w14:textId="77777777" w:rsidR="00A92C03" w:rsidRPr="00A545B4" w:rsidRDefault="00A92C03" w:rsidP="00A92C0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325AF34" w14:textId="77777777" w:rsidR="00A92C03" w:rsidRPr="00A545B4" w:rsidRDefault="00A92C03" w:rsidP="00A92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27BF0AC6" w14:textId="77777777" w:rsidR="00A92C03" w:rsidRPr="00A545B4" w:rsidRDefault="006046E5" w:rsidP="00A92C0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70D2033" w14:textId="77777777" w:rsidR="00A92C03" w:rsidRPr="00A545B4" w:rsidRDefault="00A92C03" w:rsidP="00A92C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7D992F4C" w14:textId="77777777" w:rsidR="00A92C03" w:rsidRPr="00A545B4" w:rsidRDefault="00A92C03" w:rsidP="00A92C0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8B87097" w14:textId="77777777" w:rsidR="00A92C03" w:rsidRPr="00A545B4" w:rsidRDefault="00A92C03" w:rsidP="00A92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6C445F8" w14:textId="77777777" w:rsidR="00A92C03" w:rsidRPr="00864AFD" w:rsidRDefault="006046E5" w:rsidP="00A92C0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2BD1156" w14:textId="77777777" w:rsidR="00A92C03" w:rsidRPr="00A545B4" w:rsidRDefault="00A92C03" w:rsidP="00A92C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6A4EECB4" w14:textId="77777777" w:rsidR="00A92C03" w:rsidRPr="00864AFD" w:rsidRDefault="00A92C03" w:rsidP="00A92C0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A92C03" w:rsidRPr="00A545B4" w14:paraId="47E00D4C" w14:textId="77777777" w:rsidTr="004A2C12">
        <w:trPr>
          <w:cantSplit/>
        </w:trPr>
        <w:tc>
          <w:tcPr>
            <w:tcW w:w="3150" w:type="dxa"/>
            <w:shd w:val="clear" w:color="auto" w:fill="auto"/>
          </w:tcPr>
          <w:p w14:paraId="32E75289" w14:textId="77777777" w:rsidR="00A92C03" w:rsidRPr="00A545B4" w:rsidRDefault="00A92C03" w:rsidP="00A92C03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A545B4">
              <w:rPr>
                <w:rFonts w:ascii="Angsana New" w:hAnsi="Angsana New" w:hint="cs"/>
                <w:sz w:val="22"/>
                <w:szCs w:val="22"/>
                <w:cs/>
              </w:rPr>
              <w:t>บริษัท แอล เอส เทคโนโลยี โซลูชั่นส์</w:t>
            </w:r>
            <w:r w:rsidRPr="00A545B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545B4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14:paraId="6F562D1B" w14:textId="77777777" w:rsidR="00A92C03" w:rsidRPr="00A545B4" w:rsidRDefault="00CC5A41" w:rsidP="00A92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5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580D4EC2" w14:textId="77777777" w:rsidR="00A92C03" w:rsidRPr="00A545B4" w:rsidRDefault="00A92C03" w:rsidP="00A92C03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11933C53" w14:textId="77777777" w:rsidR="00A92C03" w:rsidRPr="00A545B4" w:rsidRDefault="00CC5A41" w:rsidP="00A92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5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540" w:type="dxa"/>
            <w:shd w:val="clear" w:color="auto" w:fill="auto"/>
          </w:tcPr>
          <w:p w14:paraId="587DF971" w14:textId="77777777" w:rsidR="00A92C03" w:rsidRPr="00A545B4" w:rsidRDefault="004361DA" w:rsidP="00A92C0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lang w:val="en-US" w:bidi="th-TH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73D75437" w14:textId="77777777" w:rsidR="00A92C03" w:rsidRPr="00A545B4" w:rsidRDefault="00A92C03" w:rsidP="00A92C03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26C6BEF6" w14:textId="77777777" w:rsidR="00A92C03" w:rsidRPr="00A545B4" w:rsidRDefault="00A92C03" w:rsidP="00A92C03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198BC4F" w14:textId="77777777" w:rsidR="00A92C03" w:rsidRPr="00A545B4" w:rsidRDefault="004361DA" w:rsidP="00A92C0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lang w:val="en-US" w:bidi="th-TH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4B7CED7A" w14:textId="77777777" w:rsidR="00A92C03" w:rsidRPr="00A545B4" w:rsidRDefault="00A92C03" w:rsidP="00A92C03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2AF45CD" w14:textId="77777777" w:rsidR="00A92C03" w:rsidRPr="00A545B4" w:rsidRDefault="00A92C03" w:rsidP="00A92C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9159333" w14:textId="77777777" w:rsidR="00A92C03" w:rsidRPr="00A545B4" w:rsidRDefault="00CC5A41" w:rsidP="00A92C0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7BBD0189" w14:textId="77777777" w:rsidR="00A92C03" w:rsidRPr="00A545B4" w:rsidRDefault="00A92C03" w:rsidP="00A92C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CF0E832" w14:textId="77777777" w:rsidR="00A92C03" w:rsidRPr="00A545B4" w:rsidRDefault="00CC5A41" w:rsidP="00A92C0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CC5A41">
              <w:rPr>
                <w:rFonts w:ascii="Angsana New" w:hAnsi="Angsana New" w:hint="cs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610890B7" w14:textId="77777777" w:rsidR="00A92C03" w:rsidRPr="00A545B4" w:rsidRDefault="00A92C03" w:rsidP="00A92C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0A4B26B" w14:textId="77777777" w:rsidR="00A92C03" w:rsidRPr="00A545B4" w:rsidRDefault="007C6A6E" w:rsidP="00A92C0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95D88F6" w14:textId="77777777" w:rsidR="00A92C03" w:rsidRPr="00A545B4" w:rsidRDefault="00A92C03" w:rsidP="00A92C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45C3A41" w14:textId="77777777" w:rsidR="00A92C03" w:rsidRPr="00A545B4" w:rsidRDefault="00A92C03" w:rsidP="00A92C0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133B73E" w14:textId="77777777" w:rsidR="00A92C03" w:rsidRPr="00A545B4" w:rsidRDefault="00A92C03" w:rsidP="00A92C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8098104" w14:textId="77777777" w:rsidR="00A92C03" w:rsidRPr="00A545B4" w:rsidRDefault="007C6A6E" w:rsidP="00A92C0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FA758D5" w14:textId="77777777" w:rsidR="00A92C03" w:rsidRPr="00A545B4" w:rsidRDefault="00A92C03" w:rsidP="00A92C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207D02D" w14:textId="77777777" w:rsidR="00A92C03" w:rsidRPr="00A545B4" w:rsidRDefault="00A92C03" w:rsidP="00A92C0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CA1E4D" w14:textId="77777777" w:rsidR="00A92C03" w:rsidRPr="00A545B4" w:rsidRDefault="00A92C03" w:rsidP="00A92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34F91C2E" w14:textId="77777777" w:rsidR="00A92C03" w:rsidRPr="00A545B4" w:rsidRDefault="006046E5" w:rsidP="00A92C0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3BAF0FE" w14:textId="77777777" w:rsidR="00A92C03" w:rsidRPr="00A545B4" w:rsidRDefault="00A92C03" w:rsidP="00A92C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45BC29C6" w14:textId="77777777" w:rsidR="00A92C03" w:rsidRPr="00A545B4" w:rsidRDefault="00A92C03" w:rsidP="00A92C0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E9B612D" w14:textId="77777777" w:rsidR="00A92C03" w:rsidRPr="00A545B4" w:rsidRDefault="00A92C03" w:rsidP="00A92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09EBE9CC" w14:textId="77777777" w:rsidR="00A92C03" w:rsidRPr="00864AFD" w:rsidRDefault="006046E5" w:rsidP="00A92C0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A74E08C" w14:textId="77777777" w:rsidR="00A92C03" w:rsidRPr="00A545B4" w:rsidRDefault="00A92C03" w:rsidP="00A92C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30D71F7F" w14:textId="77777777" w:rsidR="00A92C03" w:rsidRPr="00864AFD" w:rsidRDefault="00A92C03" w:rsidP="00A92C0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6046E5" w:rsidRPr="00A545B4" w14:paraId="52EDCB83" w14:textId="77777777" w:rsidTr="004A2C12">
        <w:trPr>
          <w:cantSplit/>
        </w:trPr>
        <w:tc>
          <w:tcPr>
            <w:tcW w:w="3150" w:type="dxa"/>
            <w:shd w:val="clear" w:color="auto" w:fill="auto"/>
          </w:tcPr>
          <w:p w14:paraId="796B055B" w14:textId="77777777" w:rsidR="006046E5" w:rsidRPr="00A545B4" w:rsidRDefault="006046E5" w:rsidP="006046E5">
            <w:pPr>
              <w:jc w:val="thaiDistribute"/>
              <w:rPr>
                <w:sz w:val="22"/>
                <w:szCs w:val="22"/>
                <w:cs/>
              </w:rPr>
            </w:pPr>
            <w:r w:rsidRPr="00A545B4">
              <w:rPr>
                <w:rFonts w:hint="cs"/>
                <w:sz w:val="22"/>
                <w:szCs w:val="22"/>
                <w:cs/>
              </w:rPr>
              <w:t>บริษัท ล็อกซเล่ย์ แอนด์ เอไอที โฮลดิ้ง จำกัด</w:t>
            </w:r>
          </w:p>
        </w:tc>
        <w:tc>
          <w:tcPr>
            <w:tcW w:w="540" w:type="dxa"/>
            <w:shd w:val="clear" w:color="auto" w:fill="auto"/>
          </w:tcPr>
          <w:p w14:paraId="19B971B7" w14:textId="77777777" w:rsidR="006046E5" w:rsidRPr="00A545B4" w:rsidRDefault="00CC5A41" w:rsidP="0060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5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7A4C447B" w14:textId="77777777" w:rsidR="006046E5" w:rsidRPr="00A545B4" w:rsidRDefault="006046E5" w:rsidP="006046E5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5AEC1C11" w14:textId="77777777" w:rsidR="006046E5" w:rsidRPr="00A545B4" w:rsidRDefault="00CC5A41" w:rsidP="0060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5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540" w:type="dxa"/>
            <w:shd w:val="clear" w:color="auto" w:fill="auto"/>
          </w:tcPr>
          <w:p w14:paraId="2EFD9BE8" w14:textId="77777777" w:rsidR="006046E5" w:rsidRPr="00A545B4" w:rsidRDefault="00CC5A41" w:rsidP="006046E5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  <w:r w:rsidR="004361DA">
              <w:rPr>
                <w:rFonts w:ascii="Angsana New" w:hAnsi="Angsana New" w:hint="cs"/>
                <w:szCs w:val="22"/>
                <w:lang w:val="en-US" w:bidi="th-TH"/>
              </w:rPr>
              <w:t>00</w:t>
            </w:r>
          </w:p>
        </w:tc>
        <w:tc>
          <w:tcPr>
            <w:tcW w:w="630" w:type="dxa"/>
            <w:shd w:val="clear" w:color="auto" w:fill="auto"/>
          </w:tcPr>
          <w:p w14:paraId="5252E40E" w14:textId="77777777" w:rsidR="006046E5" w:rsidRPr="00A545B4" w:rsidRDefault="006046E5" w:rsidP="006046E5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103BF95" w14:textId="77777777" w:rsidR="006046E5" w:rsidRPr="00A545B4" w:rsidRDefault="006046E5" w:rsidP="006046E5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7D99072" w14:textId="77777777" w:rsidR="006046E5" w:rsidRPr="00A545B4" w:rsidRDefault="00CC5A41" w:rsidP="006046E5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  <w:r w:rsidR="004361DA">
              <w:rPr>
                <w:rFonts w:ascii="Angsana New" w:hAnsi="Angsana New" w:hint="cs"/>
                <w:szCs w:val="22"/>
                <w:lang w:val="en-US" w:bidi="th-TH"/>
              </w:rPr>
              <w:t>00</w:t>
            </w:r>
          </w:p>
        </w:tc>
        <w:tc>
          <w:tcPr>
            <w:tcW w:w="630" w:type="dxa"/>
            <w:shd w:val="clear" w:color="auto" w:fill="auto"/>
          </w:tcPr>
          <w:p w14:paraId="10872CAD" w14:textId="77777777" w:rsidR="006046E5" w:rsidRPr="00A545B4" w:rsidRDefault="006046E5" w:rsidP="006046E5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2CC9925C" w14:textId="77777777" w:rsidR="006046E5" w:rsidRPr="00A545B4" w:rsidRDefault="006046E5" w:rsidP="006046E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C009F06" w14:textId="77777777" w:rsidR="006046E5" w:rsidRPr="00A545B4" w:rsidRDefault="004361DA" w:rsidP="006046E5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11</w:t>
            </w:r>
            <w:r w:rsidR="00CC5A41" w:rsidRPr="00CC5A41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4EE18D95" w14:textId="77777777" w:rsidR="006046E5" w:rsidRPr="00A545B4" w:rsidRDefault="006046E5" w:rsidP="006046E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E017641" w14:textId="77777777" w:rsidR="006046E5" w:rsidRPr="00A545B4" w:rsidRDefault="004361DA" w:rsidP="006046E5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lang w:val="en-US" w:bidi="th-TH"/>
              </w:rPr>
              <w:t>1</w:t>
            </w:r>
            <w:r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CC5A41" w:rsidRPr="00CC5A41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9226F62" w14:textId="77777777" w:rsidR="006046E5" w:rsidRPr="00A545B4" w:rsidRDefault="006046E5" w:rsidP="006046E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917DF4A" w14:textId="77777777" w:rsidR="006046E5" w:rsidRPr="00A545B4" w:rsidRDefault="006046E5" w:rsidP="006046E5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DDE7CF" w14:textId="77777777" w:rsidR="006046E5" w:rsidRPr="00A545B4" w:rsidRDefault="006046E5" w:rsidP="006046E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312C671" w14:textId="77777777" w:rsidR="006046E5" w:rsidRPr="00A545B4" w:rsidRDefault="006046E5" w:rsidP="006046E5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253B982" w14:textId="77777777" w:rsidR="006046E5" w:rsidRPr="00A545B4" w:rsidRDefault="006046E5" w:rsidP="006046E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100B5FA" w14:textId="77777777" w:rsidR="006046E5" w:rsidRPr="00A545B4" w:rsidRDefault="006046E5" w:rsidP="006046E5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351F423" w14:textId="77777777" w:rsidR="006046E5" w:rsidRPr="00A545B4" w:rsidRDefault="006046E5" w:rsidP="006046E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A0FC505" w14:textId="77777777" w:rsidR="006046E5" w:rsidRPr="00A545B4" w:rsidRDefault="006046E5" w:rsidP="006046E5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A0636A5" w14:textId="77777777" w:rsidR="006046E5" w:rsidRPr="00A545B4" w:rsidRDefault="006046E5" w:rsidP="0060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B6B2C03" w14:textId="77777777" w:rsidR="006046E5" w:rsidRPr="00A545B4" w:rsidRDefault="006046E5" w:rsidP="006046E5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9844149" w14:textId="77777777" w:rsidR="006046E5" w:rsidRPr="00A545B4" w:rsidRDefault="006046E5" w:rsidP="006046E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11C97154" w14:textId="77777777" w:rsidR="006046E5" w:rsidRPr="00A545B4" w:rsidRDefault="006046E5" w:rsidP="006046E5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80D54E4" w14:textId="77777777" w:rsidR="006046E5" w:rsidRPr="00A545B4" w:rsidRDefault="006046E5" w:rsidP="006046E5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27EA391" w14:textId="77777777" w:rsidR="006046E5" w:rsidRPr="00864AFD" w:rsidRDefault="006046E5" w:rsidP="006046E5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F55CB84" w14:textId="77777777" w:rsidR="006046E5" w:rsidRPr="00A545B4" w:rsidRDefault="006046E5" w:rsidP="006046E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596D58A0" w14:textId="77777777" w:rsidR="006046E5" w:rsidRPr="00864AFD" w:rsidRDefault="006046E5" w:rsidP="006046E5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6046E5" w:rsidRPr="00A545B4" w14:paraId="5F877696" w14:textId="77777777" w:rsidTr="004A2C12">
        <w:trPr>
          <w:cantSplit/>
        </w:trPr>
        <w:tc>
          <w:tcPr>
            <w:tcW w:w="3150" w:type="dxa"/>
            <w:shd w:val="clear" w:color="auto" w:fill="auto"/>
          </w:tcPr>
          <w:p w14:paraId="07A5552F" w14:textId="77777777" w:rsidR="006046E5" w:rsidRPr="00A545B4" w:rsidRDefault="006046E5" w:rsidP="006046E5">
            <w:pPr>
              <w:jc w:val="thaiDistribute"/>
              <w:rPr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แอล ออโตโมทีฟ จำกัด</w:t>
            </w:r>
          </w:p>
        </w:tc>
        <w:tc>
          <w:tcPr>
            <w:tcW w:w="540" w:type="dxa"/>
            <w:shd w:val="clear" w:color="auto" w:fill="auto"/>
          </w:tcPr>
          <w:p w14:paraId="6CC19176" w14:textId="77777777" w:rsidR="006046E5" w:rsidRPr="00405A81" w:rsidRDefault="00CC5A41" w:rsidP="0060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5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58F64E35" w14:textId="77777777" w:rsidR="006046E5" w:rsidRPr="00A545B4" w:rsidRDefault="006046E5" w:rsidP="006046E5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7C232848" w14:textId="77777777" w:rsidR="006046E5" w:rsidRPr="00405A81" w:rsidRDefault="006046E5" w:rsidP="0060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6BCD5AF9" w14:textId="77777777" w:rsidR="006046E5" w:rsidRPr="00A545B4" w:rsidRDefault="00CC5A41" w:rsidP="006046E5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  <w:r w:rsidR="004361DA">
              <w:rPr>
                <w:rFonts w:ascii="Angsana New" w:hAnsi="Angsana New" w:hint="cs"/>
                <w:szCs w:val="22"/>
                <w:lang w:val="en-US" w:bidi="th-TH"/>
              </w:rPr>
              <w:t>0</w:t>
            </w:r>
          </w:p>
        </w:tc>
        <w:tc>
          <w:tcPr>
            <w:tcW w:w="630" w:type="dxa"/>
            <w:shd w:val="clear" w:color="auto" w:fill="auto"/>
          </w:tcPr>
          <w:p w14:paraId="4027F65F" w14:textId="77777777" w:rsidR="006046E5" w:rsidRPr="00A545B4" w:rsidRDefault="006046E5" w:rsidP="006046E5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8237459" w14:textId="77777777" w:rsidR="006046E5" w:rsidRPr="00A545B4" w:rsidRDefault="006046E5" w:rsidP="006046E5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333725E" w14:textId="77777777" w:rsidR="006046E5" w:rsidRPr="00A545B4" w:rsidRDefault="006046E5" w:rsidP="006046E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47B7598A" w14:textId="77777777" w:rsidR="006046E5" w:rsidRPr="00A545B4" w:rsidRDefault="006046E5" w:rsidP="006046E5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FF2D15B" w14:textId="77777777" w:rsidR="006046E5" w:rsidRPr="00A545B4" w:rsidRDefault="006046E5" w:rsidP="006046E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156822E" w14:textId="77777777" w:rsidR="006046E5" w:rsidRDefault="004361DA" w:rsidP="006046E5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6ECCC453" w14:textId="77777777" w:rsidR="006046E5" w:rsidRPr="00A545B4" w:rsidRDefault="006046E5" w:rsidP="006046E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0948509" w14:textId="77777777" w:rsidR="006046E5" w:rsidRPr="00405A81" w:rsidRDefault="006046E5" w:rsidP="006046E5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C08A68" w14:textId="77777777" w:rsidR="006046E5" w:rsidRPr="00A545B4" w:rsidRDefault="006046E5" w:rsidP="006046E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18A6CFC" w14:textId="77777777" w:rsidR="006046E5" w:rsidRDefault="00CC5A41" w:rsidP="006046E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5683B1AC" w14:textId="77777777" w:rsidR="006046E5" w:rsidRPr="00A545B4" w:rsidRDefault="006046E5" w:rsidP="006046E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544012F" w14:textId="77777777" w:rsidR="006046E5" w:rsidRPr="00A545B4" w:rsidRDefault="006046E5" w:rsidP="006046E5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CEE188D" w14:textId="77777777" w:rsidR="006046E5" w:rsidRPr="00A545B4" w:rsidRDefault="006046E5" w:rsidP="006046E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530C712" w14:textId="77777777" w:rsidR="006046E5" w:rsidRPr="00A545B4" w:rsidRDefault="006046E5" w:rsidP="006046E5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B51BC1B" w14:textId="77777777" w:rsidR="006046E5" w:rsidRPr="00A545B4" w:rsidRDefault="006046E5" w:rsidP="006046E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9AA24FC" w14:textId="77777777" w:rsidR="006046E5" w:rsidRPr="00A545B4" w:rsidRDefault="006046E5" w:rsidP="006046E5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F59B4D6" w14:textId="77777777" w:rsidR="006046E5" w:rsidRPr="00A545B4" w:rsidRDefault="006046E5" w:rsidP="0060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F7B2EB0" w14:textId="77777777" w:rsidR="006046E5" w:rsidRPr="00A545B4" w:rsidRDefault="00CC5A41" w:rsidP="006046E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3BAF193" w14:textId="77777777" w:rsidR="006046E5" w:rsidRPr="00A545B4" w:rsidRDefault="006046E5" w:rsidP="006046E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75D273DC" w14:textId="77777777" w:rsidR="006046E5" w:rsidRPr="00A545B4" w:rsidRDefault="006046E5" w:rsidP="006046E5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5B3A87F" w14:textId="77777777" w:rsidR="006046E5" w:rsidRPr="00A545B4" w:rsidRDefault="006046E5" w:rsidP="006046E5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853E76D" w14:textId="77777777" w:rsidR="006046E5" w:rsidRPr="00864AFD" w:rsidRDefault="006046E5" w:rsidP="006046E5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5E231E4" w14:textId="77777777" w:rsidR="006046E5" w:rsidRPr="00A545B4" w:rsidRDefault="006046E5" w:rsidP="006046E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11A0C3E2" w14:textId="77777777" w:rsidR="006046E5" w:rsidRPr="00864AFD" w:rsidRDefault="006046E5" w:rsidP="006046E5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1A2B5E" w:rsidRPr="00A545B4" w14:paraId="275A9B6A" w14:textId="77777777" w:rsidTr="004A2C12">
        <w:trPr>
          <w:cantSplit/>
        </w:trPr>
        <w:tc>
          <w:tcPr>
            <w:tcW w:w="3150" w:type="dxa"/>
            <w:shd w:val="clear" w:color="auto" w:fill="auto"/>
          </w:tcPr>
          <w:p w14:paraId="6ADD4F40" w14:textId="77777777" w:rsidR="001A2B5E" w:rsidRPr="003A5EF3" w:rsidRDefault="001A2B5E" w:rsidP="001A2B5E">
            <w:pPr>
              <w:ind w:right="-73"/>
              <w:jc w:val="thaiDistribute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แทรเวล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แอดส์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เน็ทเวิร์ค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473646A1" w14:textId="77777777" w:rsidR="001A2B5E" w:rsidRPr="006767B7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ab/>
            </w:r>
            <w:r w:rsidRPr="006767B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8407C69" w14:textId="77777777" w:rsidR="001A2B5E" w:rsidRPr="00A545B4" w:rsidRDefault="001A2B5E" w:rsidP="001A2B5E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2CF18D88" w14:textId="77777777" w:rsidR="001A2B5E" w:rsidRPr="00A545B4" w:rsidRDefault="00CC5A41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 w:hint="cs"/>
                <w:sz w:val="22"/>
                <w:szCs w:val="22"/>
              </w:rPr>
              <w:t>5</w:t>
            </w:r>
            <w:r w:rsidR="004361DA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540" w:type="dxa"/>
            <w:shd w:val="clear" w:color="auto" w:fill="auto"/>
          </w:tcPr>
          <w:p w14:paraId="49CF5586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3210DB95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BC4BE2B" w14:textId="77777777" w:rsidR="001A2B5E" w:rsidRPr="00A545B4" w:rsidRDefault="001A2B5E" w:rsidP="001A2B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55C045B2" w14:textId="77777777" w:rsidR="001A2B5E" w:rsidRPr="00A545B4" w:rsidRDefault="00CC5A41" w:rsidP="001A2B5E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  <w:r w:rsidR="00E82DAF" w:rsidRPr="00E82DAF">
              <w:rPr>
                <w:rFonts w:ascii="Angsana New" w:hAnsi="Angsana New" w:hint="cs"/>
                <w:szCs w:val="22"/>
                <w:lang w:val="en-US" w:bidi="th-TH"/>
              </w:rPr>
              <w:t>8</w:t>
            </w:r>
          </w:p>
        </w:tc>
        <w:tc>
          <w:tcPr>
            <w:tcW w:w="630" w:type="dxa"/>
            <w:shd w:val="clear" w:color="auto" w:fill="auto"/>
          </w:tcPr>
          <w:p w14:paraId="4C3EA1D8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9D3AFB1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907D311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C393519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9B6FEEF" w14:textId="77777777" w:rsidR="001A2B5E" w:rsidRPr="00A545B4" w:rsidRDefault="004361DA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lang w:val="en-US" w:bidi="th-TH"/>
              </w:rPr>
              <w:t>1</w:t>
            </w:r>
            <w:r w:rsidR="00CC5A41" w:rsidRPr="00CC5A41">
              <w:rPr>
                <w:rFonts w:ascii="Angsana New" w:hAnsi="Angsana New" w:hint="cs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2C5F0498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4401907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A0D0B44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17614DC" w14:textId="77777777" w:rsidR="001A2B5E" w:rsidRPr="00A545B4" w:rsidRDefault="00CC5A41" w:rsidP="001A2B5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4A0AF7A4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1CB1F81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88451F0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7480EE5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2705591" w14:textId="77777777" w:rsidR="001A2B5E" w:rsidRPr="00A545B4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2A8F3E25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44FDA33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1672AF52" w14:textId="77777777" w:rsidR="001A2B5E" w:rsidRPr="00A545B4" w:rsidRDefault="00CC5A41" w:rsidP="001A2B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48BC99A1" w14:textId="77777777" w:rsidR="001A2B5E" w:rsidRPr="00A545B4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065EA237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7781BA98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46E05646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1A2B5E" w:rsidRPr="00A545B4" w14:paraId="53F78B9D" w14:textId="77777777" w:rsidTr="004A2C12">
        <w:trPr>
          <w:cantSplit/>
        </w:trPr>
        <w:tc>
          <w:tcPr>
            <w:tcW w:w="3150" w:type="dxa"/>
            <w:shd w:val="clear" w:color="auto" w:fill="auto"/>
          </w:tcPr>
          <w:p w14:paraId="5A08FF22" w14:textId="77777777" w:rsidR="001A2B5E" w:rsidRPr="00A545B4" w:rsidRDefault="001A2B5E" w:rsidP="001A2B5E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AB5D6C">
              <w:rPr>
                <w:rFonts w:ascii="Angsana New" w:hAnsi="Angsana New" w:hint="cs"/>
                <w:sz w:val="22"/>
                <w:szCs w:val="22"/>
                <w:cs/>
              </w:rPr>
              <w:t>กิจการร่วมค้า</w:t>
            </w:r>
            <w:r w:rsidRPr="00AB5D6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AB5D6C">
              <w:rPr>
                <w:rFonts w:ascii="Angsana New" w:hAnsi="Angsana New" w:hint="cs"/>
                <w:sz w:val="22"/>
                <w:szCs w:val="22"/>
                <w:cs/>
              </w:rPr>
              <w:t>ล็อกซเล่ย์</w:t>
            </w:r>
            <w:r w:rsidRPr="00AB5D6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AB5D6C">
              <w:rPr>
                <w:rFonts w:ascii="Angsana New" w:hAnsi="Angsana New" w:hint="cs"/>
                <w:sz w:val="22"/>
                <w:szCs w:val="22"/>
                <w:cs/>
              </w:rPr>
              <w:t>นูแมพ</w:t>
            </w:r>
            <w:r w:rsidRPr="00AB5D6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AB5D6C">
              <w:rPr>
                <w:rFonts w:ascii="Angsana New" w:hAnsi="Angsana New" w:hint="cs"/>
                <w:sz w:val="22"/>
                <w:szCs w:val="22"/>
                <w:cs/>
              </w:rPr>
              <w:t>อินฟรา</w:t>
            </w:r>
            <w:r w:rsidRPr="00AB5D6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AB5D6C">
              <w:rPr>
                <w:rFonts w:ascii="Angsana New" w:hAnsi="Angsana New" w:hint="cs"/>
                <w:sz w:val="22"/>
                <w:szCs w:val="22"/>
                <w:cs/>
              </w:rPr>
              <w:t>พลัส</w:t>
            </w:r>
          </w:p>
        </w:tc>
        <w:tc>
          <w:tcPr>
            <w:tcW w:w="540" w:type="dxa"/>
            <w:shd w:val="clear" w:color="auto" w:fill="auto"/>
          </w:tcPr>
          <w:p w14:paraId="26309C16" w14:textId="77777777" w:rsidR="001A2B5E" w:rsidRPr="006767B7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ab/>
            </w:r>
            <w:r w:rsidRPr="006767B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1E0BE93" w14:textId="77777777" w:rsidR="001A2B5E" w:rsidRPr="00A545B4" w:rsidRDefault="001A2B5E" w:rsidP="001A2B5E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15FBEB4A" w14:textId="77777777" w:rsidR="001A2B5E" w:rsidRPr="006767B7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ab/>
            </w:r>
            <w:r w:rsidRPr="006767B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7C7E4035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127238A7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2F41AD6" w14:textId="77777777" w:rsidR="001A2B5E" w:rsidRPr="00A545B4" w:rsidRDefault="001A2B5E" w:rsidP="001A2B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29B6581D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535F183E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231D5D9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CE598B5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203E69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30706C8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F9BE8D2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B3F82AE" w14:textId="77777777" w:rsidR="001A2B5E" w:rsidRPr="00A56B20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E84FE24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F167601" w14:textId="77777777" w:rsidR="001A2B5E" w:rsidRPr="00A56B20" w:rsidRDefault="004361DA" w:rsidP="001A2B5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BB9F6C7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83D1838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D6F3B6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3505F04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D59E462" w14:textId="77777777" w:rsidR="001A2B5E" w:rsidRPr="00A545B4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C9B6BD3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18470F7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00EEA28E" w14:textId="77777777" w:rsidR="001A2B5E" w:rsidRPr="00A545B4" w:rsidRDefault="004361DA" w:rsidP="001A2B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5DDEC793" w14:textId="77777777" w:rsidR="001A2B5E" w:rsidRPr="00A545B4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69B2FC4" w14:textId="77777777" w:rsidR="001A2B5E" w:rsidRPr="00864AFD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A843D95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4E3B4CA1" w14:textId="77777777" w:rsidR="001A2B5E" w:rsidRPr="00864AFD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1A2B5E" w:rsidRPr="00A545B4" w14:paraId="74B2749E" w14:textId="77777777" w:rsidTr="004A2C12">
        <w:trPr>
          <w:cantSplit/>
        </w:trPr>
        <w:tc>
          <w:tcPr>
            <w:tcW w:w="3150" w:type="dxa"/>
            <w:shd w:val="clear" w:color="auto" w:fill="auto"/>
          </w:tcPr>
          <w:p w14:paraId="5AB3D8AE" w14:textId="77777777" w:rsidR="001A2B5E" w:rsidRPr="00157FA1" w:rsidRDefault="001A2B5E" w:rsidP="001A2B5E">
            <w:pPr>
              <w:jc w:val="thaiDistribute"/>
              <w:rPr>
                <w:sz w:val="22"/>
                <w:szCs w:val="22"/>
                <w:cs/>
              </w:rPr>
            </w:pPr>
            <w:r w:rsidRPr="00157FA1">
              <w:rPr>
                <w:rFonts w:hint="cs"/>
                <w:sz w:val="22"/>
                <w:szCs w:val="22"/>
                <w:cs/>
              </w:rPr>
              <w:t>กิจการร่วมค้า แอลเอ็กซ์เอฟเอ็ม</w:t>
            </w:r>
          </w:p>
        </w:tc>
        <w:tc>
          <w:tcPr>
            <w:tcW w:w="540" w:type="dxa"/>
            <w:shd w:val="clear" w:color="auto" w:fill="auto"/>
          </w:tcPr>
          <w:p w14:paraId="408C7276" w14:textId="77777777" w:rsidR="001A2B5E" w:rsidRPr="006767B7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ab/>
            </w:r>
            <w:r w:rsidRPr="006767B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70FFE3E" w14:textId="77777777" w:rsidR="001A2B5E" w:rsidRPr="00A545B4" w:rsidRDefault="001A2B5E" w:rsidP="001A2B5E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6B998782" w14:textId="77777777" w:rsidR="001A2B5E" w:rsidRPr="006767B7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ab/>
            </w:r>
            <w:r w:rsidRPr="006767B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7BF07125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5231A06F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4E4B63D" w14:textId="77777777" w:rsidR="001A2B5E" w:rsidRPr="00A545B4" w:rsidRDefault="001A2B5E" w:rsidP="001A2B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5301BEC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01AC1DCE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3001EFC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6B17766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13E6A56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2821679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A4E064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74164A0" w14:textId="77777777" w:rsidR="001A2B5E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BE1130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0A627B8" w14:textId="77777777" w:rsidR="001A2B5E" w:rsidRDefault="00CC5A41" w:rsidP="001A2B5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514E8A0C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D12BDC8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307902C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432E51E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F8C706A" w14:textId="77777777" w:rsidR="001A2B5E" w:rsidRPr="00A545B4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69C1550B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8E86C3A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478CAFC2" w14:textId="77777777" w:rsidR="001A2B5E" w:rsidRPr="00A545B4" w:rsidRDefault="00CC5A41" w:rsidP="001A2B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7B3F7246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C0FEE9A" w14:textId="77777777" w:rsidR="001A2B5E" w:rsidRPr="00864AFD" w:rsidRDefault="00CC5A41" w:rsidP="001A2B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182" w:type="dxa"/>
          </w:tcPr>
          <w:p w14:paraId="1A415780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57C67CE6" w14:textId="77777777" w:rsidR="001A2B5E" w:rsidRPr="00864AFD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1A2B5E" w:rsidRPr="00A545B4" w14:paraId="233A33DE" w14:textId="77777777" w:rsidTr="004A2C12">
        <w:trPr>
          <w:cantSplit/>
        </w:trPr>
        <w:tc>
          <w:tcPr>
            <w:tcW w:w="3150" w:type="dxa"/>
            <w:shd w:val="clear" w:color="auto" w:fill="auto"/>
          </w:tcPr>
          <w:p w14:paraId="7D30D545" w14:textId="77777777" w:rsidR="001A2B5E" w:rsidRPr="00157FA1" w:rsidRDefault="001A2B5E" w:rsidP="001A2B5E">
            <w:pPr>
              <w:jc w:val="thaiDistribute"/>
              <w:rPr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กิจการร่วมค้า แอลบีเอส</w:t>
            </w:r>
          </w:p>
        </w:tc>
        <w:tc>
          <w:tcPr>
            <w:tcW w:w="540" w:type="dxa"/>
            <w:shd w:val="clear" w:color="auto" w:fill="auto"/>
          </w:tcPr>
          <w:p w14:paraId="5572AC47" w14:textId="77777777" w:rsidR="001A2B5E" w:rsidRPr="006767B7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ab/>
            </w:r>
            <w:r w:rsidRPr="006767B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481582" w14:textId="77777777" w:rsidR="001A2B5E" w:rsidRPr="00A545B4" w:rsidRDefault="001A2B5E" w:rsidP="001A2B5E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076DDD6B" w14:textId="77777777" w:rsidR="001A2B5E" w:rsidRPr="006767B7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ab/>
            </w:r>
            <w:r w:rsidRPr="006767B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1CD40666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0D063732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2803F39" w14:textId="77777777" w:rsidR="001A2B5E" w:rsidRPr="00A545B4" w:rsidRDefault="001A2B5E" w:rsidP="001A2B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D06412D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03FF4287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2A7ED16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F3F601A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5689B5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BEDAA6F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7B061AF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4A025B4" w14:textId="77777777" w:rsidR="001A2B5E" w:rsidRDefault="004361DA" w:rsidP="001A2B5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lang w:val="en-US" w:bidi="th-TH"/>
              </w:rPr>
              <w:t>1</w:t>
            </w:r>
            <w:r w:rsidR="00CC5A41" w:rsidRPr="00CC5A41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ED34DE5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B602C6C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950A2A" w14:textId="77777777" w:rsidR="001A2B5E" w:rsidRPr="008B14A5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7B3F2C8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D75B083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7013A7F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52E2116" w14:textId="77777777" w:rsidR="001A2B5E" w:rsidRPr="00A545B4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5B801B6" w14:textId="77777777" w:rsidR="001A2B5E" w:rsidRPr="00A545B4" w:rsidRDefault="004361DA" w:rsidP="001A2B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lang w:val="en-US" w:bidi="th-TH"/>
              </w:rPr>
              <w:t>1</w:t>
            </w:r>
            <w:r w:rsidR="00CC5A41" w:rsidRPr="00CC5A41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F269037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55775370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DC8D823" w14:textId="77777777" w:rsidR="001A2B5E" w:rsidRPr="00A545B4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D18987E" w14:textId="77777777" w:rsidR="001A2B5E" w:rsidRPr="00864AFD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39F1B8D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79F0BAC6" w14:textId="77777777" w:rsidR="001A2B5E" w:rsidRPr="00864AFD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1A2B5E" w:rsidRPr="00A545B4" w14:paraId="01967493" w14:textId="77777777" w:rsidTr="004A2C12">
        <w:trPr>
          <w:cantSplit/>
          <w:trHeight w:val="74"/>
        </w:trPr>
        <w:tc>
          <w:tcPr>
            <w:tcW w:w="3150" w:type="dxa"/>
            <w:shd w:val="clear" w:color="auto" w:fill="auto"/>
          </w:tcPr>
          <w:p w14:paraId="0AE4A1E5" w14:textId="77777777" w:rsidR="001A2B5E" w:rsidRPr="008B14A5" w:rsidRDefault="001A2B5E" w:rsidP="001A2B5E">
            <w:pPr>
              <w:jc w:val="thaiDistribute"/>
              <w:rPr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กิจการร่วมค้า แอลเอ็กซ์บีอาร์เอ็น</w:t>
            </w:r>
          </w:p>
        </w:tc>
        <w:tc>
          <w:tcPr>
            <w:tcW w:w="540" w:type="dxa"/>
            <w:shd w:val="clear" w:color="auto" w:fill="auto"/>
          </w:tcPr>
          <w:p w14:paraId="0023844B" w14:textId="77777777" w:rsidR="001A2B5E" w:rsidRPr="006767B7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ab/>
            </w:r>
            <w:r w:rsidRPr="006767B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D96EA44" w14:textId="77777777" w:rsidR="001A2B5E" w:rsidRPr="00A545B4" w:rsidRDefault="001A2B5E" w:rsidP="001A2B5E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51A6154F" w14:textId="77777777" w:rsidR="001A2B5E" w:rsidRPr="006767B7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ab/>
            </w:r>
            <w:r w:rsidRPr="006767B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6B8C616C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03825164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9792532" w14:textId="77777777" w:rsidR="001A2B5E" w:rsidRPr="00A545B4" w:rsidRDefault="001A2B5E" w:rsidP="001A2B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794CE05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22B0945F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B38D268" w14:textId="77777777" w:rsidR="001A2B5E" w:rsidRPr="008B14A5" w:rsidRDefault="001A2B5E" w:rsidP="001A2B5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DECCE12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0AA9722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B7499F1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427AEF" w14:textId="77777777" w:rsidR="001A2B5E" w:rsidRPr="008B14A5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872F3A3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CF97704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9579886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833A7E" w14:textId="77777777" w:rsidR="001A2B5E" w:rsidRPr="008B14A5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5679B7D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C4C83A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2422D4B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FD05005" w14:textId="77777777" w:rsidR="001A2B5E" w:rsidRPr="00A545B4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59A8504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3EDC2F1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635C853E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F7098BA" w14:textId="77777777" w:rsidR="001A2B5E" w:rsidRPr="00A545B4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DA0056A" w14:textId="77777777" w:rsidR="001A2B5E" w:rsidRPr="00864AFD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EFC9871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0B70CDDE" w14:textId="77777777" w:rsidR="001A2B5E" w:rsidRPr="00864AFD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1A2B5E" w:rsidRPr="00A545B4" w14:paraId="25CFE16A" w14:textId="77777777" w:rsidTr="004A2C12">
        <w:trPr>
          <w:cantSplit/>
          <w:trHeight w:val="74"/>
        </w:trPr>
        <w:tc>
          <w:tcPr>
            <w:tcW w:w="3150" w:type="dxa"/>
            <w:shd w:val="clear" w:color="auto" w:fill="auto"/>
          </w:tcPr>
          <w:p w14:paraId="0402E45A" w14:textId="77777777" w:rsidR="001A2B5E" w:rsidRPr="008B14A5" w:rsidRDefault="001A2B5E" w:rsidP="001A2B5E">
            <w:pPr>
              <w:jc w:val="thaiDistribute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กิจการร่วมค้า ล็อกซเล่</w:t>
            </w:r>
            <w:r w:rsidRPr="00462781">
              <w:rPr>
                <w:rFonts w:ascii="Angsana New" w:hAnsi="Angsana New"/>
                <w:sz w:val="22"/>
                <w:szCs w:val="22"/>
                <w:cs/>
              </w:rPr>
              <w:t>ย์</w:t>
            </w:r>
            <w:r w:rsidRPr="00462781">
              <w:rPr>
                <w:rFonts w:ascii="Angsana New" w:hAnsi="Angsana New"/>
                <w:sz w:val="22"/>
                <w:szCs w:val="22"/>
              </w:rPr>
              <w:t>-</w:t>
            </w:r>
            <w:r w:rsidRPr="00462781">
              <w:rPr>
                <w:rFonts w:ascii="Angsana New" w:hAnsi="Angsana New"/>
                <w:sz w:val="22"/>
                <w:szCs w:val="22"/>
                <w:cs/>
              </w:rPr>
              <w:t>พ</w:t>
            </w:r>
            <w:r>
              <w:rPr>
                <w:rFonts w:hint="cs"/>
                <w:sz w:val="22"/>
                <w:szCs w:val="22"/>
                <w:cs/>
              </w:rPr>
              <w:t>รธิสาร</w:t>
            </w:r>
            <w:r w:rsidRPr="001C3870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540" w:type="dxa"/>
            <w:shd w:val="clear" w:color="auto" w:fill="auto"/>
          </w:tcPr>
          <w:p w14:paraId="7DFF05F8" w14:textId="77777777" w:rsidR="001A2B5E" w:rsidRPr="006767B7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ab/>
            </w:r>
            <w:r w:rsidRPr="006767B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B94E60D" w14:textId="77777777" w:rsidR="001A2B5E" w:rsidRPr="00A545B4" w:rsidRDefault="001A2B5E" w:rsidP="001A2B5E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5A4A4AFA" w14:textId="77777777" w:rsidR="001A2B5E" w:rsidRPr="006767B7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ab/>
            </w:r>
            <w:r w:rsidRPr="006767B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6F2B32E2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674BEEAD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710564F" w14:textId="77777777" w:rsidR="001A2B5E" w:rsidRPr="00A545B4" w:rsidRDefault="001A2B5E" w:rsidP="001A2B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8CC1160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47C399AB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5EB1076" w14:textId="77777777" w:rsidR="001A2B5E" w:rsidRPr="008B14A5" w:rsidRDefault="001A2B5E" w:rsidP="001A2B5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5E34275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792FD6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62CFA76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69152EA" w14:textId="77777777" w:rsidR="001A2B5E" w:rsidRPr="008B14A5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026B0E0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75C615B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E0FD40D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46B118" w14:textId="77777777" w:rsidR="001A2B5E" w:rsidRPr="008B14A5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304AC4E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52E3DB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7FC3941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22D4449" w14:textId="77777777" w:rsidR="001A2B5E" w:rsidRPr="00A545B4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DA17DE8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76821DF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30E833C4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716B22E" w14:textId="77777777" w:rsidR="001A2B5E" w:rsidRPr="00A545B4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1CBE6F98" w14:textId="77777777" w:rsidR="001A2B5E" w:rsidRPr="00864AFD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50CBEEBD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3A929E4E" w14:textId="77777777" w:rsidR="001A2B5E" w:rsidRPr="00864AFD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1A2B5E" w:rsidRPr="00A545B4" w14:paraId="3BF1A0E3" w14:textId="77777777" w:rsidTr="004A2C12">
        <w:trPr>
          <w:cantSplit/>
        </w:trPr>
        <w:tc>
          <w:tcPr>
            <w:tcW w:w="3150" w:type="dxa"/>
            <w:shd w:val="clear" w:color="auto" w:fill="auto"/>
          </w:tcPr>
          <w:p w14:paraId="3307797F" w14:textId="77777777" w:rsidR="001A2B5E" w:rsidRPr="00A545B4" w:rsidRDefault="001A2B5E" w:rsidP="001A2B5E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0CCDCBF" w14:textId="77777777" w:rsidR="001A2B5E" w:rsidRPr="00A545B4" w:rsidRDefault="001A2B5E" w:rsidP="001A2B5E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E3D5C8A" w14:textId="77777777" w:rsidR="001A2B5E" w:rsidRPr="00A545B4" w:rsidRDefault="001A2B5E" w:rsidP="001A2B5E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6" w:type="dxa"/>
            <w:shd w:val="clear" w:color="auto" w:fill="auto"/>
          </w:tcPr>
          <w:p w14:paraId="6313C2BE" w14:textId="77777777" w:rsidR="001A2B5E" w:rsidRPr="00A545B4" w:rsidRDefault="001A2B5E" w:rsidP="001A2B5E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822DE1A" w14:textId="77777777" w:rsidR="001A2B5E" w:rsidRPr="00A545B4" w:rsidRDefault="001A2B5E" w:rsidP="001A2B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CAF2E36" w14:textId="77777777" w:rsidR="001A2B5E" w:rsidRPr="00A545B4" w:rsidRDefault="001A2B5E" w:rsidP="001A2B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78CB23F" w14:textId="77777777" w:rsidR="001A2B5E" w:rsidRPr="00A545B4" w:rsidRDefault="001A2B5E" w:rsidP="001A2B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5B9EF28D" w14:textId="77777777" w:rsidR="001A2B5E" w:rsidRPr="00A545B4" w:rsidRDefault="001A2B5E" w:rsidP="001A2B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BCBF8FD" w14:textId="77777777" w:rsidR="001A2B5E" w:rsidRPr="00A545B4" w:rsidRDefault="001A2B5E" w:rsidP="001A2B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B1C0615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5D223D5A" w14:textId="77777777" w:rsidR="001A2B5E" w:rsidRPr="007523BB" w:rsidRDefault="004361DA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53</w:t>
            </w:r>
          </w:p>
        </w:tc>
        <w:tc>
          <w:tcPr>
            <w:tcW w:w="180" w:type="dxa"/>
            <w:shd w:val="clear" w:color="auto" w:fill="auto"/>
          </w:tcPr>
          <w:p w14:paraId="05988ADA" w14:textId="77777777" w:rsidR="001A2B5E" w:rsidRPr="007523BB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481388EA" w14:textId="77777777" w:rsidR="001A2B5E" w:rsidRPr="007523BB" w:rsidRDefault="004361DA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1</w:t>
            </w:r>
            <w:r w:rsidR="00CC5A41" w:rsidRPr="00CC5A41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57</w:t>
            </w:r>
          </w:p>
        </w:tc>
        <w:tc>
          <w:tcPr>
            <w:tcW w:w="180" w:type="dxa"/>
            <w:shd w:val="clear" w:color="auto" w:fill="auto"/>
          </w:tcPr>
          <w:p w14:paraId="307849EF" w14:textId="77777777" w:rsidR="001A2B5E" w:rsidRPr="007523BB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11B90FE6" w14:textId="77777777" w:rsidR="001A2B5E" w:rsidRPr="007523BB" w:rsidRDefault="00CC5A41" w:rsidP="001A2B5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CC5A4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</w:t>
            </w:r>
            <w:r w:rsidR="004361DA">
              <w:rPr>
                <w:rFonts w:ascii="Angsana New" w:hAnsi="Angsana New"/>
                <w:b/>
                <w:bCs/>
                <w:szCs w:val="22"/>
                <w:lang w:val="en-US" w:bidi="th-TH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03A39545" w14:textId="77777777" w:rsidR="001A2B5E" w:rsidRPr="007523BB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35A219B6" w14:textId="77777777" w:rsidR="001A2B5E" w:rsidRPr="007523BB" w:rsidRDefault="00E82DAF" w:rsidP="001A2B5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E82DA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26C123F3" w14:textId="77777777" w:rsidR="001A2B5E" w:rsidRPr="007523BB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5A8CEA08" w14:textId="77777777" w:rsidR="001A2B5E" w:rsidRPr="003A5EF3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FB1D0E" w14:textId="77777777" w:rsidR="001A2B5E" w:rsidRPr="007523BB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3E968E5C" w14:textId="77777777" w:rsidR="001A2B5E" w:rsidRPr="003A5EF3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3A5EF3">
              <w:rPr>
                <w:rFonts w:ascii="Angsana New" w:hAnsi="Angsana New"/>
                <w:b/>
                <w:bCs/>
                <w:szCs w:val="22"/>
                <w:lang w:val="en-US" w:bidi="th-TH"/>
              </w:rPr>
              <w:t xml:space="preserve">   </w:t>
            </w:r>
            <w:r w:rsidRPr="003A5EF3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0E02508" w14:textId="77777777" w:rsidR="001A2B5E" w:rsidRPr="007523BB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21F973EF" w14:textId="77777777" w:rsidR="001A2B5E" w:rsidRPr="00E16AB9" w:rsidRDefault="00CC5A41" w:rsidP="001A2B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CC5A4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</w:t>
            </w:r>
            <w:r w:rsidR="004361DA">
              <w:rPr>
                <w:rFonts w:ascii="Angsana New" w:hAnsi="Angsana New"/>
                <w:b/>
                <w:bCs/>
                <w:szCs w:val="22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79E14AFF" w14:textId="77777777" w:rsidR="001A2B5E" w:rsidRPr="007523BB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53071B29" w14:textId="77777777" w:rsidR="001A2B5E" w:rsidRPr="00E16AB9" w:rsidRDefault="00E82DAF" w:rsidP="001A2B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E82DA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52A9DDEB" w14:textId="77777777" w:rsidR="001A2B5E" w:rsidRPr="007523BB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59B35B08" w14:textId="77777777" w:rsidR="001A2B5E" w:rsidRPr="007523BB" w:rsidRDefault="00CC5A41" w:rsidP="001A2B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CC5A4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</w:t>
            </w:r>
          </w:p>
        </w:tc>
        <w:tc>
          <w:tcPr>
            <w:tcW w:w="182" w:type="dxa"/>
          </w:tcPr>
          <w:p w14:paraId="50B839DE" w14:textId="77777777" w:rsidR="001A2B5E" w:rsidRPr="007523BB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690CC12" w14:textId="77777777" w:rsidR="001A2B5E" w:rsidRPr="007523BB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7523BB">
              <w:rPr>
                <w:rFonts w:ascii="Angsana New" w:hAnsi="Angsana New"/>
                <w:b/>
                <w:bCs/>
                <w:szCs w:val="22"/>
                <w:lang w:val="en-US" w:bidi="th-TH"/>
              </w:rPr>
              <w:t xml:space="preserve">   </w:t>
            </w:r>
            <w:r w:rsidRPr="007523BB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</w:tr>
      <w:tr w:rsidR="001A2B5E" w:rsidRPr="00E216F2" w14:paraId="4CB2FBC8" w14:textId="77777777" w:rsidTr="004A2C12">
        <w:trPr>
          <w:cantSplit/>
        </w:trPr>
        <w:tc>
          <w:tcPr>
            <w:tcW w:w="3150" w:type="dxa"/>
            <w:shd w:val="clear" w:color="auto" w:fill="auto"/>
          </w:tcPr>
          <w:p w14:paraId="3FB5EFD8" w14:textId="77777777" w:rsidR="001A2B5E" w:rsidRPr="00E216F2" w:rsidRDefault="001A2B5E" w:rsidP="001A2B5E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216F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40" w:type="dxa"/>
            <w:shd w:val="clear" w:color="auto" w:fill="auto"/>
          </w:tcPr>
          <w:p w14:paraId="41BF00F8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794F938" w14:textId="77777777" w:rsidR="001A2B5E" w:rsidRPr="00E216F2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0929ABFE" w14:textId="77777777" w:rsidR="001A2B5E" w:rsidRPr="00E216F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EB7F02A" w14:textId="77777777" w:rsidR="001A2B5E" w:rsidRPr="00E216F2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1853A47" w14:textId="77777777" w:rsidR="001A2B5E" w:rsidRPr="00E216F2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F19600E" w14:textId="77777777" w:rsidR="001A2B5E" w:rsidRPr="00E216F2" w:rsidRDefault="001A2B5E" w:rsidP="001A2B5E">
            <w:pPr>
              <w:pStyle w:val="acctfourfigures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B86BDA5" w14:textId="77777777" w:rsidR="001A2B5E" w:rsidRPr="00E216F2" w:rsidRDefault="001A2B5E" w:rsidP="001A2B5E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B264480" w14:textId="77777777" w:rsidR="001A2B5E" w:rsidRPr="00E216F2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61EA902" w14:textId="77777777" w:rsidR="001A2B5E" w:rsidRPr="00E216F2" w:rsidRDefault="001A2B5E" w:rsidP="001A2B5E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4688A4" w14:textId="77777777" w:rsidR="001A2B5E" w:rsidRPr="007523BB" w:rsidRDefault="004361DA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1</w:t>
            </w:r>
            <w:r w:rsidR="001A2B5E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="00CC5A41" w:rsidRPr="00CC5A4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</w:t>
            </w:r>
            <w:r w:rsidR="00E82DAF" w:rsidRPr="00E82DA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9</w:t>
            </w:r>
            <w:r w:rsidR="00CC5A41" w:rsidRPr="00CC5A4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9F4F064" w14:textId="77777777" w:rsidR="001A2B5E" w:rsidRPr="007523BB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B70D11" w14:textId="77777777" w:rsidR="001A2B5E" w:rsidRPr="007523BB" w:rsidRDefault="004361DA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1</w:t>
            </w:r>
            <w:r w:rsidR="001A2B5E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="00CC5A41" w:rsidRPr="00CC5A4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457</w:t>
            </w:r>
          </w:p>
        </w:tc>
        <w:tc>
          <w:tcPr>
            <w:tcW w:w="180" w:type="dxa"/>
            <w:shd w:val="clear" w:color="auto" w:fill="auto"/>
          </w:tcPr>
          <w:p w14:paraId="7D7CE564" w14:textId="77777777" w:rsidR="001A2B5E" w:rsidRPr="007523BB" w:rsidRDefault="001A2B5E" w:rsidP="001A2B5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793194" w14:textId="77777777" w:rsidR="001A2B5E" w:rsidRPr="007523BB" w:rsidRDefault="00CC5A41" w:rsidP="001A2B5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CC5A4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</w:t>
            </w:r>
            <w:r w:rsidR="001A2B5E">
              <w:rPr>
                <w:rFonts w:ascii="Angsana New" w:hAnsi="Angsana New"/>
                <w:b/>
                <w:bCs/>
                <w:szCs w:val="22"/>
                <w:lang w:bidi="th-TH"/>
              </w:rPr>
              <w:t>,</w:t>
            </w:r>
            <w:r w:rsidR="00E82DAF" w:rsidRPr="00E82DA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9</w:t>
            </w:r>
            <w:r w:rsidRPr="00CC5A4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6</w:t>
            </w:r>
            <w:r w:rsidR="00E82DAF" w:rsidRPr="00E82DA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336FC52C" w14:textId="77777777" w:rsidR="001A2B5E" w:rsidRPr="007523BB" w:rsidRDefault="001A2B5E" w:rsidP="001A2B5E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EBEA9F" w14:textId="77777777" w:rsidR="001A2B5E" w:rsidRPr="007523BB" w:rsidRDefault="00CC5A41" w:rsidP="001A2B5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CC5A4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</w:t>
            </w:r>
            <w:r w:rsidR="001A2B5E">
              <w:rPr>
                <w:rFonts w:ascii="Angsana New" w:hAnsi="Angsana New"/>
                <w:b/>
                <w:bCs/>
                <w:szCs w:val="22"/>
                <w:lang w:bidi="th-TH"/>
              </w:rPr>
              <w:t>,</w:t>
            </w:r>
            <w:r w:rsidRPr="00CC5A4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7</w:t>
            </w:r>
            <w:r w:rsidR="00E82DAF" w:rsidRPr="00E82DA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8</w:t>
            </w:r>
            <w:r w:rsidRPr="00CC5A4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3294B419" w14:textId="77777777" w:rsidR="001A2B5E" w:rsidRPr="007523BB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CDF0DC" w14:textId="77777777" w:rsidR="001A2B5E" w:rsidRPr="00E4595B" w:rsidRDefault="001A2B5E" w:rsidP="001A2B5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(</w:t>
            </w:r>
            <w:r w:rsidR="004361DA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</w:t>
            </w: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09DF03B" w14:textId="77777777" w:rsidR="001A2B5E" w:rsidRPr="007523BB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5C5C6" w14:textId="77777777" w:rsidR="001A2B5E" w:rsidRPr="00E4595B" w:rsidRDefault="001A2B5E" w:rsidP="001A2B5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(</w:t>
            </w:r>
            <w:r w:rsidR="00CC5A41" w:rsidRPr="00CC5A4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25</w:t>
            </w: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C511B90" w14:textId="77777777" w:rsidR="001A2B5E" w:rsidRPr="007523BB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E9B4CF6" w14:textId="77777777" w:rsidR="001A2B5E" w:rsidRPr="00E16AB9" w:rsidRDefault="00CC5A41" w:rsidP="001A2B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CC5A4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</w:t>
            </w:r>
            <w:r w:rsidR="001A2B5E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="00E82DAF" w:rsidRPr="00E82DA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9</w:t>
            </w:r>
            <w:r w:rsidRPr="00CC5A4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53</w:t>
            </w:r>
          </w:p>
        </w:tc>
        <w:tc>
          <w:tcPr>
            <w:tcW w:w="180" w:type="dxa"/>
          </w:tcPr>
          <w:p w14:paraId="36E457B4" w14:textId="77777777" w:rsidR="001A2B5E" w:rsidRPr="007523BB" w:rsidRDefault="001A2B5E" w:rsidP="001A2B5E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105622A" w14:textId="77777777" w:rsidR="001A2B5E" w:rsidRPr="00E16AB9" w:rsidRDefault="00CC5A41" w:rsidP="001A2B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CC5A4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</w:t>
            </w:r>
            <w:r w:rsidR="001A2B5E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CC5A4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76</w:t>
            </w:r>
            <w:r w:rsidR="004361DA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7693D3ED" w14:textId="77777777" w:rsidR="001A2B5E" w:rsidRPr="007523BB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0360FE1" w14:textId="77777777" w:rsidR="001A2B5E" w:rsidRPr="007523BB" w:rsidRDefault="00CC5A41" w:rsidP="001A2B5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CC5A4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465</w:t>
            </w:r>
          </w:p>
        </w:tc>
        <w:tc>
          <w:tcPr>
            <w:tcW w:w="182" w:type="dxa"/>
          </w:tcPr>
          <w:p w14:paraId="550BEA0D" w14:textId="77777777" w:rsidR="001A2B5E" w:rsidRPr="007523BB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51EE138" w14:textId="77777777" w:rsidR="001A2B5E" w:rsidRPr="007523BB" w:rsidRDefault="00CC5A41" w:rsidP="001A2B5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CC5A4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</w:t>
            </w:r>
            <w:r w:rsidR="00E82DAF" w:rsidRPr="00E82DA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8</w:t>
            </w:r>
            <w:r w:rsidRPr="00CC5A4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</w:t>
            </w:r>
          </w:p>
        </w:tc>
      </w:tr>
    </w:tbl>
    <w:p w14:paraId="09720AB7" w14:textId="77777777" w:rsidR="003812A1" w:rsidRPr="003812A1" w:rsidRDefault="003812A1" w:rsidP="003812A1">
      <w:pPr>
        <w:spacing w:line="120" w:lineRule="atLeast"/>
        <w:jc w:val="thaiDistribute"/>
        <w:rPr>
          <w:rFonts w:ascii="Angsana New" w:hAnsi="Angsana New"/>
        </w:rPr>
      </w:pPr>
    </w:p>
    <w:p w14:paraId="7711C6E6" w14:textId="77777777" w:rsidR="00E5270A" w:rsidRPr="00E617D0" w:rsidRDefault="00583D95" w:rsidP="00842703">
      <w:pPr>
        <w:jc w:val="thaiDistribute"/>
        <w:rPr>
          <w:rFonts w:ascii="Angsana New" w:hAnsi="Angsana New"/>
          <w:sz w:val="30"/>
          <w:szCs w:val="30"/>
          <w:cs/>
        </w:rPr>
      </w:pPr>
      <w:r w:rsidRPr="00736BE7">
        <w:rPr>
          <w:rFonts w:ascii="Angsana New" w:hAnsi="Angsana New"/>
          <w:sz w:val="30"/>
          <w:szCs w:val="30"/>
        </w:rPr>
        <w:t xml:space="preserve">* </w:t>
      </w:r>
      <w:r w:rsidRPr="00736BE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C5A41" w:rsidRPr="00CC5A41">
        <w:rPr>
          <w:rFonts w:ascii="Angsana New" w:hAnsi="Angsana New"/>
          <w:sz w:val="30"/>
          <w:szCs w:val="30"/>
        </w:rPr>
        <w:t>3</w:t>
      </w:r>
      <w:r w:rsidR="004361DA">
        <w:rPr>
          <w:rFonts w:ascii="Angsana New" w:hAnsi="Angsana New"/>
          <w:sz w:val="30"/>
          <w:szCs w:val="30"/>
        </w:rPr>
        <w:t>1</w:t>
      </w:r>
      <w:r w:rsidRPr="00736BE7">
        <w:rPr>
          <w:rFonts w:ascii="Angsana New" w:hAnsi="Angsana New"/>
          <w:sz w:val="30"/>
          <w:szCs w:val="30"/>
        </w:rPr>
        <w:t xml:space="preserve"> </w:t>
      </w:r>
      <w:r w:rsidRPr="00736BE7">
        <w:rPr>
          <w:rFonts w:ascii="Angsana New" w:hAnsi="Angsana New"/>
          <w:sz w:val="30"/>
          <w:szCs w:val="30"/>
          <w:cs/>
        </w:rPr>
        <w:t xml:space="preserve">ธันวาคม </w:t>
      </w:r>
      <w:r w:rsidR="00CC5A41" w:rsidRPr="00CC5A41">
        <w:rPr>
          <w:rFonts w:ascii="Angsana New" w:hAnsi="Angsana New"/>
          <w:sz w:val="30"/>
          <w:szCs w:val="30"/>
        </w:rPr>
        <w:t>2563</w:t>
      </w:r>
      <w:r w:rsidR="00DA18AD" w:rsidRPr="00736BE7">
        <w:rPr>
          <w:rFonts w:ascii="Angsana New" w:hAnsi="Angsana New"/>
          <w:sz w:val="30"/>
          <w:szCs w:val="30"/>
        </w:rPr>
        <w:t xml:space="preserve"> </w:t>
      </w:r>
      <w:r w:rsidR="00F535A1" w:rsidRPr="00736BE7">
        <w:rPr>
          <w:rFonts w:ascii="Angsana New" w:hAnsi="Angsana New" w:hint="cs"/>
          <w:sz w:val="30"/>
          <w:szCs w:val="30"/>
          <w:cs/>
        </w:rPr>
        <w:t xml:space="preserve">และ </w:t>
      </w:r>
      <w:r w:rsidR="00CC5A41" w:rsidRPr="00CC5A41">
        <w:rPr>
          <w:rFonts w:ascii="Angsana New" w:hAnsi="Angsana New"/>
          <w:sz w:val="30"/>
          <w:szCs w:val="30"/>
        </w:rPr>
        <w:t>2562</w:t>
      </w:r>
      <w:r w:rsidRPr="00736BE7">
        <w:rPr>
          <w:rFonts w:ascii="Angsana New" w:hAnsi="Angsana New"/>
          <w:sz w:val="30"/>
          <w:szCs w:val="30"/>
        </w:rPr>
        <w:t xml:space="preserve"> </w:t>
      </w:r>
      <w:r w:rsidRPr="00736BE7">
        <w:rPr>
          <w:rFonts w:ascii="Angsana New" w:hAnsi="Angsana New"/>
          <w:sz w:val="30"/>
          <w:szCs w:val="30"/>
          <w:cs/>
        </w:rPr>
        <w:t>กลุ่มบริษัทได้บันทึกส่วนแบ่งขาดทุน</w:t>
      </w:r>
      <w:r w:rsidRPr="00736BE7">
        <w:rPr>
          <w:rFonts w:ascii="Angsana New" w:hAnsi="Angsana New" w:hint="cs"/>
          <w:sz w:val="30"/>
          <w:szCs w:val="30"/>
          <w:cs/>
        </w:rPr>
        <w:t>จากการร่วมค้าดังกล่าวโดย</w:t>
      </w:r>
      <w:r w:rsidRPr="00736BE7">
        <w:rPr>
          <w:rFonts w:ascii="Angsana New" w:hAnsi="Angsana New"/>
          <w:sz w:val="30"/>
          <w:szCs w:val="30"/>
          <w:cs/>
        </w:rPr>
        <w:t>รับรู้</w:t>
      </w:r>
      <w:r w:rsidR="00CB175D" w:rsidRPr="00736BE7">
        <w:rPr>
          <w:rFonts w:ascii="Angsana New" w:hAnsi="Angsana New" w:hint="cs"/>
          <w:sz w:val="30"/>
          <w:szCs w:val="30"/>
          <w:cs/>
        </w:rPr>
        <w:t>ค่าเผื่อผลขาดทุนจากการด้อยค่า</w:t>
      </w:r>
      <w:r w:rsidRPr="00736BE7">
        <w:rPr>
          <w:rFonts w:ascii="Angsana New" w:hAnsi="Angsana New"/>
          <w:sz w:val="30"/>
          <w:szCs w:val="30"/>
          <w:cs/>
        </w:rPr>
        <w:t>สำหรับ</w:t>
      </w:r>
      <w:r w:rsidRPr="00736BE7">
        <w:rPr>
          <w:rFonts w:ascii="Angsana New" w:hAnsi="Angsana New" w:hint="cs"/>
          <w:sz w:val="30"/>
          <w:szCs w:val="30"/>
          <w:cs/>
        </w:rPr>
        <w:t>ลูกหนี้การค้าและ</w:t>
      </w:r>
      <w:r w:rsidRPr="00736BE7">
        <w:rPr>
          <w:rFonts w:ascii="Angsana New" w:hAnsi="Angsana New"/>
          <w:sz w:val="30"/>
          <w:szCs w:val="30"/>
          <w:cs/>
        </w:rPr>
        <w:t>เงินให้กู้ยืมระยะสั้นในงบการเงินรวม</w:t>
      </w:r>
      <w:r w:rsidR="00842703" w:rsidRPr="00736BE7">
        <w:rPr>
          <w:rFonts w:ascii="Angsana New" w:hAnsi="Angsana New" w:hint="cs"/>
          <w:sz w:val="30"/>
          <w:szCs w:val="30"/>
          <w:cs/>
        </w:rPr>
        <w:t xml:space="preserve"> </w:t>
      </w:r>
      <w:r w:rsidR="00E95898" w:rsidRPr="00736BE7">
        <w:rPr>
          <w:rFonts w:ascii="Angsana New" w:hAnsi="Angsana New" w:hint="cs"/>
          <w:sz w:val="30"/>
          <w:szCs w:val="30"/>
          <w:cs/>
        </w:rPr>
        <w:t>เนื่องจากกลุ่มบริษัทมีภาระผูกพันที่ต้องจ่ายชำระตามสัญญา</w:t>
      </w:r>
    </w:p>
    <w:tbl>
      <w:tblPr>
        <w:tblW w:w="15361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3240"/>
        <w:gridCol w:w="540"/>
        <w:gridCol w:w="270"/>
        <w:gridCol w:w="540"/>
        <w:gridCol w:w="270"/>
        <w:gridCol w:w="720"/>
        <w:gridCol w:w="720"/>
        <w:gridCol w:w="270"/>
        <w:gridCol w:w="630"/>
        <w:gridCol w:w="630"/>
        <w:gridCol w:w="270"/>
        <w:gridCol w:w="720"/>
        <w:gridCol w:w="270"/>
        <w:gridCol w:w="720"/>
        <w:gridCol w:w="270"/>
        <w:gridCol w:w="630"/>
        <w:gridCol w:w="270"/>
        <w:gridCol w:w="630"/>
        <w:gridCol w:w="270"/>
        <w:gridCol w:w="720"/>
        <w:gridCol w:w="270"/>
        <w:gridCol w:w="684"/>
        <w:gridCol w:w="270"/>
        <w:gridCol w:w="630"/>
        <w:gridCol w:w="270"/>
        <w:gridCol w:w="630"/>
        <w:gridCol w:w="7"/>
      </w:tblGrid>
      <w:tr w:rsidR="00E5270A" w:rsidRPr="00E216F2" w14:paraId="5BEA0405" w14:textId="77777777" w:rsidTr="00D140BA">
        <w:trPr>
          <w:tblHeader/>
        </w:trPr>
        <w:tc>
          <w:tcPr>
            <w:tcW w:w="15361" w:type="dxa"/>
            <w:gridSpan w:val="27"/>
            <w:shd w:val="clear" w:color="auto" w:fill="auto"/>
          </w:tcPr>
          <w:p w14:paraId="00085D25" w14:textId="77777777" w:rsidR="00E5270A" w:rsidRPr="002F2EF7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br w:type="page"/>
            </w:r>
            <w:r w:rsidRPr="00E216F2">
              <w:rPr>
                <w:sz w:val="22"/>
                <w:szCs w:val="22"/>
              </w:rPr>
              <w:br w:type="page"/>
            </w:r>
            <w:r w:rsidRPr="00E216F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5270A" w:rsidRPr="00E216F2" w14:paraId="44ED2C2F" w14:textId="77777777" w:rsidTr="00D140BA">
        <w:trPr>
          <w:gridAfter w:val="1"/>
          <w:wAfter w:w="7" w:type="dxa"/>
          <w:tblHeader/>
        </w:trPr>
        <w:tc>
          <w:tcPr>
            <w:tcW w:w="3240" w:type="dxa"/>
            <w:shd w:val="clear" w:color="auto" w:fill="auto"/>
          </w:tcPr>
          <w:p w14:paraId="3BA91AC5" w14:textId="77777777" w:rsidR="00E5270A" w:rsidRPr="00E216F2" w:rsidRDefault="00E5270A" w:rsidP="00BD1B84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6174CEB5" w14:textId="77777777" w:rsidR="00E5270A" w:rsidRPr="00E216F2" w:rsidRDefault="00E5270A" w:rsidP="00BD1B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70" w:type="dxa"/>
            <w:shd w:val="clear" w:color="auto" w:fill="auto"/>
          </w:tcPr>
          <w:p w14:paraId="592AD91C" w14:textId="77777777" w:rsidR="00E5270A" w:rsidRPr="00E216F2" w:rsidRDefault="00E5270A" w:rsidP="00BD1B84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970" w:type="dxa"/>
            <w:gridSpan w:val="5"/>
            <w:shd w:val="clear" w:color="auto" w:fill="auto"/>
          </w:tcPr>
          <w:p w14:paraId="5BD7DB77" w14:textId="77777777" w:rsidR="00E5270A" w:rsidRPr="00E216F2" w:rsidRDefault="00E5270A" w:rsidP="00BD1B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30B4B56" w14:textId="77777777" w:rsidR="00E5270A" w:rsidRPr="00E216F2" w:rsidRDefault="00E5270A" w:rsidP="00BD1B84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6355D352" w14:textId="77777777" w:rsidR="00E5270A" w:rsidRPr="00E216F2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E98C9A7" w14:textId="77777777" w:rsidR="00E5270A" w:rsidRPr="00E216F2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767D0CD7" w14:textId="77777777" w:rsidR="00E5270A" w:rsidRPr="00E216F2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6629A01" w14:textId="77777777" w:rsidR="00E5270A" w:rsidRPr="00E216F2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74" w:type="dxa"/>
            <w:gridSpan w:val="3"/>
            <w:shd w:val="clear" w:color="auto" w:fill="auto"/>
          </w:tcPr>
          <w:p w14:paraId="7FBAE29D" w14:textId="77777777" w:rsidR="00E5270A" w:rsidRPr="00E216F2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F94A176" w14:textId="77777777" w:rsidR="00E5270A" w:rsidRPr="00E216F2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44031298" w14:textId="77777777" w:rsidR="00E5270A" w:rsidRPr="00E216F2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</w:tr>
      <w:tr w:rsidR="00E5270A" w:rsidRPr="00E216F2" w14:paraId="7DBC4D6F" w14:textId="77777777" w:rsidTr="00D140BA">
        <w:trPr>
          <w:gridAfter w:val="1"/>
          <w:wAfter w:w="7" w:type="dxa"/>
          <w:tblHeader/>
        </w:trPr>
        <w:tc>
          <w:tcPr>
            <w:tcW w:w="3240" w:type="dxa"/>
            <w:shd w:val="clear" w:color="auto" w:fill="auto"/>
          </w:tcPr>
          <w:p w14:paraId="59C4CE2E" w14:textId="77777777" w:rsidR="00E5270A" w:rsidRPr="00E216F2" w:rsidRDefault="00E5270A" w:rsidP="00BD1B84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6E26A302" w14:textId="77777777" w:rsidR="00E5270A" w:rsidRPr="00E216F2" w:rsidDel="00685444" w:rsidRDefault="00E5270A" w:rsidP="00BD1B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70" w:type="dxa"/>
            <w:shd w:val="clear" w:color="auto" w:fill="auto"/>
          </w:tcPr>
          <w:p w14:paraId="5B487DEF" w14:textId="77777777" w:rsidR="00E5270A" w:rsidRPr="00E216F2" w:rsidRDefault="00E5270A" w:rsidP="00BD1B84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970" w:type="dxa"/>
            <w:gridSpan w:val="5"/>
            <w:shd w:val="clear" w:color="auto" w:fill="auto"/>
          </w:tcPr>
          <w:p w14:paraId="07141D8F" w14:textId="77777777" w:rsidR="00E5270A" w:rsidRPr="00E216F2" w:rsidDel="00685444" w:rsidRDefault="00E5270A" w:rsidP="00BD1B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  <w:shd w:val="clear" w:color="auto" w:fill="auto"/>
          </w:tcPr>
          <w:p w14:paraId="29BEA15C" w14:textId="77777777" w:rsidR="00E5270A" w:rsidRPr="00E216F2" w:rsidRDefault="00E5270A" w:rsidP="00BD1B84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114118EC" w14:textId="77777777" w:rsidR="00E5270A" w:rsidRPr="00E216F2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70" w:type="dxa"/>
            <w:shd w:val="clear" w:color="auto" w:fill="auto"/>
          </w:tcPr>
          <w:p w14:paraId="0965C8B0" w14:textId="77777777" w:rsidR="00E5270A" w:rsidRPr="00E216F2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20D0CF32" w14:textId="77777777" w:rsidR="00E5270A" w:rsidRPr="00E216F2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</w:tcPr>
          <w:p w14:paraId="05A9810B" w14:textId="77777777" w:rsidR="00E5270A" w:rsidRPr="00E216F2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74" w:type="dxa"/>
            <w:gridSpan w:val="3"/>
            <w:shd w:val="clear" w:color="auto" w:fill="auto"/>
          </w:tcPr>
          <w:p w14:paraId="52C8283C" w14:textId="77777777" w:rsidR="00E5270A" w:rsidRPr="00E216F2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วิธีราคาทุน - สุทธิ</w:t>
            </w:r>
          </w:p>
        </w:tc>
        <w:tc>
          <w:tcPr>
            <w:tcW w:w="270" w:type="dxa"/>
            <w:shd w:val="clear" w:color="auto" w:fill="auto"/>
          </w:tcPr>
          <w:p w14:paraId="63BC6A33" w14:textId="77777777" w:rsidR="00E5270A" w:rsidRPr="00E216F2" w:rsidRDefault="00E5270A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4E430FA7" w14:textId="77777777" w:rsidR="00E5270A" w:rsidRPr="00E216F2" w:rsidRDefault="00CF1BA0" w:rsidP="00BD1B84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เงินปันผลรับ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สำหรับปี</w:t>
            </w:r>
          </w:p>
        </w:tc>
      </w:tr>
      <w:tr w:rsidR="00DA18AD" w:rsidRPr="00E216F2" w14:paraId="2250DBDA" w14:textId="77777777" w:rsidTr="00D140BA">
        <w:trPr>
          <w:gridAfter w:val="1"/>
          <w:wAfter w:w="7" w:type="dxa"/>
          <w:tblHeader/>
        </w:trPr>
        <w:tc>
          <w:tcPr>
            <w:tcW w:w="3240" w:type="dxa"/>
            <w:shd w:val="clear" w:color="auto" w:fill="auto"/>
          </w:tcPr>
          <w:p w14:paraId="3BF39E60" w14:textId="77777777" w:rsidR="00DA18AD" w:rsidRPr="00E216F2" w:rsidRDefault="00DA18AD" w:rsidP="00DA18AD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C0F96E1" w14:textId="77777777" w:rsidR="00DA18AD" w:rsidRPr="00B322D0" w:rsidRDefault="00CC5A41" w:rsidP="00DA18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4D1BEC96" w14:textId="77777777" w:rsidR="00DA18AD" w:rsidRPr="00E216F2" w:rsidRDefault="00DA18AD" w:rsidP="00DA18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3500ED5" w14:textId="77777777" w:rsidR="00DA18AD" w:rsidRPr="00E216F2" w:rsidRDefault="00CC5A41" w:rsidP="00DA18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7155E122" w14:textId="77777777" w:rsidR="00DA18AD" w:rsidRPr="00E216F2" w:rsidRDefault="00DA18AD" w:rsidP="00DA18AD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06AADACD" w14:textId="77777777" w:rsidR="00DA18AD" w:rsidRPr="00B322D0" w:rsidRDefault="00CC5A41" w:rsidP="00DA18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398B147" w14:textId="77777777" w:rsidR="00DA18AD" w:rsidRPr="00E216F2" w:rsidRDefault="00DA18AD" w:rsidP="00DA18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3D5E395" w14:textId="77777777" w:rsidR="00DA18AD" w:rsidRPr="00E216F2" w:rsidRDefault="00CC5A41" w:rsidP="00DA18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6F88AF75" w14:textId="77777777" w:rsidR="00DA18AD" w:rsidRPr="00E216F2" w:rsidRDefault="00DA18AD" w:rsidP="00DA18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9BFFDBC" w14:textId="77777777" w:rsidR="00DA18AD" w:rsidRPr="00B322D0" w:rsidRDefault="00CC5A41" w:rsidP="00DA18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575F43C" w14:textId="77777777" w:rsidR="00DA18AD" w:rsidRPr="00E216F2" w:rsidRDefault="00DA18AD" w:rsidP="00DA18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9275A98" w14:textId="77777777" w:rsidR="00DA18AD" w:rsidRPr="00E216F2" w:rsidRDefault="00CC5A41" w:rsidP="00DA18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15CB46EC" w14:textId="77777777" w:rsidR="00DA18AD" w:rsidRPr="00E216F2" w:rsidRDefault="00DA18AD" w:rsidP="00DA18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26C8D13" w14:textId="77777777" w:rsidR="00DA18AD" w:rsidRPr="00B322D0" w:rsidRDefault="00CC5A41" w:rsidP="00DA18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96CD45E" w14:textId="77777777" w:rsidR="00DA18AD" w:rsidRPr="00E216F2" w:rsidRDefault="00DA18AD" w:rsidP="00DA18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F1BD20C" w14:textId="77777777" w:rsidR="00DA18AD" w:rsidRPr="00E216F2" w:rsidRDefault="00CC5A41" w:rsidP="00DA18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955DD2A" w14:textId="77777777" w:rsidR="00DA18AD" w:rsidRPr="00E216F2" w:rsidRDefault="00DA18AD" w:rsidP="00DA18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E12870C" w14:textId="77777777" w:rsidR="00DA18AD" w:rsidRPr="00B322D0" w:rsidRDefault="00CC5A41" w:rsidP="00DA18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7D3BBB0" w14:textId="77777777" w:rsidR="00DA18AD" w:rsidRPr="00E216F2" w:rsidRDefault="00DA18AD" w:rsidP="00DA18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50D43118" w14:textId="77777777" w:rsidR="00DA18AD" w:rsidRPr="00E216F2" w:rsidRDefault="00CC5A41" w:rsidP="00DA18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776C3D9B" w14:textId="77777777" w:rsidR="00DA18AD" w:rsidRPr="00E216F2" w:rsidRDefault="00DA18AD" w:rsidP="00DA18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E8465FD" w14:textId="77777777" w:rsidR="00DA18AD" w:rsidRPr="00B322D0" w:rsidRDefault="00CC5A41" w:rsidP="00DA18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84945FF" w14:textId="77777777" w:rsidR="00DA18AD" w:rsidRPr="00E216F2" w:rsidRDefault="00DA18AD" w:rsidP="00DA18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E0F0C1E" w14:textId="77777777" w:rsidR="00DA18AD" w:rsidRPr="00E216F2" w:rsidRDefault="00CC5A41" w:rsidP="00DA18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2562</w:t>
            </w:r>
          </w:p>
        </w:tc>
      </w:tr>
      <w:tr w:rsidR="00225A68" w:rsidRPr="00E216F2" w14:paraId="63AAD249" w14:textId="77777777" w:rsidTr="00D140BA">
        <w:trPr>
          <w:gridAfter w:val="1"/>
          <w:wAfter w:w="7" w:type="dxa"/>
          <w:trHeight w:val="128"/>
          <w:tblHeader/>
        </w:trPr>
        <w:tc>
          <w:tcPr>
            <w:tcW w:w="3240" w:type="dxa"/>
            <w:shd w:val="clear" w:color="auto" w:fill="auto"/>
          </w:tcPr>
          <w:p w14:paraId="130F04E7" w14:textId="77777777" w:rsidR="00225A68" w:rsidRPr="00E216F2" w:rsidRDefault="00225A68" w:rsidP="00225A68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423BC911" w14:textId="77777777" w:rsidR="00225A68" w:rsidRPr="00E216F2" w:rsidRDefault="00225A68" w:rsidP="00225A68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A9D5F08" w14:textId="77777777" w:rsidR="00225A68" w:rsidRPr="00E216F2" w:rsidRDefault="00225A68" w:rsidP="00225A68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0" w:type="dxa"/>
            <w:shd w:val="clear" w:color="auto" w:fill="auto"/>
          </w:tcPr>
          <w:p w14:paraId="52535ED1" w14:textId="77777777" w:rsidR="00225A68" w:rsidRPr="00E216F2" w:rsidRDefault="00225A68" w:rsidP="00225A68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0" w:type="dxa"/>
            <w:shd w:val="clear" w:color="auto" w:fill="auto"/>
          </w:tcPr>
          <w:p w14:paraId="63695882" w14:textId="77777777" w:rsidR="00225A68" w:rsidRPr="00E216F2" w:rsidRDefault="00225A68" w:rsidP="00225A68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70" w:type="dxa"/>
            <w:shd w:val="clear" w:color="auto" w:fill="auto"/>
          </w:tcPr>
          <w:p w14:paraId="5B75523C" w14:textId="77777777" w:rsidR="00225A68" w:rsidRPr="00E216F2" w:rsidRDefault="00225A68" w:rsidP="00225A68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  <w:shd w:val="clear" w:color="auto" w:fill="auto"/>
          </w:tcPr>
          <w:p w14:paraId="3EE0ADED" w14:textId="77777777" w:rsidR="00225A68" w:rsidRPr="00E216F2" w:rsidRDefault="00225A68" w:rsidP="00225A68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C7D26AD" w14:textId="77777777" w:rsidR="00225A68" w:rsidRPr="00E216F2" w:rsidRDefault="00225A68" w:rsidP="00225A68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841A2EC" w14:textId="77777777" w:rsidR="00225A68" w:rsidRPr="00E216F2" w:rsidRDefault="00225A68" w:rsidP="00225A68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54" w:type="dxa"/>
            <w:gridSpan w:val="15"/>
            <w:shd w:val="clear" w:color="auto" w:fill="auto"/>
          </w:tcPr>
          <w:p w14:paraId="09141D0B" w14:textId="77777777" w:rsidR="00225A68" w:rsidRPr="00E216F2" w:rsidRDefault="00225A68" w:rsidP="00225A6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>(ล้านบาท)</w:t>
            </w:r>
          </w:p>
        </w:tc>
      </w:tr>
      <w:tr w:rsidR="00225A68" w:rsidRPr="00B70E02" w14:paraId="388AB9F3" w14:textId="77777777" w:rsidTr="00DA18AD">
        <w:trPr>
          <w:gridAfter w:val="1"/>
          <w:wAfter w:w="7" w:type="dxa"/>
          <w:trHeight w:val="70"/>
        </w:trPr>
        <w:tc>
          <w:tcPr>
            <w:tcW w:w="3240" w:type="dxa"/>
            <w:shd w:val="clear" w:color="auto" w:fill="auto"/>
          </w:tcPr>
          <w:p w14:paraId="2B522991" w14:textId="77777777" w:rsidR="00225A68" w:rsidRPr="00B70E02" w:rsidRDefault="00225A68" w:rsidP="00225A68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  <w:lang w:eastAsia="en-US"/>
              </w:rPr>
            </w:pPr>
            <w:r w:rsidRPr="00B70E02">
              <w:rPr>
                <w:rFonts w:ascii="Angsana New" w:hAnsi="Angsana New"/>
                <w:b/>
                <w:bCs/>
                <w:sz w:val="22"/>
                <w:szCs w:val="22"/>
                <w:cs/>
                <w:lang w:eastAsia="en-US"/>
              </w:rPr>
              <w:t>บริษัทร่วม</w:t>
            </w:r>
          </w:p>
        </w:tc>
        <w:tc>
          <w:tcPr>
            <w:tcW w:w="540" w:type="dxa"/>
            <w:shd w:val="clear" w:color="auto" w:fill="auto"/>
          </w:tcPr>
          <w:p w14:paraId="0A115A80" w14:textId="77777777" w:rsidR="00225A68" w:rsidRPr="00B70E02" w:rsidRDefault="00225A68" w:rsidP="00225A68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6C9842A" w14:textId="77777777" w:rsidR="00225A68" w:rsidRPr="00B70E02" w:rsidRDefault="00225A68" w:rsidP="00225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BE02AC9" w14:textId="77777777" w:rsidR="00225A68" w:rsidRPr="00B70E02" w:rsidRDefault="00225A68" w:rsidP="00225A68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31D6073C" w14:textId="77777777" w:rsidR="00225A68" w:rsidRPr="00B70E02" w:rsidRDefault="00225A68" w:rsidP="00225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AE054B2" w14:textId="77777777" w:rsidR="00225A68" w:rsidRPr="00B70E02" w:rsidRDefault="00225A68" w:rsidP="00225A68">
            <w:pPr>
              <w:tabs>
                <w:tab w:val="clear" w:pos="227"/>
                <w:tab w:val="decimal" w:pos="41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B1E30F2" w14:textId="77777777" w:rsidR="00225A68" w:rsidRPr="00B70E02" w:rsidRDefault="00225A68" w:rsidP="00225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486631" w14:textId="77777777" w:rsidR="00225A68" w:rsidRPr="00B70E02" w:rsidRDefault="00225A68" w:rsidP="00225A68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4853B12" w14:textId="77777777" w:rsidR="00225A68" w:rsidRPr="00B70E02" w:rsidRDefault="00225A68" w:rsidP="00225A68">
            <w:pPr>
              <w:tabs>
                <w:tab w:val="clear" w:pos="227"/>
                <w:tab w:val="clear" w:pos="454"/>
                <w:tab w:val="decimal" w:pos="38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637F023" w14:textId="77777777" w:rsidR="00225A68" w:rsidRPr="00B70E02" w:rsidRDefault="00225A68" w:rsidP="00225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B045D4F" w14:textId="77777777" w:rsidR="00225A68" w:rsidRPr="00B70E02" w:rsidRDefault="00225A68" w:rsidP="00225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17C7D70" w14:textId="77777777" w:rsidR="00225A68" w:rsidRPr="00B70E02" w:rsidRDefault="00225A68" w:rsidP="00225A6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FE4EE15" w14:textId="77777777" w:rsidR="00225A68" w:rsidRPr="00B70E02" w:rsidRDefault="00225A68" w:rsidP="00225A6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C8E5E8A" w14:textId="77777777" w:rsidR="00225A68" w:rsidRPr="00B70E02" w:rsidRDefault="00225A68" w:rsidP="00225A6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CCDB5D6" w14:textId="77777777" w:rsidR="00225A68" w:rsidRPr="00B70E02" w:rsidRDefault="00225A68" w:rsidP="00225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AC5CD8C" w14:textId="77777777" w:rsidR="00225A68" w:rsidRPr="00B70E02" w:rsidRDefault="00225A68" w:rsidP="00225A6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16B68E5" w14:textId="77777777" w:rsidR="00225A68" w:rsidRPr="00B70E02" w:rsidRDefault="00225A68" w:rsidP="00225A6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0A40EC1" w14:textId="77777777" w:rsidR="00225A68" w:rsidRPr="00B70E02" w:rsidRDefault="00225A68" w:rsidP="00225A6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0D6DBCD" w14:textId="77777777" w:rsidR="00225A68" w:rsidRPr="00B70E02" w:rsidRDefault="00225A68" w:rsidP="00225A6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DBB3191" w14:textId="77777777" w:rsidR="00225A68" w:rsidRPr="00B70E02" w:rsidRDefault="00225A68" w:rsidP="00225A6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1698FAC" w14:textId="77777777" w:rsidR="00225A68" w:rsidRPr="00B70E02" w:rsidRDefault="00225A68" w:rsidP="00225A6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19B9870A" w14:textId="77777777" w:rsidR="00225A68" w:rsidRPr="00B70E02" w:rsidRDefault="00225A68" w:rsidP="00225A6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D7E3E08" w14:textId="77777777" w:rsidR="00225A68" w:rsidRPr="00B70E02" w:rsidRDefault="00225A68" w:rsidP="00225A6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F1EA9F8" w14:textId="77777777" w:rsidR="00225A68" w:rsidRPr="00B70E02" w:rsidRDefault="00225A68" w:rsidP="00225A6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66B930C" w14:textId="77777777" w:rsidR="00225A68" w:rsidRPr="00B70E02" w:rsidRDefault="00225A68" w:rsidP="00225A6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7F4E1E3" w14:textId="77777777" w:rsidR="00225A68" w:rsidRPr="00B70E02" w:rsidRDefault="00225A68" w:rsidP="00225A6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D3F43" w:rsidRPr="00B70E02" w14:paraId="684EA1F7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3D0C7C1D" w14:textId="77777777" w:rsidR="004D3F43" w:rsidRPr="00B70E02" w:rsidRDefault="004D3F43" w:rsidP="004D3F43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บริษัท พาร์ทโซน (ประเทศไทย)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3024066" w14:textId="77777777" w:rsidR="004D3F43" w:rsidRPr="00B70E02" w:rsidRDefault="00CC5A41" w:rsidP="004D3F43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C5A41">
              <w:rPr>
                <w:rFonts w:ascii="Angsana New" w:hAnsi="Angsana New" w:hint="cs"/>
                <w:color w:val="000000"/>
                <w:sz w:val="22"/>
                <w:szCs w:val="22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14:paraId="286D570F" w14:textId="77777777" w:rsidR="004D3F43" w:rsidRPr="00B70E02" w:rsidRDefault="004D3F43" w:rsidP="004D3F43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5B1914D" w14:textId="77777777" w:rsidR="004D3F43" w:rsidRPr="00B70E02" w:rsidRDefault="00CC5A41" w:rsidP="004D3F43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C5A41">
              <w:rPr>
                <w:rFonts w:ascii="Angsana New" w:hAnsi="Angsana New"/>
                <w:color w:val="000000"/>
                <w:sz w:val="22"/>
                <w:szCs w:val="22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14:paraId="081FE8F4" w14:textId="77777777" w:rsidR="004D3F43" w:rsidRPr="00B70E02" w:rsidRDefault="004D3F43" w:rsidP="004D3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B389209" w14:textId="77777777" w:rsidR="004D3F43" w:rsidRPr="00B70E02" w:rsidRDefault="00CC5A41" w:rsidP="004D3F43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56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47425A" w14:textId="77777777" w:rsidR="004D3F43" w:rsidRPr="00B70E02" w:rsidRDefault="004D3F43" w:rsidP="004D3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C963CA" w14:textId="77777777" w:rsidR="004D3F43" w:rsidRPr="00B70E02" w:rsidRDefault="004D3F43" w:rsidP="004D3F43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5062834" w14:textId="77777777" w:rsidR="004D3F43" w:rsidRPr="00B70E02" w:rsidRDefault="00CC5A41" w:rsidP="004D3F43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56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8413B57" w14:textId="77777777" w:rsidR="004D3F43" w:rsidRPr="00B70E02" w:rsidRDefault="004D3F43" w:rsidP="004D3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398E5A63" w14:textId="77777777" w:rsidR="004D3F43" w:rsidRPr="00B70E02" w:rsidRDefault="004D3F43" w:rsidP="004D3F43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52E6361" w14:textId="77777777" w:rsidR="004D3F43" w:rsidRPr="00B70E02" w:rsidRDefault="00CC5A41" w:rsidP="004D3F4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7FA74ACA" w14:textId="77777777" w:rsidR="004D3F43" w:rsidRPr="00B70E02" w:rsidRDefault="004D3F43" w:rsidP="004D3F4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FED1D52" w14:textId="77777777" w:rsidR="004D3F43" w:rsidRPr="00B70E02" w:rsidRDefault="00CC5A41" w:rsidP="004D3F4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568AA908" w14:textId="77777777" w:rsidR="004D3F43" w:rsidRPr="00B70E02" w:rsidRDefault="004D3F43" w:rsidP="004D3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083745F" w14:textId="77777777" w:rsidR="004D3F43" w:rsidRPr="00B70E02" w:rsidRDefault="004D3F43" w:rsidP="004D3F4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C5A41" w:rsidRPr="00CC5A41">
              <w:rPr>
                <w:rFonts w:ascii="Angsana New" w:hAnsi="Angsana New"/>
                <w:sz w:val="22"/>
                <w:szCs w:val="22"/>
                <w:lang w:val="en-US"/>
              </w:rPr>
              <w:t>26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141988" w14:textId="77777777" w:rsidR="004D3F43" w:rsidRPr="00B70E02" w:rsidRDefault="004D3F43" w:rsidP="004D3F4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4245904" w14:textId="77777777" w:rsidR="004D3F43" w:rsidRPr="00B70E02" w:rsidRDefault="004D3F43" w:rsidP="004D3F4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C5A41" w:rsidRPr="00CC5A41">
              <w:rPr>
                <w:rFonts w:ascii="Angsana New" w:hAnsi="Angsana New"/>
                <w:sz w:val="22"/>
                <w:szCs w:val="22"/>
                <w:lang w:val="en-US"/>
              </w:rPr>
              <w:t>26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177A36D" w14:textId="77777777" w:rsidR="004D3F43" w:rsidRPr="00B70E02" w:rsidRDefault="004D3F43" w:rsidP="004D3F4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5C5768B" w14:textId="77777777" w:rsidR="004D3F43" w:rsidRPr="00B70E02" w:rsidRDefault="004D3F43" w:rsidP="004D3F4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61AC8E" w14:textId="77777777" w:rsidR="004D3F43" w:rsidRPr="00B70E02" w:rsidRDefault="004D3F43" w:rsidP="004D3F4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45259961" w14:textId="77777777" w:rsidR="004D3F43" w:rsidRPr="00B70E02" w:rsidRDefault="004D3F43" w:rsidP="004D3F4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79F741" w14:textId="77777777" w:rsidR="004D3F43" w:rsidRPr="00B70E02" w:rsidRDefault="004D3F43" w:rsidP="004D3F4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80F4A5C" w14:textId="77777777" w:rsidR="004D3F43" w:rsidRPr="00B70E02" w:rsidRDefault="004D3F43" w:rsidP="004D3F4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A48BC8" w14:textId="77777777" w:rsidR="004D3F43" w:rsidRPr="00B70E02" w:rsidRDefault="004D3F43" w:rsidP="004D3F4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C9341C2" w14:textId="77777777" w:rsidR="004D3F43" w:rsidRPr="00B70E02" w:rsidRDefault="004D3F43" w:rsidP="004D3F4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4D3F43" w:rsidRPr="00B70E02" w14:paraId="31ADDF5C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2BA86F8D" w14:textId="77777777" w:rsidR="004D3F43" w:rsidRPr="00A56B20" w:rsidRDefault="004D3F43" w:rsidP="004D3F43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DM-Loxley Co., Ltd.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7CC407F" w14:textId="77777777" w:rsidR="004D3F43" w:rsidRPr="00B70E02" w:rsidRDefault="00CC5A41" w:rsidP="004D3F43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C5A41">
              <w:rPr>
                <w:rFonts w:ascii="Angsana New" w:hAnsi="Angsana New" w:hint="cs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71D344E4" w14:textId="77777777" w:rsidR="004D3F43" w:rsidRPr="00B70E02" w:rsidRDefault="004D3F43" w:rsidP="004D3F43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106C94D" w14:textId="77777777" w:rsidR="004D3F43" w:rsidRPr="00B70E02" w:rsidRDefault="00CC5A41" w:rsidP="004D3F43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C5A41">
              <w:rPr>
                <w:rFonts w:ascii="Angsana New" w:hAnsi="Angsana New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0C656D29" w14:textId="77777777" w:rsidR="004D3F43" w:rsidRPr="00B70E02" w:rsidRDefault="004D3F43" w:rsidP="004D3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A197DBC" w14:textId="77777777" w:rsidR="004D3F43" w:rsidRPr="00B70E02" w:rsidRDefault="00CC5A41" w:rsidP="004D3F43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45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F965D9" w14:textId="77777777" w:rsidR="004D3F43" w:rsidRPr="00B70E02" w:rsidRDefault="004D3F43" w:rsidP="004D3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C4F36D" w14:textId="77777777" w:rsidR="004D3F43" w:rsidRPr="00B70E02" w:rsidRDefault="004D3F43" w:rsidP="004D3F43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EBB5BEA" w14:textId="77777777" w:rsidR="004D3F43" w:rsidRPr="00B70E02" w:rsidRDefault="00CC5A41" w:rsidP="004D3F43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45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4C1E624" w14:textId="77777777" w:rsidR="004D3F43" w:rsidRPr="00B70E02" w:rsidRDefault="004D3F43" w:rsidP="004D3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DA6CD84" w14:textId="77777777" w:rsidR="004D3F43" w:rsidRPr="00B70E02" w:rsidRDefault="004D3F43" w:rsidP="004D3F43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3272402" w14:textId="77777777" w:rsidR="004D3F43" w:rsidRPr="00B70E02" w:rsidRDefault="00CC5A41" w:rsidP="004D3F4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2</w:t>
            </w:r>
            <w:r w:rsidR="004361DA">
              <w:rPr>
                <w:rFonts w:ascii="Angsana New" w:hAnsi="Angsana New"/>
                <w:szCs w:val="22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6F9D3F82" w14:textId="77777777" w:rsidR="004D3F43" w:rsidRPr="00B70E02" w:rsidRDefault="004D3F43" w:rsidP="004D3F4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E9A55CF" w14:textId="77777777" w:rsidR="004D3F43" w:rsidRPr="00B70E02" w:rsidRDefault="00CC5A41" w:rsidP="004D3F4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2</w:t>
            </w:r>
            <w:r w:rsidR="004361DA">
              <w:rPr>
                <w:rFonts w:ascii="Angsana New" w:hAnsi="Angsana New"/>
                <w:szCs w:val="22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01DAE282" w14:textId="77777777" w:rsidR="004D3F43" w:rsidRPr="00B70E02" w:rsidRDefault="004D3F43" w:rsidP="004D3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53055E4" w14:textId="77777777" w:rsidR="004D3F43" w:rsidRPr="00B70E02" w:rsidRDefault="004D3F43" w:rsidP="004D3F4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5BDC4D" w14:textId="77777777" w:rsidR="004D3F43" w:rsidRPr="00B70E02" w:rsidRDefault="004D3F43" w:rsidP="004D3F4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11F69F6" w14:textId="77777777" w:rsidR="004D3F43" w:rsidRPr="00B70E02" w:rsidRDefault="004D3F43" w:rsidP="004D3F4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30E31A" w14:textId="77777777" w:rsidR="004D3F43" w:rsidRPr="00B70E02" w:rsidRDefault="004D3F43" w:rsidP="004D3F4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7852308" w14:textId="77777777" w:rsidR="004D3F43" w:rsidRPr="00B70E02" w:rsidRDefault="00CC5A41" w:rsidP="004D3F4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  <w:r w:rsidR="004361DA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99DA16E" w14:textId="77777777" w:rsidR="004D3F43" w:rsidRPr="00B70E02" w:rsidRDefault="004D3F43" w:rsidP="004D3F4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6F46C34A" w14:textId="77777777" w:rsidR="004D3F43" w:rsidRPr="00B70E02" w:rsidRDefault="00CC5A41" w:rsidP="004D3F4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  <w:r w:rsidR="004361DA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08BECEEB" w14:textId="77777777" w:rsidR="004D3F43" w:rsidRPr="00B70E02" w:rsidRDefault="004D3F43" w:rsidP="004D3F4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1B14C98B" w14:textId="77777777" w:rsidR="004D3F43" w:rsidRPr="00B70E02" w:rsidRDefault="004D3F43" w:rsidP="004D3F4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848781" w14:textId="77777777" w:rsidR="004D3F43" w:rsidRPr="00B70E02" w:rsidRDefault="004D3F43" w:rsidP="004D3F4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24F2793" w14:textId="77777777" w:rsidR="004D3F43" w:rsidRPr="00B70E02" w:rsidRDefault="004D3F43" w:rsidP="004D3F4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4D3F43" w:rsidRPr="00B70E02" w14:paraId="1B241527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765EA5A9" w14:textId="77777777" w:rsidR="004D3F43" w:rsidRPr="00B70E02" w:rsidRDefault="004D3F43" w:rsidP="004D3F43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บริษัท ไทยไฟเบอร์ออพติคส์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806420D" w14:textId="77777777" w:rsidR="004D3F43" w:rsidRPr="00B70E02" w:rsidRDefault="00CC5A41" w:rsidP="004D3F43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C5A41">
              <w:rPr>
                <w:rFonts w:ascii="Angsana New" w:hAnsi="Angsana New" w:hint="cs"/>
                <w:color w:val="000000"/>
                <w:sz w:val="22"/>
                <w:szCs w:val="22"/>
              </w:rPr>
              <w:t>4</w:t>
            </w:r>
            <w:r w:rsidR="004361DA">
              <w:rPr>
                <w:rFonts w:ascii="Angsana New" w:hAnsi="Angsana New" w:hint="cs"/>
                <w:color w:val="000000"/>
                <w:sz w:val="22"/>
                <w:szCs w:val="22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1320B7BB" w14:textId="77777777" w:rsidR="004D3F43" w:rsidRPr="00B70E02" w:rsidRDefault="004D3F43" w:rsidP="004D3F4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9352D97" w14:textId="77777777" w:rsidR="004D3F43" w:rsidRPr="00B70E02" w:rsidRDefault="00CC5A41" w:rsidP="004D3F43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C5A41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  <w:r w:rsidR="004361DA">
              <w:rPr>
                <w:rFonts w:ascii="Angsana New" w:hAnsi="Angsana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822DD96" w14:textId="77777777" w:rsidR="004D3F43" w:rsidRPr="00B70E02" w:rsidRDefault="004D3F43" w:rsidP="004D3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C9B9444" w14:textId="77777777" w:rsidR="004D3F43" w:rsidRPr="00B70E02" w:rsidRDefault="004361DA" w:rsidP="004D3F43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793C732" w14:textId="77777777" w:rsidR="004D3F43" w:rsidRPr="00B70E02" w:rsidRDefault="004D3F43" w:rsidP="004D3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B4DC8D8" w14:textId="77777777" w:rsidR="004D3F43" w:rsidRPr="00B70E02" w:rsidRDefault="004D3F43" w:rsidP="004D3F43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21ECDB9" w14:textId="77777777" w:rsidR="004D3F43" w:rsidRPr="00B70E02" w:rsidRDefault="004361DA" w:rsidP="004D3F43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2C72871" w14:textId="77777777" w:rsidR="004D3F43" w:rsidRPr="00B70E02" w:rsidRDefault="004D3F43" w:rsidP="004D3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3D676904" w14:textId="77777777" w:rsidR="004D3F43" w:rsidRPr="00B70E02" w:rsidRDefault="004D3F43" w:rsidP="004D3F43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334A2DB" w14:textId="77777777" w:rsidR="004D3F43" w:rsidRPr="00B70E02" w:rsidRDefault="00CC5A41" w:rsidP="004D3F4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4</w:t>
            </w:r>
            <w:r w:rsidR="004361DA">
              <w:rPr>
                <w:rFonts w:ascii="Angsana New" w:hAnsi="Angsana New"/>
                <w:szCs w:val="22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555894AF" w14:textId="77777777" w:rsidR="004D3F43" w:rsidRPr="00B70E02" w:rsidRDefault="004D3F43" w:rsidP="004D3F43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24CD158" w14:textId="77777777" w:rsidR="004D3F43" w:rsidRPr="00B70E02" w:rsidRDefault="00CC5A41" w:rsidP="004D3F4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4</w:t>
            </w:r>
            <w:r w:rsidR="004361DA">
              <w:rPr>
                <w:rFonts w:ascii="Angsana New" w:hAnsi="Angsana New"/>
                <w:szCs w:val="22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1807F9A8" w14:textId="77777777" w:rsidR="004D3F43" w:rsidRPr="00B70E02" w:rsidRDefault="004D3F43" w:rsidP="004D3F43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5016FF6" w14:textId="77777777" w:rsidR="004D3F43" w:rsidRPr="00B70E02" w:rsidRDefault="004D3F43" w:rsidP="004D3F4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30E040" w14:textId="77777777" w:rsidR="004D3F43" w:rsidRPr="00B70E02" w:rsidRDefault="004D3F43" w:rsidP="004D3F4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517AD5A" w14:textId="77777777" w:rsidR="004D3F43" w:rsidRPr="00B70E02" w:rsidRDefault="004D3F43" w:rsidP="004D3F4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620EB8" w14:textId="77777777" w:rsidR="004D3F43" w:rsidRPr="00B70E02" w:rsidRDefault="004D3F43" w:rsidP="004D3F43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4DB6517" w14:textId="77777777" w:rsidR="004D3F43" w:rsidRPr="00B70E02" w:rsidRDefault="00CC5A41" w:rsidP="004D3F4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C5A41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  <w:r w:rsidR="004361DA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6FC1D854" w14:textId="77777777" w:rsidR="004D3F43" w:rsidRPr="00B70E02" w:rsidRDefault="004D3F43" w:rsidP="004D3F4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7A94F876" w14:textId="77777777" w:rsidR="004D3F43" w:rsidRPr="00B70E02" w:rsidRDefault="00CC5A41" w:rsidP="004D3F4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C5A41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  <w:r w:rsidR="004361DA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400CC113" w14:textId="77777777" w:rsidR="004D3F43" w:rsidRPr="00B70E02" w:rsidRDefault="004D3F43" w:rsidP="004D3F43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457D9A2" w14:textId="77777777" w:rsidR="004D3F43" w:rsidRPr="00B70E02" w:rsidRDefault="004D3F43" w:rsidP="004D3F4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44EC9F" w14:textId="77777777" w:rsidR="004D3F43" w:rsidRPr="00B70E02" w:rsidRDefault="004D3F43" w:rsidP="004D3F43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436889F" w14:textId="77777777" w:rsidR="004D3F43" w:rsidRPr="00B70E02" w:rsidRDefault="00CC5A41" w:rsidP="0091485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5</w:t>
            </w:r>
          </w:p>
        </w:tc>
      </w:tr>
      <w:tr w:rsidR="001A2B5E" w:rsidRPr="00B70E02" w14:paraId="3C5BBF23" w14:textId="77777777" w:rsidTr="00781F35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524C4764" w14:textId="77777777" w:rsidR="001A2B5E" w:rsidRPr="00B70E02" w:rsidRDefault="001A2B5E" w:rsidP="001A2B5E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แทรเวล แอดส์ เน็ทเวิร์ค (ประเทศไทย)</w:t>
            </w:r>
            <w:r w:rsidRPr="005A0C9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35BB971" w14:textId="77777777" w:rsidR="001A2B5E" w:rsidRPr="00B70E02" w:rsidRDefault="00CC5A41" w:rsidP="001A2B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C5A41">
              <w:rPr>
                <w:rFonts w:ascii="Angsana New" w:hAnsi="Angsana New" w:hint="cs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00E61665" w14:textId="77777777" w:rsidR="001A2B5E" w:rsidRPr="00B70E02" w:rsidRDefault="001A2B5E" w:rsidP="001A2B5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5F5DB37" w14:textId="77777777" w:rsidR="001A2B5E" w:rsidRPr="00405A81" w:rsidRDefault="001A2B5E" w:rsidP="001A2B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E77B24" w14:textId="77777777" w:rsidR="001A2B5E" w:rsidRPr="00B70E0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26BCEDC" w14:textId="77777777" w:rsidR="001A2B5E" w:rsidRPr="00A545B4" w:rsidRDefault="00CC5A41" w:rsidP="001A2B5E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 w:hint="cs"/>
                <w:szCs w:val="22"/>
                <w:lang w:val="en-US" w:bidi="th-TH"/>
              </w:rPr>
              <w:t>4</w:t>
            </w:r>
            <w:r w:rsidR="004361DA">
              <w:rPr>
                <w:rFonts w:ascii="Angsana New" w:hAnsi="Angsana New" w:hint="cs"/>
                <w:szCs w:val="22"/>
                <w:lang w:val="en-US" w:bidi="th-TH"/>
              </w:rPr>
              <w:t>0</w:t>
            </w:r>
          </w:p>
        </w:tc>
        <w:tc>
          <w:tcPr>
            <w:tcW w:w="720" w:type="dxa"/>
            <w:shd w:val="clear" w:color="auto" w:fill="auto"/>
          </w:tcPr>
          <w:p w14:paraId="6CEBA7A5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8B65B5" w14:textId="77777777" w:rsidR="001A2B5E" w:rsidRPr="00B70E02" w:rsidRDefault="001A2B5E" w:rsidP="001A2B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9C99D42" w14:textId="77777777" w:rsidR="001A2B5E" w:rsidRPr="00C07C5D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6A2B1E9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A9015AF" w14:textId="77777777" w:rsidR="001A2B5E" w:rsidRPr="00B70E02" w:rsidRDefault="001A2B5E" w:rsidP="001A2B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49C8C7A" w14:textId="77777777" w:rsidR="001A2B5E" w:rsidRPr="00B70E02" w:rsidRDefault="004361DA" w:rsidP="001A2B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lang w:val="en-US" w:bidi="th-TH"/>
              </w:rPr>
              <w:t>1</w:t>
            </w:r>
            <w:r w:rsidR="00CC5A41" w:rsidRPr="00CC5A41">
              <w:rPr>
                <w:rFonts w:ascii="Angsana New" w:hAnsi="Angsana New" w:hint="cs"/>
                <w:szCs w:val="22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4C5FD1D" w14:textId="77777777" w:rsidR="001A2B5E" w:rsidRPr="00B70E02" w:rsidRDefault="001A2B5E" w:rsidP="001A2B5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A8BFE60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AA9599" w14:textId="77777777" w:rsidR="001A2B5E" w:rsidRPr="00B70E02" w:rsidRDefault="001A2B5E" w:rsidP="001A2B5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639D78F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4361DA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="00CC5A41" w:rsidRPr="00CC5A41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40F8602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294B45A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D787F6" w14:textId="77777777" w:rsidR="001A2B5E" w:rsidRPr="00B70E02" w:rsidRDefault="001A2B5E" w:rsidP="001A2B5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087A2BC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7B0A3F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7144E7C7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7CB5C6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7A567020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187DEC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3A3C225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1A2B5E" w:rsidRPr="00B70E02" w14:paraId="03F09BCE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26C07650" w14:textId="77777777" w:rsidR="001A2B5E" w:rsidRPr="00B70E02" w:rsidRDefault="001A2B5E" w:rsidP="001A2B5E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บริษัท ธัญธิญะ เทคโนโลยี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0879150" w14:textId="77777777" w:rsidR="001A2B5E" w:rsidRPr="00B70E02" w:rsidRDefault="00CC5A41" w:rsidP="001A2B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C5A41">
              <w:rPr>
                <w:rFonts w:ascii="Angsana New" w:hAnsi="Angsana New" w:hint="cs"/>
                <w:color w:val="000000"/>
                <w:sz w:val="22"/>
                <w:szCs w:val="22"/>
              </w:rPr>
              <w:t>3</w:t>
            </w:r>
            <w:r w:rsidR="004361DA">
              <w:rPr>
                <w:rFonts w:ascii="Angsana New" w:hAnsi="Angsana New" w:hint="cs"/>
                <w:color w:val="000000"/>
                <w:sz w:val="22"/>
                <w:szCs w:val="22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BDE7105" w14:textId="77777777" w:rsidR="001A2B5E" w:rsidRPr="00B70E02" w:rsidRDefault="001A2B5E" w:rsidP="001A2B5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FA2A72F" w14:textId="77777777" w:rsidR="001A2B5E" w:rsidRPr="00B70E02" w:rsidRDefault="00CC5A41" w:rsidP="001A2B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C5A41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  <w:r w:rsidR="004361DA">
              <w:rPr>
                <w:rFonts w:ascii="Angsana New" w:hAnsi="Angsana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6DF46BCC" w14:textId="77777777" w:rsidR="001A2B5E" w:rsidRPr="00B70E0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D85404" w14:textId="77777777" w:rsidR="001A2B5E" w:rsidRPr="00B70E02" w:rsidRDefault="004361DA" w:rsidP="001A2B5E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A1BEE4E" w14:textId="77777777" w:rsidR="001A2B5E" w:rsidRPr="00B70E0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91D96F" w14:textId="77777777" w:rsidR="001A2B5E" w:rsidRPr="00B70E02" w:rsidRDefault="001A2B5E" w:rsidP="001A2B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24F72E2" w14:textId="77777777" w:rsidR="001A2B5E" w:rsidRPr="00B70E02" w:rsidRDefault="004361DA" w:rsidP="001A2B5E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CF70FCF" w14:textId="77777777" w:rsidR="001A2B5E" w:rsidRPr="00B70E0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D264B86" w14:textId="77777777" w:rsidR="001A2B5E" w:rsidRPr="00B70E02" w:rsidRDefault="001A2B5E" w:rsidP="001A2B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12C068E" w14:textId="77777777" w:rsidR="001A2B5E" w:rsidRPr="00B70E02" w:rsidRDefault="004361DA" w:rsidP="001A2B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1045C3C" w14:textId="77777777" w:rsidR="001A2B5E" w:rsidRPr="00B70E02" w:rsidRDefault="001A2B5E" w:rsidP="001A2B5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F536427" w14:textId="77777777" w:rsidR="001A2B5E" w:rsidRPr="00B70E02" w:rsidRDefault="004361DA" w:rsidP="001A2B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D361DD5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0236346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A447AD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15E8A1F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E58BAD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B2C191C" w14:textId="77777777" w:rsidR="001A2B5E" w:rsidRPr="00B70E02" w:rsidRDefault="004361DA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="00CC5A41" w:rsidRPr="00CC5A41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5CBEF8F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6BB2171D" w14:textId="77777777" w:rsidR="001A2B5E" w:rsidRPr="00B70E02" w:rsidRDefault="004361DA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="00CC5A41" w:rsidRPr="00CC5A41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A2DAF65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5AE72E9" w14:textId="77777777" w:rsidR="001A2B5E" w:rsidRPr="00B70E02" w:rsidRDefault="00CC5A41" w:rsidP="001A2B5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07B177C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D40A46D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1A2B5E" w:rsidRPr="00B70E02" w14:paraId="5A354FC1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4095E146" w14:textId="77777777" w:rsidR="001A2B5E" w:rsidRPr="00B70E02" w:rsidRDefault="001A2B5E" w:rsidP="001A2B5E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บริษัท โมบาย อินโนเวชั่น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0F01BCC" w14:textId="77777777" w:rsidR="001A2B5E" w:rsidRPr="00B70E02" w:rsidRDefault="00CC5A41" w:rsidP="001A2B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C5A41">
              <w:rPr>
                <w:rFonts w:ascii="Angsana New" w:hAnsi="Angsana New" w:hint="cs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26674FB5" w14:textId="77777777" w:rsidR="001A2B5E" w:rsidRPr="00B70E0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4698A20" w14:textId="77777777" w:rsidR="001A2B5E" w:rsidRPr="00B70E02" w:rsidRDefault="00CC5A41" w:rsidP="001A2B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C5A41">
              <w:rPr>
                <w:rFonts w:ascii="Angsana New" w:hAnsi="Angsana New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3FE4D061" w14:textId="77777777" w:rsidR="001A2B5E" w:rsidRPr="00B70E0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81B0283" w14:textId="77777777" w:rsidR="001A2B5E" w:rsidRPr="00B70E02" w:rsidRDefault="004361DA" w:rsidP="001A2B5E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E82DAF" w:rsidRPr="00E82DAF">
              <w:rPr>
                <w:rFonts w:ascii="Angsana New" w:hAnsi="Angsana New"/>
                <w:szCs w:val="22"/>
                <w:lang w:val="en-US" w:bidi="th-TH"/>
              </w:rPr>
              <w:t>8</w:t>
            </w:r>
            <w:r w:rsidR="00CC5A41" w:rsidRPr="00CC5A41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3C3D4C" w14:textId="77777777" w:rsidR="001A2B5E" w:rsidRPr="00B70E0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508610D" w14:textId="77777777" w:rsidR="001A2B5E" w:rsidRPr="00B70E0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D8024C3" w14:textId="77777777" w:rsidR="001A2B5E" w:rsidRPr="00B70E02" w:rsidRDefault="004361DA" w:rsidP="001A2B5E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E82DAF" w:rsidRPr="00E82DAF">
              <w:rPr>
                <w:rFonts w:ascii="Angsana New" w:hAnsi="Angsana New"/>
                <w:szCs w:val="22"/>
                <w:lang w:val="en-US" w:bidi="th-TH"/>
              </w:rPr>
              <w:t>8</w:t>
            </w:r>
            <w:r w:rsidR="00CC5A41" w:rsidRPr="00CC5A41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80F1C09" w14:textId="77777777" w:rsidR="001A2B5E" w:rsidRPr="00B70E0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6B3853E" w14:textId="77777777" w:rsidR="001A2B5E" w:rsidRPr="00B70E0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00BA504" w14:textId="77777777" w:rsidR="001A2B5E" w:rsidRPr="00B70E02" w:rsidRDefault="00CC5A41" w:rsidP="001A2B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5</w:t>
            </w:r>
            <w:r w:rsidR="004361DA">
              <w:rPr>
                <w:rFonts w:ascii="Angsana New" w:hAnsi="Angsana New"/>
                <w:szCs w:val="22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9C67048" w14:textId="77777777" w:rsidR="001A2B5E" w:rsidRPr="00B70E02" w:rsidRDefault="001A2B5E" w:rsidP="001A2B5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CCE4E3B" w14:textId="77777777" w:rsidR="001A2B5E" w:rsidRPr="00B70E02" w:rsidRDefault="00CC5A41" w:rsidP="001A2B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5</w:t>
            </w:r>
            <w:r w:rsidR="004361DA">
              <w:rPr>
                <w:rFonts w:ascii="Angsana New" w:hAnsi="Angsana New"/>
                <w:szCs w:val="22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619BD944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2EAE982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C5A41" w:rsidRPr="00CC5A41">
              <w:rPr>
                <w:rFonts w:ascii="Angsana New" w:hAnsi="Angsana New"/>
                <w:sz w:val="22"/>
                <w:szCs w:val="22"/>
                <w:lang w:val="en-US"/>
              </w:rPr>
              <w:t>36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90CF7F7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191B379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C5A41" w:rsidRPr="00CC5A41">
              <w:rPr>
                <w:rFonts w:ascii="Angsana New" w:hAnsi="Angsana New"/>
                <w:sz w:val="22"/>
                <w:szCs w:val="22"/>
                <w:lang w:val="en-US"/>
              </w:rPr>
              <w:t>36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D9EDC6F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27B5FFF" w14:textId="77777777" w:rsidR="001A2B5E" w:rsidRPr="00B70E02" w:rsidRDefault="004361DA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="00CC5A41" w:rsidRPr="00CC5A41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21E9E7E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5BB30DFB" w14:textId="77777777" w:rsidR="001A2B5E" w:rsidRPr="00B70E02" w:rsidRDefault="004361DA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="00CC5A41" w:rsidRPr="00CC5A41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F2C3796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E5D7ACA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3C769E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19F6012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1A2B5E" w:rsidRPr="00B70E02" w14:paraId="485370DF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4A418850" w14:textId="77777777" w:rsidR="001A2B5E" w:rsidRPr="00B70E02" w:rsidRDefault="001A2B5E" w:rsidP="001A2B5E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บริษัท โฟเซโก้ (ประเทศไทย)</w:t>
            </w:r>
            <w:r w:rsidRPr="00B70E0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70E02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F174B44" w14:textId="77777777" w:rsidR="001A2B5E" w:rsidRPr="00B70E02" w:rsidRDefault="00CC5A41" w:rsidP="001A2B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C5A41">
              <w:rPr>
                <w:rFonts w:ascii="Angsana New" w:hAnsi="Angsana New" w:hint="cs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4BAF4040" w14:textId="77777777" w:rsidR="001A2B5E" w:rsidRPr="00B70E02" w:rsidRDefault="001A2B5E" w:rsidP="001A2B5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D40BB35" w14:textId="77777777" w:rsidR="001A2B5E" w:rsidRPr="00B70E02" w:rsidRDefault="00CC5A41" w:rsidP="001A2B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C5A41">
              <w:rPr>
                <w:rFonts w:ascii="Angsana New" w:hAnsi="Angsana New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575A9F91" w14:textId="77777777" w:rsidR="001A2B5E" w:rsidRPr="00B70E02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AA86A2C" w14:textId="77777777" w:rsidR="001A2B5E" w:rsidRPr="00B70E02" w:rsidRDefault="004361DA" w:rsidP="001A2B5E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9FDF46C" w14:textId="77777777" w:rsidR="001A2B5E" w:rsidRPr="00B70E0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96B64A" w14:textId="77777777" w:rsidR="001A2B5E" w:rsidRPr="00B70E02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6DC13AB" w14:textId="77777777" w:rsidR="001A2B5E" w:rsidRPr="00B70E02" w:rsidRDefault="004361DA" w:rsidP="001A2B5E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3EB5858" w14:textId="77777777" w:rsidR="001A2B5E" w:rsidRPr="00B70E0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6A8FDEA" w14:textId="77777777" w:rsidR="001A2B5E" w:rsidRPr="00B70E02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C21BA99" w14:textId="77777777" w:rsidR="001A2B5E" w:rsidRPr="00B70E02" w:rsidRDefault="00CC5A41" w:rsidP="001A2B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5004916" w14:textId="77777777" w:rsidR="001A2B5E" w:rsidRPr="00B70E02" w:rsidRDefault="001A2B5E" w:rsidP="001A2B5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700B21A" w14:textId="77777777" w:rsidR="001A2B5E" w:rsidRPr="00B70E02" w:rsidRDefault="00CC5A41" w:rsidP="001A2B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0BD5282" w14:textId="77777777" w:rsidR="001A2B5E" w:rsidRPr="00B70E02" w:rsidRDefault="001A2B5E" w:rsidP="001A2B5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A130E82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205D6F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CAD1462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F3E21E" w14:textId="77777777" w:rsidR="001A2B5E" w:rsidRPr="00B70E02" w:rsidRDefault="001A2B5E" w:rsidP="001A2B5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5369608" w14:textId="77777777" w:rsidR="001A2B5E" w:rsidRPr="00B70E02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A267192" w14:textId="77777777" w:rsidR="001A2B5E" w:rsidRPr="00B70E02" w:rsidRDefault="001A2B5E" w:rsidP="001A2B5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4FDFBE83" w14:textId="77777777" w:rsidR="001A2B5E" w:rsidRPr="00B70E02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59C8493" w14:textId="77777777" w:rsidR="001A2B5E" w:rsidRPr="00B70E02" w:rsidRDefault="001A2B5E" w:rsidP="001A2B5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096E533" w14:textId="77777777" w:rsidR="001A2B5E" w:rsidRPr="00B70E02" w:rsidRDefault="004361DA" w:rsidP="001A2B5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7E3C1A6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788DB57" w14:textId="77777777" w:rsidR="001A2B5E" w:rsidRPr="00B70E02" w:rsidRDefault="004361DA" w:rsidP="001A2B5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Cs w:val="22"/>
                <w:lang w:val="en-US" w:bidi="th-TH"/>
              </w:rPr>
              <w:t>6</w:t>
            </w:r>
          </w:p>
        </w:tc>
      </w:tr>
      <w:tr w:rsidR="001A2B5E" w:rsidRPr="00B70E02" w14:paraId="316F02B8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441DF3CD" w14:textId="77777777" w:rsidR="001A2B5E" w:rsidRPr="00B70E02" w:rsidRDefault="001A2B5E" w:rsidP="001A2B5E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บริษัท เอ็นเอส  บลูสโคป  ไลสาจท์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C1EE2AD" w14:textId="77777777" w:rsidR="001A2B5E" w:rsidRPr="00B70E02" w:rsidRDefault="001A2B5E" w:rsidP="001A2B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7EAF391" w14:textId="77777777" w:rsidR="001A2B5E" w:rsidRPr="00B70E02" w:rsidRDefault="001A2B5E" w:rsidP="001A2B5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B8EF104" w14:textId="77777777" w:rsidR="001A2B5E" w:rsidRPr="00B70E02" w:rsidRDefault="001A2B5E" w:rsidP="001A2B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5C12382" w14:textId="77777777" w:rsidR="001A2B5E" w:rsidRPr="00B70E02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D7C1236" w14:textId="77777777" w:rsidR="001A2B5E" w:rsidRPr="00B70E02" w:rsidRDefault="001A2B5E" w:rsidP="001A2B5E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BD36F3E" w14:textId="77777777" w:rsidR="001A2B5E" w:rsidRPr="00B70E0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5F7E41" w14:textId="77777777" w:rsidR="001A2B5E" w:rsidRPr="00B70E02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F7B708F" w14:textId="77777777" w:rsidR="001A2B5E" w:rsidRPr="00B70E02" w:rsidRDefault="001A2B5E" w:rsidP="001A2B5E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D99FBD5" w14:textId="77777777" w:rsidR="001A2B5E" w:rsidRPr="00B70E0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75F0B13" w14:textId="77777777" w:rsidR="001A2B5E" w:rsidRPr="00B70E02" w:rsidRDefault="001A2B5E" w:rsidP="001A2B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4389292" w14:textId="77777777" w:rsidR="001A2B5E" w:rsidRPr="00B70E02" w:rsidRDefault="001A2B5E" w:rsidP="001A2B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95BCD7E" w14:textId="77777777" w:rsidR="001A2B5E" w:rsidRPr="00B70E02" w:rsidRDefault="001A2B5E" w:rsidP="001A2B5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1E74E89" w14:textId="77777777" w:rsidR="001A2B5E" w:rsidRPr="00B70E02" w:rsidRDefault="001A2B5E" w:rsidP="001A2B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1BCD009" w14:textId="77777777" w:rsidR="001A2B5E" w:rsidRPr="00B70E02" w:rsidRDefault="001A2B5E" w:rsidP="001A2B5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385C32F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D9DBAB7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710D3C0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B983B59" w14:textId="77777777" w:rsidR="001A2B5E" w:rsidRPr="00B70E02" w:rsidRDefault="001A2B5E" w:rsidP="001A2B5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A29B3EE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CE868D5" w14:textId="77777777" w:rsidR="001A2B5E" w:rsidRPr="00B70E02" w:rsidRDefault="001A2B5E" w:rsidP="001A2B5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0B0A9623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02E7FA1" w14:textId="77777777" w:rsidR="001A2B5E" w:rsidRPr="00B70E02" w:rsidRDefault="001A2B5E" w:rsidP="001A2B5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2E2FED6" w14:textId="77777777" w:rsidR="001A2B5E" w:rsidRPr="00B70E02" w:rsidRDefault="001A2B5E" w:rsidP="001A2B5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5705D2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A873E53" w14:textId="77777777" w:rsidR="001A2B5E" w:rsidRPr="00B70E02" w:rsidRDefault="001A2B5E" w:rsidP="001A2B5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1A2B5E" w:rsidRPr="00B70E02" w14:paraId="16A82B2C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0AC81D65" w14:textId="77777777" w:rsidR="001A2B5E" w:rsidRPr="00B70E02" w:rsidRDefault="001A2B5E" w:rsidP="001A2B5E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 xml:space="preserve">   (ประเทศไทย) จำกัด  </w:t>
            </w:r>
          </w:p>
        </w:tc>
        <w:tc>
          <w:tcPr>
            <w:tcW w:w="540" w:type="dxa"/>
            <w:shd w:val="clear" w:color="auto" w:fill="auto"/>
          </w:tcPr>
          <w:p w14:paraId="3A1C6948" w14:textId="77777777" w:rsidR="001A2B5E" w:rsidRPr="00B70E02" w:rsidRDefault="00CC5A41" w:rsidP="001A2B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C5A41">
              <w:rPr>
                <w:rFonts w:ascii="Angsana New" w:hAnsi="Angsana New" w:hint="cs"/>
                <w:color w:val="000000"/>
                <w:sz w:val="22"/>
                <w:szCs w:val="22"/>
              </w:rPr>
              <w:t>2</w:t>
            </w:r>
            <w:r w:rsidR="004361DA">
              <w:rPr>
                <w:rFonts w:ascii="Angsana New" w:hAnsi="Angsana New" w:hint="cs"/>
                <w:color w:val="000000"/>
                <w:sz w:val="22"/>
                <w:szCs w:val="22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6EFFD4D5" w14:textId="77777777" w:rsidR="001A2B5E" w:rsidRPr="00B70E02" w:rsidRDefault="001A2B5E" w:rsidP="001A2B5E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794DBDF" w14:textId="77777777" w:rsidR="001A2B5E" w:rsidRPr="00B70E02" w:rsidRDefault="00CC5A41" w:rsidP="001A2B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C5A41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 w:rsidR="004361DA">
              <w:rPr>
                <w:rFonts w:ascii="Angsana New" w:hAnsi="Angsana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54C3FAD0" w14:textId="77777777" w:rsidR="001A2B5E" w:rsidRPr="00B70E02" w:rsidRDefault="001A2B5E" w:rsidP="001A2B5E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D79E09D" w14:textId="77777777" w:rsidR="001A2B5E" w:rsidRPr="00B70E02" w:rsidRDefault="00CC5A41" w:rsidP="001A2B5E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6</w:t>
            </w:r>
            <w:r w:rsidR="004361DA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7AAEC2F" w14:textId="77777777" w:rsidR="001A2B5E" w:rsidRPr="00B70E0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339860" w14:textId="77777777" w:rsidR="001A2B5E" w:rsidRPr="00B70E02" w:rsidRDefault="001A2B5E" w:rsidP="001A2B5E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6D69516C" w14:textId="77777777" w:rsidR="001A2B5E" w:rsidRPr="00B70E02" w:rsidRDefault="00CC5A41" w:rsidP="001A2B5E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6</w:t>
            </w:r>
            <w:r w:rsidR="004361DA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C657F10" w14:textId="77777777" w:rsidR="001A2B5E" w:rsidRPr="00B70E0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CC8900E" w14:textId="77777777" w:rsidR="001A2B5E" w:rsidRPr="00B70E0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54B640C" w14:textId="77777777" w:rsidR="001A2B5E" w:rsidRPr="00B70E02" w:rsidRDefault="004361DA" w:rsidP="001A2B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lang w:val="en-US" w:bidi="th-TH"/>
              </w:rPr>
              <w:t>1</w:t>
            </w:r>
            <w:r w:rsidR="00CC5A41" w:rsidRPr="00CC5A41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  <w:r>
              <w:rPr>
                <w:rFonts w:ascii="Angsana New" w:hAnsi="Angsana New" w:hint="cs"/>
                <w:szCs w:val="22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0849D69C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3BAE5A2" w14:textId="77777777" w:rsidR="001A2B5E" w:rsidRPr="00B70E02" w:rsidRDefault="004361DA" w:rsidP="001A2B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1</w:t>
            </w:r>
            <w:r w:rsidR="00CC5A41" w:rsidRPr="00CC5A41">
              <w:rPr>
                <w:rFonts w:ascii="Angsana New" w:hAnsi="Angsana New"/>
                <w:szCs w:val="22"/>
                <w:lang w:val="en-US"/>
              </w:rPr>
              <w:t>2</w:t>
            </w:r>
            <w:r>
              <w:rPr>
                <w:rFonts w:ascii="Angsana New" w:hAnsi="Angsana New"/>
                <w:szCs w:val="22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04082BDB" w14:textId="77777777" w:rsidR="001A2B5E" w:rsidRPr="00B70E0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8872648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D47B11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981E5AA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545DDC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AA1961D" w14:textId="77777777" w:rsidR="001A2B5E" w:rsidRPr="00B70E02" w:rsidRDefault="004361DA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="00CC5A41" w:rsidRPr="00CC5A41"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0408C489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5F6861C2" w14:textId="77777777" w:rsidR="001A2B5E" w:rsidRPr="00B70E02" w:rsidRDefault="004361DA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="00CC5A41" w:rsidRPr="00CC5A41"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427B2CD6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A73F406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653B56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FA20BB6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1A2B5E" w:rsidRPr="00B70E02" w14:paraId="77F93F87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4C8CF998" w14:textId="77777777" w:rsidR="001A2B5E" w:rsidRPr="00B70E02" w:rsidRDefault="001A2B5E" w:rsidP="001A2B5E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บริษัท เอ็นเอส บลูสโคป (ประเทศไทย) 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750286A" w14:textId="77777777" w:rsidR="001A2B5E" w:rsidRPr="00B70E02" w:rsidRDefault="00CC5A41" w:rsidP="001A2B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C5A41">
              <w:rPr>
                <w:rFonts w:ascii="Angsana New" w:hAnsi="Angsana New" w:hint="cs"/>
                <w:color w:val="000000"/>
                <w:sz w:val="22"/>
                <w:szCs w:val="22"/>
              </w:rPr>
              <w:t>2</w:t>
            </w:r>
            <w:r w:rsidR="004361DA">
              <w:rPr>
                <w:rFonts w:ascii="Angsana New" w:hAnsi="Angsana New" w:hint="cs"/>
                <w:color w:val="000000"/>
                <w:sz w:val="22"/>
                <w:szCs w:val="22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92B4F70" w14:textId="77777777" w:rsidR="001A2B5E" w:rsidRPr="00B70E02" w:rsidRDefault="001A2B5E" w:rsidP="001A2B5E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D9348DD" w14:textId="77777777" w:rsidR="001A2B5E" w:rsidRPr="00B70E02" w:rsidRDefault="00CC5A41" w:rsidP="001A2B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C5A41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 w:rsidR="004361DA">
              <w:rPr>
                <w:rFonts w:ascii="Angsana New" w:hAnsi="Angsana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65F2393" w14:textId="77777777" w:rsidR="001A2B5E" w:rsidRPr="00B70E0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AE47759" w14:textId="77777777" w:rsidR="001A2B5E" w:rsidRPr="00B70E02" w:rsidRDefault="00CC5A41" w:rsidP="001A2B5E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5</w:t>
            </w:r>
            <w:r w:rsidR="001A2B5E" w:rsidRPr="00B70E02">
              <w:rPr>
                <w:rFonts w:ascii="Angsana New" w:hAnsi="Angsana New"/>
                <w:szCs w:val="22"/>
                <w:lang w:bidi="th-TH"/>
              </w:rPr>
              <w:t>,</w:t>
            </w:r>
            <w:r w:rsidR="004361DA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9C36CF9" w14:textId="77777777" w:rsidR="001A2B5E" w:rsidRPr="00B70E0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38458D" w14:textId="77777777" w:rsidR="001A2B5E" w:rsidRPr="00B70E02" w:rsidRDefault="001A2B5E" w:rsidP="001A2B5E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7ED11BCB" w14:textId="77777777" w:rsidR="001A2B5E" w:rsidRPr="00B70E02" w:rsidRDefault="00CC5A41" w:rsidP="001A2B5E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5</w:t>
            </w:r>
            <w:r w:rsidR="001A2B5E" w:rsidRPr="00B70E02">
              <w:rPr>
                <w:rFonts w:ascii="Angsana New" w:hAnsi="Angsana New"/>
                <w:szCs w:val="22"/>
                <w:lang w:bidi="th-TH"/>
              </w:rPr>
              <w:t>,</w:t>
            </w:r>
            <w:r w:rsidR="004361DA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7243867" w14:textId="77777777" w:rsidR="001A2B5E" w:rsidRPr="00B70E0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394926D" w14:textId="77777777" w:rsidR="001A2B5E" w:rsidRPr="00B70E0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5C20C41" w14:textId="77777777" w:rsidR="001A2B5E" w:rsidRPr="00B70E02" w:rsidRDefault="00CC5A41" w:rsidP="001A2B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  <w:r w:rsidRPr="00CC5A41">
              <w:rPr>
                <w:rFonts w:ascii="Angsana New" w:hAnsi="Angsana New" w:hint="cs"/>
                <w:szCs w:val="22"/>
                <w:lang w:val="en-US" w:bidi="th-TH"/>
              </w:rPr>
              <w:t>64</w:t>
            </w:r>
            <w:r w:rsidR="004361DA">
              <w:rPr>
                <w:rFonts w:ascii="Angsana New" w:hAnsi="Angsana New" w:hint="cs"/>
                <w:szCs w:val="22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05CFD58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A6FE9D0" w14:textId="77777777" w:rsidR="001A2B5E" w:rsidRPr="00B70E02" w:rsidRDefault="00CC5A41" w:rsidP="001A2B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64</w:t>
            </w:r>
            <w:r w:rsidR="004361DA">
              <w:rPr>
                <w:rFonts w:ascii="Angsana New" w:hAnsi="Angsana New"/>
                <w:szCs w:val="22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269D064" w14:textId="77777777" w:rsidR="001A2B5E" w:rsidRPr="00B70E0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206C61AC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EBD90D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AF2B233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AB065A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0B1F6A8A" w14:textId="77777777" w:rsidR="001A2B5E" w:rsidRPr="00B70E02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C5A41">
              <w:rPr>
                <w:rFonts w:ascii="Angsana New" w:hAnsi="Angsana New"/>
                <w:sz w:val="22"/>
                <w:szCs w:val="22"/>
                <w:lang w:val="en-US"/>
              </w:rPr>
              <w:t>64</w:t>
            </w:r>
            <w:r w:rsidR="004361DA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4F46DA51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6C323961" w14:textId="77777777" w:rsidR="001A2B5E" w:rsidRPr="00B70E02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C5A41">
              <w:rPr>
                <w:rFonts w:ascii="Angsana New" w:hAnsi="Angsana New"/>
                <w:sz w:val="22"/>
                <w:szCs w:val="22"/>
                <w:lang w:val="en-US"/>
              </w:rPr>
              <w:t>64</w:t>
            </w:r>
            <w:r w:rsidR="004361DA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5DD023EA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14FEB495" w14:textId="77777777" w:rsidR="001A2B5E" w:rsidRPr="00B70E02" w:rsidRDefault="00CC5A41" w:rsidP="001A2B5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3</w:t>
            </w:r>
            <w:r w:rsidR="00E82DAF" w:rsidRPr="00E82DAF">
              <w:rPr>
                <w:rFonts w:ascii="Angsana New" w:hAnsi="Angsana New"/>
                <w:szCs w:val="22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A62732D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DE93DEA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1A2B5E" w:rsidRPr="00B70E02" w14:paraId="7D187A82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30071242" w14:textId="77777777" w:rsidR="001A2B5E" w:rsidRPr="00B70E02" w:rsidRDefault="001A2B5E" w:rsidP="001A2B5E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บริษัท บลูสโคป บิลดิ้งส์ (ประเทศไทย) 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A543D54" w14:textId="77777777" w:rsidR="001A2B5E" w:rsidRPr="00B70E02" w:rsidRDefault="001A2B5E" w:rsidP="001A2B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CC180B4" w14:textId="77777777" w:rsidR="001A2B5E" w:rsidRPr="00B70E02" w:rsidRDefault="001A2B5E" w:rsidP="001A2B5E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6735448" w14:textId="77777777" w:rsidR="001A2B5E" w:rsidRPr="00B70E02" w:rsidRDefault="001A2B5E" w:rsidP="001A2B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1750E4B" w14:textId="77777777" w:rsidR="001A2B5E" w:rsidRPr="00B70E0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2B23FAA" w14:textId="77777777" w:rsidR="001A2B5E" w:rsidRPr="00B70E02" w:rsidRDefault="001A2B5E" w:rsidP="001A2B5E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B415697" w14:textId="77777777" w:rsidR="001A2B5E" w:rsidRPr="00B70E0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A3C608" w14:textId="77777777" w:rsidR="001A2B5E" w:rsidRPr="00B70E02" w:rsidRDefault="001A2B5E" w:rsidP="001A2B5E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59F0FF64" w14:textId="77777777" w:rsidR="001A2B5E" w:rsidRPr="00B70E02" w:rsidRDefault="001A2B5E" w:rsidP="001A2B5E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D827B0B" w14:textId="77777777" w:rsidR="001A2B5E" w:rsidRPr="00B70E0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1B7150F" w14:textId="77777777" w:rsidR="001A2B5E" w:rsidRPr="00B70E0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7AFC5E7" w14:textId="77777777" w:rsidR="001A2B5E" w:rsidRDefault="001A2B5E" w:rsidP="001A2B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D480682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F2E9008" w14:textId="77777777" w:rsidR="001A2B5E" w:rsidRDefault="001A2B5E" w:rsidP="001A2B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8583E7A" w14:textId="77777777" w:rsidR="001A2B5E" w:rsidRPr="00B70E0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3C61914F" w14:textId="77777777" w:rsidR="001A2B5E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6104604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95AB16A" w14:textId="77777777" w:rsidR="001A2B5E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754FE8E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42B67FA1" w14:textId="77777777" w:rsidR="001A2B5E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E4B087F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4F91D524" w14:textId="77777777" w:rsidR="001A2B5E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8AA9A39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3EB55DF" w14:textId="77777777" w:rsidR="001A2B5E" w:rsidRDefault="001A2B5E" w:rsidP="001A2B5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64A2BB1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67B23C8" w14:textId="77777777" w:rsidR="001A2B5E" w:rsidRDefault="001A2B5E" w:rsidP="001A2B5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1A2B5E" w:rsidRPr="00B70E02" w14:paraId="49A3AE90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2F20B8AD" w14:textId="77777777" w:rsidR="001A2B5E" w:rsidRPr="009D5694" w:rsidRDefault="001A2B5E" w:rsidP="001A2B5E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9D569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D5694">
              <w:rPr>
                <w:rFonts w:ascii="Angsana New" w:hAnsi="Angsana New" w:hint="cs"/>
                <w:sz w:val="22"/>
                <w:szCs w:val="22"/>
                <w:cs/>
              </w:rPr>
              <w:t>หยุดดำเนินการในปี</w:t>
            </w:r>
            <w:r w:rsidRPr="009D569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CC5A41" w:rsidRPr="00CC5A41">
              <w:rPr>
                <w:rFonts w:ascii="Angsana New" w:hAnsi="Angsana New"/>
                <w:sz w:val="22"/>
                <w:szCs w:val="22"/>
              </w:rPr>
              <w:t>256</w:t>
            </w:r>
            <w:r w:rsidR="004361DA">
              <w:rPr>
                <w:rFonts w:ascii="Angsana New" w:hAnsi="Angsana New"/>
                <w:sz w:val="22"/>
                <w:szCs w:val="22"/>
              </w:rPr>
              <w:t>1</w:t>
            </w:r>
            <w:r w:rsidRPr="009D569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5598A9C" w14:textId="77777777" w:rsidR="001A2B5E" w:rsidRPr="00B70E02" w:rsidRDefault="00CC5A41" w:rsidP="001A2B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C5A41">
              <w:rPr>
                <w:rFonts w:ascii="Angsana New" w:hAnsi="Angsana New" w:hint="cs"/>
                <w:color w:val="000000"/>
                <w:sz w:val="22"/>
                <w:szCs w:val="22"/>
              </w:rPr>
              <w:t>2</w:t>
            </w:r>
            <w:r w:rsidR="004361DA">
              <w:rPr>
                <w:rFonts w:ascii="Angsana New" w:hAnsi="Angsana New" w:hint="cs"/>
                <w:color w:val="000000"/>
                <w:sz w:val="22"/>
                <w:szCs w:val="22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7273A45" w14:textId="77777777" w:rsidR="001A2B5E" w:rsidRPr="00B70E02" w:rsidRDefault="001A2B5E" w:rsidP="001A2B5E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6F33A5E" w14:textId="77777777" w:rsidR="001A2B5E" w:rsidRPr="00B70E02" w:rsidRDefault="00CC5A41" w:rsidP="001A2B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C5A41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 w:rsidR="004361DA">
              <w:rPr>
                <w:rFonts w:ascii="Angsana New" w:hAnsi="Angsana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5C12DEB2" w14:textId="77777777" w:rsidR="001A2B5E" w:rsidRPr="00B70E0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AF6357E" w14:textId="77777777" w:rsidR="001A2B5E" w:rsidRPr="00B70E02" w:rsidRDefault="00CC5A41" w:rsidP="001A2B5E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36</w:t>
            </w:r>
            <w:r w:rsidR="004361DA">
              <w:rPr>
                <w:rFonts w:ascii="Angsana New" w:hAnsi="Angsana New"/>
                <w:szCs w:val="22"/>
                <w:lang w:val="en-US" w:bidi="th-TH"/>
              </w:rPr>
              <w:t>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26F1304" w14:textId="77777777" w:rsidR="001A2B5E" w:rsidRPr="00B70E0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395E09" w14:textId="77777777" w:rsidR="001A2B5E" w:rsidRPr="00B70E02" w:rsidRDefault="001A2B5E" w:rsidP="001A2B5E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35D97A74" w14:textId="77777777" w:rsidR="001A2B5E" w:rsidRPr="00B70E02" w:rsidRDefault="00CC5A41" w:rsidP="001A2B5E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36</w:t>
            </w:r>
            <w:r w:rsidR="004361DA">
              <w:rPr>
                <w:rFonts w:ascii="Angsana New" w:hAnsi="Angsana New"/>
                <w:szCs w:val="22"/>
                <w:lang w:val="en-US" w:bidi="th-TH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33B7F4A" w14:textId="77777777" w:rsidR="001A2B5E" w:rsidRPr="00B70E0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4C8F4134" w14:textId="77777777" w:rsidR="001A2B5E" w:rsidRPr="00B70E0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EC54388" w14:textId="77777777" w:rsidR="001A2B5E" w:rsidRPr="00B70E02" w:rsidRDefault="00CC5A41" w:rsidP="001A2B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  <w:r w:rsidRPr="00CC5A41">
              <w:rPr>
                <w:rFonts w:ascii="Angsana New" w:hAnsi="Angsana New" w:hint="cs"/>
                <w:szCs w:val="22"/>
                <w:lang w:val="en-US" w:bidi="th-TH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14:paraId="60BC7180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85B2513" w14:textId="77777777" w:rsidR="001A2B5E" w:rsidRPr="00B70E02" w:rsidRDefault="00CC5A41" w:rsidP="001A2B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14:paraId="1BAA211F" w14:textId="77777777" w:rsidR="001A2B5E" w:rsidRPr="00B70E0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68C56638" w14:textId="77777777" w:rsidR="001A2B5E" w:rsidRPr="0051524B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1524B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C5A41" w:rsidRPr="00CC5A41">
              <w:rPr>
                <w:rFonts w:ascii="Angsana New" w:hAnsi="Angsana New"/>
                <w:sz w:val="22"/>
                <w:szCs w:val="22"/>
                <w:lang w:val="en-US"/>
              </w:rPr>
              <w:t>72</w:t>
            </w:r>
            <w:r w:rsidRPr="0051524B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7EF68E1" w14:textId="77777777" w:rsidR="001A2B5E" w:rsidRPr="0051524B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6976737" w14:textId="77777777" w:rsidR="001A2B5E" w:rsidRPr="0051524B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1524B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C5A41" w:rsidRPr="00CC5A41">
              <w:rPr>
                <w:rFonts w:ascii="Angsana New" w:hAnsi="Angsana New"/>
                <w:sz w:val="22"/>
                <w:szCs w:val="22"/>
                <w:lang w:val="en-US"/>
              </w:rPr>
              <w:t>72</w:t>
            </w:r>
            <w:r w:rsidRPr="0051524B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95F7CF9" w14:textId="77777777" w:rsidR="001A2B5E" w:rsidRPr="0051524B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0F4A4E0D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A10A49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2D1469E3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2EFB5E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C6DE6B8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38E2B5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45E1DA3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1A2B5E" w:rsidRPr="00C07C5D" w14:paraId="4517F888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276C9491" w14:textId="77777777" w:rsidR="001A2B5E" w:rsidRPr="00C07C5D" w:rsidRDefault="001A2B5E" w:rsidP="001A2B5E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07C5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</w:t>
            </w:r>
            <w:r w:rsidRPr="00C07C5D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C07C5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ล็อกซเล่ย์ จีเท็ค เทคโนโลยี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B8C58BE" w14:textId="77777777" w:rsidR="001A2B5E" w:rsidRPr="00C07C5D" w:rsidRDefault="004361DA" w:rsidP="001A2B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1</w:t>
            </w:r>
            <w:r w:rsidR="00E82DAF" w:rsidRPr="00E82DAF">
              <w:rPr>
                <w:rFonts w:ascii="Angsana New" w:hAnsi="Angsana New" w:hint="cs"/>
                <w:color w:val="000000"/>
                <w:sz w:val="22"/>
                <w:szCs w:val="22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235313D" w14:textId="77777777" w:rsidR="001A2B5E" w:rsidRPr="00C07C5D" w:rsidRDefault="001A2B5E" w:rsidP="001A2B5E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DAEBE2F" w14:textId="77777777" w:rsidR="001A2B5E" w:rsidRPr="00C07C5D" w:rsidRDefault="004361DA" w:rsidP="001A2B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="00E82DAF" w:rsidRPr="00E82DAF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3C306C9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BE834A5" w14:textId="77777777" w:rsidR="001A2B5E" w:rsidRPr="00C07C5D" w:rsidRDefault="00CC5A41" w:rsidP="001A2B5E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="004361DA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6387FCD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C07C5D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8B977D" w14:textId="77777777" w:rsidR="001A2B5E" w:rsidRPr="00C07C5D" w:rsidRDefault="001A2B5E" w:rsidP="001A2B5E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663F8334" w14:textId="77777777" w:rsidR="001A2B5E" w:rsidRPr="00C07C5D" w:rsidRDefault="00CC5A41" w:rsidP="001A2B5E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="004361DA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D995834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C07C5D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ED99576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C47B027" w14:textId="77777777" w:rsidR="001A2B5E" w:rsidRPr="00C07C5D" w:rsidRDefault="00CC5A41" w:rsidP="001A2B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  <w:r w:rsidRPr="00CC5A41">
              <w:rPr>
                <w:rFonts w:ascii="Angsana New" w:hAnsi="Angsana New" w:hint="cs"/>
                <w:szCs w:val="22"/>
                <w:lang w:val="en-US" w:bidi="th-TH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14:paraId="553D8B61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518DF75" w14:textId="77777777" w:rsidR="001A2B5E" w:rsidRPr="00C07C5D" w:rsidRDefault="00CC5A41" w:rsidP="001A2B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14:paraId="16414F77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62925867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C5A41" w:rsidRPr="00CC5A41">
              <w:rPr>
                <w:rFonts w:ascii="Angsana New" w:hAnsi="Angsana New"/>
                <w:sz w:val="22"/>
                <w:szCs w:val="22"/>
                <w:lang w:val="en-US"/>
              </w:rPr>
              <w:t>55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3564EE5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11D7B1D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C5A41" w:rsidRPr="00CC5A41">
              <w:rPr>
                <w:rFonts w:ascii="Angsana New" w:hAnsi="Angsana New"/>
                <w:sz w:val="22"/>
                <w:szCs w:val="22"/>
                <w:lang w:val="en-US"/>
              </w:rPr>
              <w:t>55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308CBCC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237F16CB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9A40BD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01B26815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4FA3CE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E4BD5D3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56F523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90738BA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1A2B5E" w:rsidRPr="00C07C5D" w14:paraId="06AFFB9C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43A665C1" w14:textId="77777777" w:rsidR="001A2B5E" w:rsidRPr="00D140BA" w:rsidRDefault="001A2B5E" w:rsidP="001A2B5E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โอเรียนทัล โพสท์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619A699D" w14:textId="77777777" w:rsidR="001A2B5E" w:rsidRDefault="001A2B5E" w:rsidP="001A2B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BD29754" w14:textId="77777777" w:rsidR="001A2B5E" w:rsidRPr="00C07C5D" w:rsidRDefault="001A2B5E" w:rsidP="001A2B5E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90475EA" w14:textId="77777777" w:rsidR="001A2B5E" w:rsidRPr="00405A81" w:rsidRDefault="001A2B5E" w:rsidP="001A2B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B2C6A5A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1F8B818" w14:textId="77777777" w:rsidR="001A2B5E" w:rsidRPr="00405A81" w:rsidRDefault="001A2B5E" w:rsidP="001A2B5E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DBB2971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319AC8" w14:textId="77777777" w:rsidR="001A2B5E" w:rsidRPr="00C07C5D" w:rsidRDefault="001A2B5E" w:rsidP="001A2B5E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6A0BD67A" w14:textId="77777777" w:rsidR="001A2B5E" w:rsidRPr="00405A81" w:rsidRDefault="001A2B5E" w:rsidP="001A2B5E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32FEEC5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0E7DD59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A237ABF" w14:textId="77777777" w:rsidR="001A2B5E" w:rsidRDefault="001A2B5E" w:rsidP="001A2B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E28BBF0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BBEDC20" w14:textId="77777777" w:rsidR="001A2B5E" w:rsidRPr="00405A81" w:rsidRDefault="001A2B5E" w:rsidP="001A2B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40F8DB8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23BC9A5F" w14:textId="77777777" w:rsidR="001A2B5E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57AEFC7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284D60CA" w14:textId="77777777" w:rsidR="001A2B5E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B86E167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4081F2DA" w14:textId="77777777" w:rsidR="001A2B5E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44E6525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5E8B0F03" w14:textId="77777777" w:rsidR="001A2B5E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7CBC660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7F861402" w14:textId="77777777" w:rsidR="001A2B5E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5BA8756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FE6DCC2" w14:textId="77777777" w:rsidR="001A2B5E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1A2B5E" w:rsidRPr="00C07C5D" w14:paraId="0C9FB67B" w14:textId="77777777" w:rsidTr="00781F35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28545056" w14:textId="77777777" w:rsidR="001A2B5E" w:rsidRPr="00ED792A" w:rsidRDefault="001A2B5E" w:rsidP="001A2B5E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(ปิดกิจการในเดือนธันวาคม </w:t>
            </w:r>
            <w:r w:rsidR="00CC5A41" w:rsidRPr="00CC5A41">
              <w:rPr>
                <w:rFonts w:asciiTheme="majorBidi" w:hAnsiTheme="majorBidi" w:cstheme="majorBidi"/>
                <w:sz w:val="22"/>
                <w:szCs w:val="22"/>
              </w:rPr>
              <w:t>2563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59AC3B7" w14:textId="77777777" w:rsidR="001A2B5E" w:rsidRPr="00B70E02" w:rsidRDefault="001A2B5E" w:rsidP="001A2B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532077" w14:textId="77777777" w:rsidR="001A2B5E" w:rsidRPr="00B70E02" w:rsidRDefault="001A2B5E" w:rsidP="001A2B5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9115F07" w14:textId="77777777" w:rsidR="001A2B5E" w:rsidRPr="00B70E02" w:rsidRDefault="00CC5A41" w:rsidP="001A2B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C5A41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  <w:r w:rsidR="004361DA">
              <w:rPr>
                <w:rFonts w:ascii="Angsana New" w:hAnsi="Angsana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0A777BAB" w14:textId="77777777" w:rsidR="001A2B5E" w:rsidRPr="00B70E0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4D006B8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5B9E9224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594BFD" w14:textId="77777777" w:rsidR="001A2B5E" w:rsidRPr="00B70E02" w:rsidRDefault="001A2B5E" w:rsidP="001A2B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5C50BBE" w14:textId="77777777" w:rsidR="001A2B5E" w:rsidRPr="00B70E02" w:rsidRDefault="004361DA" w:rsidP="001A2B5E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Cs w:val="22"/>
                <w:lang w:val="en-US" w:bidi="th-TH"/>
              </w:rPr>
              <w:t>5</w:t>
            </w:r>
            <w:r>
              <w:rPr>
                <w:rFonts w:ascii="Angsana New" w:hAnsi="Angsana New"/>
                <w:szCs w:val="22"/>
                <w:lang w:val="en-US" w:bidi="th-TH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36041FA" w14:textId="77777777" w:rsidR="001A2B5E" w:rsidRPr="00B70E02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ECFF85F" w14:textId="77777777" w:rsidR="001A2B5E" w:rsidRPr="00B70E02" w:rsidRDefault="001A2B5E" w:rsidP="001A2B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B784B92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F811EF" w14:textId="77777777" w:rsidR="001A2B5E" w:rsidRPr="00B70E02" w:rsidRDefault="001A2B5E" w:rsidP="001A2B5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7D4B4E5" w14:textId="77777777" w:rsidR="001A2B5E" w:rsidRPr="00B70E02" w:rsidRDefault="00E82DAF" w:rsidP="001A2B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E82DAF">
              <w:rPr>
                <w:rFonts w:ascii="Angsana New" w:hAnsi="Angsana New"/>
                <w:szCs w:val="22"/>
                <w:lang w:val="en-US" w:bidi="th-TH"/>
              </w:rPr>
              <w:t>8</w:t>
            </w:r>
            <w:r w:rsidR="00CC5A41" w:rsidRPr="00CC5A41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62CA270" w14:textId="77777777" w:rsidR="001A2B5E" w:rsidRPr="00B70E02" w:rsidRDefault="001A2B5E" w:rsidP="001A2B5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960818C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56B00D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6ACB48C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E82DAF" w:rsidRPr="00E82DAF"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  <w:r w:rsidR="00CC5A41" w:rsidRPr="00CC5A41"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A971FD3" w14:textId="77777777" w:rsidR="001A2B5E" w:rsidRPr="00B70E02" w:rsidRDefault="001A2B5E" w:rsidP="001A2B5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2ACA7A4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A7E4B8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27FE2BC8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E26654" w14:textId="77777777" w:rsidR="001A2B5E" w:rsidRPr="00B70E02" w:rsidRDefault="001A2B5E" w:rsidP="001A2B5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47C9A13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2FCAE1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386FCDF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1A2B5E" w:rsidRPr="00C07C5D" w14:paraId="7237134F" w14:textId="77777777" w:rsidTr="00D9226F">
        <w:trPr>
          <w:gridAfter w:val="1"/>
          <w:wAfter w:w="7" w:type="dxa"/>
          <w:trHeight w:val="145"/>
        </w:trPr>
        <w:tc>
          <w:tcPr>
            <w:tcW w:w="3240" w:type="dxa"/>
            <w:shd w:val="clear" w:color="auto" w:fill="auto"/>
          </w:tcPr>
          <w:p w14:paraId="66283A63" w14:textId="77777777" w:rsidR="001A2B5E" w:rsidRPr="00A545B4" w:rsidRDefault="001A2B5E" w:rsidP="001A2B5E">
            <w:pPr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054E087" w14:textId="77777777" w:rsidR="001A2B5E" w:rsidRPr="00B70E02" w:rsidRDefault="001A2B5E" w:rsidP="001A2B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336587C" w14:textId="77777777" w:rsidR="001A2B5E" w:rsidRPr="00C07C5D" w:rsidRDefault="001A2B5E" w:rsidP="001A2B5E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6ED64CA" w14:textId="77777777" w:rsidR="001A2B5E" w:rsidRPr="00B70E02" w:rsidRDefault="001A2B5E" w:rsidP="001A2B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C4067C2" w14:textId="77777777" w:rsidR="001A2B5E" w:rsidRPr="00C07C5D" w:rsidRDefault="001A2B5E" w:rsidP="001A2B5E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DD9572B" w14:textId="77777777" w:rsidR="001A2B5E" w:rsidRPr="00C07C5D" w:rsidRDefault="001A2B5E" w:rsidP="001A2B5E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F1D05B" w14:textId="77777777" w:rsidR="001A2B5E" w:rsidRPr="00C07C5D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D314B1" w14:textId="77777777" w:rsidR="001A2B5E" w:rsidRPr="00C07C5D" w:rsidRDefault="001A2B5E" w:rsidP="001A2B5E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4CD97C8" w14:textId="77777777" w:rsidR="001A2B5E" w:rsidRPr="00C07C5D" w:rsidRDefault="001A2B5E" w:rsidP="001A2B5E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E448017" w14:textId="77777777" w:rsidR="001A2B5E" w:rsidRPr="00C07C5D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4F2C12F" w14:textId="77777777" w:rsidR="001A2B5E" w:rsidRPr="00C07C5D" w:rsidRDefault="001A2B5E" w:rsidP="001A2B5E">
            <w:pPr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3FE9DED9" w14:textId="77777777" w:rsidR="001A2B5E" w:rsidRPr="00C07C5D" w:rsidRDefault="004361DA" w:rsidP="001A2B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1</w:t>
            </w:r>
            <w:r w:rsidR="001A2B5E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0</w:t>
            </w:r>
            <w:r w:rsidR="00CC5A41" w:rsidRPr="00CC5A41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14:paraId="0A16FC35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2ED63AC5" w14:textId="77777777" w:rsidR="001A2B5E" w:rsidRPr="00C07C5D" w:rsidRDefault="004361DA" w:rsidP="001A2B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1</w:t>
            </w:r>
            <w:r w:rsidR="001A2B5E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6B997646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795B4C0B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</w:t>
            </w:r>
            <w:r w:rsidR="00CC5A41" w:rsidRPr="00CC5A41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</w:t>
            </w:r>
            <w:r w:rsidR="004361DA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0</w:t>
            </w:r>
            <w:r w:rsidR="00CC5A41" w:rsidRPr="00CC5A41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814280" w14:textId="77777777" w:rsidR="001A2B5E" w:rsidRPr="00C07C5D" w:rsidRDefault="001A2B5E" w:rsidP="001A2B5E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7FE0EFC1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</w:t>
            </w:r>
            <w:r w:rsidR="00CC5A41" w:rsidRPr="00CC5A41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27</w:t>
            </w:r>
            <w:r w:rsidR="004361DA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5AB559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79EC0972" w14:textId="77777777" w:rsidR="001A2B5E" w:rsidRPr="00C07C5D" w:rsidRDefault="00E82DAF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E82DAF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8</w:t>
            </w:r>
            <w:r w:rsidR="00CC5A41" w:rsidRPr="00CC5A41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6F334CD4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auto"/>
          </w:tcPr>
          <w:p w14:paraId="1E1748F2" w14:textId="77777777" w:rsidR="001A2B5E" w:rsidRPr="00C07C5D" w:rsidRDefault="00E82DAF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E82DAF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8</w:t>
            </w:r>
            <w:r w:rsidR="00CC5A41" w:rsidRPr="00CC5A41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7E561CFD" w14:textId="77777777" w:rsidR="001A2B5E" w:rsidRPr="00C07C5D" w:rsidRDefault="001A2B5E" w:rsidP="001A2B5E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48A31523" w14:textId="77777777" w:rsidR="001A2B5E" w:rsidRPr="00C07C5D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CC5A41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336ECA0A" w14:textId="77777777" w:rsidR="001A2B5E" w:rsidRPr="00C07C5D" w:rsidRDefault="001A2B5E" w:rsidP="001A2B5E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3C49B1CE" w14:textId="77777777" w:rsidR="001A2B5E" w:rsidRPr="00C07C5D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CC5A41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</w:t>
            </w:r>
            <w:r w:rsidR="004361DA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</w:t>
            </w:r>
          </w:p>
        </w:tc>
      </w:tr>
      <w:tr w:rsidR="001A2B5E" w:rsidRPr="00C07C5D" w14:paraId="29F5C038" w14:textId="77777777" w:rsidTr="00D140BA">
        <w:trPr>
          <w:gridAfter w:val="1"/>
          <w:wAfter w:w="7" w:type="dxa"/>
          <w:trHeight w:val="145"/>
        </w:trPr>
        <w:tc>
          <w:tcPr>
            <w:tcW w:w="3240" w:type="dxa"/>
            <w:shd w:val="clear" w:color="auto" w:fill="auto"/>
          </w:tcPr>
          <w:p w14:paraId="45ECB7FB" w14:textId="77777777" w:rsidR="001A2B5E" w:rsidRPr="00A545B4" w:rsidRDefault="001A2B5E" w:rsidP="001A2B5E">
            <w:pPr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55B02CF" w14:textId="77777777" w:rsidR="001A2B5E" w:rsidRPr="00B70E02" w:rsidRDefault="001A2B5E" w:rsidP="001A2B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F8784E2" w14:textId="77777777" w:rsidR="001A2B5E" w:rsidRPr="00C07C5D" w:rsidRDefault="001A2B5E" w:rsidP="001A2B5E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D01A917" w14:textId="77777777" w:rsidR="001A2B5E" w:rsidRPr="00B70E02" w:rsidRDefault="001A2B5E" w:rsidP="001A2B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3C0D323" w14:textId="77777777" w:rsidR="001A2B5E" w:rsidRPr="00C07C5D" w:rsidRDefault="001A2B5E" w:rsidP="001A2B5E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770C240" w14:textId="77777777" w:rsidR="001A2B5E" w:rsidRPr="00C07C5D" w:rsidRDefault="001A2B5E" w:rsidP="001A2B5E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BD8F79B" w14:textId="77777777" w:rsidR="001A2B5E" w:rsidRPr="00C07C5D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9FAD6D" w14:textId="77777777" w:rsidR="001A2B5E" w:rsidRPr="00C07C5D" w:rsidRDefault="001A2B5E" w:rsidP="001A2B5E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1CD30AD" w14:textId="77777777" w:rsidR="001A2B5E" w:rsidRPr="00C07C5D" w:rsidRDefault="001A2B5E" w:rsidP="001A2B5E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7D11CE9" w14:textId="77777777" w:rsidR="001A2B5E" w:rsidRPr="00C07C5D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C4EFC1A" w14:textId="77777777" w:rsidR="001A2B5E" w:rsidRPr="00C07C5D" w:rsidRDefault="001A2B5E" w:rsidP="001A2B5E">
            <w:pPr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4D2A22AC" w14:textId="77777777" w:rsidR="001A2B5E" w:rsidRDefault="001A2B5E" w:rsidP="001A2B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4810749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45015D73" w14:textId="77777777" w:rsidR="001A2B5E" w:rsidRPr="00405A81" w:rsidRDefault="001A2B5E" w:rsidP="001A2B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06AEE20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013E2A4E" w14:textId="77777777" w:rsidR="001A2B5E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8E99C4C" w14:textId="77777777" w:rsidR="001A2B5E" w:rsidRPr="00C07C5D" w:rsidRDefault="001A2B5E" w:rsidP="001A2B5E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451DDEA9" w14:textId="77777777" w:rsidR="001A2B5E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5F3D08A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1593FB21" w14:textId="77777777" w:rsidR="001A2B5E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915CEEB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auto"/>
          </w:tcPr>
          <w:p w14:paraId="04AFF47A" w14:textId="77777777" w:rsidR="001A2B5E" w:rsidRPr="00405A81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D429D65" w14:textId="77777777" w:rsidR="001A2B5E" w:rsidRPr="00C07C5D" w:rsidRDefault="001A2B5E" w:rsidP="001A2B5E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2F9D2AEC" w14:textId="77777777" w:rsidR="001A2B5E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B8463B2" w14:textId="77777777" w:rsidR="001A2B5E" w:rsidRPr="00C07C5D" w:rsidRDefault="001A2B5E" w:rsidP="001A2B5E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60F173D6" w14:textId="77777777" w:rsidR="001A2B5E" w:rsidRPr="00405A81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1A2B5E" w:rsidRPr="00C07C5D" w14:paraId="40311198" w14:textId="77777777" w:rsidTr="00D140BA">
        <w:trPr>
          <w:gridAfter w:val="1"/>
          <w:wAfter w:w="7" w:type="dxa"/>
          <w:trHeight w:val="145"/>
        </w:trPr>
        <w:tc>
          <w:tcPr>
            <w:tcW w:w="3240" w:type="dxa"/>
            <w:shd w:val="clear" w:color="auto" w:fill="auto"/>
          </w:tcPr>
          <w:p w14:paraId="53DBF843" w14:textId="77777777" w:rsidR="001A2B5E" w:rsidRPr="00A545B4" w:rsidRDefault="001A2B5E" w:rsidP="001A2B5E">
            <w:pPr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8D00CF7" w14:textId="77777777" w:rsidR="001A2B5E" w:rsidRPr="00B70E02" w:rsidRDefault="001A2B5E" w:rsidP="001A2B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08E256B" w14:textId="77777777" w:rsidR="001A2B5E" w:rsidRPr="00C07C5D" w:rsidRDefault="001A2B5E" w:rsidP="001A2B5E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83E2A81" w14:textId="77777777" w:rsidR="001A2B5E" w:rsidRPr="00B70E02" w:rsidRDefault="001A2B5E" w:rsidP="001A2B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3F145EB" w14:textId="77777777" w:rsidR="001A2B5E" w:rsidRPr="00C07C5D" w:rsidRDefault="001A2B5E" w:rsidP="001A2B5E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A1424E8" w14:textId="77777777" w:rsidR="001A2B5E" w:rsidRPr="00C07C5D" w:rsidRDefault="001A2B5E" w:rsidP="001A2B5E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1D8BEA3" w14:textId="77777777" w:rsidR="001A2B5E" w:rsidRPr="00C07C5D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162B57" w14:textId="77777777" w:rsidR="001A2B5E" w:rsidRPr="00C07C5D" w:rsidRDefault="001A2B5E" w:rsidP="001A2B5E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4895DF4" w14:textId="77777777" w:rsidR="001A2B5E" w:rsidRPr="00C07C5D" w:rsidRDefault="001A2B5E" w:rsidP="001A2B5E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4E64012" w14:textId="77777777" w:rsidR="001A2B5E" w:rsidRPr="00C07C5D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034B1A2" w14:textId="77777777" w:rsidR="001A2B5E" w:rsidRPr="00C07C5D" w:rsidRDefault="001A2B5E" w:rsidP="001A2B5E">
            <w:pPr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08F4515" w14:textId="77777777" w:rsidR="001A2B5E" w:rsidRDefault="001A2B5E" w:rsidP="001A2B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359F712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D68377A" w14:textId="77777777" w:rsidR="001A2B5E" w:rsidRPr="00405A81" w:rsidRDefault="001A2B5E" w:rsidP="001A2B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22542DA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A825EAB" w14:textId="77777777" w:rsidR="001A2B5E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67685CF" w14:textId="77777777" w:rsidR="001A2B5E" w:rsidRPr="00C07C5D" w:rsidRDefault="001A2B5E" w:rsidP="001A2B5E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4BF83F2C" w14:textId="77777777" w:rsidR="001A2B5E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D9C672F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42F34A4" w14:textId="77777777" w:rsidR="001A2B5E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0344C1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32717D66" w14:textId="77777777" w:rsidR="001A2B5E" w:rsidRPr="00405A81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6E4915D" w14:textId="77777777" w:rsidR="001A2B5E" w:rsidRPr="00C07C5D" w:rsidRDefault="001A2B5E" w:rsidP="001A2B5E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49A9786C" w14:textId="77777777" w:rsidR="001A2B5E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57DA6B2" w14:textId="77777777" w:rsidR="001A2B5E" w:rsidRPr="00C07C5D" w:rsidRDefault="001A2B5E" w:rsidP="001A2B5E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4070BDE0" w14:textId="77777777" w:rsidR="001A2B5E" w:rsidRPr="00405A81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1A2B5E" w:rsidRPr="00C07C5D" w14:paraId="6C705012" w14:textId="77777777" w:rsidTr="00D140BA">
        <w:trPr>
          <w:gridAfter w:val="1"/>
          <w:wAfter w:w="7" w:type="dxa"/>
          <w:trHeight w:val="145"/>
        </w:trPr>
        <w:tc>
          <w:tcPr>
            <w:tcW w:w="3240" w:type="dxa"/>
            <w:shd w:val="clear" w:color="auto" w:fill="auto"/>
          </w:tcPr>
          <w:p w14:paraId="357CB82E" w14:textId="77777777" w:rsidR="001A2B5E" w:rsidRPr="00A545B4" w:rsidRDefault="001A2B5E" w:rsidP="001A2B5E">
            <w:pPr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CB28CE3" w14:textId="77777777" w:rsidR="001A2B5E" w:rsidRPr="00B70E02" w:rsidRDefault="001A2B5E" w:rsidP="001A2B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8D3A194" w14:textId="77777777" w:rsidR="001A2B5E" w:rsidRPr="00C07C5D" w:rsidRDefault="001A2B5E" w:rsidP="001A2B5E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9EA7EB0" w14:textId="77777777" w:rsidR="001A2B5E" w:rsidRPr="00B70E02" w:rsidRDefault="001A2B5E" w:rsidP="001A2B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40AEA33" w14:textId="77777777" w:rsidR="001A2B5E" w:rsidRPr="00C07C5D" w:rsidRDefault="001A2B5E" w:rsidP="001A2B5E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1C76C36" w14:textId="77777777" w:rsidR="001A2B5E" w:rsidRPr="00C07C5D" w:rsidRDefault="001A2B5E" w:rsidP="001A2B5E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A8F2A9B" w14:textId="77777777" w:rsidR="001A2B5E" w:rsidRPr="00C07C5D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627818" w14:textId="77777777" w:rsidR="001A2B5E" w:rsidRPr="00C07C5D" w:rsidRDefault="001A2B5E" w:rsidP="001A2B5E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9A5E6E5" w14:textId="77777777" w:rsidR="001A2B5E" w:rsidRPr="00C07C5D" w:rsidRDefault="001A2B5E" w:rsidP="001A2B5E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C979F2E" w14:textId="77777777" w:rsidR="001A2B5E" w:rsidRPr="00C07C5D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FC28633" w14:textId="77777777" w:rsidR="001A2B5E" w:rsidRPr="00C07C5D" w:rsidRDefault="001A2B5E" w:rsidP="001A2B5E">
            <w:pPr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4A307E1" w14:textId="77777777" w:rsidR="001A2B5E" w:rsidRDefault="001A2B5E" w:rsidP="001A2B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D7202CC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9E257EE" w14:textId="77777777" w:rsidR="001A2B5E" w:rsidRPr="00405A81" w:rsidRDefault="001A2B5E" w:rsidP="001A2B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53F6D7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F31647A" w14:textId="77777777" w:rsidR="001A2B5E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4E89C60" w14:textId="77777777" w:rsidR="001A2B5E" w:rsidRPr="00C07C5D" w:rsidRDefault="001A2B5E" w:rsidP="001A2B5E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0AC3D2B0" w14:textId="77777777" w:rsidR="001A2B5E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5766C2D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B20C3B3" w14:textId="77777777" w:rsidR="001A2B5E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300A390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3A8F96C4" w14:textId="77777777" w:rsidR="001A2B5E" w:rsidRPr="00405A81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197B3AC" w14:textId="77777777" w:rsidR="001A2B5E" w:rsidRPr="00C07C5D" w:rsidRDefault="001A2B5E" w:rsidP="001A2B5E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23D4987D" w14:textId="77777777" w:rsidR="001A2B5E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DEAC66F" w14:textId="77777777" w:rsidR="001A2B5E" w:rsidRPr="00C07C5D" w:rsidRDefault="001A2B5E" w:rsidP="001A2B5E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22CB4DB1" w14:textId="77777777" w:rsidR="001A2B5E" w:rsidRPr="00405A81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1A2B5E" w:rsidRPr="00C07C5D" w14:paraId="56A71735" w14:textId="77777777" w:rsidTr="00D140BA">
        <w:trPr>
          <w:gridAfter w:val="1"/>
          <w:wAfter w:w="7" w:type="dxa"/>
          <w:trHeight w:val="145"/>
        </w:trPr>
        <w:tc>
          <w:tcPr>
            <w:tcW w:w="3240" w:type="dxa"/>
            <w:shd w:val="clear" w:color="auto" w:fill="auto"/>
          </w:tcPr>
          <w:p w14:paraId="2BBCBB66" w14:textId="77777777" w:rsidR="001A2B5E" w:rsidRPr="00A545B4" w:rsidRDefault="001A2B5E" w:rsidP="001A2B5E">
            <w:pPr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26E1173" w14:textId="77777777" w:rsidR="001A2B5E" w:rsidRPr="00B70E02" w:rsidRDefault="001A2B5E" w:rsidP="001A2B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3A010A3" w14:textId="77777777" w:rsidR="001A2B5E" w:rsidRPr="00C07C5D" w:rsidRDefault="001A2B5E" w:rsidP="001A2B5E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EAB2F55" w14:textId="77777777" w:rsidR="001A2B5E" w:rsidRPr="00B70E02" w:rsidRDefault="001A2B5E" w:rsidP="001A2B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843B2DC" w14:textId="77777777" w:rsidR="001A2B5E" w:rsidRPr="00C07C5D" w:rsidRDefault="001A2B5E" w:rsidP="001A2B5E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83179BC" w14:textId="77777777" w:rsidR="001A2B5E" w:rsidRPr="00C07C5D" w:rsidRDefault="001A2B5E" w:rsidP="001A2B5E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181D01" w14:textId="77777777" w:rsidR="001A2B5E" w:rsidRPr="00C07C5D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1D84EF" w14:textId="77777777" w:rsidR="001A2B5E" w:rsidRPr="00C07C5D" w:rsidRDefault="001A2B5E" w:rsidP="001A2B5E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48188EF" w14:textId="77777777" w:rsidR="001A2B5E" w:rsidRPr="00C07C5D" w:rsidRDefault="001A2B5E" w:rsidP="001A2B5E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86F16F0" w14:textId="77777777" w:rsidR="001A2B5E" w:rsidRPr="00C07C5D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8CFAE0F" w14:textId="77777777" w:rsidR="001A2B5E" w:rsidRPr="00C07C5D" w:rsidRDefault="001A2B5E" w:rsidP="001A2B5E">
            <w:pPr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2554A1E" w14:textId="77777777" w:rsidR="001A2B5E" w:rsidRDefault="001A2B5E" w:rsidP="001A2B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09447A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794E585" w14:textId="77777777" w:rsidR="001A2B5E" w:rsidRPr="00405A81" w:rsidRDefault="001A2B5E" w:rsidP="001A2B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635FA0E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FC6C3A7" w14:textId="77777777" w:rsidR="001A2B5E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74CABF9" w14:textId="77777777" w:rsidR="001A2B5E" w:rsidRPr="00C07C5D" w:rsidRDefault="001A2B5E" w:rsidP="001A2B5E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736E1BD0" w14:textId="77777777" w:rsidR="001A2B5E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2DE8C8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64821FE" w14:textId="77777777" w:rsidR="001A2B5E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84CBEE0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63437AA7" w14:textId="77777777" w:rsidR="001A2B5E" w:rsidRPr="00405A81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EC54C5C" w14:textId="77777777" w:rsidR="001A2B5E" w:rsidRPr="00C07C5D" w:rsidRDefault="001A2B5E" w:rsidP="001A2B5E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620F2A47" w14:textId="77777777" w:rsidR="001A2B5E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AD5E338" w14:textId="77777777" w:rsidR="001A2B5E" w:rsidRPr="00C07C5D" w:rsidRDefault="001A2B5E" w:rsidP="001A2B5E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7A7ADE17" w14:textId="77777777" w:rsidR="001A2B5E" w:rsidRPr="00405A81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1A2B5E" w:rsidRPr="00C07C5D" w14:paraId="7A2F5801" w14:textId="77777777" w:rsidTr="00D140BA">
        <w:trPr>
          <w:gridAfter w:val="1"/>
          <w:wAfter w:w="7" w:type="dxa"/>
          <w:trHeight w:val="145"/>
        </w:trPr>
        <w:tc>
          <w:tcPr>
            <w:tcW w:w="3240" w:type="dxa"/>
            <w:shd w:val="clear" w:color="auto" w:fill="auto"/>
          </w:tcPr>
          <w:p w14:paraId="63323A06" w14:textId="77777777" w:rsidR="001A2B5E" w:rsidRPr="00A545B4" w:rsidRDefault="001A2B5E" w:rsidP="001A2B5E">
            <w:pPr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8E8D5FE" w14:textId="77777777" w:rsidR="001A2B5E" w:rsidRPr="00B70E02" w:rsidRDefault="001A2B5E" w:rsidP="001A2B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76634A3" w14:textId="77777777" w:rsidR="001A2B5E" w:rsidRPr="00C07C5D" w:rsidRDefault="001A2B5E" w:rsidP="001A2B5E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6FE1001" w14:textId="77777777" w:rsidR="001A2B5E" w:rsidRPr="00B70E02" w:rsidRDefault="001A2B5E" w:rsidP="001A2B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BB8D872" w14:textId="77777777" w:rsidR="001A2B5E" w:rsidRPr="00C07C5D" w:rsidRDefault="001A2B5E" w:rsidP="001A2B5E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D545E56" w14:textId="77777777" w:rsidR="001A2B5E" w:rsidRPr="00C07C5D" w:rsidRDefault="001A2B5E" w:rsidP="001A2B5E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8B3E9AC" w14:textId="77777777" w:rsidR="001A2B5E" w:rsidRPr="00C07C5D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1862EB" w14:textId="77777777" w:rsidR="001A2B5E" w:rsidRPr="00C07C5D" w:rsidRDefault="001A2B5E" w:rsidP="001A2B5E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797BFBE" w14:textId="77777777" w:rsidR="001A2B5E" w:rsidRPr="00C07C5D" w:rsidRDefault="001A2B5E" w:rsidP="001A2B5E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3A3A4DB" w14:textId="77777777" w:rsidR="001A2B5E" w:rsidRPr="00C07C5D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7F82E51" w14:textId="77777777" w:rsidR="001A2B5E" w:rsidRPr="00C07C5D" w:rsidRDefault="001A2B5E" w:rsidP="001A2B5E">
            <w:pPr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7159B36" w14:textId="77777777" w:rsidR="001A2B5E" w:rsidRDefault="001A2B5E" w:rsidP="001A2B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F052E4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8A8BA70" w14:textId="77777777" w:rsidR="001A2B5E" w:rsidRPr="00405A81" w:rsidRDefault="001A2B5E" w:rsidP="001A2B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C052AB5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D4461A9" w14:textId="77777777" w:rsidR="001A2B5E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3634644" w14:textId="77777777" w:rsidR="001A2B5E" w:rsidRPr="00C07C5D" w:rsidRDefault="001A2B5E" w:rsidP="001A2B5E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728B8F8B" w14:textId="77777777" w:rsidR="001A2B5E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0EB676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27ACD85" w14:textId="77777777" w:rsidR="001A2B5E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C2B3C82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01BD353A" w14:textId="77777777" w:rsidR="001A2B5E" w:rsidRPr="00405A81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2AF980F" w14:textId="77777777" w:rsidR="001A2B5E" w:rsidRPr="00C07C5D" w:rsidRDefault="001A2B5E" w:rsidP="001A2B5E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356954D0" w14:textId="77777777" w:rsidR="001A2B5E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4E7867B" w14:textId="77777777" w:rsidR="001A2B5E" w:rsidRPr="00C07C5D" w:rsidRDefault="001A2B5E" w:rsidP="001A2B5E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611EEB22" w14:textId="77777777" w:rsidR="001A2B5E" w:rsidRPr="00405A81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1A2B5E" w:rsidRPr="00C07C5D" w14:paraId="34992D9A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05502AB5" w14:textId="77777777" w:rsidR="001A2B5E" w:rsidRPr="00C07C5D" w:rsidRDefault="001A2B5E" w:rsidP="001A2B5E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  <w:r w:rsidRPr="00C07C5D">
              <w:rPr>
                <w:rFonts w:ascii="Angsana New" w:hAnsi="Angsana New" w:hint="cs"/>
                <w:b/>
                <w:bCs/>
                <w:sz w:val="22"/>
                <w:szCs w:val="22"/>
                <w:cs/>
                <w:lang w:eastAsia="en-US"/>
              </w:rPr>
              <w:t>การร่วมค้า</w:t>
            </w:r>
          </w:p>
        </w:tc>
        <w:tc>
          <w:tcPr>
            <w:tcW w:w="540" w:type="dxa"/>
            <w:shd w:val="clear" w:color="auto" w:fill="auto"/>
          </w:tcPr>
          <w:p w14:paraId="6F831D78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40E7BE2" w14:textId="77777777" w:rsidR="001A2B5E" w:rsidRPr="00C07C5D" w:rsidRDefault="001A2B5E" w:rsidP="001A2B5E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AB3472D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ABE340F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DFEB75" w14:textId="77777777" w:rsidR="001A2B5E" w:rsidRPr="00C07C5D" w:rsidRDefault="001A2B5E" w:rsidP="001A2B5E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258B055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719BFE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47A6DCA" w14:textId="77777777" w:rsidR="001A2B5E" w:rsidRPr="00C07C5D" w:rsidRDefault="001A2B5E" w:rsidP="001A2B5E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7D2A471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6FB5685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333137F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97FA72F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13D8AD3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103757B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CBEA554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8D989D1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C88F783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D8C153B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21784EE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B5341C0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240E51CC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464D0EE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AB021CA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20D085E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906CAA7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1A2B5E" w:rsidRPr="00C07C5D" w14:paraId="4E93E1B6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73774AFA" w14:textId="77777777" w:rsidR="001A2B5E" w:rsidRPr="00C07C5D" w:rsidRDefault="001A2B5E" w:rsidP="001A2B5E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>บริษัท คาร์ คอนวิ</w:t>
            </w:r>
            <w:r w:rsidRPr="00C07C5D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>นี่</w:t>
            </w:r>
            <w:r w:rsidRPr="00C07C5D">
              <w:rPr>
                <w:rFonts w:ascii="Angsana New" w:hAnsi="Angsana New"/>
                <w:sz w:val="22"/>
                <w:szCs w:val="22"/>
                <w:lang w:eastAsia="en-US"/>
              </w:rPr>
              <w:t xml:space="preserve"> </w:t>
            </w:r>
            <w:r w:rsidRPr="00C07C5D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>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2845773" w14:textId="77777777" w:rsidR="001A2B5E" w:rsidRPr="00B70E02" w:rsidRDefault="00CC5A41" w:rsidP="001A2B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C5A41">
              <w:rPr>
                <w:rFonts w:ascii="Angsana New" w:hAnsi="Angsana New" w:hint="cs"/>
                <w:color w:val="000000"/>
                <w:sz w:val="22"/>
                <w:szCs w:val="22"/>
              </w:rPr>
              <w:t>5</w:t>
            </w:r>
            <w:r w:rsidR="004361DA">
              <w:rPr>
                <w:rFonts w:ascii="Angsana New" w:hAnsi="Angsana New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A1BAFB7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330F09F" w14:textId="77777777" w:rsidR="001A2B5E" w:rsidRPr="00B70E02" w:rsidRDefault="00CC5A41" w:rsidP="001A2B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C5A41">
              <w:rPr>
                <w:rFonts w:ascii="Angsana New" w:hAnsi="Angsana New" w:hint="cs"/>
                <w:color w:val="000000"/>
                <w:sz w:val="22"/>
                <w:szCs w:val="22"/>
              </w:rPr>
              <w:t>5</w:t>
            </w:r>
            <w:r w:rsidR="004361DA">
              <w:rPr>
                <w:rFonts w:ascii="Angsana New" w:hAnsi="Angsana New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78BE83E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D595C40" w14:textId="77777777" w:rsidR="001A2B5E" w:rsidRPr="00C07C5D" w:rsidRDefault="00CC5A41" w:rsidP="001A2B5E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5</w:t>
            </w:r>
            <w:r w:rsidR="004361DA">
              <w:rPr>
                <w:rFonts w:ascii="Angsana New" w:hAnsi="Angsana New"/>
                <w:szCs w:val="22"/>
                <w:lang w:val="en-US" w:bidi="th-TH"/>
              </w:rPr>
              <w:t>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834F943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C07C5D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4B5C67" w14:textId="77777777" w:rsidR="001A2B5E" w:rsidRPr="00C07C5D" w:rsidRDefault="001A2B5E" w:rsidP="001A2B5E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D24A5D2" w14:textId="77777777" w:rsidR="001A2B5E" w:rsidRPr="00C07C5D" w:rsidRDefault="00CC5A41" w:rsidP="001A2B5E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5</w:t>
            </w:r>
            <w:r w:rsidR="004361DA">
              <w:rPr>
                <w:rFonts w:ascii="Angsana New" w:hAnsi="Angsana New"/>
                <w:szCs w:val="22"/>
                <w:lang w:val="en-US" w:bidi="th-TH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1FA514A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C07C5D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B0D6237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B7DCC1E" w14:textId="77777777" w:rsidR="001A2B5E" w:rsidRPr="00C07C5D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 w:hint="cs"/>
                <w:sz w:val="22"/>
                <w:szCs w:val="22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240C89B8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00C2433" w14:textId="77777777" w:rsidR="001A2B5E" w:rsidRPr="00C07C5D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 w:hint="cs"/>
                <w:sz w:val="22"/>
                <w:szCs w:val="22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3CD56F86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3244DF4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C5A41" w:rsidRPr="00CC5A41">
              <w:rPr>
                <w:rFonts w:ascii="Angsana New" w:hAnsi="Angsana New"/>
                <w:sz w:val="22"/>
                <w:szCs w:val="22"/>
                <w:lang w:val="en-US"/>
              </w:rPr>
              <w:t>25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2CF8786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E8ED926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C5A41" w:rsidRPr="00CC5A41">
              <w:rPr>
                <w:rFonts w:ascii="Angsana New" w:hAnsi="Angsana New"/>
                <w:sz w:val="22"/>
                <w:szCs w:val="22"/>
                <w:lang w:val="en-US"/>
              </w:rPr>
              <w:t>25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92D6CDB" w14:textId="77777777" w:rsidR="001A2B5E" w:rsidRPr="00C07C5D" w:rsidRDefault="001A2B5E" w:rsidP="001A2B5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EB60D9C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3503D9" w14:textId="77777777" w:rsidR="001A2B5E" w:rsidRPr="00C07C5D" w:rsidRDefault="001A2B5E" w:rsidP="001A2B5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51E15E11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E2A1E5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A69A15E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603817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35492E3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1A2B5E" w:rsidRPr="00E216F2" w14:paraId="1CAE346B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1A46D564" w14:textId="77777777" w:rsidR="001A2B5E" w:rsidRPr="00C07C5D" w:rsidRDefault="001A2B5E" w:rsidP="001A2B5E">
            <w:pPr>
              <w:tabs>
                <w:tab w:val="clear" w:pos="2580"/>
                <w:tab w:val="left" w:pos="2682"/>
              </w:tabs>
              <w:ind w:right="-28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07C5D">
              <w:rPr>
                <w:rFonts w:ascii="Angsana New" w:hAnsi="Angsana New" w:hint="cs"/>
                <w:sz w:val="22"/>
                <w:szCs w:val="22"/>
                <w:cs/>
              </w:rPr>
              <w:t>บริษัท แอล เอส เทคโนโลยี โซลูชั่นส์</w:t>
            </w:r>
            <w:r w:rsidRPr="00C07C5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07C5D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A7521BD" w14:textId="77777777" w:rsidR="001A2B5E" w:rsidRPr="00B70E02" w:rsidRDefault="00CC5A41" w:rsidP="001A2B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C5A41">
              <w:rPr>
                <w:rFonts w:ascii="Angsana New" w:hAnsi="Angsana New" w:hint="cs"/>
                <w:color w:val="000000"/>
                <w:sz w:val="22"/>
                <w:szCs w:val="22"/>
              </w:rPr>
              <w:t>5</w:t>
            </w:r>
            <w:r w:rsidR="004361DA">
              <w:rPr>
                <w:rFonts w:ascii="Angsana New" w:hAnsi="Angsana New" w:hint="cs"/>
                <w:color w:val="000000"/>
                <w:sz w:val="22"/>
                <w:szCs w:val="22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6A9C2347" w14:textId="77777777" w:rsidR="001A2B5E" w:rsidRPr="00C07C5D" w:rsidRDefault="001A2B5E" w:rsidP="001A2B5E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3024FE9" w14:textId="77777777" w:rsidR="001A2B5E" w:rsidRPr="00B70E02" w:rsidRDefault="00CC5A41" w:rsidP="001A2B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C5A41">
              <w:rPr>
                <w:rFonts w:ascii="Angsana New" w:hAnsi="Angsana New" w:hint="cs"/>
                <w:color w:val="000000"/>
                <w:sz w:val="22"/>
                <w:szCs w:val="22"/>
              </w:rPr>
              <w:t>5</w:t>
            </w:r>
            <w:r w:rsidR="004361DA">
              <w:rPr>
                <w:rFonts w:ascii="Angsana New" w:hAnsi="Angsana New" w:hint="cs"/>
                <w:color w:val="000000"/>
                <w:sz w:val="22"/>
                <w:szCs w:val="22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0AC04D74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680A47" w14:textId="77777777" w:rsidR="001A2B5E" w:rsidRPr="00C07C5D" w:rsidRDefault="004361DA" w:rsidP="001A2B5E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85EF391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C07C5D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B2CB97" w14:textId="77777777" w:rsidR="001A2B5E" w:rsidRPr="00C07C5D" w:rsidRDefault="001A2B5E" w:rsidP="001A2B5E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F395425" w14:textId="77777777" w:rsidR="001A2B5E" w:rsidRPr="00C07C5D" w:rsidRDefault="004361DA" w:rsidP="001A2B5E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55DE5AF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C07C5D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E414709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94F03A8" w14:textId="77777777" w:rsidR="001A2B5E" w:rsidRPr="00C07C5D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 w:hint="cs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74C0046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9B358C4" w14:textId="77777777" w:rsidR="001A2B5E" w:rsidRPr="00C07C5D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 w:hint="cs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0614126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E0D4903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C5A41" w:rsidRPr="00CC5A41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B6DBD2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81BD811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C5A41" w:rsidRPr="00CC5A41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F3CB04F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644A004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BB80B6" w14:textId="77777777" w:rsidR="001A2B5E" w:rsidRPr="00C07C5D" w:rsidRDefault="001A2B5E" w:rsidP="001A2B5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214595FE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97FCE1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2CD01C8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CA186A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D1794A4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1A2B5E" w:rsidRPr="00E216F2" w14:paraId="1DD8E02D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621DA25E" w14:textId="77777777" w:rsidR="001A2B5E" w:rsidRPr="00A545B4" w:rsidRDefault="001A2B5E" w:rsidP="001A2B5E">
            <w:pPr>
              <w:jc w:val="thaiDistribute"/>
              <w:rPr>
                <w:sz w:val="22"/>
                <w:szCs w:val="22"/>
                <w:cs/>
              </w:rPr>
            </w:pPr>
            <w:r w:rsidRPr="00A545B4">
              <w:rPr>
                <w:rFonts w:hint="cs"/>
                <w:sz w:val="22"/>
                <w:szCs w:val="22"/>
                <w:cs/>
              </w:rPr>
              <w:t>บริษัท ล็อกซเล่ย์ แอนด์ เอไอที โฮลดิ้ง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5EAE484" w14:textId="77777777" w:rsidR="001A2B5E" w:rsidRPr="00B70E02" w:rsidRDefault="00CC5A41" w:rsidP="001A2B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C5A41">
              <w:rPr>
                <w:rFonts w:ascii="Angsana New" w:hAnsi="Angsana New" w:hint="cs"/>
                <w:color w:val="000000"/>
                <w:sz w:val="22"/>
                <w:szCs w:val="22"/>
              </w:rPr>
              <w:t>5</w:t>
            </w:r>
            <w:r w:rsidR="004361DA">
              <w:rPr>
                <w:rFonts w:ascii="Angsana New" w:hAnsi="Angsana New" w:hint="cs"/>
                <w:color w:val="000000"/>
                <w:sz w:val="22"/>
                <w:szCs w:val="22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F4D52CD" w14:textId="77777777" w:rsidR="001A2B5E" w:rsidRPr="00C07C5D" w:rsidRDefault="001A2B5E" w:rsidP="001A2B5E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46E5AD1" w14:textId="77777777" w:rsidR="001A2B5E" w:rsidRPr="00B70E02" w:rsidRDefault="00CC5A41" w:rsidP="001A2B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C5A41">
              <w:rPr>
                <w:rFonts w:ascii="Angsana New" w:hAnsi="Angsana New" w:hint="cs"/>
                <w:color w:val="000000"/>
                <w:sz w:val="22"/>
                <w:szCs w:val="22"/>
              </w:rPr>
              <w:t>5</w:t>
            </w:r>
            <w:r w:rsidR="004361DA">
              <w:rPr>
                <w:rFonts w:ascii="Angsana New" w:hAnsi="Angsana New" w:hint="cs"/>
                <w:color w:val="000000"/>
                <w:sz w:val="22"/>
                <w:szCs w:val="22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689EBD52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CD1D1E0" w14:textId="77777777" w:rsidR="001A2B5E" w:rsidRPr="00C07C5D" w:rsidRDefault="00CC5A41" w:rsidP="001A2B5E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4361DA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86D451C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C07C5D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0108A1" w14:textId="77777777" w:rsidR="001A2B5E" w:rsidRPr="00C07C5D" w:rsidRDefault="001A2B5E" w:rsidP="001A2B5E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9B4F0F0" w14:textId="77777777" w:rsidR="001A2B5E" w:rsidRPr="00C07C5D" w:rsidRDefault="00CC5A41" w:rsidP="001A2B5E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4361DA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D8C08F7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C07C5D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3040ED82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5E45EC8" w14:textId="77777777" w:rsidR="001A2B5E" w:rsidRPr="00C07C5D" w:rsidRDefault="004361DA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lang w:val="en-US"/>
              </w:rPr>
              <w:t>11</w:t>
            </w:r>
            <w:r w:rsidR="00CC5A41" w:rsidRPr="00CC5A41">
              <w:rPr>
                <w:rFonts w:ascii="Angsana New" w:hAnsi="Angsana New" w:hint="cs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514EE3A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F042386" w14:textId="77777777" w:rsidR="001A2B5E" w:rsidRPr="00C07C5D" w:rsidRDefault="004361DA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lang w:val="en-US"/>
              </w:rPr>
              <w:t>11</w:t>
            </w:r>
            <w:r w:rsidR="00CC5A41" w:rsidRPr="00CC5A41">
              <w:rPr>
                <w:rFonts w:ascii="Angsana New" w:hAnsi="Angsana New" w:hint="cs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CD3C092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28F624E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BB05D4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EDB7866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A6A77E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874365D" w14:textId="77777777" w:rsidR="001A2B5E" w:rsidRPr="00B70E02" w:rsidRDefault="004361DA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11</w:t>
            </w:r>
            <w:r w:rsidR="00CC5A41" w:rsidRPr="00CC5A41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D5639FE" w14:textId="77777777" w:rsidR="001A2B5E" w:rsidRPr="00C07C5D" w:rsidRDefault="001A2B5E" w:rsidP="001A2B5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1FFBA58F" w14:textId="77777777" w:rsidR="001A2B5E" w:rsidRPr="00B70E02" w:rsidRDefault="004361DA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11</w:t>
            </w:r>
            <w:r w:rsidR="00CC5A41" w:rsidRPr="00CC5A41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40B222A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A2A561D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365A80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13A8A4F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1A2B5E" w:rsidRPr="00E216F2" w14:paraId="31CBA6B4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241CF245" w14:textId="77777777" w:rsidR="001A2B5E" w:rsidRPr="00A545B4" w:rsidRDefault="001A2B5E" w:rsidP="001A2B5E">
            <w:pPr>
              <w:jc w:val="thaiDistribute"/>
              <w:rPr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แอล ออโตโมทีฟ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5870554" w14:textId="77777777" w:rsidR="001A2B5E" w:rsidRPr="00405A81" w:rsidRDefault="00CC5A41" w:rsidP="001A2B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C5A41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  <w:r w:rsidR="004361DA">
              <w:rPr>
                <w:rFonts w:ascii="Angsana New" w:hAnsi="Angsana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7E42D33" w14:textId="77777777" w:rsidR="001A2B5E" w:rsidRPr="00C07C5D" w:rsidRDefault="001A2B5E" w:rsidP="001A2B5E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7A6D484" w14:textId="77777777" w:rsidR="001A2B5E" w:rsidRPr="00405A81" w:rsidRDefault="001A2B5E" w:rsidP="001A2B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33C7BC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B8253D6" w14:textId="77777777" w:rsidR="001A2B5E" w:rsidRPr="00C07C5D" w:rsidRDefault="00CC5A41" w:rsidP="001A2B5E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4361DA">
              <w:rPr>
                <w:rFonts w:ascii="Angsana New" w:hAnsi="Angsana New"/>
                <w:szCs w:val="22"/>
                <w:lang w:val="en-US" w:bidi="th-TH"/>
              </w:rPr>
              <w:t>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1D6F8BA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C07C5D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10FC6B" w14:textId="77777777" w:rsidR="001A2B5E" w:rsidRPr="00C07C5D" w:rsidRDefault="001A2B5E" w:rsidP="001A2B5E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9B070A9" w14:textId="77777777" w:rsidR="001A2B5E" w:rsidRPr="00C07C5D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0DECA6D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E0898EE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ADFBA81" w14:textId="77777777" w:rsidR="001A2B5E" w:rsidRDefault="004361DA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1402AAC0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55D50F4" w14:textId="77777777" w:rsidR="001A2B5E" w:rsidRPr="00405A81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F78C3D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ECBD3B4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858E89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AB9F80F" w14:textId="77777777" w:rsidR="001A2B5E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6E2C92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CB09DB4" w14:textId="77777777" w:rsidR="001A2B5E" w:rsidRPr="00B70E02" w:rsidRDefault="004361DA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3E9ED2DD" w14:textId="77777777" w:rsidR="001A2B5E" w:rsidRPr="00C07C5D" w:rsidRDefault="001A2B5E" w:rsidP="001A2B5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6E0C4545" w14:textId="77777777" w:rsidR="001A2B5E" w:rsidRPr="00405A81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CA51DD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7B37768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F8AEBE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1548052" w14:textId="77777777" w:rsidR="001A2B5E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1A2B5E" w:rsidRPr="00E216F2" w14:paraId="504C87E4" w14:textId="77777777" w:rsidTr="00781F35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6CC703DB" w14:textId="77777777" w:rsidR="001A2B5E" w:rsidRPr="003A5EF3" w:rsidRDefault="001A2B5E" w:rsidP="001A2B5E">
            <w:pPr>
              <w:jc w:val="thaiDistribute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แทรเวล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แอดส์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เน็ทเวิร์ค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>)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9EBD8CE" w14:textId="77777777" w:rsidR="001A2B5E" w:rsidRPr="00B70E02" w:rsidRDefault="001A2B5E" w:rsidP="001A2B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E90E35" w14:textId="77777777" w:rsidR="001A2B5E" w:rsidRPr="00C07C5D" w:rsidRDefault="001A2B5E" w:rsidP="001A2B5E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2D2EA03" w14:textId="77777777" w:rsidR="001A2B5E" w:rsidRPr="00B70E02" w:rsidRDefault="00CC5A41" w:rsidP="001A2B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C5A41">
              <w:rPr>
                <w:rFonts w:ascii="Angsana New" w:hAnsi="Angsana New" w:hint="cs"/>
                <w:color w:val="000000"/>
                <w:sz w:val="22"/>
                <w:szCs w:val="22"/>
              </w:rPr>
              <w:t>5</w:t>
            </w:r>
            <w:r w:rsidR="004361DA">
              <w:rPr>
                <w:rFonts w:ascii="Angsana New" w:hAnsi="Angsana New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0683801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93939B6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7367A932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D2D833" w14:textId="77777777" w:rsidR="001A2B5E" w:rsidRPr="00C07C5D" w:rsidRDefault="001A2B5E" w:rsidP="001A2B5E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5BD123E" w14:textId="77777777" w:rsidR="001A2B5E" w:rsidRPr="00C07C5D" w:rsidRDefault="00CC5A41" w:rsidP="001A2B5E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CC5A41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  <w:r w:rsidR="00E82DAF" w:rsidRPr="00E82DAF">
              <w:rPr>
                <w:rFonts w:ascii="Angsana New" w:hAnsi="Angsana New" w:hint="cs"/>
                <w:szCs w:val="22"/>
                <w:lang w:val="en-US" w:bidi="th-TH"/>
              </w:rPr>
              <w:t>8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17195CA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C07C5D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D8C21E0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3FC70C2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7E88FB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F5A0276" w14:textId="77777777" w:rsidR="001A2B5E" w:rsidRPr="00C07C5D" w:rsidRDefault="004361DA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lang w:val="en-US"/>
              </w:rPr>
              <w:t>1</w:t>
            </w:r>
            <w:r w:rsidR="00CC5A41" w:rsidRPr="00CC5A41">
              <w:rPr>
                <w:rFonts w:ascii="Angsana New" w:hAnsi="Angsana New" w:hint="cs"/>
                <w:sz w:val="22"/>
                <w:szCs w:val="22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B1D5DAE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09FBCF1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205692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2A603E4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F02E8D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A36A034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ACC196" w14:textId="77777777" w:rsidR="001A2B5E" w:rsidRPr="00C07C5D" w:rsidRDefault="001A2B5E" w:rsidP="001A2B5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5A8B5109" w14:textId="77777777" w:rsidR="001A2B5E" w:rsidRPr="00B70E02" w:rsidRDefault="004361DA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="00CC5A41" w:rsidRPr="00CC5A41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DB0B34B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EDB02BC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04D2DE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B1A7021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1A2B5E" w:rsidRPr="00E216F2" w14:paraId="04F6C799" w14:textId="77777777" w:rsidTr="001A6E27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230610DE" w14:textId="77777777" w:rsidR="001A2B5E" w:rsidRPr="00D267FA" w:rsidRDefault="001A2B5E" w:rsidP="001A2B5E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57FA1">
              <w:rPr>
                <w:rFonts w:hint="cs"/>
                <w:sz w:val="22"/>
                <w:szCs w:val="22"/>
                <w:cs/>
              </w:rPr>
              <w:t>กิจการร่วมค้า แอลเอ็กซ์เอฟเอ็ม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AC1E2B9" w14:textId="77777777" w:rsidR="001A2B5E" w:rsidRPr="00B70E02" w:rsidRDefault="001A2B5E" w:rsidP="001A2B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23B763" w14:textId="77777777" w:rsidR="001A2B5E" w:rsidRPr="00C07C5D" w:rsidRDefault="001A2B5E" w:rsidP="001A2B5E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43F252F" w14:textId="77777777" w:rsidR="001A2B5E" w:rsidRPr="00B70E02" w:rsidRDefault="001A2B5E" w:rsidP="001A2B5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825C35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51838D1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1D48826B" w14:textId="77777777" w:rsidR="001A2B5E" w:rsidRPr="00A545B4" w:rsidRDefault="001A2B5E" w:rsidP="001A2B5E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C00A35" w14:textId="77777777" w:rsidR="001A2B5E" w:rsidRPr="00C07C5D" w:rsidRDefault="001A2B5E" w:rsidP="001A2B5E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3F5443BC" w14:textId="77777777" w:rsidR="001A2B5E" w:rsidRPr="00A545B4" w:rsidRDefault="001A2B5E" w:rsidP="001A2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EB74AC8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8BCB012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9BBA570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C6A01E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4F95E11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9A6A5F" w14:textId="77777777" w:rsidR="001A2B5E" w:rsidRPr="00C07C5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7EFA131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07B71B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16086CA4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3C7D5C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7A20B97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A3592D" w14:textId="77777777" w:rsidR="001A2B5E" w:rsidRPr="00C07C5D" w:rsidRDefault="001A2B5E" w:rsidP="001A2B5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1BA0EB77" w14:textId="77777777" w:rsidR="001A2B5E" w:rsidRPr="00405A81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75FF16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4C7B413" w14:textId="77777777" w:rsidR="001A2B5E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C5428E1" w14:textId="77777777" w:rsidR="001A2B5E" w:rsidRPr="00C07C5D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3B0E967" w14:textId="77777777" w:rsidR="001A2B5E" w:rsidRPr="00B70E02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3812A1" w:rsidRPr="00E216F2" w14:paraId="386A5C91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0A53EE62" w14:textId="77777777" w:rsidR="003812A1" w:rsidRPr="004A70CA" w:rsidRDefault="003812A1" w:rsidP="003812A1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540" w:type="dxa"/>
            <w:shd w:val="clear" w:color="auto" w:fill="auto"/>
          </w:tcPr>
          <w:p w14:paraId="50ECE91C" w14:textId="77777777" w:rsidR="003812A1" w:rsidRPr="00E216F2" w:rsidRDefault="003812A1" w:rsidP="003812A1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2BB7CA43" w14:textId="77777777" w:rsidR="003812A1" w:rsidRPr="00E216F2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4D7462E" w14:textId="77777777" w:rsidR="003812A1" w:rsidRPr="00E216F2" w:rsidRDefault="003812A1" w:rsidP="003812A1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11AC2463" w14:textId="77777777" w:rsidR="003812A1" w:rsidRPr="00E216F2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3FC9CFE" w14:textId="77777777" w:rsidR="003812A1" w:rsidRPr="00E216F2" w:rsidRDefault="003812A1" w:rsidP="003812A1">
            <w:pPr>
              <w:tabs>
                <w:tab w:val="clear" w:pos="227"/>
                <w:tab w:val="decimal" w:pos="41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D1F8A7F" w14:textId="77777777" w:rsidR="003812A1" w:rsidRPr="00E216F2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111C41" w14:textId="77777777" w:rsidR="003812A1" w:rsidRPr="00E216F2" w:rsidRDefault="003812A1" w:rsidP="003812A1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175B598" w14:textId="77777777" w:rsidR="003812A1" w:rsidRPr="00E216F2" w:rsidRDefault="003812A1" w:rsidP="003812A1">
            <w:pPr>
              <w:tabs>
                <w:tab w:val="clear" w:pos="227"/>
                <w:tab w:val="clear" w:pos="454"/>
                <w:tab w:val="decimal" w:pos="38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BC442BC" w14:textId="77777777" w:rsidR="003812A1" w:rsidRPr="00E216F2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341212D" w14:textId="77777777" w:rsidR="003812A1" w:rsidRPr="00E216F2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54A2B75A" w14:textId="77777777" w:rsidR="003812A1" w:rsidRPr="002A71F7" w:rsidRDefault="004361DA" w:rsidP="003812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lang w:val="en-US" w:eastAsia="zh-CN"/>
              </w:rPr>
              <w:t>1</w:t>
            </w:r>
            <w:r w:rsidR="00CC5A41" w:rsidRPr="00CC5A41">
              <w:rPr>
                <w:rFonts w:ascii="Angsana New" w:hAnsi="Angsana New"/>
                <w:b/>
                <w:bCs/>
                <w:sz w:val="22"/>
                <w:szCs w:val="22"/>
                <w:lang w:val="en-US" w:eastAsia="zh-CN"/>
              </w:rPr>
              <w:t>5</w:t>
            </w:r>
            <w:r w:rsidR="00CC5A41" w:rsidRPr="00CC5A41">
              <w:rPr>
                <w:rFonts w:ascii="Angsana New" w:hAnsi="Angsana New" w:hint="cs"/>
                <w:b/>
                <w:bCs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160E924" w14:textId="77777777" w:rsidR="003812A1" w:rsidRPr="00E216F2" w:rsidRDefault="003812A1" w:rsidP="003812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7DDCBDB3" w14:textId="77777777" w:rsidR="003812A1" w:rsidRPr="002A71F7" w:rsidRDefault="004361DA" w:rsidP="003812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lang w:val="en-US" w:eastAsia="zh-CN"/>
              </w:rPr>
              <w:t>1</w:t>
            </w:r>
            <w:r w:rsidR="00CC5A41" w:rsidRPr="00CC5A41">
              <w:rPr>
                <w:rFonts w:ascii="Angsana New" w:hAnsi="Angsana New" w:hint="cs"/>
                <w:b/>
                <w:bCs/>
                <w:sz w:val="22"/>
                <w:szCs w:val="22"/>
                <w:lang w:val="en-US" w:eastAsia="zh-CN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14:paraId="18668201" w14:textId="77777777" w:rsidR="003812A1" w:rsidRPr="00E216F2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2F9616B0" w14:textId="77777777" w:rsidR="003812A1" w:rsidRPr="002A71F7" w:rsidRDefault="003812A1" w:rsidP="003812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</w:t>
            </w:r>
            <w:r w:rsidR="00CC5A41" w:rsidRPr="00CC5A41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</w:t>
            </w:r>
            <w:r w:rsidR="004361DA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BF12BDD" w14:textId="77777777" w:rsidR="003812A1" w:rsidRPr="005359DD" w:rsidRDefault="003812A1" w:rsidP="003812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5E2C9387" w14:textId="77777777" w:rsidR="003812A1" w:rsidRPr="002A71F7" w:rsidRDefault="003812A1" w:rsidP="003812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</w:t>
            </w:r>
            <w:r w:rsidR="00CC5A41" w:rsidRPr="00CC5A41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</w:t>
            </w:r>
            <w:r w:rsidR="004361DA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F247E80" w14:textId="77777777" w:rsidR="003812A1" w:rsidRPr="00E216F2" w:rsidRDefault="003812A1" w:rsidP="003812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6615FA3F" w14:textId="77777777" w:rsidR="003812A1" w:rsidRPr="002A71F7" w:rsidRDefault="004361DA" w:rsidP="003812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</w:t>
            </w:r>
            <w:r w:rsidR="00CC5A41" w:rsidRPr="00CC5A41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742E2590" w14:textId="77777777" w:rsidR="003812A1" w:rsidRPr="00E216F2" w:rsidRDefault="003812A1" w:rsidP="003812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auto"/>
          </w:tcPr>
          <w:p w14:paraId="29640DFC" w14:textId="77777777" w:rsidR="003812A1" w:rsidRPr="002A71F7" w:rsidRDefault="004361DA" w:rsidP="003812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</w:t>
            </w:r>
            <w:r w:rsidR="00CC5A41" w:rsidRPr="00CC5A41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7E793C02" w14:textId="77777777" w:rsidR="003812A1" w:rsidRPr="00E216F2" w:rsidRDefault="003812A1" w:rsidP="003812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0C00132A" w14:textId="77777777" w:rsidR="003812A1" w:rsidRPr="003812A1" w:rsidRDefault="00CC5A41" w:rsidP="003812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9EBDE3D" w14:textId="77777777" w:rsidR="003812A1" w:rsidRPr="00777DB3" w:rsidRDefault="003812A1" w:rsidP="003812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68B9BBE6" w14:textId="77777777" w:rsidR="003812A1" w:rsidRPr="00CA0D4F" w:rsidRDefault="003812A1" w:rsidP="003812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CA0D4F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-</w:t>
            </w:r>
          </w:p>
        </w:tc>
      </w:tr>
      <w:tr w:rsidR="003812A1" w:rsidRPr="00E216F2" w14:paraId="371F1934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636E03BC" w14:textId="77777777" w:rsidR="003812A1" w:rsidRPr="00E216F2" w:rsidRDefault="003812A1" w:rsidP="003812A1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216F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40" w:type="dxa"/>
            <w:shd w:val="clear" w:color="auto" w:fill="auto"/>
          </w:tcPr>
          <w:p w14:paraId="0E923411" w14:textId="77777777" w:rsidR="003812A1" w:rsidRPr="00E216F2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9E431D1" w14:textId="77777777" w:rsidR="003812A1" w:rsidRPr="00E216F2" w:rsidRDefault="003812A1" w:rsidP="003812A1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257D6E5" w14:textId="77777777" w:rsidR="003812A1" w:rsidRPr="00E216F2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EDC0354" w14:textId="77777777" w:rsidR="003812A1" w:rsidRPr="00E216F2" w:rsidRDefault="003812A1" w:rsidP="003812A1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9789C2F" w14:textId="77777777" w:rsidR="003812A1" w:rsidRPr="00E216F2" w:rsidRDefault="003812A1" w:rsidP="003812A1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30C9BC7" w14:textId="77777777" w:rsidR="003812A1" w:rsidRPr="00E216F2" w:rsidRDefault="003812A1" w:rsidP="003812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C0FFED" w14:textId="77777777" w:rsidR="003812A1" w:rsidRPr="00E216F2" w:rsidRDefault="003812A1" w:rsidP="003812A1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82710C0" w14:textId="77777777" w:rsidR="003812A1" w:rsidRPr="00E216F2" w:rsidRDefault="003812A1" w:rsidP="003812A1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DBA4DB8" w14:textId="77777777" w:rsidR="003812A1" w:rsidRPr="00E216F2" w:rsidRDefault="003812A1" w:rsidP="003812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F447FFB" w14:textId="77777777" w:rsidR="003812A1" w:rsidRPr="00E216F2" w:rsidRDefault="003812A1" w:rsidP="003812A1">
            <w:pPr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EEAEDB" w14:textId="77777777" w:rsidR="003812A1" w:rsidRPr="00A545B4" w:rsidRDefault="004361DA" w:rsidP="003812A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1</w:t>
            </w:r>
            <w:r w:rsidR="003812A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="00CC5A41" w:rsidRPr="00CC5A4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</w:t>
            </w: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0</w:t>
            </w:r>
            <w:r w:rsidR="00E82DAF" w:rsidRPr="00E82DA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CB6C5E7" w14:textId="77777777" w:rsidR="003812A1" w:rsidRPr="00A545B4" w:rsidRDefault="003812A1" w:rsidP="003812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D2E730" w14:textId="77777777" w:rsidR="003812A1" w:rsidRPr="00A545B4" w:rsidRDefault="004361DA" w:rsidP="003812A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1</w:t>
            </w:r>
            <w:r w:rsidR="003812A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="00CC5A41" w:rsidRPr="00CC5A41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2</w:t>
            </w:r>
            <w:r w:rsidR="00E82DAF" w:rsidRPr="00E82DAF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8</w:t>
            </w:r>
            <w:r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67FC0616" w14:textId="77777777" w:rsidR="003812A1" w:rsidRPr="00A545B4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82582D" w14:textId="77777777" w:rsidR="003812A1" w:rsidRPr="002A71F7" w:rsidRDefault="003812A1" w:rsidP="003812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</w:t>
            </w:r>
            <w:r w:rsidR="00CC5A41" w:rsidRPr="00CC5A41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233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57D9C8E" w14:textId="77777777" w:rsidR="003812A1" w:rsidRPr="00A545B4" w:rsidRDefault="003812A1" w:rsidP="003812A1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EB9DC5" w14:textId="77777777" w:rsidR="003812A1" w:rsidRPr="002A71F7" w:rsidRDefault="003812A1" w:rsidP="003812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</w:t>
            </w:r>
            <w:r w:rsidR="00CC5A41" w:rsidRPr="00CC5A41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</w:t>
            </w:r>
            <w:r w:rsidR="004361DA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01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0107285" w14:textId="77777777" w:rsidR="003812A1" w:rsidRPr="00A545B4" w:rsidRDefault="003812A1" w:rsidP="003812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063DFF" w14:textId="77777777" w:rsidR="003812A1" w:rsidRPr="00A545B4" w:rsidRDefault="00E82DAF" w:rsidP="003812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E82DAF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9</w:t>
            </w:r>
            <w:r w:rsidR="00CC5A41" w:rsidRPr="00CC5A41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048525D9" w14:textId="77777777" w:rsidR="003812A1" w:rsidRPr="00A545B4" w:rsidRDefault="003812A1" w:rsidP="003812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09B0E1" w14:textId="77777777" w:rsidR="003812A1" w:rsidRPr="00A545B4" w:rsidRDefault="00E82DAF" w:rsidP="003812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E82DAF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9</w:t>
            </w:r>
            <w:r w:rsidR="00CC5A41" w:rsidRPr="00CC5A41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7</w:t>
            </w:r>
            <w:r w:rsidRPr="00E82DAF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5D36050" w14:textId="77777777" w:rsidR="003812A1" w:rsidRPr="00A545B4" w:rsidRDefault="003812A1" w:rsidP="003812A1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2295DC" w14:textId="77777777" w:rsidR="003812A1" w:rsidRPr="00A545B4" w:rsidRDefault="00CC5A41" w:rsidP="003812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CC5A41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54</w:t>
            </w:r>
          </w:p>
        </w:tc>
        <w:tc>
          <w:tcPr>
            <w:tcW w:w="270" w:type="dxa"/>
            <w:shd w:val="clear" w:color="auto" w:fill="auto"/>
          </w:tcPr>
          <w:p w14:paraId="7EDBFD9F" w14:textId="77777777" w:rsidR="003812A1" w:rsidRPr="00A545B4" w:rsidRDefault="003812A1" w:rsidP="003812A1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9DC1C2" w14:textId="77777777" w:rsidR="003812A1" w:rsidRPr="00A545B4" w:rsidRDefault="00CC5A41" w:rsidP="003812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CC5A41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</w:t>
            </w:r>
            <w:r w:rsidR="004361DA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</w:t>
            </w:r>
          </w:p>
        </w:tc>
      </w:tr>
    </w:tbl>
    <w:p w14:paraId="3F169EAE" w14:textId="77777777" w:rsidR="00845098" w:rsidRDefault="00845098" w:rsidP="00845098">
      <w:pPr>
        <w:rPr>
          <w:rFonts w:ascii="Angsana New" w:hAnsi="Angsana New"/>
          <w:sz w:val="26"/>
          <w:szCs w:val="26"/>
        </w:rPr>
      </w:pPr>
    </w:p>
    <w:p w14:paraId="61D25B4A" w14:textId="77777777" w:rsidR="00845098" w:rsidRPr="00845098" w:rsidRDefault="00845098" w:rsidP="00845098">
      <w:pPr>
        <w:jc w:val="thaiDistribute"/>
        <w:rPr>
          <w:rFonts w:ascii="Angsana New" w:hAnsi="Angsana New"/>
          <w:sz w:val="30"/>
          <w:szCs w:val="30"/>
        </w:rPr>
      </w:pPr>
      <w:r w:rsidRPr="00845098">
        <w:rPr>
          <w:rFonts w:ascii="Angsana New" w:hAnsi="Angsana New" w:hint="cs"/>
          <w:sz w:val="30"/>
          <w:szCs w:val="30"/>
          <w:cs/>
        </w:rPr>
        <w:t>บริษัทร่วมและการร่วมค้าทั้งหมดจดทะเบียนจัดตั้งและดำเนินธุรกิจในประเทศไทย</w:t>
      </w:r>
      <w:r w:rsidRPr="00845098">
        <w:rPr>
          <w:rFonts w:ascii="Angsana New" w:hAnsi="Angsana New"/>
          <w:sz w:val="30"/>
          <w:szCs w:val="30"/>
          <w:cs/>
        </w:rPr>
        <w:t xml:space="preserve"> </w:t>
      </w:r>
      <w:r w:rsidRPr="00845098">
        <w:rPr>
          <w:rFonts w:ascii="Angsana New" w:hAnsi="Angsana New" w:hint="cs"/>
          <w:sz w:val="30"/>
          <w:szCs w:val="30"/>
          <w:cs/>
        </w:rPr>
        <w:t>ยกเว้น</w:t>
      </w:r>
      <w:r w:rsidRPr="00845098">
        <w:rPr>
          <w:rFonts w:ascii="Angsana New" w:hAnsi="Angsana New"/>
          <w:sz w:val="30"/>
          <w:szCs w:val="30"/>
          <w:cs/>
        </w:rPr>
        <w:t xml:space="preserve"> </w:t>
      </w:r>
      <w:r w:rsidRPr="00845098">
        <w:rPr>
          <w:rFonts w:ascii="Angsana New" w:hAnsi="Angsana New"/>
          <w:sz w:val="30"/>
          <w:szCs w:val="30"/>
        </w:rPr>
        <w:t xml:space="preserve">DM-Loxley Co., Ltd. </w:t>
      </w:r>
      <w:r w:rsidRPr="00845098">
        <w:rPr>
          <w:rFonts w:ascii="Angsana New" w:hAnsi="Angsana New" w:hint="cs"/>
          <w:sz w:val="30"/>
          <w:szCs w:val="30"/>
          <w:cs/>
        </w:rPr>
        <w:t>ซึ่งจดทะเบียนจัดตั้งในประเทศสาธารณรัฐประชาธิปไตยประชาชนลาว</w:t>
      </w:r>
    </w:p>
    <w:p w14:paraId="5E051D2B" w14:textId="77777777" w:rsidR="00845098" w:rsidRPr="00845098" w:rsidRDefault="00845098" w:rsidP="00845098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  <w:sectPr w:rsidR="00845098" w:rsidRPr="00845098" w:rsidSect="00565617">
          <w:headerReference w:type="even" r:id="rId10"/>
          <w:footerReference w:type="default" r:id="rId11"/>
          <w:headerReference w:type="first" r:id="rId12"/>
          <w:footerReference w:type="first" r:id="rId13"/>
          <w:pgSz w:w="16834" w:h="11909" w:orient="landscape" w:code="9"/>
          <w:pgMar w:top="691" w:right="1152" w:bottom="576" w:left="1152" w:header="720" w:footer="576" w:gutter="0"/>
          <w:cols w:space="720"/>
        </w:sectPr>
      </w:pPr>
      <w:r>
        <w:rPr>
          <w:rFonts w:ascii="Angsana New" w:hAnsi="Angsana New"/>
          <w:sz w:val="26"/>
          <w:szCs w:val="26"/>
          <w:cs/>
        </w:rPr>
        <w:tab/>
      </w:r>
    </w:p>
    <w:p w14:paraId="053CDB0F" w14:textId="77777777" w:rsidR="00E5270A" w:rsidRPr="008C0685" w:rsidRDefault="00E5270A" w:rsidP="008C0685">
      <w:pPr>
        <w:tabs>
          <w:tab w:val="clear" w:pos="227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C0685">
        <w:rPr>
          <w:rFonts w:ascii="Angsana New" w:hAnsi="Angsana New"/>
          <w:i/>
          <w:iCs/>
          <w:sz w:val="30"/>
          <w:szCs w:val="30"/>
          <w:cs/>
        </w:rPr>
        <w:t>บริษัทร่วมและการร่วมค้า</w:t>
      </w:r>
    </w:p>
    <w:p w14:paraId="0AAC7929" w14:textId="77777777" w:rsidR="00E5270A" w:rsidRPr="00CD5F30" w:rsidRDefault="00E5270A" w:rsidP="00E5270A">
      <w:pPr>
        <w:pStyle w:val="block"/>
        <w:spacing w:after="0"/>
        <w:ind w:left="0"/>
        <w:jc w:val="both"/>
        <w:rPr>
          <w:rFonts w:ascii="Angsana New" w:hAnsi="Angsana New"/>
          <w:color w:val="0000FF"/>
          <w:sz w:val="20"/>
          <w:szCs w:val="22"/>
          <w:shd w:val="clear" w:color="auto" w:fill="E6E6E6"/>
          <w:lang w:bidi="th-TH"/>
        </w:rPr>
      </w:pPr>
    </w:p>
    <w:p w14:paraId="15B0E1E7" w14:textId="77777777" w:rsidR="00486087" w:rsidRDefault="00E5270A" w:rsidP="00D9226F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D5F30">
        <w:rPr>
          <w:rFonts w:ascii="Angsana New" w:hAnsi="Angsana New" w:hint="cs"/>
          <w:sz w:val="30"/>
          <w:szCs w:val="30"/>
          <w:cs/>
        </w:rPr>
        <w:t>ตารางต่อไปนี้สรุป</w:t>
      </w:r>
      <w:r w:rsidRPr="00CD5F30">
        <w:rPr>
          <w:rFonts w:ascii="Angsana New" w:hAnsi="Angsana New"/>
          <w:sz w:val="30"/>
          <w:szCs w:val="30"/>
          <w:cs/>
        </w:rPr>
        <w:t>ข้อมูลทางการเงินของบริษัทร่วมและการร่วมค้าที่</w:t>
      </w:r>
      <w:r w:rsidR="004D2699">
        <w:rPr>
          <w:rFonts w:ascii="Angsana New" w:hAnsi="Angsana New" w:hint="cs"/>
          <w:sz w:val="30"/>
          <w:szCs w:val="30"/>
          <w:cs/>
        </w:rPr>
        <w:t>สาระสำคัญที่</w:t>
      </w:r>
      <w:r w:rsidRPr="00CD5F30">
        <w:rPr>
          <w:rFonts w:ascii="Angsana New" w:hAnsi="Angsana New"/>
          <w:sz w:val="30"/>
          <w:szCs w:val="30"/>
          <w:cs/>
        </w:rPr>
        <w:t xml:space="preserve">รวมอยู่ในงบการเงินของบริษัทร่วมและการร่วมค้า ปรับปรุงด้วยการปรับมูลค่ายุติธรรม ณ วันที่ซื้อ และความแตกต่างของนโยบายการบัญชี </w:t>
      </w:r>
      <w:r w:rsidR="00FA5767">
        <w:rPr>
          <w:rFonts w:ascii="Angsana New" w:hAnsi="Angsana New"/>
          <w:sz w:val="30"/>
          <w:szCs w:val="30"/>
        </w:rPr>
        <w:br/>
      </w:r>
      <w:r w:rsidRPr="00CD5F30">
        <w:rPr>
          <w:rFonts w:ascii="Angsana New" w:hAnsi="Angsana New"/>
          <w:sz w:val="30"/>
          <w:szCs w:val="30"/>
          <w:cs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="00FA5767">
        <w:rPr>
          <w:rFonts w:ascii="Angsana New" w:hAnsi="Angsana New"/>
          <w:sz w:val="30"/>
          <w:szCs w:val="30"/>
        </w:rPr>
        <w:br/>
      </w:r>
      <w:r w:rsidRPr="00CD5F30">
        <w:rPr>
          <w:rFonts w:ascii="Angsana New" w:hAnsi="Angsana New" w:hint="cs"/>
          <w:sz w:val="30"/>
          <w:szCs w:val="30"/>
          <w:cs/>
        </w:rPr>
        <w:t>กลุ่ม</w:t>
      </w:r>
      <w:r w:rsidRPr="00CD5F30">
        <w:rPr>
          <w:rFonts w:ascii="Angsana New" w:hAnsi="Angsana New"/>
          <w:sz w:val="30"/>
          <w:szCs w:val="30"/>
          <w:cs/>
        </w:rPr>
        <w:t>กิจการในกิจการเหล่านี้</w:t>
      </w:r>
    </w:p>
    <w:p w14:paraId="3DD723C0" w14:textId="77777777" w:rsidR="00E5270A" w:rsidRPr="008C0685" w:rsidRDefault="00E5270A" w:rsidP="008C0685">
      <w:pPr>
        <w:tabs>
          <w:tab w:val="clear" w:pos="22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C0685">
        <w:rPr>
          <w:rFonts w:ascii="Angsana New" w:hAnsi="Angsana New"/>
          <w:sz w:val="30"/>
          <w:szCs w:val="30"/>
        </w:rPr>
        <w:t xml:space="preserve"> </w:t>
      </w:r>
    </w:p>
    <w:tbl>
      <w:tblPr>
        <w:tblW w:w="9126" w:type="dxa"/>
        <w:tblInd w:w="450" w:type="dxa"/>
        <w:tblLook w:val="04A0" w:firstRow="1" w:lastRow="0" w:firstColumn="1" w:lastColumn="0" w:noHBand="0" w:noVBand="1"/>
      </w:tblPr>
      <w:tblGrid>
        <w:gridCol w:w="4512"/>
        <w:gridCol w:w="247"/>
        <w:gridCol w:w="910"/>
        <w:gridCol w:w="234"/>
        <w:gridCol w:w="910"/>
        <w:gridCol w:w="235"/>
        <w:gridCol w:w="910"/>
        <w:gridCol w:w="258"/>
        <w:gridCol w:w="910"/>
      </w:tblGrid>
      <w:tr w:rsidR="005E4265" w:rsidRPr="00AA0EED" w14:paraId="0D4F7A90" w14:textId="77777777" w:rsidTr="00D140BA">
        <w:trPr>
          <w:trHeight w:val="440"/>
          <w:tblHeader/>
        </w:trPr>
        <w:tc>
          <w:tcPr>
            <w:tcW w:w="4512" w:type="dxa"/>
            <w:shd w:val="clear" w:color="auto" w:fill="auto"/>
          </w:tcPr>
          <w:p w14:paraId="01834582" w14:textId="77777777" w:rsidR="005E4265" w:rsidRPr="00AA0EED" w:rsidRDefault="005E4265" w:rsidP="009324E4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240E4E04" w14:textId="77777777" w:rsidR="005E4265" w:rsidRPr="00AA0EED" w:rsidRDefault="005E4265" w:rsidP="009324E4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054" w:type="dxa"/>
            <w:gridSpan w:val="3"/>
            <w:shd w:val="clear" w:color="auto" w:fill="auto"/>
            <w:vAlign w:val="bottom"/>
          </w:tcPr>
          <w:p w14:paraId="53D3B55D" w14:textId="77777777" w:rsidR="005E4265" w:rsidRPr="00AA0EED" w:rsidRDefault="005E4265" w:rsidP="00F17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A0EED">
              <w:rPr>
                <w:rFonts w:ascii="Angsana New" w:hAnsi="Angsana New" w:hint="cs"/>
                <w:sz w:val="30"/>
                <w:szCs w:val="30"/>
                <w:cs/>
              </w:rPr>
              <w:t>บริษัท บีพี</w:t>
            </w:r>
            <w:r w:rsidRPr="00AA0EED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AA0E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A0EE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AA0EED">
              <w:rPr>
                <w:rFonts w:ascii="Angsana New" w:hAnsi="Angsana New" w:hint="cs"/>
                <w:sz w:val="30"/>
                <w:szCs w:val="30"/>
                <w:cs/>
              </w:rPr>
              <w:t xml:space="preserve">คาสตรอล </w:t>
            </w:r>
            <w:r w:rsidRPr="00AA0EE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AA0EED">
              <w:rPr>
                <w:rFonts w:ascii="Angsana New" w:hAnsi="Angsana New" w:hint="cs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BE181D1" w14:textId="77777777" w:rsidR="005E4265" w:rsidRPr="00AA0EED" w:rsidRDefault="005E4265" w:rsidP="00F1742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078" w:type="dxa"/>
            <w:gridSpan w:val="3"/>
            <w:shd w:val="clear" w:color="auto" w:fill="auto"/>
            <w:vAlign w:val="bottom"/>
          </w:tcPr>
          <w:p w14:paraId="153E2CF5" w14:textId="77777777" w:rsidR="005E4265" w:rsidRPr="00AA0EED" w:rsidRDefault="005E4265" w:rsidP="00F1742A">
            <w:pPr>
              <w:ind w:right="-10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A0EED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เอ็นเอส บลูสโคป </w:t>
            </w:r>
            <w:r w:rsidRPr="00AA0EE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AA0EED">
              <w:rPr>
                <w:rFonts w:ascii="Angsana New" w:hAnsi="Angsana New" w:hint="cs"/>
                <w:sz w:val="30"/>
                <w:szCs w:val="30"/>
                <w:cs/>
              </w:rPr>
              <w:t>(ประเทศไทย) จำกัด</w:t>
            </w:r>
          </w:p>
        </w:tc>
      </w:tr>
      <w:tr w:rsidR="009F228A" w:rsidRPr="00AA0EED" w14:paraId="0D88D08B" w14:textId="77777777" w:rsidTr="00D140BA">
        <w:trPr>
          <w:tblHeader/>
        </w:trPr>
        <w:tc>
          <w:tcPr>
            <w:tcW w:w="4512" w:type="dxa"/>
            <w:shd w:val="clear" w:color="auto" w:fill="auto"/>
          </w:tcPr>
          <w:p w14:paraId="3D1DABB2" w14:textId="77777777" w:rsidR="009F228A" w:rsidRPr="00AA0EED" w:rsidRDefault="009F228A" w:rsidP="009F228A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3650AD26" w14:textId="77777777" w:rsidR="009F228A" w:rsidRPr="00AA0EED" w:rsidRDefault="009F228A" w:rsidP="009F228A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910" w:type="dxa"/>
            <w:shd w:val="clear" w:color="auto" w:fill="auto"/>
          </w:tcPr>
          <w:p w14:paraId="500F4A58" w14:textId="77777777" w:rsidR="009F228A" w:rsidRPr="00AA0EED" w:rsidRDefault="00CC5A41" w:rsidP="009F228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CC5A41">
              <w:rPr>
                <w:rFonts w:ascii="Angsana New" w:eastAsia="Calibri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4" w:type="dxa"/>
            <w:shd w:val="clear" w:color="auto" w:fill="auto"/>
          </w:tcPr>
          <w:p w14:paraId="75A3ED01" w14:textId="77777777" w:rsidR="009F228A" w:rsidRPr="00AA0EED" w:rsidRDefault="009F228A" w:rsidP="009F228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2CC833CE" w14:textId="77777777" w:rsidR="009F228A" w:rsidRPr="00AA0EED" w:rsidRDefault="00CC5A41" w:rsidP="009F228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CC5A41">
              <w:rPr>
                <w:rFonts w:ascii="Angsana New" w:eastAsia="Calibri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5" w:type="dxa"/>
            <w:shd w:val="clear" w:color="auto" w:fill="auto"/>
          </w:tcPr>
          <w:p w14:paraId="177823CE" w14:textId="77777777" w:rsidR="009F228A" w:rsidRPr="00AA0EED" w:rsidRDefault="009F228A" w:rsidP="009F228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770251A0" w14:textId="77777777" w:rsidR="009F228A" w:rsidRPr="00AA0EED" w:rsidRDefault="00CC5A41" w:rsidP="009F228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CC5A41">
              <w:rPr>
                <w:rFonts w:ascii="Angsana New" w:eastAsia="Calibri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58" w:type="dxa"/>
            <w:shd w:val="clear" w:color="auto" w:fill="auto"/>
          </w:tcPr>
          <w:p w14:paraId="2F026561" w14:textId="77777777" w:rsidR="009F228A" w:rsidRPr="00AA0EED" w:rsidRDefault="009F228A" w:rsidP="009F228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09F816A1" w14:textId="77777777" w:rsidR="009F228A" w:rsidRPr="00AA0EED" w:rsidRDefault="00CC5A41" w:rsidP="009F228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CC5A41">
              <w:rPr>
                <w:rFonts w:ascii="Angsana New" w:eastAsia="Calibri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9F228A" w:rsidRPr="00AA0EED" w14:paraId="1DF21E57" w14:textId="77777777" w:rsidTr="00D140BA">
        <w:trPr>
          <w:trHeight w:val="422"/>
          <w:tblHeader/>
        </w:trPr>
        <w:tc>
          <w:tcPr>
            <w:tcW w:w="4512" w:type="dxa"/>
            <w:shd w:val="clear" w:color="auto" w:fill="auto"/>
          </w:tcPr>
          <w:p w14:paraId="54B524DC" w14:textId="77777777" w:rsidR="009F228A" w:rsidRPr="00AA0EED" w:rsidRDefault="009F228A" w:rsidP="009F228A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4453E6E3" w14:textId="77777777" w:rsidR="009F228A" w:rsidRPr="00AA0EED" w:rsidRDefault="009F228A" w:rsidP="009F228A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4367" w:type="dxa"/>
            <w:gridSpan w:val="7"/>
            <w:shd w:val="clear" w:color="auto" w:fill="auto"/>
          </w:tcPr>
          <w:p w14:paraId="61CD5992" w14:textId="77777777" w:rsidR="009F228A" w:rsidRPr="00AA0EED" w:rsidRDefault="009F228A" w:rsidP="009F228A">
            <w:pPr>
              <w:pStyle w:val="block"/>
              <w:spacing w:after="0"/>
              <w:ind w:left="0"/>
              <w:jc w:val="center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AA0EED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(</w:t>
            </w:r>
            <w:r w:rsidRPr="00AA0EED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D9226F" w:rsidRPr="00AA0EED" w14:paraId="5AC2440B" w14:textId="77777777" w:rsidTr="00D140BA">
        <w:trPr>
          <w:trHeight w:val="422"/>
        </w:trPr>
        <w:tc>
          <w:tcPr>
            <w:tcW w:w="4512" w:type="dxa"/>
            <w:shd w:val="clear" w:color="auto" w:fill="auto"/>
          </w:tcPr>
          <w:p w14:paraId="6C82C373" w14:textId="77777777" w:rsidR="00D9226F" w:rsidRPr="00AA0EED" w:rsidRDefault="00D9226F" w:rsidP="00D9226F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AA0EED">
              <w:rPr>
                <w:rFonts w:ascii="Angsana New" w:eastAsia="Calibri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247" w:type="dxa"/>
            <w:shd w:val="clear" w:color="auto" w:fill="auto"/>
          </w:tcPr>
          <w:p w14:paraId="6F90F66E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274ACA48" w14:textId="77777777" w:rsidR="00D9226F" w:rsidRPr="00AA0EED" w:rsidRDefault="00CC5A41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3812A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427</w:t>
            </w:r>
          </w:p>
        </w:tc>
        <w:tc>
          <w:tcPr>
            <w:tcW w:w="234" w:type="dxa"/>
            <w:shd w:val="clear" w:color="auto" w:fill="auto"/>
          </w:tcPr>
          <w:p w14:paraId="7B3EEA6B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37B408E7" w14:textId="77777777" w:rsidR="00D9226F" w:rsidRPr="00AA0EED" w:rsidRDefault="00CC5A41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D9226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5" w:type="dxa"/>
            <w:shd w:val="clear" w:color="auto" w:fill="auto"/>
          </w:tcPr>
          <w:p w14:paraId="10C64D7A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229706B5" w14:textId="77777777" w:rsidR="00D9226F" w:rsidRPr="00AA0EED" w:rsidRDefault="004361DA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CE646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54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58" w:type="dxa"/>
            <w:shd w:val="clear" w:color="auto" w:fill="auto"/>
          </w:tcPr>
          <w:p w14:paraId="16E908E0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</w:tcPr>
          <w:p w14:paraId="050638EB" w14:textId="77777777" w:rsidR="00D9226F" w:rsidRPr="00AA0EED" w:rsidRDefault="004361DA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D9226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D9226F" w:rsidRPr="00AA0EED" w14:paraId="4C13EFAD" w14:textId="77777777" w:rsidTr="00D140BA">
        <w:tc>
          <w:tcPr>
            <w:tcW w:w="4512" w:type="dxa"/>
            <w:shd w:val="clear" w:color="auto" w:fill="auto"/>
          </w:tcPr>
          <w:p w14:paraId="69B94E6F" w14:textId="77777777" w:rsidR="00D9226F" w:rsidRPr="00AA0EED" w:rsidRDefault="00D9226F" w:rsidP="00D9226F">
            <w:pPr>
              <w:rPr>
                <w:rFonts w:ascii="Angsana New" w:eastAsia="Calibri" w:hAnsi="Angsana New"/>
                <w:sz w:val="20"/>
                <w:szCs w:val="20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0502DC82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59D21515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363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234" w:type="dxa"/>
            <w:shd w:val="clear" w:color="auto" w:fill="auto"/>
          </w:tcPr>
          <w:p w14:paraId="6B7FA6C2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1B2D6268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363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235" w:type="dxa"/>
            <w:shd w:val="clear" w:color="auto" w:fill="auto"/>
          </w:tcPr>
          <w:p w14:paraId="3724E20F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1D012EB8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516A1771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</w:tcPr>
          <w:p w14:paraId="6E1238A4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D9226F" w:rsidRPr="00AA0EED" w14:paraId="05BC78D2" w14:textId="77777777" w:rsidTr="00D140BA">
        <w:tc>
          <w:tcPr>
            <w:tcW w:w="4512" w:type="dxa"/>
            <w:shd w:val="clear" w:color="auto" w:fill="auto"/>
          </w:tcPr>
          <w:p w14:paraId="33DEA2AE" w14:textId="77777777" w:rsidR="00D9226F" w:rsidRPr="00AA0EED" w:rsidRDefault="00D9226F" w:rsidP="00D9226F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A0EED">
              <w:rPr>
                <w:rFonts w:ascii="Angsana New" w:eastAsia="Calibri" w:hAnsi="Angsana New"/>
                <w:sz w:val="30"/>
                <w:szCs w:val="30"/>
                <w:cs/>
              </w:rPr>
              <w:t>กำไรขาดทุนเบ็ดเสร็จรวม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913559">
              <w:rPr>
                <w:rFonts w:ascii="Angsana New" w:eastAsia="Calibri" w:hAnsi="Angsana New"/>
                <w:sz w:val="30"/>
                <w:szCs w:val="30"/>
                <w:cs/>
              </w:rPr>
              <w:t>(</w:t>
            </w:r>
            <w:r w:rsidRPr="00913559">
              <w:rPr>
                <w:rFonts w:ascii="Angsana New" w:eastAsia="Calibri" w:hAnsi="Angsana New" w:hint="cs"/>
                <w:sz w:val="30"/>
                <w:szCs w:val="30"/>
                <w:cs/>
              </w:rPr>
              <w:t>ร้อยละ</w:t>
            </w:r>
            <w:r w:rsidRPr="00913559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="004361DA">
              <w:rPr>
                <w:rFonts w:ascii="Angsana New" w:eastAsia="Calibri" w:hAnsi="Angsana New"/>
                <w:sz w:val="30"/>
                <w:szCs w:val="30"/>
              </w:rPr>
              <w:t>100</w:t>
            </w:r>
            <w:r w:rsidRPr="00913559">
              <w:rPr>
                <w:rFonts w:ascii="Angsana New" w:eastAsia="Calibri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14:paraId="7F13B716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3263CAF1" w14:textId="77777777" w:rsidR="00D9226F" w:rsidRPr="00AA0EED" w:rsidRDefault="00E82DAF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34" w:type="dxa"/>
            <w:shd w:val="clear" w:color="auto" w:fill="auto"/>
          </w:tcPr>
          <w:p w14:paraId="396D5472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324D6B89" w14:textId="77777777" w:rsidR="00D9226F" w:rsidRPr="00AA0EED" w:rsidRDefault="004361DA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9226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5" w:type="dxa"/>
            <w:shd w:val="clear" w:color="auto" w:fill="auto"/>
          </w:tcPr>
          <w:p w14:paraId="5F23439B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66E56D2B" w14:textId="77777777" w:rsidR="00D9226F" w:rsidRPr="00AA0EED" w:rsidRDefault="00E82DAF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8" w:type="dxa"/>
            <w:shd w:val="clear" w:color="auto" w:fill="auto"/>
          </w:tcPr>
          <w:p w14:paraId="0A99FEFD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50D7E6C2" w14:textId="77777777" w:rsidR="00D9226F" w:rsidRPr="00AA0EED" w:rsidRDefault="00CC5A41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D9226F" w:rsidRPr="00187B6F" w14:paraId="16216517" w14:textId="77777777" w:rsidTr="00D140BA">
        <w:tc>
          <w:tcPr>
            <w:tcW w:w="4512" w:type="dxa"/>
            <w:shd w:val="clear" w:color="auto" w:fill="auto"/>
          </w:tcPr>
          <w:p w14:paraId="2A73C9B0" w14:textId="77777777" w:rsidR="00D9226F" w:rsidRPr="00187B6F" w:rsidRDefault="00D9226F" w:rsidP="00D9226F">
            <w:pPr>
              <w:rPr>
                <w:rFonts w:ascii="Angsana New" w:eastAsia="Calibri" w:hAnsi="Angsana New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370D1DA9" w14:textId="77777777" w:rsidR="00D9226F" w:rsidRPr="00187B6F" w:rsidRDefault="00D9226F" w:rsidP="00D92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0D37A321" w14:textId="77777777" w:rsidR="00D9226F" w:rsidRPr="00187B6F" w:rsidRDefault="00D9226F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34" w:type="dxa"/>
            <w:shd w:val="clear" w:color="auto" w:fill="auto"/>
          </w:tcPr>
          <w:p w14:paraId="2A79EE73" w14:textId="77777777" w:rsidR="00D9226F" w:rsidRPr="00187B6F" w:rsidRDefault="00D9226F" w:rsidP="00D92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22BD73DE" w14:textId="77777777" w:rsidR="00D9226F" w:rsidRPr="00187B6F" w:rsidRDefault="00D9226F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35" w:type="dxa"/>
            <w:shd w:val="clear" w:color="auto" w:fill="auto"/>
          </w:tcPr>
          <w:p w14:paraId="5912C711" w14:textId="77777777" w:rsidR="00D9226F" w:rsidRPr="00187B6F" w:rsidRDefault="00D9226F" w:rsidP="00D92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406BB297" w14:textId="77777777" w:rsidR="00D9226F" w:rsidRPr="00187B6F" w:rsidRDefault="00D9226F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7EAF1568" w14:textId="77777777" w:rsidR="00D9226F" w:rsidRPr="00187B6F" w:rsidRDefault="00D9226F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1DD52CB9" w14:textId="77777777" w:rsidR="00D9226F" w:rsidRPr="00187B6F" w:rsidRDefault="00D9226F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</w:tr>
      <w:tr w:rsidR="00D9226F" w:rsidRPr="00AA0EED" w14:paraId="0DFCA753" w14:textId="77777777" w:rsidTr="00D140BA">
        <w:tc>
          <w:tcPr>
            <w:tcW w:w="4512" w:type="dxa"/>
            <w:shd w:val="clear" w:color="auto" w:fill="auto"/>
          </w:tcPr>
          <w:p w14:paraId="1A2FD975" w14:textId="77777777" w:rsidR="00D9226F" w:rsidRPr="00AA0EED" w:rsidRDefault="00D9226F" w:rsidP="00D9226F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A0EED">
              <w:rPr>
                <w:rFonts w:ascii="Angsana New" w:eastAsia="Calibri" w:hAnsi="Angsana New"/>
                <w:sz w:val="30"/>
                <w:szCs w:val="30"/>
                <w:cs/>
              </w:rPr>
              <w:t>กำไรขาดทุนเบ็ดเสร็จรวม</w:t>
            </w:r>
            <w:r w:rsidRPr="00AA0EED">
              <w:rPr>
                <w:rFonts w:ascii="Angsana New" w:eastAsia="Calibri" w:hAnsi="Angsana New" w:hint="cs"/>
                <w:sz w:val="30"/>
                <w:szCs w:val="30"/>
                <w:cs/>
              </w:rPr>
              <w:t>ส่วนที่เป็นของกลุ่มบริษัท</w:t>
            </w:r>
          </w:p>
        </w:tc>
        <w:tc>
          <w:tcPr>
            <w:tcW w:w="247" w:type="dxa"/>
            <w:shd w:val="clear" w:color="auto" w:fill="auto"/>
          </w:tcPr>
          <w:p w14:paraId="38B61686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3C8AF549" w14:textId="77777777" w:rsidR="00D9226F" w:rsidRPr="00AA0EED" w:rsidRDefault="00CC5A41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363</w:t>
            </w:r>
          </w:p>
        </w:tc>
        <w:tc>
          <w:tcPr>
            <w:tcW w:w="234" w:type="dxa"/>
            <w:shd w:val="clear" w:color="auto" w:fill="auto"/>
          </w:tcPr>
          <w:p w14:paraId="39F0CCDC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65EFD781" w14:textId="77777777" w:rsidR="00D9226F" w:rsidRPr="00AA0EED" w:rsidRDefault="00CC5A41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5" w:type="dxa"/>
            <w:shd w:val="clear" w:color="auto" w:fill="auto"/>
          </w:tcPr>
          <w:p w14:paraId="3D2B69EC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458B5874" w14:textId="77777777" w:rsidR="00D9226F" w:rsidRPr="0074790D" w:rsidRDefault="004361DA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58" w:type="dxa"/>
            <w:shd w:val="clear" w:color="auto" w:fill="auto"/>
          </w:tcPr>
          <w:p w14:paraId="0DCD2C31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1325034F" w14:textId="77777777" w:rsidR="00D9226F" w:rsidRPr="0074790D" w:rsidRDefault="00CC5A41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D9226F" w:rsidRPr="00AA0EED" w14:paraId="02E52BFB" w14:textId="77777777" w:rsidTr="00D140BA">
        <w:tc>
          <w:tcPr>
            <w:tcW w:w="4512" w:type="dxa"/>
            <w:shd w:val="clear" w:color="auto" w:fill="auto"/>
          </w:tcPr>
          <w:p w14:paraId="30ABC26B" w14:textId="77777777" w:rsidR="00D9226F" w:rsidRPr="00AA0EED" w:rsidRDefault="00D9226F" w:rsidP="00D9226F">
            <w:pPr>
              <w:rPr>
                <w:rFonts w:ascii="Angsana New" w:eastAsia="Calibri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7" w:type="dxa"/>
            <w:shd w:val="clear" w:color="auto" w:fill="auto"/>
          </w:tcPr>
          <w:p w14:paraId="484E3D3D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7C903A1A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34" w:type="dxa"/>
            <w:shd w:val="clear" w:color="auto" w:fill="auto"/>
          </w:tcPr>
          <w:p w14:paraId="4411FBB2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00F1A612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35" w:type="dxa"/>
            <w:shd w:val="clear" w:color="auto" w:fill="auto"/>
          </w:tcPr>
          <w:p w14:paraId="517CC22D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3A3216AF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2E9D10D1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5A9AE237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D9226F" w:rsidRPr="00AA0EED" w14:paraId="5ADDF0E8" w14:textId="77777777" w:rsidTr="00D140BA">
        <w:tc>
          <w:tcPr>
            <w:tcW w:w="4512" w:type="dxa"/>
            <w:shd w:val="clear" w:color="auto" w:fill="auto"/>
          </w:tcPr>
          <w:p w14:paraId="2CD4E10D" w14:textId="77777777" w:rsidR="00D9226F" w:rsidRPr="00AA0EED" w:rsidRDefault="00D9226F" w:rsidP="00D9226F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AA0EED">
              <w:rPr>
                <w:rFonts w:ascii="Angsana New" w:eastAsia="Calibri" w:hAnsi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247" w:type="dxa"/>
            <w:shd w:val="clear" w:color="auto" w:fill="auto"/>
          </w:tcPr>
          <w:p w14:paraId="7DCA7149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5A68EBE3" w14:textId="77777777" w:rsidR="00D9226F" w:rsidRPr="00AA0EED" w:rsidRDefault="00CC5A41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CE646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236</w:t>
            </w:r>
          </w:p>
        </w:tc>
        <w:tc>
          <w:tcPr>
            <w:tcW w:w="234" w:type="dxa"/>
            <w:shd w:val="clear" w:color="auto" w:fill="auto"/>
          </w:tcPr>
          <w:p w14:paraId="062E52BD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3A28C605" w14:textId="77777777" w:rsidR="00D9226F" w:rsidRPr="00AA0EED" w:rsidRDefault="00CC5A41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D9226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5" w:type="dxa"/>
            <w:shd w:val="clear" w:color="auto" w:fill="auto"/>
          </w:tcPr>
          <w:p w14:paraId="494191D8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7384F81D" w14:textId="77777777" w:rsidR="00D9226F" w:rsidRPr="00AA0EED" w:rsidRDefault="00CC5A41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CE646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524</w:t>
            </w:r>
          </w:p>
        </w:tc>
        <w:tc>
          <w:tcPr>
            <w:tcW w:w="258" w:type="dxa"/>
            <w:shd w:val="clear" w:color="auto" w:fill="auto"/>
          </w:tcPr>
          <w:p w14:paraId="4F2F58E9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</w:tcPr>
          <w:p w14:paraId="6672BD88" w14:textId="77777777" w:rsidR="00D9226F" w:rsidRPr="00AA0EED" w:rsidRDefault="00CC5A41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D9226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01</w:t>
            </w:r>
          </w:p>
        </w:tc>
      </w:tr>
      <w:tr w:rsidR="00D9226F" w:rsidRPr="00AA0EED" w14:paraId="309B77B7" w14:textId="77777777" w:rsidTr="00D140BA">
        <w:tc>
          <w:tcPr>
            <w:tcW w:w="4512" w:type="dxa"/>
            <w:shd w:val="clear" w:color="auto" w:fill="auto"/>
          </w:tcPr>
          <w:p w14:paraId="0F6FE0B5" w14:textId="77777777" w:rsidR="00D9226F" w:rsidRPr="00AA0EED" w:rsidRDefault="00D9226F" w:rsidP="00D9226F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AA0EED">
              <w:rPr>
                <w:rFonts w:ascii="Angsana New" w:eastAsia="Calibri" w:hAnsi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47" w:type="dxa"/>
            <w:shd w:val="clear" w:color="auto" w:fill="auto"/>
          </w:tcPr>
          <w:p w14:paraId="520C2CDC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3821DB19" w14:textId="77777777" w:rsidR="00D9226F" w:rsidRPr="00AA0EED" w:rsidRDefault="00CC5A41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747</w:t>
            </w:r>
          </w:p>
        </w:tc>
        <w:tc>
          <w:tcPr>
            <w:tcW w:w="234" w:type="dxa"/>
            <w:shd w:val="clear" w:color="auto" w:fill="auto"/>
          </w:tcPr>
          <w:p w14:paraId="05DF2C7F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5DBAB284" w14:textId="77777777" w:rsidR="00D9226F" w:rsidRPr="00AA0EED" w:rsidRDefault="00CC5A41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5" w:type="dxa"/>
            <w:shd w:val="clear" w:color="auto" w:fill="auto"/>
          </w:tcPr>
          <w:p w14:paraId="5E5F5C80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0B6C7F95" w14:textId="77777777" w:rsidR="00D9226F" w:rsidRPr="00AA0EED" w:rsidRDefault="00CC5A41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CE646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457</w:t>
            </w:r>
          </w:p>
        </w:tc>
        <w:tc>
          <w:tcPr>
            <w:tcW w:w="258" w:type="dxa"/>
            <w:shd w:val="clear" w:color="auto" w:fill="auto"/>
          </w:tcPr>
          <w:p w14:paraId="5C672BE1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</w:tcPr>
          <w:p w14:paraId="7D0B2BC7" w14:textId="77777777" w:rsidR="00D9226F" w:rsidRPr="00AA0EED" w:rsidRDefault="00CC5A41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D9226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88</w:t>
            </w:r>
          </w:p>
        </w:tc>
      </w:tr>
      <w:tr w:rsidR="00D9226F" w:rsidRPr="00AA0EED" w14:paraId="097E79DF" w14:textId="77777777" w:rsidTr="00D140BA">
        <w:tc>
          <w:tcPr>
            <w:tcW w:w="4512" w:type="dxa"/>
            <w:shd w:val="clear" w:color="auto" w:fill="auto"/>
          </w:tcPr>
          <w:p w14:paraId="574C7C39" w14:textId="77777777" w:rsidR="00D9226F" w:rsidRPr="00AA0EED" w:rsidRDefault="00D9226F" w:rsidP="00D9226F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AA0EED">
              <w:rPr>
                <w:rFonts w:ascii="Angsana New" w:eastAsia="Calibri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247" w:type="dxa"/>
            <w:shd w:val="clear" w:color="auto" w:fill="auto"/>
          </w:tcPr>
          <w:p w14:paraId="2C468142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27D97FB1" w14:textId="77777777" w:rsidR="00D9226F" w:rsidRPr="00AA0EED" w:rsidRDefault="00CE6469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4" w:type="dxa"/>
            <w:shd w:val="clear" w:color="auto" w:fill="auto"/>
          </w:tcPr>
          <w:p w14:paraId="5E048469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6E58AB8D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5ABA2048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31753EE7" w14:textId="77777777" w:rsidR="00D9226F" w:rsidRPr="00AA0EED" w:rsidRDefault="00CE6469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8" w:type="dxa"/>
            <w:shd w:val="clear" w:color="auto" w:fill="auto"/>
          </w:tcPr>
          <w:p w14:paraId="79FAE819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</w:tcPr>
          <w:p w14:paraId="29A71286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464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9226F" w:rsidRPr="00AA0EED" w14:paraId="27A6BACF" w14:textId="77777777" w:rsidTr="00D140BA">
        <w:tc>
          <w:tcPr>
            <w:tcW w:w="4512" w:type="dxa"/>
            <w:shd w:val="clear" w:color="auto" w:fill="auto"/>
          </w:tcPr>
          <w:p w14:paraId="541615A9" w14:textId="77777777" w:rsidR="00D9226F" w:rsidRPr="00AA0EED" w:rsidRDefault="00D9226F" w:rsidP="00D9226F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AA0EED">
              <w:rPr>
                <w:rFonts w:ascii="Angsana New" w:eastAsia="Calibri" w:hAnsi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47" w:type="dxa"/>
            <w:shd w:val="clear" w:color="auto" w:fill="auto"/>
          </w:tcPr>
          <w:p w14:paraId="6E49D054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20CA21DA" w14:textId="77777777" w:rsidR="00D9226F" w:rsidRPr="00AA0EED" w:rsidRDefault="00CE6469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4" w:type="dxa"/>
            <w:shd w:val="clear" w:color="auto" w:fill="auto"/>
          </w:tcPr>
          <w:p w14:paraId="05815B13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4E8FA831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53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783433CB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05B3E457" w14:textId="77777777" w:rsidR="00D9226F" w:rsidRPr="00AA0EED" w:rsidRDefault="00CE6469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73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8" w:type="dxa"/>
            <w:shd w:val="clear" w:color="auto" w:fill="auto"/>
          </w:tcPr>
          <w:p w14:paraId="614B9F2B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2D260BFD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76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9226F" w:rsidRPr="00AA0EED" w14:paraId="07CC1166" w14:textId="77777777" w:rsidTr="00D140BA">
        <w:tc>
          <w:tcPr>
            <w:tcW w:w="4512" w:type="dxa"/>
            <w:shd w:val="clear" w:color="auto" w:fill="auto"/>
          </w:tcPr>
          <w:p w14:paraId="42595F21" w14:textId="77777777" w:rsidR="00D9226F" w:rsidRPr="00AA0EED" w:rsidRDefault="00D9226F" w:rsidP="00D9226F">
            <w:pPr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AA0EED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สินทรัพย์สุทธิ</w:t>
            </w: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 (ร้อยละ </w:t>
            </w:r>
            <w:r w:rsidR="004361DA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100</w:t>
            </w: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14:paraId="79A35D36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BD3DC" w14:textId="77777777" w:rsidR="00D9226F" w:rsidRPr="00AA0EED" w:rsidRDefault="00CC5A41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CE64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4" w:type="dxa"/>
            <w:shd w:val="clear" w:color="auto" w:fill="auto"/>
          </w:tcPr>
          <w:p w14:paraId="113B607D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F14C6A" w14:textId="77777777" w:rsidR="00D9226F" w:rsidRPr="00AA0EED" w:rsidRDefault="00CC5A41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D9226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235" w:type="dxa"/>
            <w:shd w:val="clear" w:color="auto" w:fill="auto"/>
          </w:tcPr>
          <w:p w14:paraId="1D0D5068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26DB7" w14:textId="77777777" w:rsidR="00D9226F" w:rsidRPr="00AA0EED" w:rsidRDefault="00CC5A41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CE64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58" w:type="dxa"/>
            <w:shd w:val="clear" w:color="auto" w:fill="auto"/>
          </w:tcPr>
          <w:p w14:paraId="7DC7C757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747D8" w14:textId="77777777" w:rsidR="00D9226F" w:rsidRPr="00AA0EED" w:rsidRDefault="00CC5A41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D9226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</w:tr>
      <w:tr w:rsidR="00D9226F" w:rsidRPr="00187B6F" w14:paraId="1A8EA43E" w14:textId="77777777" w:rsidTr="00D140BA">
        <w:tc>
          <w:tcPr>
            <w:tcW w:w="4512" w:type="dxa"/>
            <w:shd w:val="clear" w:color="auto" w:fill="auto"/>
          </w:tcPr>
          <w:p w14:paraId="3AC42722" w14:textId="77777777" w:rsidR="00D9226F" w:rsidRPr="00187B6F" w:rsidRDefault="00D9226F" w:rsidP="00D9226F">
            <w:pPr>
              <w:rPr>
                <w:rFonts w:ascii="Angsana New" w:eastAsia="Calibri" w:hAnsi="Angsana New"/>
                <w:sz w:val="20"/>
                <w:szCs w:val="20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121E1C38" w14:textId="77777777" w:rsidR="00D9226F" w:rsidRPr="00187B6F" w:rsidRDefault="00D9226F" w:rsidP="00D92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282D5428" w14:textId="77777777" w:rsidR="00D9226F" w:rsidRPr="00187B6F" w:rsidRDefault="00D9226F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34" w:type="dxa"/>
            <w:shd w:val="clear" w:color="auto" w:fill="auto"/>
          </w:tcPr>
          <w:p w14:paraId="6E0244C4" w14:textId="77777777" w:rsidR="00D9226F" w:rsidRPr="00187B6F" w:rsidRDefault="00D9226F" w:rsidP="00D92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681502EB" w14:textId="77777777" w:rsidR="00D9226F" w:rsidRPr="00187B6F" w:rsidRDefault="00D9226F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35" w:type="dxa"/>
            <w:shd w:val="clear" w:color="auto" w:fill="auto"/>
          </w:tcPr>
          <w:p w14:paraId="091DEAFC" w14:textId="77777777" w:rsidR="00D9226F" w:rsidRPr="00187B6F" w:rsidRDefault="00D9226F" w:rsidP="00D92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5BCC7174" w14:textId="77777777" w:rsidR="00D9226F" w:rsidRPr="00187B6F" w:rsidRDefault="00D9226F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4D2959EA" w14:textId="77777777" w:rsidR="00D9226F" w:rsidRPr="00187B6F" w:rsidRDefault="00D9226F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</w:tcPr>
          <w:p w14:paraId="466B39A1" w14:textId="77777777" w:rsidR="00D9226F" w:rsidRPr="00187B6F" w:rsidRDefault="00D9226F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D9226F" w:rsidRPr="00AA0EED" w14:paraId="78D6284D" w14:textId="77777777" w:rsidTr="00D140BA">
        <w:tc>
          <w:tcPr>
            <w:tcW w:w="4512" w:type="dxa"/>
            <w:shd w:val="clear" w:color="auto" w:fill="auto"/>
          </w:tcPr>
          <w:p w14:paraId="6D3F8E53" w14:textId="77777777" w:rsidR="00D9226F" w:rsidRPr="00AA0EED" w:rsidRDefault="00D9226F" w:rsidP="00D9226F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AA0EED">
              <w:rPr>
                <w:rFonts w:ascii="Angsana New" w:eastAsia="Calibri" w:hAnsi="Angsana New" w:hint="cs"/>
                <w:sz w:val="30"/>
                <w:szCs w:val="30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247" w:type="dxa"/>
            <w:shd w:val="clear" w:color="auto" w:fill="auto"/>
          </w:tcPr>
          <w:p w14:paraId="3A440202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5E0DEA4E" w14:textId="77777777" w:rsidR="00D9226F" w:rsidRPr="00AA0EED" w:rsidRDefault="00E82DAF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4" w:type="dxa"/>
            <w:shd w:val="clear" w:color="auto" w:fill="auto"/>
          </w:tcPr>
          <w:p w14:paraId="56E29B89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4E75B182" w14:textId="77777777" w:rsidR="00D9226F" w:rsidRPr="00AA0EED" w:rsidRDefault="00E82DAF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235" w:type="dxa"/>
            <w:shd w:val="clear" w:color="auto" w:fill="auto"/>
          </w:tcPr>
          <w:p w14:paraId="1427A0CB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4F505A0C" w14:textId="77777777" w:rsidR="00D9226F" w:rsidRPr="00AA0EED" w:rsidRDefault="004361DA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E646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473</w:t>
            </w:r>
          </w:p>
        </w:tc>
        <w:tc>
          <w:tcPr>
            <w:tcW w:w="258" w:type="dxa"/>
            <w:shd w:val="clear" w:color="auto" w:fill="auto"/>
          </w:tcPr>
          <w:p w14:paraId="589B5114" w14:textId="77777777" w:rsidR="00D9226F" w:rsidRPr="00AA0EED" w:rsidRDefault="00D9226F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59825A7C" w14:textId="77777777" w:rsidR="00D9226F" w:rsidRPr="00AA0EED" w:rsidRDefault="004361DA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9226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D9226F" w:rsidRPr="0074790D" w14:paraId="2D96985F" w14:textId="77777777" w:rsidTr="00D140BA">
        <w:tc>
          <w:tcPr>
            <w:tcW w:w="4512" w:type="dxa"/>
            <w:shd w:val="clear" w:color="auto" w:fill="auto"/>
          </w:tcPr>
          <w:p w14:paraId="4AD50955" w14:textId="77777777" w:rsidR="00D9226F" w:rsidRPr="0074790D" w:rsidRDefault="00D9226F" w:rsidP="00D9226F">
            <w:pPr>
              <w:rPr>
                <w:rFonts w:ascii="Angsana New" w:eastAsia="Calibri" w:hAnsi="Angsana New"/>
                <w:sz w:val="20"/>
                <w:szCs w:val="20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69D3E95A" w14:textId="77777777" w:rsidR="00D9226F" w:rsidRPr="0074790D" w:rsidRDefault="00D9226F" w:rsidP="00D9226F">
            <w:pPr>
              <w:pStyle w:val="acctfourfigures"/>
              <w:tabs>
                <w:tab w:val="decimal" w:pos="551"/>
              </w:tabs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01AC1BFB" w14:textId="77777777" w:rsidR="00D9226F" w:rsidRPr="0074790D" w:rsidRDefault="00D9226F" w:rsidP="00D9226F">
            <w:pPr>
              <w:pStyle w:val="acctfourfigures"/>
              <w:tabs>
                <w:tab w:val="decimal" w:pos="628"/>
              </w:tabs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34" w:type="dxa"/>
            <w:shd w:val="clear" w:color="auto" w:fill="auto"/>
          </w:tcPr>
          <w:p w14:paraId="42BA3072" w14:textId="77777777" w:rsidR="00D9226F" w:rsidRPr="0074790D" w:rsidRDefault="00D9226F" w:rsidP="00D9226F">
            <w:pPr>
              <w:pStyle w:val="acctfourfigures"/>
              <w:tabs>
                <w:tab w:val="decimal" w:pos="551"/>
              </w:tabs>
              <w:ind w:right="11"/>
              <w:jc w:val="righ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7BE14B19" w14:textId="77777777" w:rsidR="00D9226F" w:rsidRPr="0074790D" w:rsidRDefault="00D9226F" w:rsidP="00D9226F">
            <w:pPr>
              <w:pStyle w:val="acctfourfigures"/>
              <w:tabs>
                <w:tab w:val="decimal" w:pos="628"/>
              </w:tabs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35" w:type="dxa"/>
            <w:shd w:val="clear" w:color="auto" w:fill="auto"/>
          </w:tcPr>
          <w:p w14:paraId="0D0AEC15" w14:textId="77777777" w:rsidR="00D9226F" w:rsidRPr="0074790D" w:rsidRDefault="00D9226F" w:rsidP="00D9226F">
            <w:pPr>
              <w:pStyle w:val="acctfourfigures"/>
              <w:tabs>
                <w:tab w:val="decimal" w:pos="551"/>
              </w:tabs>
              <w:ind w:right="11"/>
              <w:jc w:val="righ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770F879D" w14:textId="77777777" w:rsidR="00D9226F" w:rsidRPr="0074790D" w:rsidRDefault="00D9226F" w:rsidP="00D9226F">
            <w:pPr>
              <w:pStyle w:val="acctfourfigures"/>
              <w:tabs>
                <w:tab w:val="decimal" w:pos="628"/>
              </w:tabs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29D295C3" w14:textId="77777777" w:rsidR="00D9226F" w:rsidRPr="0074790D" w:rsidRDefault="00D9226F" w:rsidP="00D9226F">
            <w:pPr>
              <w:pStyle w:val="acctfourfigures"/>
              <w:tabs>
                <w:tab w:val="decimal" w:pos="628"/>
              </w:tabs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0EC819E8" w14:textId="77777777" w:rsidR="00D9226F" w:rsidRPr="0074790D" w:rsidRDefault="00D9226F" w:rsidP="00D9226F">
            <w:pPr>
              <w:pStyle w:val="acctfourfigures"/>
              <w:tabs>
                <w:tab w:val="decimal" w:pos="628"/>
              </w:tabs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D9226F" w:rsidRPr="0074790D" w14:paraId="4C2A9D86" w14:textId="77777777" w:rsidTr="00D140BA">
        <w:tc>
          <w:tcPr>
            <w:tcW w:w="4512" w:type="dxa"/>
            <w:shd w:val="clear" w:color="auto" w:fill="auto"/>
          </w:tcPr>
          <w:p w14:paraId="05604C1B" w14:textId="77777777" w:rsidR="00D9226F" w:rsidRPr="0074790D" w:rsidRDefault="00D9226F" w:rsidP="00D9226F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74790D">
              <w:rPr>
                <w:rFonts w:ascii="Angsana New" w:eastAsia="Calibri" w:hAnsi="Angsana New" w:hint="cs"/>
                <w:sz w:val="30"/>
                <w:szCs w:val="30"/>
                <w:cs/>
              </w:rPr>
              <w:t>ส่วนได้เสียของกลุ่ม</w:t>
            </w:r>
            <w:r w:rsidRPr="0074790D">
              <w:rPr>
                <w:rFonts w:ascii="Angsana New" w:eastAsia="Calibri" w:hAnsi="Angsana New"/>
                <w:sz w:val="30"/>
                <w:szCs w:val="30"/>
                <w:cs/>
              </w:rPr>
              <w:t>บริษัท</w:t>
            </w:r>
            <w:r w:rsidRPr="0074790D">
              <w:rPr>
                <w:rFonts w:ascii="Angsana New" w:eastAsia="Calibri" w:hAnsi="Angsana New" w:hint="cs"/>
                <w:sz w:val="30"/>
                <w:szCs w:val="30"/>
                <w:cs/>
              </w:rPr>
              <w:t>ในสินทรัพย์สุทธิของ</w:t>
            </w:r>
            <w:r w:rsidRPr="0074790D">
              <w:rPr>
                <w:rFonts w:ascii="Angsana New" w:eastAsia="Calibri" w:hAnsi="Angsana New"/>
                <w:sz w:val="30"/>
                <w:szCs w:val="30"/>
                <w:cs/>
              </w:rPr>
              <w:br/>
            </w:r>
            <w:r w:rsidRPr="0074790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  บริษัทร่วม </w:t>
            </w:r>
            <w:r w:rsidRPr="007479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ณ วันที่ </w:t>
            </w:r>
            <w:r w:rsidR="004361DA">
              <w:rPr>
                <w:rFonts w:ascii="Angsana New" w:eastAsia="Calibri" w:hAnsi="Angsana New"/>
                <w:sz w:val="30"/>
                <w:szCs w:val="30"/>
              </w:rPr>
              <w:t>1</w:t>
            </w:r>
            <w:r w:rsidRPr="0074790D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74790D">
              <w:rPr>
                <w:rFonts w:ascii="Angsana New" w:eastAsia="Calibri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47" w:type="dxa"/>
            <w:shd w:val="clear" w:color="auto" w:fill="auto"/>
          </w:tcPr>
          <w:p w14:paraId="5A54683F" w14:textId="77777777" w:rsidR="00D9226F" w:rsidRPr="0074790D" w:rsidRDefault="00D9226F" w:rsidP="00D92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73301AD1" w14:textId="77777777" w:rsidR="00D9226F" w:rsidRDefault="00D9226F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781AD47" w14:textId="77777777" w:rsidR="00CE6469" w:rsidRPr="0074790D" w:rsidRDefault="00E82DAF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234" w:type="dxa"/>
            <w:shd w:val="clear" w:color="auto" w:fill="auto"/>
          </w:tcPr>
          <w:p w14:paraId="64E13F41" w14:textId="77777777" w:rsidR="00D9226F" w:rsidRPr="0074790D" w:rsidRDefault="00D9226F" w:rsidP="00D92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30447EE0" w14:textId="77777777" w:rsidR="00D9226F" w:rsidRDefault="00D9226F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EC41E2F" w14:textId="77777777" w:rsidR="00D9226F" w:rsidRPr="0074790D" w:rsidRDefault="00E82DAF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89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5" w:type="dxa"/>
            <w:shd w:val="clear" w:color="auto" w:fill="auto"/>
          </w:tcPr>
          <w:p w14:paraId="54C6BD80" w14:textId="77777777" w:rsidR="00D9226F" w:rsidRPr="0074790D" w:rsidRDefault="00D9226F" w:rsidP="00D92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6760BBD4" w14:textId="77777777" w:rsidR="00D9226F" w:rsidRDefault="00D9226F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512962D" w14:textId="77777777" w:rsidR="00CE6469" w:rsidRPr="0074790D" w:rsidRDefault="004361DA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E646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8" w:type="dxa"/>
            <w:shd w:val="clear" w:color="auto" w:fill="auto"/>
          </w:tcPr>
          <w:p w14:paraId="3517EDE0" w14:textId="77777777" w:rsidR="00D9226F" w:rsidRPr="0074790D" w:rsidRDefault="00D9226F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</w:tcPr>
          <w:p w14:paraId="720D86AF" w14:textId="77777777" w:rsidR="00D9226F" w:rsidRDefault="00D9226F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BF4DF63" w14:textId="77777777" w:rsidR="00D9226F" w:rsidRPr="0074790D" w:rsidRDefault="004361DA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9226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D9226F" w:rsidRPr="0074790D" w14:paraId="11396DBD" w14:textId="77777777" w:rsidTr="00D140BA">
        <w:tc>
          <w:tcPr>
            <w:tcW w:w="4512" w:type="dxa"/>
            <w:shd w:val="clear" w:color="auto" w:fill="auto"/>
          </w:tcPr>
          <w:p w14:paraId="19E9FF3D" w14:textId="77777777" w:rsidR="00D9226F" w:rsidRPr="0074790D" w:rsidRDefault="00D9226F" w:rsidP="00D9226F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74790D">
              <w:rPr>
                <w:rFonts w:ascii="Angsana New" w:eastAsia="Calibri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eastAsia="Calibri" w:hAnsi="Angsana New"/>
                <w:sz w:val="30"/>
                <w:szCs w:val="30"/>
                <w:cs/>
              </w:rPr>
              <w:t>ขาดทุน</w:t>
            </w:r>
            <w:r w:rsidRPr="0074790D">
              <w:rPr>
                <w:rFonts w:ascii="Angsana New" w:eastAsia="Calibri" w:hAnsi="Angsana New"/>
                <w:sz w:val="30"/>
                <w:szCs w:val="30"/>
                <w:cs/>
              </w:rPr>
              <w:t>เบ็ดเสร็จรวมส่วนที่เป็นของกลุ่มบริษัท</w:t>
            </w:r>
          </w:p>
        </w:tc>
        <w:tc>
          <w:tcPr>
            <w:tcW w:w="247" w:type="dxa"/>
            <w:shd w:val="clear" w:color="auto" w:fill="auto"/>
          </w:tcPr>
          <w:p w14:paraId="40F18DAB" w14:textId="77777777" w:rsidR="00D9226F" w:rsidRPr="0074790D" w:rsidRDefault="00D9226F" w:rsidP="00D92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0DD4B00B" w14:textId="77777777" w:rsidR="00D9226F" w:rsidRPr="0074790D" w:rsidRDefault="00CC5A41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363</w:t>
            </w:r>
          </w:p>
        </w:tc>
        <w:tc>
          <w:tcPr>
            <w:tcW w:w="234" w:type="dxa"/>
            <w:shd w:val="clear" w:color="auto" w:fill="auto"/>
          </w:tcPr>
          <w:p w14:paraId="33723E15" w14:textId="77777777" w:rsidR="00D9226F" w:rsidRPr="0074790D" w:rsidRDefault="00D9226F" w:rsidP="00D92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40C48C49" w14:textId="77777777" w:rsidR="00D9226F" w:rsidRPr="0074790D" w:rsidRDefault="00CC5A41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5" w:type="dxa"/>
            <w:shd w:val="clear" w:color="auto" w:fill="auto"/>
          </w:tcPr>
          <w:p w14:paraId="4F46B27F" w14:textId="77777777" w:rsidR="00D9226F" w:rsidRPr="0074790D" w:rsidRDefault="00D9226F" w:rsidP="00D92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663A9424" w14:textId="77777777" w:rsidR="00D9226F" w:rsidRPr="0074790D" w:rsidRDefault="004361DA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58" w:type="dxa"/>
            <w:shd w:val="clear" w:color="auto" w:fill="auto"/>
          </w:tcPr>
          <w:p w14:paraId="70521965" w14:textId="77777777" w:rsidR="00D9226F" w:rsidRPr="0074790D" w:rsidRDefault="00D9226F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</w:tcPr>
          <w:p w14:paraId="18A51C3F" w14:textId="77777777" w:rsidR="00D9226F" w:rsidRPr="0074790D" w:rsidRDefault="00CC5A41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D9226F" w:rsidRPr="0074790D" w14:paraId="10922298" w14:textId="77777777" w:rsidTr="00D140BA">
        <w:tc>
          <w:tcPr>
            <w:tcW w:w="4512" w:type="dxa"/>
            <w:shd w:val="clear" w:color="auto" w:fill="auto"/>
          </w:tcPr>
          <w:p w14:paraId="63339EC2" w14:textId="77777777" w:rsidR="00D9226F" w:rsidRPr="0074790D" w:rsidRDefault="00D9226F" w:rsidP="00D9226F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74790D">
              <w:rPr>
                <w:rFonts w:ascii="Angsana New" w:eastAsia="Calibri" w:hAnsi="Angsana New" w:hint="cs"/>
                <w:sz w:val="30"/>
                <w:szCs w:val="30"/>
                <w:cs/>
              </w:rPr>
              <w:t>เงินปันผลรับระหว่างปี</w:t>
            </w:r>
          </w:p>
        </w:tc>
        <w:tc>
          <w:tcPr>
            <w:tcW w:w="247" w:type="dxa"/>
            <w:shd w:val="clear" w:color="auto" w:fill="auto"/>
          </w:tcPr>
          <w:p w14:paraId="4E5E7408" w14:textId="77777777" w:rsidR="00D9226F" w:rsidRPr="0074790D" w:rsidRDefault="00D9226F" w:rsidP="00D92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189644E7" w14:textId="77777777" w:rsidR="00D9226F" w:rsidRPr="0074790D" w:rsidRDefault="00CE6469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4" w:type="dxa"/>
            <w:shd w:val="clear" w:color="auto" w:fill="auto"/>
          </w:tcPr>
          <w:p w14:paraId="57DE1E45" w14:textId="77777777" w:rsidR="00D9226F" w:rsidRPr="0074790D" w:rsidRDefault="00D9226F" w:rsidP="00D92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7F3C1A6C" w14:textId="77777777" w:rsidR="00D9226F" w:rsidRPr="0074790D" w:rsidRDefault="00D9226F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463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3FCEADE0" w14:textId="77777777" w:rsidR="00D9226F" w:rsidRPr="0074790D" w:rsidRDefault="00D9226F" w:rsidP="00D922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76F141F7" w14:textId="77777777" w:rsidR="00D9226F" w:rsidRPr="0074790D" w:rsidRDefault="00CE6469" w:rsidP="00D140B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8" w:type="dxa"/>
            <w:shd w:val="clear" w:color="auto" w:fill="auto"/>
          </w:tcPr>
          <w:p w14:paraId="207C8789" w14:textId="77777777" w:rsidR="00D9226F" w:rsidRPr="0074790D" w:rsidRDefault="00D9226F" w:rsidP="00D9226F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64684E56" w14:textId="77777777" w:rsidR="00D9226F" w:rsidRPr="0074790D" w:rsidRDefault="00D9226F" w:rsidP="00D9226F">
            <w:pPr>
              <w:pStyle w:val="acctfourfigures"/>
              <w:tabs>
                <w:tab w:val="clear" w:pos="765"/>
                <w:tab w:val="decimal" w:pos="364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140BA" w:rsidRPr="00381420" w14:paraId="79F032F2" w14:textId="77777777" w:rsidTr="00D140BA">
        <w:tc>
          <w:tcPr>
            <w:tcW w:w="4512" w:type="dxa"/>
            <w:shd w:val="clear" w:color="auto" w:fill="auto"/>
          </w:tcPr>
          <w:p w14:paraId="5145E388" w14:textId="77777777" w:rsidR="00D140BA" w:rsidRPr="00381420" w:rsidRDefault="00D140BA" w:rsidP="00D140BA">
            <w:pPr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381420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ส่วนได้เสียของกลุ่ม</w:t>
            </w:r>
            <w:r w:rsidRPr="00381420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381420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ในสินทรัพย์สุทธิของ</w:t>
            </w:r>
          </w:p>
          <w:p w14:paraId="0136A8BC" w14:textId="77777777" w:rsidR="00D140BA" w:rsidRPr="00381420" w:rsidRDefault="00D140BA" w:rsidP="00D140BA">
            <w:pPr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381420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   บริษัทร่วม </w:t>
            </w:r>
            <w:r w:rsidRPr="00381420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C5A41" w:rsidRPr="00CC5A41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3</w:t>
            </w:r>
            <w:r w:rsidR="004361DA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1</w:t>
            </w:r>
            <w:r w:rsidRPr="00381420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7" w:type="dxa"/>
            <w:shd w:val="clear" w:color="auto" w:fill="auto"/>
          </w:tcPr>
          <w:p w14:paraId="28F3DCFC" w14:textId="77777777" w:rsidR="00D140BA" w:rsidRPr="00381420" w:rsidRDefault="00D140BA" w:rsidP="00D140B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717B3A" w14:textId="77777777" w:rsidR="00D140BA" w:rsidRDefault="00D140BA" w:rsidP="00D140B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52913094" w14:textId="77777777" w:rsidR="00D140BA" w:rsidRPr="00381420" w:rsidRDefault="00E82DAF" w:rsidP="00D140B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4" w:type="dxa"/>
            <w:shd w:val="clear" w:color="auto" w:fill="auto"/>
          </w:tcPr>
          <w:p w14:paraId="2701916B" w14:textId="77777777" w:rsidR="00D140BA" w:rsidRPr="00381420" w:rsidRDefault="00D140BA" w:rsidP="00D140B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348A65" w14:textId="77777777" w:rsidR="00D140BA" w:rsidRDefault="00D140BA" w:rsidP="00D140B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34ADF3F9" w14:textId="77777777" w:rsidR="00D140BA" w:rsidRPr="00381420" w:rsidRDefault="00E82DAF" w:rsidP="00D140B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235" w:type="dxa"/>
            <w:shd w:val="clear" w:color="auto" w:fill="auto"/>
          </w:tcPr>
          <w:p w14:paraId="1075628A" w14:textId="77777777" w:rsidR="00D140BA" w:rsidRPr="00381420" w:rsidRDefault="00D140BA" w:rsidP="00D140B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5212C4" w14:textId="77777777" w:rsidR="00D140BA" w:rsidRPr="00D140BA" w:rsidRDefault="00D140BA" w:rsidP="00D140B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21A69962" w14:textId="77777777" w:rsidR="00D140BA" w:rsidRPr="00D140BA" w:rsidRDefault="004361DA" w:rsidP="00D140B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140BA" w:rsidRPr="00D140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473</w:t>
            </w:r>
          </w:p>
        </w:tc>
        <w:tc>
          <w:tcPr>
            <w:tcW w:w="258" w:type="dxa"/>
            <w:shd w:val="clear" w:color="auto" w:fill="auto"/>
          </w:tcPr>
          <w:p w14:paraId="0F571694" w14:textId="77777777" w:rsidR="00D140BA" w:rsidRPr="00381420" w:rsidRDefault="00D140BA" w:rsidP="00D140B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09EB4F" w14:textId="77777777" w:rsidR="00D140BA" w:rsidRDefault="00D140BA" w:rsidP="00D140B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6694EA5F" w14:textId="77777777" w:rsidR="00D140BA" w:rsidRPr="00381420" w:rsidRDefault="004361DA" w:rsidP="00D140B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140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</w:tr>
    </w:tbl>
    <w:p w14:paraId="0EDF7876" w14:textId="77777777" w:rsidR="00E5270A" w:rsidRPr="00D46139" w:rsidRDefault="00642178" w:rsidP="004C391B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A0EED">
        <w:rPr>
          <w:rFonts w:ascii="Angsana New" w:hAnsi="Angsana New"/>
          <w:i/>
          <w:iCs/>
          <w:sz w:val="30"/>
          <w:szCs w:val="30"/>
        </w:rPr>
        <w:br w:type="page"/>
      </w:r>
      <w:r w:rsidR="00E5270A" w:rsidRPr="00D46139">
        <w:rPr>
          <w:rFonts w:ascii="Angsana New" w:hAnsi="Angsana New"/>
          <w:i/>
          <w:iCs/>
          <w:sz w:val="30"/>
          <w:szCs w:val="30"/>
          <w:cs/>
        </w:rPr>
        <w:t xml:space="preserve">บริษัทร่วมและการร่วมค้าที่ไม่มีสาระสำคัญ </w:t>
      </w:r>
    </w:p>
    <w:p w14:paraId="2E1CF4CD" w14:textId="77777777" w:rsidR="00E5270A" w:rsidRPr="00D46139" w:rsidRDefault="00E5270A" w:rsidP="00E5270A">
      <w:pPr>
        <w:pStyle w:val="block"/>
        <w:spacing w:after="0" w:line="240" w:lineRule="atLeast"/>
        <w:ind w:left="720"/>
        <w:rPr>
          <w:rFonts w:ascii="Angsana New" w:hAnsi="Angsana New"/>
          <w:sz w:val="30"/>
          <w:szCs w:val="30"/>
          <w:lang w:val="en-US"/>
        </w:rPr>
      </w:pPr>
    </w:p>
    <w:p w14:paraId="27E81D36" w14:textId="77777777" w:rsidR="00E5270A" w:rsidRPr="00687F78" w:rsidRDefault="00E5270A" w:rsidP="00D9226F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87F78">
        <w:rPr>
          <w:rFonts w:ascii="Angsana New" w:hAnsi="Angsana New" w:hint="cs"/>
          <w:sz w:val="30"/>
          <w:szCs w:val="30"/>
          <w:cs/>
        </w:rPr>
        <w:t>ตารางต่อไปนี้สรุป</w:t>
      </w:r>
      <w:r w:rsidRPr="00687F78">
        <w:rPr>
          <w:rFonts w:ascii="Angsana New" w:hAnsi="Angsana New"/>
          <w:sz w:val="30"/>
          <w:szCs w:val="30"/>
          <w:cs/>
        </w:rPr>
        <w:t>ข้อมูลทางการเงินของส่วนได้เสียของกลุ่มบริษัทในบริษัทร่วมและการร่วมค้าที่ไม่มีสาระสำคัญ จากจำนวนเงินที่รายงานในงบการเงินรวมของกลุ่มบริษัท</w:t>
      </w:r>
      <w:r w:rsidR="00894D94" w:rsidRPr="00687F78">
        <w:rPr>
          <w:rFonts w:ascii="Angsana New" w:hAnsi="Angsana New"/>
          <w:sz w:val="30"/>
          <w:szCs w:val="30"/>
        </w:rPr>
        <w:t xml:space="preserve"> </w:t>
      </w:r>
    </w:p>
    <w:p w14:paraId="0EB57810" w14:textId="77777777" w:rsidR="00E5270A" w:rsidRPr="00687F78" w:rsidRDefault="00E5270A" w:rsidP="00E5270A">
      <w:pPr>
        <w:pStyle w:val="block"/>
        <w:spacing w:after="0" w:line="240" w:lineRule="atLeast"/>
        <w:ind w:left="360"/>
        <w:rPr>
          <w:rFonts w:ascii="Angsana New" w:hAnsi="Angsana New"/>
          <w:sz w:val="30"/>
          <w:szCs w:val="30"/>
          <w:lang w:val="en-US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80"/>
        <w:gridCol w:w="1080"/>
        <w:gridCol w:w="180"/>
        <w:gridCol w:w="1080"/>
        <w:gridCol w:w="180"/>
        <w:gridCol w:w="1170"/>
      </w:tblGrid>
      <w:tr w:rsidR="00E5270A" w:rsidRPr="00687F78" w14:paraId="2509E251" w14:textId="77777777" w:rsidTr="00FA5767">
        <w:trPr>
          <w:cantSplit/>
          <w:tblHeader/>
        </w:trPr>
        <w:tc>
          <w:tcPr>
            <w:tcW w:w="4140" w:type="dxa"/>
          </w:tcPr>
          <w:p w14:paraId="62CBB050" w14:textId="77777777" w:rsidR="00E5270A" w:rsidRPr="00687F78" w:rsidRDefault="00E5270A" w:rsidP="00BD1B8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B37D73D" w14:textId="77777777" w:rsidR="00E5270A" w:rsidRPr="00687F78" w:rsidRDefault="00E5270A" w:rsidP="00BD1B84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687F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บริษัทร่วม</w:t>
            </w:r>
            <w:r w:rsidRPr="00687F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ที่ไม่มีสาระสำคัญ</w:t>
            </w:r>
          </w:p>
        </w:tc>
        <w:tc>
          <w:tcPr>
            <w:tcW w:w="180" w:type="dxa"/>
          </w:tcPr>
          <w:p w14:paraId="68490165" w14:textId="77777777" w:rsidR="00E5270A" w:rsidRPr="00687F78" w:rsidRDefault="00E5270A" w:rsidP="00BD1B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3C76F69" w14:textId="77777777" w:rsidR="00E5270A" w:rsidRPr="00687F78" w:rsidRDefault="00E5270A" w:rsidP="00BD1B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87F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การร่วมค้า</w:t>
            </w:r>
            <w:r w:rsidRPr="00687F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ที่ไม่มีสาระสำคัญ</w:t>
            </w:r>
          </w:p>
        </w:tc>
      </w:tr>
      <w:tr w:rsidR="009F228A" w:rsidRPr="00687F78" w14:paraId="17F65027" w14:textId="77777777" w:rsidTr="00FA5767">
        <w:trPr>
          <w:cantSplit/>
          <w:trHeight w:val="103"/>
          <w:tblHeader/>
        </w:trPr>
        <w:tc>
          <w:tcPr>
            <w:tcW w:w="4140" w:type="dxa"/>
          </w:tcPr>
          <w:p w14:paraId="073C08BC" w14:textId="77777777" w:rsidR="009F228A" w:rsidRPr="00687F78" w:rsidRDefault="009F228A" w:rsidP="009F228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27B677" w14:textId="77777777" w:rsidR="009F228A" w:rsidRPr="00AA0EED" w:rsidRDefault="00CC5A41" w:rsidP="009F228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CC5A41">
              <w:rPr>
                <w:rFonts w:ascii="Angsana New" w:eastAsia="Calibri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7F8FC679" w14:textId="77777777" w:rsidR="009F228A" w:rsidRPr="00AA0EED" w:rsidRDefault="009F228A" w:rsidP="009F228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BE0897" w14:textId="77777777" w:rsidR="009F228A" w:rsidRPr="00AA0EED" w:rsidRDefault="00CC5A41" w:rsidP="009F228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CC5A41">
              <w:rPr>
                <w:rFonts w:ascii="Angsana New" w:eastAsia="Calibri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80" w:type="dxa"/>
          </w:tcPr>
          <w:p w14:paraId="1A5C73C8" w14:textId="77777777" w:rsidR="009F228A" w:rsidRPr="00AA0EED" w:rsidRDefault="009F228A" w:rsidP="009F228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D27AD9" w14:textId="77777777" w:rsidR="009F228A" w:rsidRPr="00AA0EED" w:rsidRDefault="00CC5A41" w:rsidP="009F228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CC5A41">
              <w:rPr>
                <w:rFonts w:ascii="Angsana New" w:eastAsia="Calibri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10BFC3B5" w14:textId="77777777" w:rsidR="009F228A" w:rsidRPr="00AA0EED" w:rsidRDefault="009F228A" w:rsidP="009F228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C3A74F" w14:textId="77777777" w:rsidR="009F228A" w:rsidRPr="00AA0EED" w:rsidRDefault="00CC5A41" w:rsidP="009F228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CC5A41">
              <w:rPr>
                <w:rFonts w:ascii="Angsana New" w:eastAsia="Calibri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9F228A" w:rsidRPr="00687F78" w14:paraId="3AEF367A" w14:textId="77777777" w:rsidTr="00FA5767">
        <w:trPr>
          <w:cantSplit/>
          <w:tblHeader/>
        </w:trPr>
        <w:tc>
          <w:tcPr>
            <w:tcW w:w="4140" w:type="dxa"/>
          </w:tcPr>
          <w:p w14:paraId="5F6DA276" w14:textId="77777777" w:rsidR="009F228A" w:rsidRPr="00282E83" w:rsidRDefault="009F228A" w:rsidP="009F228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red"/>
              </w:rPr>
            </w:pPr>
          </w:p>
        </w:tc>
        <w:tc>
          <w:tcPr>
            <w:tcW w:w="5040" w:type="dxa"/>
            <w:gridSpan w:val="7"/>
          </w:tcPr>
          <w:p w14:paraId="0BFE6ED9" w14:textId="77777777" w:rsidR="009F228A" w:rsidRPr="00687F78" w:rsidRDefault="009F228A" w:rsidP="009F228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87F7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87F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687F7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9226F" w:rsidRPr="00A45135" w14:paraId="410FCC50" w14:textId="77777777" w:rsidTr="00FA5767">
        <w:trPr>
          <w:cantSplit/>
        </w:trPr>
        <w:tc>
          <w:tcPr>
            <w:tcW w:w="4140" w:type="dxa"/>
          </w:tcPr>
          <w:p w14:paraId="0609B047" w14:textId="77777777" w:rsidR="00D9226F" w:rsidRDefault="00D9226F" w:rsidP="00D9226F">
            <w:pPr>
              <w:rPr>
                <w:rFonts w:ascii="Angsana New" w:hAnsi="Angsana New"/>
                <w:sz w:val="30"/>
                <w:szCs w:val="30"/>
              </w:rPr>
            </w:pPr>
            <w:r w:rsidRPr="00A45135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มูลค่าตามบัญชีของส่วนได้เสียในบริษัทร่วม</w:t>
            </w: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</w:p>
          <w:p w14:paraId="3CBC51FC" w14:textId="77777777" w:rsidR="00D9226F" w:rsidRPr="00A45135" w:rsidRDefault="00D9226F" w:rsidP="00D9226F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45135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  <w:r w:rsidRPr="00A45135">
              <w:rPr>
                <w:rFonts w:ascii="Angsana New" w:hAnsi="Angsana New"/>
                <w:sz w:val="30"/>
                <w:szCs w:val="30"/>
                <w:cs/>
              </w:rPr>
              <w:t>ที่ไม่มีสาระสำคัญ</w:t>
            </w:r>
          </w:p>
        </w:tc>
        <w:tc>
          <w:tcPr>
            <w:tcW w:w="1170" w:type="dxa"/>
            <w:vAlign w:val="bottom"/>
          </w:tcPr>
          <w:p w14:paraId="1FA2013F" w14:textId="77777777" w:rsidR="00D9226F" w:rsidRPr="00A45135" w:rsidRDefault="00CC5A41" w:rsidP="00D922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64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2516996B" w14:textId="77777777" w:rsidR="00D9226F" w:rsidRPr="00A45135" w:rsidRDefault="00D9226F" w:rsidP="00D9226F">
            <w:pPr>
              <w:pStyle w:val="acctfourfigures"/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0854F1" w14:textId="77777777" w:rsidR="00D9226F" w:rsidRPr="00A45135" w:rsidRDefault="00CC5A41" w:rsidP="00D922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537</w:t>
            </w:r>
          </w:p>
        </w:tc>
        <w:tc>
          <w:tcPr>
            <w:tcW w:w="180" w:type="dxa"/>
            <w:vAlign w:val="bottom"/>
          </w:tcPr>
          <w:p w14:paraId="2DAF8ECC" w14:textId="77777777" w:rsidR="00D9226F" w:rsidRPr="00A45135" w:rsidRDefault="00D9226F" w:rsidP="00D9226F">
            <w:pPr>
              <w:pStyle w:val="acctfourfigures"/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05FBA8" w14:textId="77777777" w:rsidR="00D9226F" w:rsidRPr="00A45135" w:rsidRDefault="00CC5A41" w:rsidP="00D9226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361DA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80" w:type="dxa"/>
            <w:vAlign w:val="bottom"/>
          </w:tcPr>
          <w:p w14:paraId="579423D0" w14:textId="77777777" w:rsidR="00D9226F" w:rsidRPr="00A45135" w:rsidRDefault="00D9226F" w:rsidP="00D9226F">
            <w:pPr>
              <w:pStyle w:val="acctfourfigures"/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2EBCD9" w14:textId="77777777" w:rsidR="00D9226F" w:rsidRPr="00A45135" w:rsidRDefault="00E82DAF" w:rsidP="00D9226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82DA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D9226F" w:rsidRPr="00A45135" w14:paraId="4A4CBC52" w14:textId="77777777" w:rsidTr="00FA5767">
        <w:trPr>
          <w:cantSplit/>
        </w:trPr>
        <w:tc>
          <w:tcPr>
            <w:tcW w:w="4140" w:type="dxa"/>
          </w:tcPr>
          <w:p w14:paraId="161E0017" w14:textId="77777777" w:rsidR="00D9226F" w:rsidRPr="00A45135" w:rsidRDefault="00D9226F" w:rsidP="00D9226F">
            <w:pPr>
              <w:rPr>
                <w:rFonts w:ascii="Angsana New" w:hAnsi="Angsana New"/>
                <w:sz w:val="30"/>
                <w:szCs w:val="30"/>
              </w:rPr>
            </w:pPr>
            <w:r w:rsidRPr="00A45135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(ขาดทุน) </w:t>
            </w:r>
            <w:r w:rsidRPr="00A45135">
              <w:rPr>
                <w:rFonts w:ascii="Angsana New" w:hAnsi="Angsana New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170" w:type="dxa"/>
          </w:tcPr>
          <w:p w14:paraId="17F642D5" w14:textId="77777777" w:rsidR="00D9226F" w:rsidRPr="00A45135" w:rsidRDefault="00D9226F" w:rsidP="00D922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6E9C00" w14:textId="77777777" w:rsidR="00D9226F" w:rsidRPr="00A45135" w:rsidRDefault="00D9226F" w:rsidP="00D9226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6395CC" w14:textId="77777777" w:rsidR="00D9226F" w:rsidRPr="00A45135" w:rsidRDefault="00D9226F" w:rsidP="00D922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769F3B" w14:textId="77777777" w:rsidR="00D9226F" w:rsidRPr="00A45135" w:rsidRDefault="00D9226F" w:rsidP="00D9226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C77878" w14:textId="77777777" w:rsidR="00D9226F" w:rsidRPr="00A45135" w:rsidRDefault="00D9226F" w:rsidP="00D9226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656BDD" w14:textId="77777777" w:rsidR="00D9226F" w:rsidRPr="00A45135" w:rsidRDefault="00D9226F" w:rsidP="00D9226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E7AFB6" w14:textId="77777777" w:rsidR="00D9226F" w:rsidRPr="00A45135" w:rsidRDefault="00D9226F" w:rsidP="00D9226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226F" w:rsidRPr="00687F78" w14:paraId="35FCDFF1" w14:textId="77777777" w:rsidTr="00FA5767">
        <w:trPr>
          <w:cantSplit/>
        </w:trPr>
        <w:tc>
          <w:tcPr>
            <w:tcW w:w="4140" w:type="dxa"/>
          </w:tcPr>
          <w:p w14:paraId="7CE18282" w14:textId="77777777" w:rsidR="00D9226F" w:rsidRPr="00A45135" w:rsidRDefault="00D9226F" w:rsidP="00D9226F">
            <w:pPr>
              <w:rPr>
                <w:rFonts w:ascii="Angsana New" w:hAnsi="Angsana New"/>
                <w:sz w:val="30"/>
                <w:szCs w:val="30"/>
              </w:rPr>
            </w:pPr>
            <w:r w:rsidRPr="00A4513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A45135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170" w:type="dxa"/>
          </w:tcPr>
          <w:p w14:paraId="7258A491" w14:textId="77777777" w:rsidR="00D9226F" w:rsidRPr="00A45135" w:rsidRDefault="00E82DAF" w:rsidP="00D922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82DA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4DAE4BE1" w14:textId="77777777" w:rsidR="00D9226F" w:rsidRPr="00A45135" w:rsidRDefault="00D9226F" w:rsidP="00D9226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A1E4A9" w14:textId="77777777" w:rsidR="00D9226F" w:rsidRPr="00A45135" w:rsidRDefault="00D9226F" w:rsidP="00D922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7CDECC8" w14:textId="77777777" w:rsidR="00D9226F" w:rsidRPr="00A45135" w:rsidRDefault="00D9226F" w:rsidP="00D9226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016FC7" w14:textId="77777777" w:rsidR="00D9226F" w:rsidRPr="00A45135" w:rsidRDefault="00E82DAF" w:rsidP="00D9226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0C29E4D6" w14:textId="77777777" w:rsidR="00D9226F" w:rsidRPr="00A45135" w:rsidRDefault="00D9226F" w:rsidP="00D9226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3C9A6B" w14:textId="77777777" w:rsidR="00D9226F" w:rsidRPr="00A45135" w:rsidRDefault="00D9226F" w:rsidP="00D9226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4127EC61" w14:textId="77777777" w:rsidR="00E5270A" w:rsidRPr="00AA0EED" w:rsidRDefault="00E5270A" w:rsidP="00E5270A">
      <w:pPr>
        <w:pStyle w:val="a2"/>
        <w:tabs>
          <w:tab w:val="clear" w:pos="1080"/>
        </w:tabs>
        <w:ind w:left="540" w:right="29"/>
        <w:jc w:val="thaiDistribute"/>
        <w:rPr>
          <w:rFonts w:ascii="Angsana New" w:hAnsi="Angsana New"/>
          <w:spacing w:val="-2"/>
          <w:u w:val="single"/>
          <w:lang w:val="en-US"/>
        </w:rPr>
      </w:pPr>
    </w:p>
    <w:p w14:paraId="33A4182F" w14:textId="77777777" w:rsidR="00E5270A" w:rsidRPr="00E216F2" w:rsidRDefault="00E5270A" w:rsidP="00E5270A">
      <w:pPr>
        <w:pStyle w:val="a2"/>
        <w:tabs>
          <w:tab w:val="clear" w:pos="1080"/>
        </w:tabs>
        <w:ind w:left="540" w:right="29"/>
        <w:jc w:val="thaiDistribute"/>
        <w:rPr>
          <w:rFonts w:ascii="Angsana New" w:hAnsi="Angsana New"/>
          <w:color w:val="0000FF"/>
          <w:spacing w:val="-2"/>
          <w:u w:val="single"/>
          <w:lang w:val="en-US"/>
        </w:rPr>
      </w:pPr>
      <w:r w:rsidRPr="00AA0EED">
        <w:rPr>
          <w:rFonts w:ascii="Angsana New" w:hAnsi="Angsana New" w:hint="cs"/>
          <w:spacing w:val="-2"/>
          <w:u w:val="single"/>
          <w:cs/>
          <w:lang w:val="en-US"/>
        </w:rPr>
        <w:t>เงินลงทุนใน</w:t>
      </w:r>
      <w:r w:rsidRPr="00AA0EED">
        <w:rPr>
          <w:rFonts w:ascii="Angsana New" w:hAnsi="Angsana New"/>
          <w:u w:val="single"/>
          <w:cs/>
        </w:rPr>
        <w:t xml:space="preserve">โครงการจำหน่ายสลากแบบเลขท้าย </w:t>
      </w:r>
      <w:r w:rsidR="00CC5A41" w:rsidRPr="00CC5A41">
        <w:rPr>
          <w:rFonts w:ascii="Angsana New" w:hAnsi="Angsana New"/>
          <w:u w:val="single"/>
          <w:lang w:val="en-US"/>
        </w:rPr>
        <w:t>3</w:t>
      </w:r>
      <w:r w:rsidRPr="00AA0EED">
        <w:rPr>
          <w:rFonts w:ascii="Angsana New" w:hAnsi="Angsana New"/>
          <w:u w:val="single"/>
          <w:cs/>
        </w:rPr>
        <w:t xml:space="preserve"> ตัว และ </w:t>
      </w:r>
      <w:r w:rsidR="00CC5A41" w:rsidRPr="00CC5A41">
        <w:rPr>
          <w:rFonts w:ascii="Angsana New" w:hAnsi="Angsana New"/>
          <w:u w:val="single"/>
          <w:lang w:val="en-US"/>
        </w:rPr>
        <w:t>2</w:t>
      </w:r>
      <w:r w:rsidRPr="00AA0EED">
        <w:rPr>
          <w:rFonts w:ascii="Angsana New" w:hAnsi="Angsana New"/>
          <w:u w:val="single"/>
          <w:cs/>
        </w:rPr>
        <w:t xml:space="preserve"> ตัว ด้วยเครื่องจำหน่ายสลาก</w:t>
      </w:r>
    </w:p>
    <w:p w14:paraId="39409FD6" w14:textId="77777777" w:rsidR="00E5270A" w:rsidRPr="00E216F2" w:rsidRDefault="00E5270A" w:rsidP="00E5270A">
      <w:pPr>
        <w:pStyle w:val="a2"/>
        <w:tabs>
          <w:tab w:val="clear" w:pos="1080"/>
        </w:tabs>
        <w:ind w:left="540" w:right="29"/>
        <w:jc w:val="thaiDistribute"/>
        <w:rPr>
          <w:rFonts w:ascii="Angsana New" w:hAnsi="Angsana New"/>
          <w:b w:val="0"/>
          <w:bCs w:val="0"/>
          <w:spacing w:val="-2"/>
          <w:lang w:val="en-US"/>
        </w:rPr>
      </w:pPr>
    </w:p>
    <w:p w14:paraId="7F40A9A2" w14:textId="733BA4DC" w:rsidR="00E5270A" w:rsidRDefault="0090106F" w:rsidP="00E52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5387E">
        <w:rPr>
          <w:rFonts w:ascii="Angsana New" w:hAnsi="Angsana New" w:hint="cs"/>
          <w:sz w:val="30"/>
          <w:szCs w:val="30"/>
          <w:cs/>
        </w:rPr>
        <w:t>บริษัท ล็อกซเล่ย์ จีเท</w:t>
      </w:r>
      <w:r>
        <w:rPr>
          <w:rFonts w:ascii="Angsana New" w:hAnsi="Angsana New" w:hint="cs"/>
          <w:sz w:val="30"/>
          <w:szCs w:val="30"/>
          <w:cs/>
        </w:rPr>
        <w:t>็</w:t>
      </w:r>
      <w:r w:rsidRPr="00F5387E">
        <w:rPr>
          <w:rFonts w:ascii="Angsana New" w:hAnsi="Angsana New" w:hint="cs"/>
          <w:sz w:val="30"/>
          <w:szCs w:val="30"/>
          <w:cs/>
        </w:rPr>
        <w:t>ค เทคโนโลยี จำกัด</w:t>
      </w:r>
      <w:r w:rsidRPr="00F5387E">
        <w:rPr>
          <w:rFonts w:ascii="Angsana New" w:hAnsi="Angsana New"/>
          <w:sz w:val="30"/>
          <w:szCs w:val="30"/>
        </w:rPr>
        <w:t xml:space="preserve"> </w:t>
      </w:r>
      <w:r w:rsidRPr="00F5387E">
        <w:rPr>
          <w:rFonts w:ascii="Angsana New" w:hAnsi="Angsana New" w:hint="cs"/>
          <w:sz w:val="30"/>
          <w:szCs w:val="30"/>
          <w:cs/>
        </w:rPr>
        <w:t>ซึ่งเป็น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F5387E">
        <w:rPr>
          <w:rFonts w:ascii="Angsana New" w:hAnsi="Angsana New" w:hint="cs"/>
          <w:sz w:val="30"/>
          <w:szCs w:val="30"/>
          <w:cs/>
        </w:rPr>
        <w:t xml:space="preserve">ร่วมของบริษัทได้ทำสัญญารับจ้างให้บริการระบบเกมสลากแก่สำนักงานสลากกินแบ่งรัฐบาลของประเทศไทยเมื่อวันที่ </w:t>
      </w:r>
      <w:r w:rsidR="00CC5A41" w:rsidRPr="00CC5A41">
        <w:rPr>
          <w:rFonts w:ascii="Angsana New" w:hAnsi="Angsana New"/>
          <w:sz w:val="30"/>
          <w:szCs w:val="30"/>
        </w:rPr>
        <w:t>2</w:t>
      </w:r>
      <w:r w:rsidR="00E82DAF" w:rsidRPr="00E82DAF">
        <w:rPr>
          <w:rFonts w:ascii="Angsana New" w:hAnsi="Angsana New"/>
          <w:sz w:val="30"/>
          <w:szCs w:val="30"/>
        </w:rPr>
        <w:t>9</w:t>
      </w:r>
      <w:r w:rsidRPr="00F5387E">
        <w:rPr>
          <w:rFonts w:ascii="Angsana New" w:hAnsi="Angsana New"/>
          <w:sz w:val="30"/>
          <w:szCs w:val="30"/>
          <w:cs/>
        </w:rPr>
        <w:t xml:space="preserve"> </w:t>
      </w:r>
      <w:r w:rsidRPr="00F5387E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CC5A41" w:rsidRPr="00CC5A41">
        <w:rPr>
          <w:rFonts w:ascii="Angsana New" w:hAnsi="Angsana New"/>
          <w:sz w:val="30"/>
          <w:szCs w:val="30"/>
        </w:rPr>
        <w:t>254</w:t>
      </w:r>
      <w:r w:rsidR="00E82DAF" w:rsidRPr="00E82DAF">
        <w:rPr>
          <w:rFonts w:ascii="Angsana New" w:hAnsi="Angsana New"/>
          <w:sz w:val="30"/>
          <w:szCs w:val="30"/>
        </w:rPr>
        <w:t>8</w:t>
      </w:r>
      <w:r w:rsidRPr="00F5387E">
        <w:rPr>
          <w:rFonts w:ascii="Angsana New" w:hAnsi="Angsana New" w:hint="cs"/>
          <w:sz w:val="30"/>
          <w:szCs w:val="30"/>
          <w:cs/>
        </w:rPr>
        <w:t xml:space="preserve"> ตามเงื่อนไขของสัญญาดังกล่าว บริษัทร่วมต้องดำเนินการให้สามารถเริ่มจำหน่ายสลากด้วยเครื่องได้ภายในเจ็ดเดือนนับจากวันลงนามในสัญญา อย่างไรก็ตาม วันที่เริ่มจำหน่ายสลากจำเป็นต้องเลื่อนออกไปอีกระยะเวลา</w:t>
      </w:r>
      <w:r w:rsidRPr="00325A27">
        <w:rPr>
          <w:rFonts w:ascii="Angsana New" w:hAnsi="Angsana New" w:hint="cs"/>
          <w:sz w:val="30"/>
          <w:szCs w:val="30"/>
          <w:cs/>
        </w:rPr>
        <w:t>หนึ่ง</w:t>
      </w:r>
      <w:r w:rsidRPr="00325A27">
        <w:rPr>
          <w:rFonts w:ascii="Angsana New" w:hAnsi="Angsana New"/>
          <w:sz w:val="30"/>
          <w:szCs w:val="30"/>
        </w:rPr>
        <w:t xml:space="preserve"> </w:t>
      </w:r>
      <w:r w:rsidRPr="00325A27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4361DA">
        <w:rPr>
          <w:rFonts w:ascii="Angsana New" w:hAnsi="Angsana New"/>
          <w:sz w:val="30"/>
          <w:szCs w:val="30"/>
        </w:rPr>
        <w:t>1</w:t>
      </w:r>
      <w:r w:rsidR="00CC5A41" w:rsidRPr="00CC5A41">
        <w:rPr>
          <w:rFonts w:ascii="Angsana New" w:hAnsi="Angsana New"/>
          <w:sz w:val="30"/>
          <w:szCs w:val="30"/>
        </w:rPr>
        <w:t>5</w:t>
      </w:r>
      <w:r w:rsidRPr="00325A27">
        <w:rPr>
          <w:rFonts w:ascii="Angsana New" w:hAnsi="Angsana New"/>
          <w:sz w:val="30"/>
          <w:szCs w:val="30"/>
        </w:rPr>
        <w:t xml:space="preserve"> </w:t>
      </w:r>
      <w:r w:rsidRPr="00325A27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CC5A41" w:rsidRPr="00CC5A41">
        <w:rPr>
          <w:rFonts w:ascii="Angsana New" w:hAnsi="Angsana New"/>
          <w:sz w:val="30"/>
          <w:szCs w:val="30"/>
        </w:rPr>
        <w:t>2553</w:t>
      </w:r>
      <w:r w:rsidRPr="00325A27">
        <w:rPr>
          <w:rFonts w:ascii="Angsana New" w:hAnsi="Angsana New" w:hint="cs"/>
          <w:sz w:val="30"/>
          <w:szCs w:val="30"/>
          <w:cs/>
        </w:rPr>
        <w:t xml:space="preserve"> </w:t>
      </w:r>
      <w:r w:rsidRPr="00325A27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AC215E">
        <w:rPr>
          <w:rFonts w:ascii="Angsana New" w:hAnsi="Angsana New" w:hint="cs"/>
          <w:spacing w:val="-2"/>
          <w:sz w:val="30"/>
          <w:szCs w:val="30"/>
          <w:cs/>
        </w:rPr>
        <w:t>ร่วม</w:t>
      </w:r>
      <w:r w:rsidRPr="00AC215E">
        <w:rPr>
          <w:rFonts w:ascii="Angsana New" w:hAnsi="Angsana New"/>
          <w:spacing w:val="-2"/>
          <w:sz w:val="30"/>
          <w:szCs w:val="30"/>
          <w:cs/>
        </w:rPr>
        <w:t xml:space="preserve">ยังได้รับหนังสือจากสำนักงานสลากกินแบ่งรัฐบาล แจ้งว่า เมื่อวันที่ </w:t>
      </w:r>
      <w:r w:rsidR="00CC5A41" w:rsidRPr="00CC5A41">
        <w:rPr>
          <w:rFonts w:ascii="Angsana New" w:hAnsi="Angsana New"/>
          <w:spacing w:val="-2"/>
          <w:sz w:val="30"/>
          <w:szCs w:val="30"/>
        </w:rPr>
        <w:t>5</w:t>
      </w:r>
      <w:r w:rsidRPr="00AC215E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="00CC5A41" w:rsidRPr="00CC5A41">
        <w:rPr>
          <w:rFonts w:ascii="Angsana New" w:hAnsi="Angsana New"/>
          <w:spacing w:val="-2"/>
          <w:sz w:val="30"/>
          <w:szCs w:val="30"/>
        </w:rPr>
        <w:t>2553</w:t>
      </w:r>
      <w:r w:rsidRPr="00AC215E">
        <w:rPr>
          <w:rFonts w:ascii="Angsana New" w:hAnsi="Angsana New"/>
          <w:spacing w:val="-2"/>
          <w:sz w:val="30"/>
          <w:szCs w:val="30"/>
          <w:cs/>
        </w:rPr>
        <w:t xml:space="preserve"> คณะกรรมการสลากกินแบ่งรัฐบาลได้มีมติเห็นชอบให้สำนักงานสลากกินแบ่งรัฐบาลชะลอการดำเนินการตามมติคณะกรรมการสลากกินแบ่งรั</w:t>
      </w:r>
      <w:r>
        <w:rPr>
          <w:rFonts w:ascii="Angsana New" w:hAnsi="Angsana New"/>
          <w:spacing w:val="-2"/>
          <w:sz w:val="30"/>
          <w:szCs w:val="30"/>
          <w:cs/>
        </w:rPr>
        <w:t xml:space="preserve">ฐบาล เมื่อวันที่ </w:t>
      </w:r>
      <w:r w:rsidR="00CC5A41" w:rsidRPr="00CC5A41">
        <w:rPr>
          <w:rFonts w:ascii="Angsana New" w:hAnsi="Angsana New"/>
          <w:spacing w:val="-2"/>
          <w:sz w:val="30"/>
          <w:szCs w:val="30"/>
        </w:rPr>
        <w:t>4</w:t>
      </w:r>
      <w:r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CC5A41" w:rsidRPr="00CC5A41">
        <w:rPr>
          <w:rFonts w:ascii="Angsana New" w:hAnsi="Angsana New"/>
          <w:spacing w:val="-2"/>
          <w:sz w:val="30"/>
          <w:szCs w:val="30"/>
        </w:rPr>
        <w:t>2552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C215E">
        <w:rPr>
          <w:rFonts w:ascii="Angsana New" w:hAnsi="Angsana New"/>
          <w:spacing w:val="-2"/>
          <w:sz w:val="30"/>
          <w:szCs w:val="30"/>
          <w:cs/>
        </w:rPr>
        <w:t>ไว้ก่อน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C215E">
        <w:rPr>
          <w:rFonts w:ascii="Angsana New" w:hAnsi="Angsana New"/>
          <w:spacing w:val="-2"/>
          <w:sz w:val="30"/>
          <w:szCs w:val="30"/>
          <w:cs/>
        </w:rPr>
        <w:t xml:space="preserve">โดยให้รอผลการดำเนินการของคณะกรรมการที่นายกรัฐมนตรีแต่งตั้งให้ได้ข้อยุติ แล้วนำเสนอคณะกรรมการสลากกินแบ่งรัฐบาลได้พิจารณาว่าจะให้มีการดำเนินการอย่างไรต่อไป  </w:t>
      </w:r>
      <w:r w:rsidRPr="001701B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CC5A41" w:rsidRPr="00CC5A41">
        <w:rPr>
          <w:rFonts w:ascii="Angsana New" w:hAnsi="Angsana New"/>
          <w:sz w:val="30"/>
          <w:szCs w:val="30"/>
        </w:rPr>
        <w:t>3</w:t>
      </w:r>
      <w:r w:rsidR="004361DA">
        <w:rPr>
          <w:rFonts w:ascii="Angsana New" w:hAnsi="Angsana New"/>
          <w:sz w:val="30"/>
          <w:szCs w:val="30"/>
        </w:rPr>
        <w:t>0</w:t>
      </w:r>
      <w:r w:rsidRPr="001701B0">
        <w:rPr>
          <w:rFonts w:ascii="Angsana New" w:hAnsi="Angsana New"/>
          <w:sz w:val="30"/>
          <w:szCs w:val="30"/>
        </w:rPr>
        <w:t xml:space="preserve"> </w:t>
      </w:r>
      <w:r w:rsidRPr="001701B0">
        <w:rPr>
          <w:rFonts w:ascii="Angsana New" w:hAnsi="Angsana New"/>
          <w:sz w:val="30"/>
          <w:szCs w:val="30"/>
          <w:cs/>
        </w:rPr>
        <w:t xml:space="preserve">มีนาคม </w:t>
      </w:r>
      <w:r w:rsidR="00CC5A41" w:rsidRPr="00CC5A41">
        <w:rPr>
          <w:rFonts w:ascii="Angsana New" w:hAnsi="Angsana New"/>
          <w:sz w:val="30"/>
          <w:szCs w:val="30"/>
        </w:rPr>
        <w:t>2553</w:t>
      </w:r>
      <w:r w:rsidRPr="001701B0">
        <w:rPr>
          <w:rFonts w:ascii="Angsana New" w:hAnsi="Angsana New"/>
          <w:sz w:val="30"/>
          <w:szCs w:val="30"/>
        </w:rPr>
        <w:t xml:space="preserve"> </w:t>
      </w:r>
      <w:r w:rsidRPr="001701B0">
        <w:rPr>
          <w:rFonts w:ascii="Angsana New" w:hAnsi="Angsana New"/>
          <w:sz w:val="30"/>
          <w:szCs w:val="30"/>
          <w:cs/>
        </w:rPr>
        <w:t>บริษัทร่วมได้ส่งหนังสือถึงสำนักงานสลากกินแบ่งรัฐบาลเรื่อง ขอให้ปฏิบัติตามสัญญา และชำระค่าเสียหายอันเนื่องมาจากการผิดสัญญา โดยบริษัทร่วมได้ขอให้สำนักงานสลากกินแบ่งรัฐบาลเร่งรีบดำเนินการตามสัญญาและให้เริ่มดำเนินการจำหน่ายสลากและชำระค่าเสียหาย</w:t>
      </w:r>
      <w:r>
        <w:rPr>
          <w:rFonts w:ascii="Angsana New" w:hAnsi="Angsana New" w:hint="cs"/>
          <w:sz w:val="30"/>
          <w:szCs w:val="30"/>
          <w:cs/>
        </w:rPr>
        <w:t>จากการล่าช้าผิดสัญญา</w:t>
      </w:r>
      <w:r w:rsidRPr="001701B0">
        <w:rPr>
          <w:rFonts w:ascii="Angsana New" w:hAnsi="Angsana New"/>
          <w:sz w:val="30"/>
          <w:szCs w:val="30"/>
          <w:cs/>
        </w:rPr>
        <w:t>จนกว่าสำนักงานสลากกินแบ่งรัฐบาลจะได้ดำเ</w:t>
      </w:r>
      <w:r>
        <w:rPr>
          <w:rFonts w:ascii="Angsana New" w:hAnsi="Angsana New"/>
          <w:sz w:val="30"/>
          <w:szCs w:val="30"/>
          <w:cs/>
        </w:rPr>
        <w:t>นินการตามสัญญาพร้อมด้วยดอกเบี้ย</w:t>
      </w:r>
      <w:r w:rsidRPr="001701B0">
        <w:rPr>
          <w:rFonts w:ascii="Angsana New" w:hAnsi="Angsana New"/>
          <w:sz w:val="30"/>
          <w:szCs w:val="30"/>
          <w:cs/>
        </w:rPr>
        <w:t xml:space="preserve">ให้แก่บริษัทร่วมภายในระยะเวลา </w:t>
      </w:r>
      <w:r w:rsidR="00CC5A41" w:rsidRPr="00CC5A41">
        <w:rPr>
          <w:rFonts w:ascii="Angsana New" w:hAnsi="Angsana New"/>
          <w:sz w:val="30"/>
          <w:szCs w:val="30"/>
        </w:rPr>
        <w:t>3</w:t>
      </w:r>
      <w:r w:rsidR="004361DA">
        <w:rPr>
          <w:rFonts w:ascii="Angsana New" w:hAnsi="Angsana New"/>
          <w:sz w:val="30"/>
          <w:szCs w:val="30"/>
        </w:rPr>
        <w:t>0</w:t>
      </w:r>
      <w:r w:rsidRPr="001701B0">
        <w:rPr>
          <w:rFonts w:ascii="Angsana New" w:hAnsi="Angsana New"/>
          <w:sz w:val="30"/>
          <w:szCs w:val="30"/>
        </w:rPr>
        <w:t xml:space="preserve"> </w:t>
      </w:r>
      <w:r w:rsidRPr="001701B0">
        <w:rPr>
          <w:rFonts w:ascii="Angsana New" w:hAnsi="Angsana New"/>
          <w:sz w:val="30"/>
          <w:szCs w:val="30"/>
          <w:cs/>
        </w:rPr>
        <w:t>วันนับแต่วันที่ได้รับหนังสือนี้ มิฉะนั้นบริษัทร่วมมีความจำเป็นต้องดำเนินมาตรการทางกฎหมายและมาตรการอื่น</w:t>
      </w:r>
      <w:r>
        <w:rPr>
          <w:rFonts w:ascii="Angsana New" w:hAnsi="Angsana New"/>
          <w:sz w:val="30"/>
          <w:szCs w:val="30"/>
          <w:cs/>
        </w:rPr>
        <w:t>ๆ</w:t>
      </w:r>
      <w:r w:rsidRPr="001701B0">
        <w:rPr>
          <w:rFonts w:ascii="Angsana New" w:hAnsi="Angsana New"/>
          <w:sz w:val="30"/>
          <w:szCs w:val="30"/>
          <w:cs/>
        </w:rPr>
        <w:t xml:space="preserve"> ที่จำเป็น เพื่อคุ้มครองและบังคับตาม</w:t>
      </w:r>
      <w:r w:rsidRPr="00ED3ECD">
        <w:rPr>
          <w:rFonts w:ascii="Angsana New" w:hAnsi="Angsana New"/>
          <w:spacing w:val="-2"/>
          <w:sz w:val="30"/>
          <w:szCs w:val="30"/>
          <w:cs/>
        </w:rPr>
        <w:t>สิทธิของบริษัทร่วม</w:t>
      </w:r>
      <w:r w:rsidRPr="003812D6">
        <w:rPr>
          <w:rFonts w:ascii="Angsana New" w:hAnsi="Angsana New"/>
          <w:spacing w:val="-2"/>
          <w:sz w:val="30"/>
          <w:szCs w:val="30"/>
          <w:cs/>
        </w:rPr>
        <w:t>ต่อไป</w:t>
      </w:r>
      <w:r w:rsidRPr="003812D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เมื่อวันที่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CC5A41" w:rsidRPr="00CC5A41">
        <w:rPr>
          <w:rFonts w:ascii="Angsana New" w:hAnsi="Angsana New"/>
          <w:sz w:val="30"/>
          <w:szCs w:val="30"/>
        </w:rPr>
        <w:t>2554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บริษัทร่วมได้ยื่นฟ้องสำนักงานสลากกินแบ่งรัฐบาลต่อศาลปกครองเพื่อให้สำนักงานสลากกินแบ่งรัฐบาลมีมติให้ดำเนินการในเรื่องนี้ต่อไป เมื่อวันที่ </w:t>
      </w:r>
      <w:r w:rsidR="00CC5A41" w:rsidRPr="00CC5A41">
        <w:rPr>
          <w:rFonts w:ascii="Angsana New" w:hAnsi="Angsana New"/>
          <w:sz w:val="30"/>
          <w:szCs w:val="30"/>
        </w:rPr>
        <w:t>22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C5A41" w:rsidRPr="00CC5A41">
        <w:rPr>
          <w:rFonts w:ascii="Angsana New" w:hAnsi="Angsana New"/>
          <w:sz w:val="30"/>
          <w:szCs w:val="30"/>
        </w:rPr>
        <w:t>256</w:t>
      </w:r>
      <w:r w:rsidR="004361DA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 w:rsidRPr="005B2129">
        <w:rPr>
          <w:rFonts w:ascii="Angsana New" w:hAnsi="Angsana New" w:hint="cs"/>
          <w:sz w:val="30"/>
          <w:szCs w:val="30"/>
          <w:cs/>
        </w:rPr>
        <w:t>ศาลปกครองชั้นต้น</w:t>
      </w:r>
      <w:r w:rsidRPr="005B2129">
        <w:rPr>
          <w:rFonts w:ascii="Angsana New" w:hAnsi="Angsana New"/>
          <w:sz w:val="30"/>
          <w:szCs w:val="30"/>
          <w:cs/>
        </w:rPr>
        <w:t xml:space="preserve"> (</w:t>
      </w:r>
      <w:r w:rsidRPr="005B2129">
        <w:rPr>
          <w:rFonts w:ascii="Angsana New" w:hAnsi="Angsana New" w:hint="cs"/>
          <w:sz w:val="30"/>
          <w:szCs w:val="30"/>
          <w:cs/>
        </w:rPr>
        <w:t>ศาลปกครองกลาง</w:t>
      </w:r>
      <w:r w:rsidRPr="005B2129"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มีหมายแจ้งถึงบริษัทร่วมโดยมีคำสั่งกำหนดให้วันที่ </w:t>
      </w:r>
      <w:r w:rsidR="004361DA">
        <w:rPr>
          <w:rFonts w:ascii="Angsana New" w:hAnsi="Angsana New"/>
          <w:sz w:val="30"/>
          <w:szCs w:val="30"/>
        </w:rPr>
        <w:t>1</w:t>
      </w:r>
      <w:r w:rsidR="00CC5A41" w:rsidRPr="00CC5A41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CC5A41" w:rsidRPr="00CC5A41">
        <w:rPr>
          <w:rFonts w:ascii="Angsana New" w:hAnsi="Angsana New"/>
          <w:sz w:val="30"/>
          <w:szCs w:val="30"/>
        </w:rPr>
        <w:t>256</w:t>
      </w:r>
      <w:r w:rsidR="004361DA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เป็นวันสิ้นสุดการแสวงหาข้อเท็จจริง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และเมื่อวันที่ </w:t>
      </w:r>
      <w:r w:rsidR="004361DA">
        <w:rPr>
          <w:rFonts w:ascii="Angsana New" w:hAnsi="Angsana New"/>
          <w:sz w:val="30"/>
          <w:szCs w:val="30"/>
        </w:rPr>
        <w:t>1</w:t>
      </w:r>
      <w:r w:rsidR="00E82DAF" w:rsidRPr="00E82DAF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CC5A41" w:rsidRPr="00CC5A41">
        <w:rPr>
          <w:rFonts w:ascii="Angsana New" w:hAnsi="Angsana New"/>
          <w:sz w:val="30"/>
          <w:szCs w:val="30"/>
        </w:rPr>
        <w:t>256</w:t>
      </w:r>
      <w:r w:rsidR="004361DA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Pr="005B2129">
        <w:rPr>
          <w:rFonts w:ascii="Angsana New" w:hAnsi="Angsana New" w:hint="cs"/>
          <w:sz w:val="30"/>
          <w:szCs w:val="30"/>
          <w:cs/>
        </w:rPr>
        <w:t>ศาลปกครองชั้นต้น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 w:rsidR="00D86287">
        <w:rPr>
          <w:rFonts w:ascii="Angsana New" w:hAnsi="Angsana New"/>
          <w:sz w:val="30"/>
          <w:szCs w:val="30"/>
          <w:cs/>
        </w:rPr>
        <w:br/>
      </w:r>
      <w:r w:rsidRPr="005B2129">
        <w:rPr>
          <w:rFonts w:ascii="Angsana New" w:hAnsi="Angsana New"/>
          <w:sz w:val="30"/>
          <w:szCs w:val="30"/>
          <w:cs/>
        </w:rPr>
        <w:t>(</w:t>
      </w:r>
      <w:r w:rsidRPr="005B2129">
        <w:rPr>
          <w:rFonts w:ascii="Angsana New" w:hAnsi="Angsana New" w:hint="cs"/>
          <w:sz w:val="30"/>
          <w:szCs w:val="30"/>
          <w:cs/>
        </w:rPr>
        <w:t>ศาลปกครองกลาง</w:t>
      </w:r>
      <w:r w:rsidRPr="005B2129"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ได้กำหนดวันนั่งพิจารณาคดีครั้งแรกในวันที่ </w:t>
      </w:r>
      <w:r w:rsidR="00CC5A41" w:rsidRPr="00CC5A41">
        <w:rPr>
          <w:rFonts w:ascii="Angsana New" w:hAnsi="Angsana New"/>
          <w:sz w:val="30"/>
          <w:szCs w:val="30"/>
        </w:rPr>
        <w:t>24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CC5A41" w:rsidRPr="00CC5A41">
        <w:rPr>
          <w:rFonts w:ascii="Angsana New" w:hAnsi="Angsana New"/>
          <w:sz w:val="30"/>
          <w:szCs w:val="30"/>
        </w:rPr>
        <w:t>256</w:t>
      </w:r>
      <w:r w:rsidR="004361DA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 </w:t>
      </w:r>
      <w:r w:rsidRPr="005B212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</w:t>
      </w:r>
      <w:r w:rsidR="00E82DAF" w:rsidRPr="00E82DAF">
        <w:rPr>
          <w:rFonts w:ascii="Angsana New" w:hAnsi="Angsana New"/>
          <w:sz w:val="30"/>
          <w:szCs w:val="30"/>
        </w:rPr>
        <w:t>8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 w:rsidRPr="005B2129">
        <w:rPr>
          <w:rFonts w:ascii="Angsana New" w:hAnsi="Angsana New" w:hint="cs"/>
          <w:sz w:val="30"/>
          <w:szCs w:val="30"/>
          <w:cs/>
        </w:rPr>
        <w:t>มิถุนายน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256</w:t>
      </w:r>
      <w:r w:rsidR="004361DA">
        <w:rPr>
          <w:rFonts w:ascii="Angsana New" w:hAnsi="Angsana New"/>
          <w:sz w:val="30"/>
          <w:szCs w:val="30"/>
        </w:rPr>
        <w:t>1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 w:rsidRPr="005B2129">
        <w:rPr>
          <w:rFonts w:ascii="Angsana New" w:hAnsi="Angsana New" w:hint="cs"/>
          <w:sz w:val="30"/>
          <w:szCs w:val="30"/>
          <w:cs/>
        </w:rPr>
        <w:t>ศาลปกครองชั้นต้น</w:t>
      </w:r>
      <w:r w:rsidRPr="005B2129">
        <w:rPr>
          <w:rFonts w:ascii="Angsana New" w:hAnsi="Angsana New"/>
          <w:sz w:val="30"/>
          <w:szCs w:val="30"/>
          <w:cs/>
        </w:rPr>
        <w:t xml:space="preserve"> (</w:t>
      </w:r>
      <w:r w:rsidRPr="005B2129">
        <w:rPr>
          <w:rFonts w:ascii="Angsana New" w:hAnsi="Angsana New" w:hint="cs"/>
          <w:sz w:val="30"/>
          <w:szCs w:val="30"/>
          <w:cs/>
        </w:rPr>
        <w:t>ศาลปกครองกลาง</w:t>
      </w:r>
      <w:r w:rsidRPr="005B2129">
        <w:rPr>
          <w:rFonts w:ascii="Angsana New" w:hAnsi="Angsana New"/>
          <w:sz w:val="30"/>
          <w:szCs w:val="30"/>
          <w:cs/>
        </w:rPr>
        <w:t xml:space="preserve">) </w:t>
      </w:r>
      <w:r w:rsidRPr="005B2129">
        <w:rPr>
          <w:rFonts w:ascii="Angsana New" w:hAnsi="Angsana New" w:hint="cs"/>
          <w:sz w:val="30"/>
          <w:szCs w:val="30"/>
          <w:cs/>
        </w:rPr>
        <w:t>ได้มีคำพิพากษาให้สำนักงานสลากกินแบ่งรัฐบาลชำระเงินจำนวน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 w:rsidR="00E82DAF" w:rsidRPr="00E82DAF">
        <w:rPr>
          <w:rFonts w:ascii="Angsana New" w:hAnsi="Angsana New"/>
          <w:sz w:val="30"/>
          <w:szCs w:val="30"/>
        </w:rPr>
        <w:t>9</w:t>
      </w:r>
      <w:r w:rsidR="00CC5A41" w:rsidRPr="00CC5A41">
        <w:rPr>
          <w:rFonts w:ascii="Angsana New" w:hAnsi="Angsana New"/>
          <w:sz w:val="30"/>
          <w:szCs w:val="30"/>
        </w:rPr>
        <w:t>45</w:t>
      </w:r>
      <w:r w:rsidRPr="005B2129">
        <w:rPr>
          <w:rFonts w:ascii="Angsana New" w:hAnsi="Angsana New"/>
          <w:sz w:val="30"/>
          <w:szCs w:val="30"/>
        </w:rPr>
        <w:t>.</w:t>
      </w:r>
      <w:r w:rsidR="00CC5A41" w:rsidRPr="00CC5A41">
        <w:rPr>
          <w:rFonts w:ascii="Angsana New" w:hAnsi="Angsana New"/>
          <w:sz w:val="30"/>
          <w:szCs w:val="30"/>
        </w:rPr>
        <w:t>6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 w:rsidRPr="005B2129">
        <w:rPr>
          <w:rFonts w:ascii="Angsana New" w:hAnsi="Angsana New" w:hint="cs"/>
          <w:sz w:val="30"/>
          <w:szCs w:val="30"/>
          <w:cs/>
        </w:rPr>
        <w:t>ล้านบาท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 w:rsidRPr="005B2129">
        <w:rPr>
          <w:rFonts w:ascii="Angsana New" w:hAnsi="Angsana New" w:hint="cs"/>
          <w:sz w:val="30"/>
          <w:szCs w:val="30"/>
          <w:cs/>
        </w:rPr>
        <w:t>พร้อมดอกเบี้ยในอัตราร้อยละ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7</w:t>
      </w:r>
      <w:r w:rsidRPr="005B2129">
        <w:rPr>
          <w:rFonts w:ascii="Angsana New" w:hAnsi="Angsana New"/>
          <w:sz w:val="30"/>
          <w:szCs w:val="30"/>
        </w:rPr>
        <w:t>.</w:t>
      </w:r>
      <w:r w:rsidR="00CC5A41" w:rsidRPr="00CC5A41">
        <w:rPr>
          <w:rFonts w:ascii="Angsana New" w:hAnsi="Angsana New"/>
          <w:sz w:val="30"/>
          <w:szCs w:val="30"/>
        </w:rPr>
        <w:t>5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 w:rsidRPr="005B2129">
        <w:rPr>
          <w:rFonts w:ascii="Angsana New" w:hAnsi="Angsana New" w:hint="cs"/>
          <w:sz w:val="30"/>
          <w:szCs w:val="30"/>
          <w:cs/>
        </w:rPr>
        <w:t>ของเงินต้นดังกล่าวนับจากวันฟ้อง</w:t>
      </w:r>
      <w:r>
        <w:rPr>
          <w:rFonts w:ascii="Angsana New" w:hAnsi="Angsana New"/>
          <w:sz w:val="30"/>
          <w:szCs w:val="30"/>
        </w:rPr>
        <w:t xml:space="preserve"> </w:t>
      </w:r>
      <w:r w:rsidRPr="005B2129">
        <w:rPr>
          <w:rFonts w:ascii="Angsana New" w:hAnsi="Angsana New" w:hint="cs"/>
          <w:sz w:val="30"/>
          <w:szCs w:val="30"/>
          <w:cs/>
        </w:rPr>
        <w:t>เป็นต้นไปจนกว่าจะชำระเสร็จแก่บริษัทร่วม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 w:rsidRPr="005B212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25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 w:rsidRPr="005B2129">
        <w:rPr>
          <w:rFonts w:ascii="Angsana New" w:hAnsi="Angsana New" w:hint="cs"/>
          <w:sz w:val="30"/>
          <w:szCs w:val="30"/>
          <w:cs/>
        </w:rPr>
        <w:t>กรกฎาคม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256</w:t>
      </w:r>
      <w:r w:rsidR="004361DA">
        <w:rPr>
          <w:rFonts w:ascii="Angsana New" w:hAnsi="Angsana New"/>
          <w:sz w:val="30"/>
          <w:szCs w:val="30"/>
        </w:rPr>
        <w:t>1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 w:rsidRPr="005B2129">
        <w:rPr>
          <w:rFonts w:ascii="Angsana New" w:hAnsi="Angsana New" w:hint="cs"/>
          <w:sz w:val="30"/>
          <w:szCs w:val="30"/>
          <w:cs/>
        </w:rPr>
        <w:t>บริษัทร่วมได้ยื่นอุทธรณ์คัดค้านคำพิพากษาศาลปกครองชั้นต้น</w:t>
      </w:r>
      <w:r w:rsidRPr="005B2129">
        <w:rPr>
          <w:rFonts w:ascii="Angsana New" w:hAnsi="Angsana New"/>
          <w:sz w:val="30"/>
          <w:szCs w:val="30"/>
          <w:cs/>
        </w:rPr>
        <w:t xml:space="preserve"> (</w:t>
      </w:r>
      <w:r w:rsidRPr="005B2129">
        <w:rPr>
          <w:rFonts w:ascii="Angsana New" w:hAnsi="Angsana New" w:hint="cs"/>
          <w:sz w:val="30"/>
          <w:szCs w:val="30"/>
          <w:cs/>
        </w:rPr>
        <w:t>ศาลปกครองกลาง</w:t>
      </w:r>
      <w:r w:rsidRPr="005B2129">
        <w:rPr>
          <w:rFonts w:ascii="Angsana New" w:hAnsi="Angsana New"/>
          <w:sz w:val="30"/>
          <w:szCs w:val="30"/>
          <w:cs/>
        </w:rPr>
        <w:t xml:space="preserve">) </w:t>
      </w:r>
      <w:r w:rsidRPr="005B2129">
        <w:rPr>
          <w:rFonts w:ascii="Angsana New" w:hAnsi="Angsana New" w:hint="cs"/>
          <w:sz w:val="30"/>
          <w:szCs w:val="30"/>
          <w:cs/>
        </w:rPr>
        <w:t>ลงวันที่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</w:t>
      </w:r>
      <w:r w:rsidR="00E82DAF" w:rsidRPr="00E82DAF">
        <w:rPr>
          <w:rFonts w:ascii="Angsana New" w:hAnsi="Angsana New"/>
          <w:sz w:val="30"/>
          <w:szCs w:val="30"/>
        </w:rPr>
        <w:t>8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 w:rsidRPr="005B2129">
        <w:rPr>
          <w:rFonts w:ascii="Angsana New" w:hAnsi="Angsana New" w:hint="cs"/>
          <w:sz w:val="30"/>
          <w:szCs w:val="30"/>
          <w:cs/>
        </w:rPr>
        <w:t>มิถุนายน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256</w:t>
      </w:r>
      <w:r w:rsidR="004361DA">
        <w:rPr>
          <w:rFonts w:ascii="Angsana New" w:hAnsi="Angsana New"/>
          <w:sz w:val="30"/>
          <w:szCs w:val="30"/>
        </w:rPr>
        <w:t>1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 w:rsidRPr="005B2129">
        <w:rPr>
          <w:rFonts w:ascii="Angsana New" w:hAnsi="Angsana New" w:hint="cs"/>
          <w:sz w:val="30"/>
          <w:szCs w:val="30"/>
          <w:cs/>
        </w:rPr>
        <w:t>ขอให้ศาลปกครองสูงสุดพิจารณาและพิพากษาให้สำนักงานสลากกินแบ่งรัฐบาลปฏิบัติตามสัญญาจ้างบริการระบบเกมสลากต่อไป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 w:rsidRPr="005B2129">
        <w:rPr>
          <w:rFonts w:ascii="Angsana New" w:hAnsi="Angsana New" w:hint="cs"/>
          <w:sz w:val="30"/>
          <w:szCs w:val="30"/>
          <w:cs/>
        </w:rPr>
        <w:t>พร้อมกับชดใช้ค่าเสียหายจากการไม่ปฏิบัติตามสัญญาเป็นเหตุให้ล่าช้าจนถึงวันฟ้อง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 w:rsidRPr="005B2129">
        <w:rPr>
          <w:rFonts w:ascii="Angsana New" w:hAnsi="Angsana New" w:hint="cs"/>
          <w:sz w:val="30"/>
          <w:szCs w:val="30"/>
          <w:cs/>
        </w:rPr>
        <w:t>รวมค่าเสียหายอันเกิดจากการล่าช้าผิดสัญญาและค่าใช้จ่ายในการเริ่มจำหน่ายสลาก</w:t>
      </w:r>
      <w:r w:rsidRPr="005B2129">
        <w:rPr>
          <w:rFonts w:ascii="Angsana New" w:hAnsi="Angsana New"/>
          <w:sz w:val="30"/>
          <w:szCs w:val="30"/>
          <w:cs/>
        </w:rPr>
        <w:t xml:space="preserve"> (</w:t>
      </w:r>
      <w:r w:rsidRPr="007E5AE9">
        <w:rPr>
          <w:rFonts w:asciiTheme="majorBidi" w:hAnsiTheme="majorBidi" w:cstheme="majorBidi"/>
          <w:sz w:val="30"/>
          <w:szCs w:val="30"/>
        </w:rPr>
        <w:t>Restart</w:t>
      </w:r>
      <w:r w:rsidRPr="005B2129">
        <w:rPr>
          <w:rFonts w:ascii="Angsana New" w:hAnsi="Angsana New"/>
          <w:sz w:val="30"/>
          <w:szCs w:val="30"/>
        </w:rPr>
        <w:t xml:space="preserve">-Up Cost)  </w:t>
      </w:r>
      <w:r w:rsidRPr="005B2129">
        <w:rPr>
          <w:rFonts w:ascii="Angsana New" w:hAnsi="Angsana New" w:hint="cs"/>
          <w:sz w:val="30"/>
          <w:szCs w:val="30"/>
          <w:cs/>
        </w:rPr>
        <w:t>แต่หากสัญญาจ้างบริการระบบเกมสลากต้องถูกยกเลิกเพราะการไม่ปฏิบัติตามสัญญาของสำนักงานสลากกินแบ่งรัฐบาล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 w:rsidRPr="005B2129">
        <w:rPr>
          <w:rFonts w:ascii="Angsana New" w:hAnsi="Angsana New" w:hint="cs"/>
          <w:sz w:val="30"/>
          <w:szCs w:val="30"/>
          <w:cs/>
        </w:rPr>
        <w:t>ขอให้ศาลปกครองสูงสุดพิจารณาและพิพากษาให้สำนักงานสลากกินแบ่งรัฐบาลชดเชยค่าเสียหายให้แก่บริษัทร่วมตามค่าเสียหายที่เกิดขึ้นจริง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 w:rsidRPr="005B2129">
        <w:rPr>
          <w:rFonts w:ascii="Angsana New" w:hAnsi="Angsana New" w:hint="cs"/>
          <w:sz w:val="30"/>
          <w:szCs w:val="30"/>
          <w:cs/>
        </w:rPr>
        <w:t>ณ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 w:rsidRPr="005B2129">
        <w:rPr>
          <w:rFonts w:ascii="Angsana New" w:hAnsi="Angsana New" w:hint="cs"/>
          <w:sz w:val="30"/>
          <w:szCs w:val="30"/>
          <w:cs/>
        </w:rPr>
        <w:t>วันที่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3</w:t>
      </w:r>
      <w:r w:rsidR="004361DA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5B2129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256</w:t>
      </w:r>
      <w:r w:rsidR="00CC5A41" w:rsidRPr="00CC5A41">
        <w:rPr>
          <w:rFonts w:ascii="Angsana New" w:hAnsi="Angsana New" w:hint="cs"/>
          <w:sz w:val="30"/>
          <w:szCs w:val="30"/>
        </w:rPr>
        <w:t>3</w:t>
      </w:r>
      <w:r w:rsidRPr="005B2129">
        <w:rPr>
          <w:rFonts w:ascii="Angsana New" w:hAnsi="Angsana New"/>
          <w:sz w:val="30"/>
          <w:szCs w:val="30"/>
        </w:rPr>
        <w:t xml:space="preserve"> </w:t>
      </w:r>
      <w:r w:rsidRPr="005B2129">
        <w:rPr>
          <w:rFonts w:ascii="Angsana New" w:hAnsi="Angsana New" w:hint="cs"/>
          <w:sz w:val="30"/>
          <w:szCs w:val="30"/>
          <w:cs/>
        </w:rPr>
        <w:t>คดีความดังกล่าวอยู่ในระหว่างการพิจารณาของศาลปกครองสูงสุดซึ่งผลของคดีความยังไม่อาจทราบได้</w:t>
      </w:r>
    </w:p>
    <w:p w14:paraId="6EB8A455" w14:textId="77777777" w:rsidR="00030F21" w:rsidRPr="0090106F" w:rsidRDefault="00030F21" w:rsidP="00E52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C855414" w14:textId="77777777" w:rsidR="00030F21" w:rsidRDefault="00030F21" w:rsidP="0003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52AAE">
        <w:rPr>
          <w:rFonts w:ascii="Angsana New" w:hAnsi="Angsana New" w:hint="cs"/>
          <w:sz w:val="30"/>
          <w:szCs w:val="30"/>
          <w:cs/>
        </w:rPr>
        <w:t>อนึ่งฐานะการเงินของบริษัทร่วมมีผลขาดทุนมากขึ้น</w:t>
      </w:r>
      <w:r w:rsidRPr="00552AAE">
        <w:rPr>
          <w:rFonts w:ascii="Angsana New" w:hAnsi="Angsana New"/>
          <w:sz w:val="30"/>
          <w:szCs w:val="30"/>
        </w:rPr>
        <w:t xml:space="preserve"> </w:t>
      </w:r>
      <w:r w:rsidRPr="00552AAE">
        <w:rPr>
          <w:rFonts w:ascii="Angsana New" w:hAnsi="Angsana New" w:hint="cs"/>
          <w:sz w:val="30"/>
          <w:szCs w:val="30"/>
          <w:cs/>
        </w:rPr>
        <w:t>และต้นทุนการดำเนินงานได้เพิ่มขึ้นมากกว่าที่ประมาณการไว้ในคราวแรกที่ศึกษาขณะเริ่มต้นโครงการ</w:t>
      </w:r>
      <w:r w:rsidRPr="00552AAE">
        <w:rPr>
          <w:rFonts w:ascii="Angsana New" w:hAnsi="Angsana New"/>
          <w:sz w:val="30"/>
          <w:szCs w:val="30"/>
        </w:rPr>
        <w:t xml:space="preserve"> </w:t>
      </w:r>
      <w:r w:rsidRPr="00552AAE">
        <w:rPr>
          <w:rFonts w:ascii="Angsana New" w:hAnsi="Angsana New" w:hint="cs"/>
          <w:sz w:val="30"/>
          <w:szCs w:val="30"/>
          <w:cs/>
        </w:rPr>
        <w:t>บริษัทไม่สามารถประมาณการถึงผลกระทบและระยะเวลาที่จะได้รับคืนของเง</w:t>
      </w:r>
      <w:r>
        <w:rPr>
          <w:rFonts w:ascii="Angsana New" w:hAnsi="Angsana New" w:hint="cs"/>
          <w:sz w:val="30"/>
          <w:szCs w:val="30"/>
          <w:cs/>
        </w:rPr>
        <w:t xml:space="preserve">ินลงทุนในบริษัทร่วมดังกล่าวได้ </w:t>
      </w:r>
    </w:p>
    <w:p w14:paraId="61F75F33" w14:textId="77777777" w:rsidR="00E5270A" w:rsidRPr="0090106F" w:rsidRDefault="00E5270A" w:rsidP="00DC7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6A0C22DB" w14:textId="77777777" w:rsidR="00E5270A" w:rsidRPr="00E216F2" w:rsidRDefault="00E5270A" w:rsidP="00E52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216F2">
        <w:rPr>
          <w:rFonts w:ascii="Angsana New" w:hAnsi="Angsana New" w:hint="cs"/>
          <w:sz w:val="30"/>
          <w:szCs w:val="30"/>
          <w:cs/>
        </w:rPr>
        <w:t xml:space="preserve">จากเหตุการณ์ดังกล่าวข้างต้น </w:t>
      </w:r>
      <w:r w:rsidRPr="00E216F2">
        <w:rPr>
          <w:rFonts w:ascii="Angsana New" w:hAnsi="Angsana New"/>
          <w:sz w:val="30"/>
          <w:szCs w:val="30"/>
          <w:cs/>
        </w:rPr>
        <w:t>บริษัทได้รับรู้ขาดทุนจากการด้อยค่าของเงินลงทุนในโครงการดังกล่าวข้างต้น</w:t>
      </w:r>
      <w:r w:rsidRPr="00E216F2">
        <w:rPr>
          <w:rFonts w:ascii="Angsana New" w:hAnsi="Angsana New" w:hint="cs"/>
          <w:sz w:val="30"/>
          <w:szCs w:val="30"/>
          <w:cs/>
        </w:rPr>
        <w:t>เพิ่มเติมจนเต็มจำนวน</w:t>
      </w:r>
      <w:r w:rsidRPr="00E216F2">
        <w:rPr>
          <w:rFonts w:ascii="Angsana New" w:hAnsi="Angsana New"/>
          <w:sz w:val="30"/>
          <w:szCs w:val="30"/>
          <w:cs/>
        </w:rPr>
        <w:t>ในงบการเงินเฉพาะกิจการ</w:t>
      </w:r>
      <w:r w:rsidRPr="00E216F2">
        <w:rPr>
          <w:rFonts w:ascii="Angsana New" w:hAnsi="Angsana New" w:hint="cs"/>
          <w:sz w:val="30"/>
          <w:szCs w:val="30"/>
          <w:cs/>
        </w:rPr>
        <w:t>สำหรับปีสิ้นสุดวันที่</w:t>
      </w:r>
      <w:r w:rsidRPr="00E216F2">
        <w:rPr>
          <w:rFonts w:ascii="Angsana New" w:hAnsi="Angsana New"/>
          <w:color w:val="FFFFFF"/>
          <w:sz w:val="30"/>
          <w:szCs w:val="30"/>
        </w:rPr>
        <w:t>-</w:t>
      </w:r>
      <w:r w:rsidR="00CC5A41" w:rsidRPr="00CC5A41">
        <w:rPr>
          <w:rFonts w:ascii="Angsana New" w:hAnsi="Angsana New"/>
          <w:sz w:val="30"/>
          <w:szCs w:val="30"/>
        </w:rPr>
        <w:t>3</w:t>
      </w:r>
      <w:r w:rsidR="004361DA">
        <w:rPr>
          <w:rFonts w:ascii="Angsana New" w:hAnsi="Angsana New"/>
          <w:sz w:val="30"/>
          <w:szCs w:val="30"/>
        </w:rPr>
        <w:t>1</w:t>
      </w:r>
      <w:r w:rsidRPr="00E216F2">
        <w:rPr>
          <w:rFonts w:ascii="Angsana New" w:hAnsi="Angsana New"/>
          <w:color w:val="FFFFFF"/>
          <w:sz w:val="30"/>
          <w:szCs w:val="30"/>
        </w:rPr>
        <w:t>-</w:t>
      </w:r>
      <w:r w:rsidRPr="00A545B4">
        <w:rPr>
          <w:rFonts w:ascii="Angsana New" w:hAnsi="Angsana New" w:hint="cs"/>
          <w:sz w:val="30"/>
          <w:szCs w:val="30"/>
          <w:cs/>
        </w:rPr>
        <w:t>ธันวาคม</w:t>
      </w:r>
      <w:r w:rsidRPr="00A545B4">
        <w:rPr>
          <w:rFonts w:ascii="Angsana New" w:hAnsi="Angsana New"/>
          <w:color w:val="FFFFFF"/>
          <w:sz w:val="30"/>
          <w:szCs w:val="30"/>
        </w:rPr>
        <w:t>-</w:t>
      </w:r>
      <w:r w:rsidR="00CC5A41" w:rsidRPr="00CC5A41">
        <w:rPr>
          <w:rFonts w:ascii="Angsana New" w:hAnsi="Angsana New"/>
          <w:sz w:val="30"/>
          <w:szCs w:val="30"/>
        </w:rPr>
        <w:t>2563</w:t>
      </w:r>
      <w:r w:rsidRPr="00A545B4">
        <w:rPr>
          <w:rFonts w:ascii="Angsana New" w:hAnsi="Angsana New"/>
          <w:color w:val="FFFFFF"/>
          <w:sz w:val="30"/>
          <w:szCs w:val="30"/>
        </w:rPr>
        <w:t>-</w:t>
      </w:r>
      <w:r w:rsidRPr="00A545B4">
        <w:rPr>
          <w:rFonts w:ascii="Angsana New" w:hAnsi="Angsana New" w:hint="cs"/>
          <w:sz w:val="30"/>
          <w:szCs w:val="30"/>
          <w:cs/>
        </w:rPr>
        <w:t>และ</w:t>
      </w:r>
      <w:r w:rsidRPr="00A545B4">
        <w:rPr>
          <w:rFonts w:ascii="Angsana New" w:hAnsi="Angsana New"/>
          <w:color w:val="FFFFFF"/>
          <w:sz w:val="30"/>
          <w:szCs w:val="30"/>
        </w:rPr>
        <w:t>-</w:t>
      </w:r>
      <w:r w:rsidR="00CC5A41" w:rsidRPr="00CC5A41">
        <w:rPr>
          <w:rFonts w:ascii="Angsana New" w:hAnsi="Angsana New"/>
          <w:sz w:val="30"/>
          <w:szCs w:val="30"/>
        </w:rPr>
        <w:t>2562</w:t>
      </w:r>
      <w:r w:rsidRPr="00A545B4">
        <w:rPr>
          <w:rFonts w:ascii="Angsana New" w:hAnsi="Angsana New"/>
          <w:color w:val="FFFFFF"/>
          <w:sz w:val="30"/>
          <w:szCs w:val="30"/>
        </w:rPr>
        <w:t>-</w:t>
      </w:r>
      <w:r w:rsidRPr="00A545B4">
        <w:rPr>
          <w:rFonts w:ascii="Angsana New" w:hAnsi="Angsana New"/>
          <w:sz w:val="30"/>
          <w:szCs w:val="30"/>
          <w:cs/>
        </w:rPr>
        <w:t>ตามมาตรฐานการบัญชีฉบับที่</w:t>
      </w:r>
      <w:r w:rsidRPr="00A545B4">
        <w:rPr>
          <w:rFonts w:ascii="Angsana New" w:hAnsi="Angsana New"/>
          <w:sz w:val="30"/>
          <w:szCs w:val="30"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36</w:t>
      </w:r>
      <w:r w:rsidRPr="00A545B4">
        <w:rPr>
          <w:rFonts w:ascii="Angsana New" w:hAnsi="Angsana New" w:hint="cs"/>
          <w:sz w:val="30"/>
          <w:szCs w:val="30"/>
          <w:cs/>
        </w:rPr>
        <w:t xml:space="preserve"> </w:t>
      </w:r>
      <w:r w:rsidRPr="00A545B4">
        <w:rPr>
          <w:rFonts w:ascii="Angsana New" w:hAnsi="Angsana New"/>
          <w:sz w:val="30"/>
          <w:szCs w:val="30"/>
          <w:cs/>
        </w:rPr>
        <w:t>เรื่อง การด้อยค่าของสินทรัพย์ ที่ระบุว่าเมื่อมูลค่าที่คาดว่าจะได้รับคืนของเงินลงทุนน้อยกว่ามูลค่าตามบัญชีของเงินลงทุนนั้นๆ</w:t>
      </w:r>
      <w:r w:rsidRPr="00A545B4">
        <w:rPr>
          <w:rFonts w:ascii="Angsana New" w:hAnsi="Angsana New"/>
          <w:sz w:val="30"/>
          <w:szCs w:val="30"/>
        </w:rPr>
        <w:t xml:space="preserve"> </w:t>
      </w:r>
      <w:r w:rsidRPr="00A545B4">
        <w:rPr>
          <w:rFonts w:ascii="Angsana New" w:hAnsi="Angsana New"/>
          <w:sz w:val="30"/>
          <w:szCs w:val="30"/>
          <w:cs/>
        </w:rPr>
        <w:t>บริษัทจะต้องบันทึกผลขาดทุนจากการด้อยค่าของ</w:t>
      </w:r>
      <w:r w:rsidRPr="00E216F2">
        <w:rPr>
          <w:rFonts w:ascii="Angsana New" w:hAnsi="Angsana New"/>
          <w:sz w:val="30"/>
          <w:szCs w:val="30"/>
          <w:cs/>
        </w:rPr>
        <w:t>เงินลงทุนโดยตรงใน</w:t>
      </w:r>
      <w:r>
        <w:rPr>
          <w:rFonts w:ascii="Angsana New" w:hAnsi="Angsana New" w:hint="cs"/>
          <w:sz w:val="30"/>
          <w:szCs w:val="30"/>
          <w:cs/>
        </w:rPr>
        <w:t>กำไรหรือขาดทุน</w:t>
      </w:r>
      <w:r w:rsidRPr="00E216F2">
        <w:rPr>
          <w:rFonts w:ascii="Angsana New" w:hAnsi="Angsana New"/>
          <w:sz w:val="30"/>
          <w:szCs w:val="30"/>
          <w:cs/>
        </w:rPr>
        <w:t>โดยปรับลดมูลค่าเงินลงทุนตามราคาทุนให้เท่ากับมูลค่าที่คาดว่าจะได้รับ</w:t>
      </w:r>
      <w:r w:rsidRPr="00E216F2">
        <w:rPr>
          <w:rFonts w:ascii="Angsana New" w:hAnsi="Angsana New"/>
          <w:sz w:val="30"/>
          <w:szCs w:val="30"/>
        </w:rPr>
        <w:t xml:space="preserve"> </w:t>
      </w:r>
      <w:r w:rsidRPr="00E216F2">
        <w:rPr>
          <w:rFonts w:ascii="Angsana New" w:hAnsi="Angsana New" w:hint="cs"/>
          <w:sz w:val="30"/>
          <w:szCs w:val="30"/>
          <w:cs/>
        </w:rPr>
        <w:t>โดยมีรายละเอียดดังต่อไปนี้</w:t>
      </w:r>
    </w:p>
    <w:p w14:paraId="6EA22B02" w14:textId="77777777" w:rsidR="00030F21" w:rsidRPr="0090106F" w:rsidRDefault="00030F21" w:rsidP="00E52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0"/>
        <w:gridCol w:w="1170"/>
        <w:gridCol w:w="270"/>
        <w:gridCol w:w="1350"/>
        <w:gridCol w:w="270"/>
        <w:gridCol w:w="1440"/>
        <w:gridCol w:w="270"/>
        <w:gridCol w:w="1260"/>
      </w:tblGrid>
      <w:tr w:rsidR="00E5270A" w:rsidRPr="00E216F2" w14:paraId="1B9932FE" w14:textId="77777777" w:rsidTr="00810620">
        <w:trPr>
          <w:tblHeader/>
        </w:trPr>
        <w:tc>
          <w:tcPr>
            <w:tcW w:w="3150" w:type="dxa"/>
            <w:tcBorders>
              <w:top w:val="nil"/>
            </w:tcBorders>
          </w:tcPr>
          <w:p w14:paraId="5E58EACE" w14:textId="77777777" w:rsidR="00E5270A" w:rsidRPr="00E216F2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1434BD13" w14:textId="77777777" w:rsidR="00E5270A" w:rsidRPr="00E216F2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6464C62" w14:textId="77777777" w:rsidR="00E5270A" w:rsidRPr="00E216F2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1ED1436" w14:textId="77777777" w:rsidR="00E5270A" w:rsidRPr="00E216F2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4F2D0F78" w14:textId="77777777" w:rsidR="00E5270A" w:rsidRPr="00E216F2" w:rsidRDefault="00E5270A" w:rsidP="001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="00EB5520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102BF1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EB73CBF" w14:textId="77777777" w:rsidR="00E5270A" w:rsidRPr="00E216F2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26A2302C" w14:textId="77777777" w:rsidR="00E5270A" w:rsidRPr="00E216F2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</w:t>
            </w:r>
          </w:p>
          <w:p w14:paraId="371ED815" w14:textId="77777777" w:rsidR="00E5270A" w:rsidRPr="00E216F2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270" w:type="dxa"/>
            <w:tcBorders>
              <w:top w:val="nil"/>
            </w:tcBorders>
          </w:tcPr>
          <w:p w14:paraId="35547E23" w14:textId="77777777" w:rsidR="00E5270A" w:rsidRPr="00E216F2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0577DCC2" w14:textId="77777777" w:rsidR="00E5270A" w:rsidRPr="00E216F2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25CC25C" w14:textId="77777777" w:rsidR="00E5270A" w:rsidRPr="00E216F2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E5270A" w:rsidRPr="00E216F2" w14:paraId="5600DFA1" w14:textId="77777777" w:rsidTr="00810620">
        <w:trPr>
          <w:tblHeader/>
        </w:trPr>
        <w:tc>
          <w:tcPr>
            <w:tcW w:w="3150" w:type="dxa"/>
          </w:tcPr>
          <w:p w14:paraId="5F45FF81" w14:textId="77777777" w:rsidR="00E5270A" w:rsidRPr="00E216F2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B67F1C6" w14:textId="77777777" w:rsidR="00E5270A" w:rsidRPr="00E216F2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B300B5" w14:textId="77777777" w:rsidR="00E5270A" w:rsidRPr="00E216F2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72F2068" w14:textId="77777777" w:rsidR="00E5270A" w:rsidRPr="00E216F2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216F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216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CC5A41" w:rsidRPr="00CC5A41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  <w:r w:rsidRPr="00E216F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5FB0AFA" w14:textId="77777777" w:rsidR="00E5270A" w:rsidRPr="00E216F2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E0E074" w14:textId="77777777" w:rsidR="00E5270A" w:rsidRPr="00E216F2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216F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216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CC5A41" w:rsidRPr="00CC5A41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  <w:r w:rsidRPr="00E216F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00F8E7E" w14:textId="77777777" w:rsidR="00E5270A" w:rsidRPr="00E216F2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DA5522" w14:textId="77777777" w:rsidR="00E5270A" w:rsidRPr="00E216F2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5270A" w:rsidRPr="00E216F2" w14:paraId="2A0EA54B" w14:textId="77777777" w:rsidTr="001066DB">
        <w:trPr>
          <w:trHeight w:val="80"/>
          <w:tblHeader/>
        </w:trPr>
        <w:tc>
          <w:tcPr>
            <w:tcW w:w="3150" w:type="dxa"/>
          </w:tcPr>
          <w:p w14:paraId="7A8FFB00" w14:textId="77777777" w:rsidR="00E5270A" w:rsidRPr="00E216F2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7"/>
            <w:shd w:val="clear" w:color="auto" w:fill="auto"/>
          </w:tcPr>
          <w:p w14:paraId="009D3533" w14:textId="77777777" w:rsidR="00E5270A" w:rsidRPr="00E216F2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216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5270A" w:rsidRPr="00E216F2" w14:paraId="4DD0B106" w14:textId="77777777" w:rsidTr="00BD1B84">
        <w:tc>
          <w:tcPr>
            <w:tcW w:w="3150" w:type="dxa"/>
          </w:tcPr>
          <w:p w14:paraId="0EE7F7D5" w14:textId="77777777" w:rsidR="00E5270A" w:rsidRPr="00E216F2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216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170" w:type="dxa"/>
            <w:shd w:val="clear" w:color="auto" w:fill="auto"/>
          </w:tcPr>
          <w:p w14:paraId="741B4D3A" w14:textId="77777777" w:rsidR="00E5270A" w:rsidRPr="00E216F2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66E9E05" w14:textId="77777777" w:rsidR="00E5270A" w:rsidRPr="00E216F2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CB11648" w14:textId="77777777" w:rsidR="00E5270A" w:rsidRPr="00E216F2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0B0BAA5" w14:textId="77777777" w:rsidR="00E5270A" w:rsidRPr="00E216F2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F53AC2" w14:textId="77777777" w:rsidR="00E5270A" w:rsidRPr="00E216F2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8DC171E" w14:textId="77777777" w:rsidR="00E5270A" w:rsidRPr="00E216F2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E6FB070" w14:textId="77777777" w:rsidR="00E5270A" w:rsidRPr="00E216F2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F2389" w:rsidRPr="00E216F2" w14:paraId="6BB317EE" w14:textId="77777777" w:rsidTr="00BD1B84">
        <w:tc>
          <w:tcPr>
            <w:tcW w:w="3150" w:type="dxa"/>
          </w:tcPr>
          <w:p w14:paraId="5A24023A" w14:textId="77777777" w:rsidR="00AF2389" w:rsidRPr="00E216F2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Pr="00E216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2765D1D" w14:textId="77777777" w:rsidR="00AF2389" w:rsidRPr="00AF2389" w:rsidRDefault="004361DA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1DEE68C" w14:textId="77777777" w:rsidR="00AF2389" w:rsidRPr="00AF2389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5F3F477F" w14:textId="77777777" w:rsidR="00AF2389" w:rsidRPr="00AF2389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270" w:type="dxa"/>
            <w:shd w:val="clear" w:color="auto" w:fill="auto"/>
          </w:tcPr>
          <w:p w14:paraId="19A6CDA6" w14:textId="77777777" w:rsidR="00AF2389" w:rsidRPr="00AF2389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2F2C231C" w14:textId="77777777" w:rsidR="00AF2389" w:rsidRPr="00AF2389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4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8</w:t>
            </w: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B4BBFCA" w14:textId="77777777" w:rsidR="00AF2389" w:rsidRPr="00AF2389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4098153" w14:textId="77777777" w:rsidR="00AF2389" w:rsidRPr="00AF2389" w:rsidRDefault="00E82DAF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82DAF">
              <w:rPr>
                <w:rFonts w:ascii="Angsana New" w:hAnsi="Angsana New"/>
                <w:sz w:val="30"/>
                <w:szCs w:val="30"/>
              </w:rPr>
              <w:t>9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  <w:tr w:rsidR="00AF2389" w:rsidRPr="00E216F2" w14:paraId="40A55024" w14:textId="77777777" w:rsidTr="00BD1B84">
        <w:tc>
          <w:tcPr>
            <w:tcW w:w="3150" w:type="dxa"/>
          </w:tcPr>
          <w:p w14:paraId="50A9E9F0" w14:textId="77777777" w:rsidR="00AF2389" w:rsidRPr="00E216F2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808C5B" w14:textId="77777777" w:rsidR="00AF2389" w:rsidRPr="00E216F2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9555AD" w14:textId="77777777" w:rsidR="00AF2389" w:rsidRPr="00E216F2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04A6CB" w14:textId="77777777" w:rsidR="00AF2389" w:rsidRPr="00F12F5F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4C7F5E29" w14:textId="77777777" w:rsidR="00AF2389" w:rsidRPr="00F12F5F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4D4C2F5F" w14:textId="77777777" w:rsidR="00AF2389" w:rsidRPr="00F12F5F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EC23F9A" w14:textId="77777777" w:rsidR="00AF2389" w:rsidRPr="00F12F5F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7D0EECF4" w14:textId="77777777" w:rsidR="00AF2389" w:rsidRPr="00F12F5F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AF2389" w:rsidRPr="00E216F2" w14:paraId="2DE124DD" w14:textId="77777777" w:rsidTr="00BD1B84">
        <w:tc>
          <w:tcPr>
            <w:tcW w:w="3150" w:type="dxa"/>
          </w:tcPr>
          <w:p w14:paraId="21004687" w14:textId="77777777" w:rsidR="00AF2389" w:rsidRPr="00E216F2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16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216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29E6D88" w14:textId="77777777" w:rsidR="00AF2389" w:rsidRPr="00E216F2" w:rsidRDefault="004361DA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2DCAEA2" w14:textId="77777777" w:rsidR="00AF2389" w:rsidRPr="00E216F2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724477B" w14:textId="77777777" w:rsidR="00AF2389" w:rsidRPr="00F12F5F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5D7103A" w14:textId="77777777" w:rsidR="00AF2389" w:rsidRPr="00F12F5F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96530B" w14:textId="77777777" w:rsidR="00AF2389" w:rsidRPr="00FA5767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FFC9BE6" w14:textId="77777777" w:rsidR="00AF2389" w:rsidRPr="00F12F5F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8F5844B" w14:textId="77777777" w:rsidR="00AF2389" w:rsidRPr="00F12F5F" w:rsidRDefault="00E82DAF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DAF">
              <w:rPr>
                <w:rFonts w:ascii="Angsana New" w:hAnsi="Angsana New"/>
                <w:b/>
                <w:bCs/>
                <w:sz w:val="30"/>
                <w:szCs w:val="30"/>
              </w:rPr>
              <w:t>98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AF2389" w:rsidRPr="00E216F2" w14:paraId="16D50A69" w14:textId="77777777" w:rsidTr="00D140BA">
        <w:tc>
          <w:tcPr>
            <w:tcW w:w="3150" w:type="dxa"/>
          </w:tcPr>
          <w:p w14:paraId="314FF02D" w14:textId="77777777" w:rsidR="00AF2389" w:rsidRPr="00E216F2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BDC989" w14:textId="77777777" w:rsidR="00AF2389" w:rsidRPr="00E216F2" w:rsidRDefault="009F4E0E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E968C9" w14:textId="77777777" w:rsidR="00AF2389" w:rsidRPr="00E216F2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6659C99" w14:textId="77777777" w:rsidR="00AF2389" w:rsidRPr="00F12F5F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sz w:val="30"/>
                <w:szCs w:val="30"/>
              </w:rPr>
              <w:t>2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03354831" w14:textId="77777777" w:rsidR="00AF2389" w:rsidRPr="00F12F5F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1F3287" w14:textId="77777777" w:rsidR="00AF2389" w:rsidRPr="00F12F5F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DE23DC2" w14:textId="77777777" w:rsidR="00AF2389" w:rsidRPr="00F12F5F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B682EB7" w14:textId="77777777" w:rsidR="00AF2389" w:rsidRPr="00F12F5F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AF2389" w:rsidRPr="00E216F2" w14:paraId="6B481BAB" w14:textId="77777777" w:rsidTr="00D140BA">
        <w:tc>
          <w:tcPr>
            <w:tcW w:w="3150" w:type="dxa"/>
          </w:tcPr>
          <w:p w14:paraId="05FD0F3A" w14:textId="77777777" w:rsidR="00AF2389" w:rsidRPr="00E216F2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16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216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DD692" w14:textId="77777777" w:rsidR="00AF2389" w:rsidRPr="00E216F2" w:rsidRDefault="004361DA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10</w:t>
            </w:r>
            <w:r w:rsidR="00CC5A41" w:rsidRPr="00CC5A41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75D8936" w14:textId="77777777" w:rsidR="00AF2389" w:rsidRPr="00E216F2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65C538" w14:textId="77777777" w:rsidR="00AF2389" w:rsidRPr="00F12F5F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D4BBEB2" w14:textId="77777777" w:rsidR="00AF2389" w:rsidRPr="00F12F5F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DFAC33" w14:textId="77777777" w:rsidR="00AF2389" w:rsidRPr="00FA5767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="00E82DAF" w:rsidRPr="00E82DAF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8DDEBFB" w14:textId="77777777" w:rsidR="00AF2389" w:rsidRPr="00F12F5F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2D2A6" w14:textId="77777777" w:rsidR="00AF2389" w:rsidRPr="00F12F5F" w:rsidRDefault="004361DA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6E78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01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AF2389" w:rsidRPr="001066DB" w14:paraId="54AE2018" w14:textId="77777777" w:rsidTr="00656B00">
        <w:tc>
          <w:tcPr>
            <w:tcW w:w="3150" w:type="dxa"/>
            <w:tcBorders>
              <w:bottom w:val="nil"/>
            </w:tcBorders>
          </w:tcPr>
          <w:p w14:paraId="485A6881" w14:textId="77777777" w:rsidR="00AF2389" w:rsidRPr="001066DB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4F680098" w14:textId="77777777" w:rsidR="00AF2389" w:rsidRPr="001066DB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3EB97FD" w14:textId="77777777" w:rsidR="00AF2389" w:rsidRPr="001066DB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6032BDC5" w14:textId="77777777" w:rsidR="00AF2389" w:rsidRPr="001066DB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5A707E2" w14:textId="77777777" w:rsidR="00AF2389" w:rsidRPr="001066DB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43E6305C" w14:textId="77777777" w:rsidR="00AF2389" w:rsidRPr="001066DB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0DA094B" w14:textId="77777777" w:rsidR="00AF2389" w:rsidRPr="001066DB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77A37435" w14:textId="77777777" w:rsidR="00AF2389" w:rsidRPr="001066DB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0099D" w:rsidRPr="00E216F2" w14:paraId="7E2D46D8" w14:textId="77777777" w:rsidTr="00656B00">
        <w:tc>
          <w:tcPr>
            <w:tcW w:w="3150" w:type="dxa"/>
            <w:tcBorders>
              <w:top w:val="nil"/>
              <w:bottom w:val="nil"/>
            </w:tcBorders>
          </w:tcPr>
          <w:p w14:paraId="371228E3" w14:textId="77777777" w:rsidR="0000099D" w:rsidRDefault="0000099D" w:rsidP="0090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4EB76315" w14:textId="77777777" w:rsidR="0000099D" w:rsidRDefault="0000099D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60F591" w14:textId="77777777" w:rsidR="0000099D" w:rsidRPr="00E216F2" w:rsidRDefault="0000099D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EB9ACD1" w14:textId="77777777" w:rsidR="0000099D" w:rsidRDefault="0000099D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27B28F" w14:textId="77777777" w:rsidR="0000099D" w:rsidRPr="00F12F5F" w:rsidRDefault="0000099D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1F9C940" w14:textId="77777777" w:rsidR="0000099D" w:rsidRDefault="0000099D" w:rsidP="006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AA8A04" w14:textId="77777777" w:rsidR="0000099D" w:rsidRPr="00F12F5F" w:rsidRDefault="0000099D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77DBFA1" w14:textId="77777777" w:rsidR="0000099D" w:rsidRDefault="0000099D" w:rsidP="006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099D" w:rsidRPr="00E216F2" w14:paraId="7EEC518F" w14:textId="77777777" w:rsidTr="00656B00">
        <w:tc>
          <w:tcPr>
            <w:tcW w:w="3150" w:type="dxa"/>
            <w:tcBorders>
              <w:top w:val="nil"/>
              <w:bottom w:val="nil"/>
            </w:tcBorders>
          </w:tcPr>
          <w:p w14:paraId="2A03D7FD" w14:textId="77777777" w:rsidR="0000099D" w:rsidRDefault="0000099D" w:rsidP="0090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7081C0C6" w14:textId="77777777" w:rsidR="0000099D" w:rsidRDefault="0000099D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CD7127" w14:textId="77777777" w:rsidR="0000099D" w:rsidRPr="00E216F2" w:rsidRDefault="0000099D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07ABD82" w14:textId="77777777" w:rsidR="0000099D" w:rsidRDefault="0000099D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C503FB" w14:textId="77777777" w:rsidR="0000099D" w:rsidRPr="00F12F5F" w:rsidRDefault="0000099D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436B9A1" w14:textId="77777777" w:rsidR="0000099D" w:rsidRDefault="0000099D" w:rsidP="006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7C42A8" w14:textId="77777777" w:rsidR="0000099D" w:rsidRPr="00F12F5F" w:rsidRDefault="0000099D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41619E6" w14:textId="77777777" w:rsidR="0000099D" w:rsidRDefault="0000099D" w:rsidP="006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2389" w:rsidRPr="00E216F2" w14:paraId="095A1205" w14:textId="77777777" w:rsidTr="00656B00">
        <w:tc>
          <w:tcPr>
            <w:tcW w:w="3150" w:type="dxa"/>
            <w:tcBorders>
              <w:top w:val="nil"/>
              <w:bottom w:val="nil"/>
            </w:tcBorders>
          </w:tcPr>
          <w:p w14:paraId="4B01E651" w14:textId="77777777" w:rsidR="0090106F" w:rsidRPr="005A0C93" w:rsidRDefault="0090106F" w:rsidP="0090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หัก </w:t>
            </w:r>
            <w:r w:rsidRPr="005A0C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</w:p>
          <w:p w14:paraId="22ED8593" w14:textId="77777777" w:rsidR="00AF2389" w:rsidRPr="00E216F2" w:rsidRDefault="0090106F" w:rsidP="0090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5A0C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</w:t>
            </w:r>
            <w:r w:rsidR="00CC5A41" w:rsidRPr="00CC5A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  <w:r w:rsidRPr="005A0C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: </w:t>
            </w:r>
            <w:r w:rsidRPr="005A0C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="008450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0D2A0B35" w14:textId="77777777" w:rsidR="00AF2389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20FCA994" w14:textId="77777777" w:rsidR="006E7860" w:rsidRPr="00E216F2" w:rsidRDefault="006E7860" w:rsidP="006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024485" w14:textId="77777777" w:rsidR="00AF2389" w:rsidRPr="00E216F2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A0B6D2C" w14:textId="77777777" w:rsidR="00AF2389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1367F612" w14:textId="77777777" w:rsidR="006E7860" w:rsidRPr="00F12F5F" w:rsidRDefault="006E7860" w:rsidP="006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57D626" w14:textId="77777777" w:rsidR="00AF2389" w:rsidRPr="00F12F5F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2BF3FD4" w14:textId="77777777" w:rsidR="00AF2389" w:rsidRDefault="00AF2389" w:rsidP="006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E00818E" w14:textId="77777777" w:rsidR="006E7860" w:rsidRPr="00F12F5F" w:rsidRDefault="006E7860" w:rsidP="006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7700C0" w14:textId="77777777" w:rsidR="00AF2389" w:rsidRPr="00F12F5F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4648942" w14:textId="77777777" w:rsidR="00AF2389" w:rsidRDefault="00AF2389" w:rsidP="006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FF29C11" w14:textId="77777777" w:rsidR="006E7860" w:rsidRPr="00F12F5F" w:rsidRDefault="006E7860" w:rsidP="006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2389" w:rsidRPr="00E216F2" w14:paraId="4A252BEE" w14:textId="77777777" w:rsidTr="00810620">
        <w:tc>
          <w:tcPr>
            <w:tcW w:w="3150" w:type="dxa"/>
            <w:tcBorders>
              <w:top w:val="nil"/>
            </w:tcBorders>
          </w:tcPr>
          <w:p w14:paraId="5F71F520" w14:textId="77777777" w:rsidR="00AF2389" w:rsidRPr="00E216F2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Pr="00E216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31D5A604" w14:textId="77777777" w:rsidR="00AF2389" w:rsidRPr="00AF2389" w:rsidRDefault="004361DA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14:paraId="6C4EB5AD" w14:textId="77777777" w:rsidR="00AF2389" w:rsidRPr="00AF2389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229C9FF7" w14:textId="77777777" w:rsidR="00AF2389" w:rsidRPr="00AF2389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270" w:type="dxa"/>
            <w:tcBorders>
              <w:top w:val="nil"/>
            </w:tcBorders>
          </w:tcPr>
          <w:p w14:paraId="6DB192C8" w14:textId="77777777" w:rsidR="00AF2389" w:rsidRPr="00AF2389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5058EA82" w14:textId="77777777" w:rsidR="00AF2389" w:rsidRPr="00AF2389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4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8</w:t>
            </w: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</w:tcPr>
          <w:p w14:paraId="7E294DC5" w14:textId="77777777" w:rsidR="00AF2389" w:rsidRPr="00AF2389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119988E3" w14:textId="77777777" w:rsidR="00AF2389" w:rsidRPr="00AF2389" w:rsidRDefault="00E82DAF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82DAF">
              <w:rPr>
                <w:rFonts w:ascii="Angsana New" w:hAnsi="Angsana New"/>
                <w:sz w:val="30"/>
                <w:szCs w:val="30"/>
              </w:rPr>
              <w:t>9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  <w:tr w:rsidR="00AF2389" w:rsidRPr="00E216F2" w14:paraId="36DE7C92" w14:textId="77777777" w:rsidTr="00BD1B84">
        <w:tc>
          <w:tcPr>
            <w:tcW w:w="3150" w:type="dxa"/>
          </w:tcPr>
          <w:p w14:paraId="0F131D89" w14:textId="77777777" w:rsidR="00AF2389" w:rsidRPr="00E216F2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B60BC9A" w14:textId="77777777" w:rsidR="00AF2389" w:rsidRPr="00E216F2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93043BF" w14:textId="77777777" w:rsidR="00AF2389" w:rsidRPr="00E216F2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A3F47E" w14:textId="77777777" w:rsidR="00AF2389" w:rsidRPr="00F12F5F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bottom w:val="nil"/>
            </w:tcBorders>
          </w:tcPr>
          <w:p w14:paraId="6BE75439" w14:textId="77777777" w:rsidR="00AF2389" w:rsidRPr="00F12F5F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96EF5E" w14:textId="77777777" w:rsidR="00AF2389" w:rsidRPr="00F12F5F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</w:tcPr>
          <w:p w14:paraId="4D69A8E9" w14:textId="77777777" w:rsidR="00AF2389" w:rsidRPr="00F12F5F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81E296" w14:textId="77777777" w:rsidR="00AF2389" w:rsidRPr="00F12F5F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AF2389" w:rsidRPr="00E216F2" w14:paraId="2291F453" w14:textId="77777777" w:rsidTr="00BD1B84">
        <w:tc>
          <w:tcPr>
            <w:tcW w:w="3150" w:type="dxa"/>
          </w:tcPr>
          <w:p w14:paraId="105DABFB" w14:textId="77777777" w:rsidR="00AF2389" w:rsidRPr="00E216F2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16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216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9B85D6" w14:textId="77777777" w:rsidR="00AF2389" w:rsidRPr="00E216F2" w:rsidRDefault="004361DA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6A51CA" w14:textId="77777777" w:rsidR="00AF2389" w:rsidRPr="00E216F2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42D06D5A" w14:textId="77777777" w:rsidR="00AF2389" w:rsidRPr="00F12F5F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FFEDA9" w14:textId="77777777" w:rsidR="00AF2389" w:rsidRPr="00F12F5F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054D4FAE" w14:textId="77777777" w:rsidR="00AF2389" w:rsidRPr="00FA5767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F66D2E" w14:textId="77777777" w:rsidR="00AF2389" w:rsidRPr="00F12F5F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65C71C34" w14:textId="77777777" w:rsidR="00AF2389" w:rsidRPr="00F12F5F" w:rsidRDefault="00E82DAF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2DAF">
              <w:rPr>
                <w:rFonts w:ascii="Angsana New" w:hAnsi="Angsana New"/>
                <w:b/>
                <w:bCs/>
                <w:sz w:val="30"/>
                <w:szCs w:val="30"/>
              </w:rPr>
              <w:t>98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D140BA" w:rsidRPr="00E216F2" w14:paraId="0AC541BE" w14:textId="77777777" w:rsidTr="00D140BA">
        <w:tc>
          <w:tcPr>
            <w:tcW w:w="3150" w:type="dxa"/>
          </w:tcPr>
          <w:p w14:paraId="5456E12D" w14:textId="77777777" w:rsidR="00D140BA" w:rsidRPr="00E216F2" w:rsidRDefault="00D140B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097110" w14:textId="77777777" w:rsidR="00D140BA" w:rsidRPr="00E216F2" w:rsidRDefault="00D140B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433401" w14:textId="77777777" w:rsidR="00D140BA" w:rsidRPr="00E216F2" w:rsidRDefault="00D140B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2EBEE3" w14:textId="77777777" w:rsidR="00D140BA" w:rsidRPr="00F12F5F" w:rsidRDefault="00CC5A41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sz w:val="30"/>
                <w:szCs w:val="30"/>
              </w:rPr>
              <w:t>2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65DF0F8" w14:textId="77777777" w:rsidR="00D140BA" w:rsidRPr="00F12F5F" w:rsidRDefault="00D140B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F22027" w14:textId="77777777" w:rsidR="00D140BA" w:rsidRPr="00F12F5F" w:rsidRDefault="00CC5A41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FC84BA3" w14:textId="77777777" w:rsidR="00D140BA" w:rsidRPr="00F12F5F" w:rsidRDefault="00D140B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0A9365" w14:textId="77777777" w:rsidR="00D140BA" w:rsidRPr="00F12F5F" w:rsidRDefault="00CC5A41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D140BA" w:rsidRPr="00E216F2" w14:paraId="08C4479B" w14:textId="77777777" w:rsidTr="00D140BA">
        <w:tc>
          <w:tcPr>
            <w:tcW w:w="3150" w:type="dxa"/>
            <w:tcBorders>
              <w:bottom w:val="nil"/>
            </w:tcBorders>
          </w:tcPr>
          <w:p w14:paraId="4C77C467" w14:textId="77777777" w:rsidR="00D140BA" w:rsidRPr="00E216F2" w:rsidRDefault="00D140B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16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216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B68DF8" w14:textId="77777777" w:rsidR="00D140BA" w:rsidRPr="00E216F2" w:rsidRDefault="004361D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10</w:t>
            </w:r>
            <w:r w:rsidR="00CC5A41" w:rsidRPr="00CC5A41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B7121CF" w14:textId="77777777" w:rsidR="00D140BA" w:rsidRPr="00E216F2" w:rsidRDefault="00D140B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2ADD50" w14:textId="77777777" w:rsidR="00D140BA" w:rsidRPr="00F12F5F" w:rsidRDefault="00CC5A41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791B1B" w14:textId="77777777" w:rsidR="00D140BA" w:rsidRPr="00F12F5F" w:rsidRDefault="00D140B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1BADE" w14:textId="77777777" w:rsidR="00D140BA" w:rsidRPr="00FA5767" w:rsidRDefault="00CC5A41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="00E82DAF" w:rsidRPr="00E82DAF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53AAB64" w14:textId="77777777" w:rsidR="00D140BA" w:rsidRPr="00F12F5F" w:rsidRDefault="00D140B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CE05E0" w14:textId="77777777" w:rsidR="00D140BA" w:rsidRPr="00F12F5F" w:rsidRDefault="004361D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D140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01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D140BA" w:rsidRPr="001066DB" w14:paraId="412FDC27" w14:textId="77777777" w:rsidTr="00E56B78">
        <w:tc>
          <w:tcPr>
            <w:tcW w:w="3150" w:type="dxa"/>
            <w:tcBorders>
              <w:top w:val="nil"/>
              <w:bottom w:val="nil"/>
            </w:tcBorders>
          </w:tcPr>
          <w:p w14:paraId="6CFBC7FE" w14:textId="77777777" w:rsidR="00D140BA" w:rsidRPr="001066DB" w:rsidRDefault="00D140B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344E71" w14:textId="77777777" w:rsidR="00D140BA" w:rsidRPr="001066DB" w:rsidRDefault="00D140B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B1FF91" w14:textId="77777777" w:rsidR="00D140BA" w:rsidRPr="001066DB" w:rsidRDefault="00D140B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76A6588E" w14:textId="77777777" w:rsidR="00D140BA" w:rsidRPr="001066DB" w:rsidRDefault="00D140B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A03B97" w14:textId="77777777" w:rsidR="00D140BA" w:rsidRPr="001066DB" w:rsidRDefault="00D140B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2C1B0160" w14:textId="77777777" w:rsidR="00D140BA" w:rsidRPr="001066DB" w:rsidRDefault="00D140B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107A79" w14:textId="77777777" w:rsidR="00D140BA" w:rsidRPr="001066DB" w:rsidRDefault="00D140B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4A372915" w14:textId="77777777" w:rsidR="00D140BA" w:rsidRPr="001066DB" w:rsidRDefault="00D140B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140BA" w:rsidRPr="00E216F2" w14:paraId="49027A80" w14:textId="77777777" w:rsidTr="00E56B78">
        <w:tc>
          <w:tcPr>
            <w:tcW w:w="3150" w:type="dxa"/>
            <w:tcBorders>
              <w:top w:val="nil"/>
            </w:tcBorders>
          </w:tcPr>
          <w:p w14:paraId="641D8F9E" w14:textId="77777777" w:rsidR="00D140BA" w:rsidRPr="00E216F2" w:rsidRDefault="00D140B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16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5D1B9D3A" w14:textId="77777777" w:rsidR="00D140BA" w:rsidRPr="00E216F2" w:rsidRDefault="00D140B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76BAB71" w14:textId="77777777" w:rsidR="00D140BA" w:rsidRPr="00E216F2" w:rsidRDefault="00D140B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489CBAB5" w14:textId="77777777" w:rsidR="00D140BA" w:rsidRPr="00E216F2" w:rsidRDefault="00D140B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FB3957C" w14:textId="77777777" w:rsidR="00D140BA" w:rsidRPr="00E216F2" w:rsidRDefault="00D140B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677A86D1" w14:textId="77777777" w:rsidR="00D140BA" w:rsidRPr="00E216F2" w:rsidRDefault="00D140B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292F8C9" w14:textId="77777777" w:rsidR="00D140BA" w:rsidRPr="00E216F2" w:rsidRDefault="00D140B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3B5F1056" w14:textId="77777777" w:rsidR="00D140BA" w:rsidRPr="00E216F2" w:rsidRDefault="00D140B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140BA" w:rsidRPr="00E216F2" w14:paraId="263BAA63" w14:textId="77777777" w:rsidTr="00BD1B84">
        <w:tc>
          <w:tcPr>
            <w:tcW w:w="3150" w:type="dxa"/>
          </w:tcPr>
          <w:p w14:paraId="7F22505F" w14:textId="77777777" w:rsidR="00D140BA" w:rsidRPr="00E216F2" w:rsidRDefault="00D140B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16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216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216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62723E7A" w14:textId="77777777" w:rsidR="00D140BA" w:rsidRPr="00E216F2" w:rsidRDefault="00D140B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D3B2CC" w14:textId="77777777" w:rsidR="00D140BA" w:rsidRPr="00E216F2" w:rsidRDefault="00D140B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7F2C33" w14:textId="77777777" w:rsidR="00D140BA" w:rsidRPr="00E216F2" w:rsidRDefault="00D140B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CF968A" w14:textId="77777777" w:rsidR="00D140BA" w:rsidRPr="00E216F2" w:rsidRDefault="00D140B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CF0945" w14:textId="77777777" w:rsidR="00D140BA" w:rsidRPr="00E216F2" w:rsidRDefault="00D140B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A36D70" w14:textId="77777777" w:rsidR="00D140BA" w:rsidRPr="00E216F2" w:rsidRDefault="00D140B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AA4591" w14:textId="77777777" w:rsidR="00D140BA" w:rsidRPr="00E216F2" w:rsidRDefault="00D140B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140BA" w:rsidRPr="00E216F2" w14:paraId="38AC1DD4" w14:textId="77777777" w:rsidTr="00BD1B84">
        <w:tc>
          <w:tcPr>
            <w:tcW w:w="3150" w:type="dxa"/>
            <w:tcBorders>
              <w:bottom w:val="nil"/>
            </w:tcBorders>
          </w:tcPr>
          <w:p w14:paraId="5A046238" w14:textId="77777777" w:rsidR="00D140BA" w:rsidRPr="00E216F2" w:rsidRDefault="00D140B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16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216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216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538D868" w14:textId="77777777" w:rsidR="00D140BA" w:rsidRPr="00E216F2" w:rsidRDefault="00D140B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0D2F45C" w14:textId="77777777" w:rsidR="00D140BA" w:rsidRPr="00E216F2" w:rsidRDefault="00D140B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57F53A86" w14:textId="77777777" w:rsidR="00D140BA" w:rsidRPr="00E216F2" w:rsidRDefault="00D140B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5D2FCFE" w14:textId="77777777" w:rsidR="00D140BA" w:rsidRPr="00E216F2" w:rsidRDefault="00D140B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3A40A611" w14:textId="77777777" w:rsidR="00D140BA" w:rsidRPr="00E216F2" w:rsidRDefault="00D140B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D2FB583" w14:textId="77777777" w:rsidR="00D140BA" w:rsidRPr="00E216F2" w:rsidRDefault="00D140B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A534C8B" w14:textId="77777777" w:rsidR="00D140BA" w:rsidRPr="00E216F2" w:rsidRDefault="00D140BA" w:rsidP="00D1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E0123BC" w14:textId="77777777" w:rsidR="00030F21" w:rsidRDefault="00030F21" w:rsidP="00E5270A">
      <w:pPr>
        <w:tabs>
          <w:tab w:val="clear" w:pos="227"/>
          <w:tab w:val="clear" w:pos="454"/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CC4B558" w14:textId="77777777" w:rsidR="00E5270A" w:rsidRDefault="00E5270A" w:rsidP="00E5270A">
      <w:pPr>
        <w:tabs>
          <w:tab w:val="clear" w:pos="227"/>
          <w:tab w:val="clear" w:pos="454"/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216F2">
        <w:rPr>
          <w:rFonts w:ascii="Angsana New" w:hAnsi="Angsana New"/>
          <w:sz w:val="30"/>
          <w:szCs w:val="30"/>
          <w:cs/>
        </w:rPr>
        <w:t>สำหรับงบการเงินรวม กลุ่มบริษัทได้ถือป</w:t>
      </w:r>
      <w:r w:rsidRPr="00E216F2">
        <w:rPr>
          <w:rFonts w:ascii="Angsana New" w:hAnsi="Angsana New" w:hint="cs"/>
          <w:sz w:val="30"/>
          <w:szCs w:val="30"/>
          <w:cs/>
        </w:rPr>
        <w:t>ฏิ</w:t>
      </w:r>
      <w:r w:rsidRPr="00E216F2">
        <w:rPr>
          <w:rFonts w:ascii="Angsana New" w:hAnsi="Angsana New"/>
          <w:sz w:val="30"/>
          <w:szCs w:val="30"/>
          <w:cs/>
        </w:rPr>
        <w:t xml:space="preserve">บัติตามมาตรฐานการบัญชี ฉบับที่ </w:t>
      </w:r>
      <w:r w:rsidR="00CC5A41" w:rsidRPr="00CC5A41">
        <w:rPr>
          <w:rFonts w:ascii="Angsana New" w:hAnsi="Angsana New"/>
          <w:sz w:val="30"/>
          <w:szCs w:val="30"/>
        </w:rPr>
        <w:t>2</w:t>
      </w:r>
      <w:r w:rsidR="00E82DAF" w:rsidRPr="00E82DAF">
        <w:rPr>
          <w:rFonts w:ascii="Angsana New" w:hAnsi="Angsana New"/>
          <w:sz w:val="30"/>
          <w:szCs w:val="30"/>
        </w:rPr>
        <w:t>8</w:t>
      </w:r>
      <w:r w:rsidRPr="00E216F2">
        <w:rPr>
          <w:rFonts w:ascii="Angsana New" w:hAnsi="Angsana New"/>
          <w:sz w:val="30"/>
          <w:szCs w:val="30"/>
          <w:cs/>
        </w:rPr>
        <w:t xml:space="preserve"> เรื่อง เงินลงทุนในบริษัทร่วม</w:t>
      </w:r>
      <w:r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E216F2">
        <w:rPr>
          <w:rFonts w:ascii="Angsana New" w:hAnsi="Angsana New"/>
          <w:sz w:val="30"/>
          <w:szCs w:val="30"/>
          <w:cs/>
        </w:rPr>
        <w:t xml:space="preserve"> ที่กำหนดว่า</w:t>
      </w:r>
      <w:r w:rsidRPr="00E216F2">
        <w:rPr>
          <w:rFonts w:ascii="Angsana New" w:hAnsi="Angsana New" w:hint="cs"/>
          <w:sz w:val="30"/>
          <w:szCs w:val="30"/>
          <w:cs/>
        </w:rPr>
        <w:t>กลุ่ม</w:t>
      </w:r>
      <w:r w:rsidRPr="00E216F2">
        <w:rPr>
          <w:rFonts w:ascii="Angsana New" w:hAnsi="Angsana New"/>
          <w:sz w:val="30"/>
          <w:szCs w:val="30"/>
          <w:cs/>
        </w:rPr>
        <w:t>บริษัทจะต้องรับรู้ส่วนแบ่งผลขาดทุนของผู้ลงทุนในบริษัทร่วมเท่ากับส่วนได้เสียในบริษัทร่วม ซึ่งส่วนได้เสียในบริษัทร่วม หมายถึง มูลค่าตามบัญชีของเงินลงทุนในบริษัทร่วมตามวิธีส่วนได้เสียรวมถึงส่วนได้เสียระยะยาวใดๆ ซึ่งโดยเนื้อหาแล้วถือเป็นส่วนหนึ่งของเงินลงทุนสุทธิของผู้ลงทุนในบริษัทร่วม เช่น รายการจ่ายชำระหนี้ระหว่างกันซึ่งยังไม่มีแผนที่จะจ่ายชำระ หรือรายการที่คาดว่าจะเกิดในอนาคตอันใกล้ ทั้งนี้ ขาดทุนที่รับรู้ตามวิธีส่วนได้เสียของ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216F2">
        <w:rPr>
          <w:rFonts w:ascii="Angsana New" w:hAnsi="Angsana New"/>
          <w:sz w:val="30"/>
          <w:szCs w:val="30"/>
          <w:cs/>
        </w:rPr>
        <w:t>ส่วนที่เกินกว่าเงินลงทุนในหุ้นสามัญ ให้นำไปหักจากองค์ประกอบอื่นๆ ของส่วนได้เสียในบริษัทร่วม และ</w:t>
      </w:r>
      <w:r w:rsidRPr="00E216F2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216F2">
        <w:rPr>
          <w:rFonts w:ascii="Angsana New" w:hAnsi="Angsana New"/>
          <w:sz w:val="30"/>
          <w:szCs w:val="30"/>
          <w:cs/>
        </w:rPr>
        <w:t>จะรับรู้ขาดทุนเพิ่มเติมเป็นหนี้สินก็ต่อเมื่อ</w:t>
      </w:r>
      <w:r w:rsidRPr="00E216F2">
        <w:rPr>
          <w:rFonts w:ascii="Angsana New" w:hAnsi="Angsana New" w:hint="cs"/>
          <w:sz w:val="30"/>
          <w:szCs w:val="30"/>
          <w:cs/>
        </w:rPr>
        <w:t>กลุ่ม</w:t>
      </w:r>
      <w:r w:rsidRPr="00E216F2">
        <w:rPr>
          <w:rFonts w:ascii="Angsana New" w:hAnsi="Angsana New"/>
          <w:sz w:val="30"/>
          <w:szCs w:val="30"/>
          <w:cs/>
        </w:rPr>
        <w:t>บริษัทมีภาระผูกพันตามกฎหมาย</w:t>
      </w:r>
      <w:r w:rsidRPr="00E216F2">
        <w:rPr>
          <w:rFonts w:ascii="Angsana New" w:hAnsi="Angsana New" w:hint="cs"/>
          <w:sz w:val="30"/>
          <w:szCs w:val="30"/>
          <w:cs/>
        </w:rPr>
        <w:t>หรือภาระผูกพันโดยอนุมาน</w:t>
      </w:r>
      <w:r w:rsidRPr="00E216F2">
        <w:rPr>
          <w:rFonts w:ascii="Angsana New" w:hAnsi="Angsana New"/>
          <w:sz w:val="30"/>
          <w:szCs w:val="30"/>
          <w:cs/>
        </w:rPr>
        <w:t xml:space="preserve">หรือต้องจ่ายเงินเพื่อชำระภาระผูกพันแทนในนามบริษัทร่วม </w:t>
      </w:r>
    </w:p>
    <w:p w14:paraId="316DC6D6" w14:textId="77777777" w:rsidR="0090106F" w:rsidRPr="0090106F" w:rsidRDefault="0090106F" w:rsidP="00E5270A">
      <w:pPr>
        <w:pStyle w:val="NormalAngsanaNew"/>
        <w:tabs>
          <w:tab w:val="clear" w:pos="454"/>
        </w:tabs>
        <w:ind w:left="540"/>
        <w:rPr>
          <w:sz w:val="24"/>
          <w:szCs w:val="24"/>
        </w:rPr>
      </w:pPr>
    </w:p>
    <w:p w14:paraId="5B71DFB9" w14:textId="5889A84A" w:rsidR="00E5270A" w:rsidRPr="00E216F2" w:rsidRDefault="00E5270A" w:rsidP="00E5270A">
      <w:pPr>
        <w:pStyle w:val="NormalAngsanaNew"/>
        <w:tabs>
          <w:tab w:val="clear" w:pos="454"/>
        </w:tabs>
        <w:ind w:left="540"/>
      </w:pPr>
      <w:r w:rsidRPr="00A545B4">
        <w:rPr>
          <w:rFonts w:hint="cs"/>
          <w:cs/>
        </w:rPr>
        <w:t xml:space="preserve">ณ วันที่ </w:t>
      </w:r>
      <w:r w:rsidR="00CC5A41" w:rsidRPr="00CC5A41">
        <w:t>3</w:t>
      </w:r>
      <w:r w:rsidR="004361DA">
        <w:t>1</w:t>
      </w:r>
      <w:r w:rsidRPr="00A545B4">
        <w:t xml:space="preserve"> </w:t>
      </w:r>
      <w:r w:rsidRPr="00A545B4">
        <w:rPr>
          <w:rFonts w:hint="cs"/>
          <w:cs/>
        </w:rPr>
        <w:t xml:space="preserve">ธันวาคม </w:t>
      </w:r>
      <w:r w:rsidR="00CC5A41" w:rsidRPr="00CC5A41">
        <w:t>2563</w:t>
      </w:r>
      <w:r w:rsidR="00CC28BE">
        <w:t xml:space="preserve"> </w:t>
      </w:r>
      <w:r w:rsidRPr="00A545B4">
        <w:rPr>
          <w:rFonts w:hint="cs"/>
          <w:cs/>
        </w:rPr>
        <w:t xml:space="preserve">และ </w:t>
      </w:r>
      <w:r w:rsidR="00CC5A41" w:rsidRPr="00CC5A41">
        <w:t>2562</w:t>
      </w:r>
      <w:r w:rsidRPr="00A545B4">
        <w:t xml:space="preserve"> </w:t>
      </w:r>
      <w:r w:rsidRPr="00A545B4">
        <w:rPr>
          <w:cs/>
        </w:rPr>
        <w:t>กลุ่มบริษัทได้บันทึกส่วนแบ่งขาดทุน</w:t>
      </w:r>
      <w:r w:rsidRPr="00A545B4">
        <w:rPr>
          <w:rFonts w:hint="cs"/>
          <w:cs/>
        </w:rPr>
        <w:t>ส่วนที่เกินกว่ามูลค่าเงินลงทุน</w:t>
      </w:r>
      <w:r w:rsidRPr="00A545B4">
        <w:rPr>
          <w:cs/>
        </w:rPr>
        <w:t>ในบริษัทร่วมเพิ่มเติม</w:t>
      </w:r>
      <w:r w:rsidRPr="00A545B4">
        <w:rPr>
          <w:rFonts w:hint="cs"/>
          <w:cs/>
        </w:rPr>
        <w:t>ในงบการเงิน</w:t>
      </w:r>
      <w:r w:rsidRPr="00A545B4">
        <w:rPr>
          <w:cs/>
        </w:rPr>
        <w:t>รวมตาม</w:t>
      </w:r>
      <w:r w:rsidRPr="00E216F2">
        <w:rPr>
          <w:cs/>
        </w:rPr>
        <w:t>สัดส่วนความเป็น</w:t>
      </w:r>
      <w:r w:rsidRPr="00E238F3">
        <w:rPr>
          <w:cs/>
        </w:rPr>
        <w:t>เจ้าของร้อยละ</w:t>
      </w:r>
      <w:r w:rsidRPr="00E238F3">
        <w:t xml:space="preserve"> </w:t>
      </w:r>
      <w:r w:rsidR="00CC5A41" w:rsidRPr="00CC5A41">
        <w:t>35</w:t>
      </w:r>
      <w:r w:rsidRPr="00E216F2">
        <w:t xml:space="preserve"> </w:t>
      </w:r>
      <w:r w:rsidRPr="00E216F2">
        <w:rPr>
          <w:rFonts w:hint="cs"/>
          <w:cs/>
        </w:rPr>
        <w:t>และ</w:t>
      </w:r>
      <w:r w:rsidRPr="00E216F2">
        <w:rPr>
          <w:cs/>
        </w:rPr>
        <w:t>ได้แสดงหักกับลูกหนี้การค้า</w:t>
      </w:r>
      <w:r w:rsidR="00102BF1">
        <w:rPr>
          <w:rFonts w:hint="cs"/>
          <w:cs/>
        </w:rPr>
        <w:t xml:space="preserve"> ลูกหนี้อื่น</w:t>
      </w:r>
      <w:r w:rsidRPr="00E216F2">
        <w:rPr>
          <w:cs/>
        </w:rPr>
        <w:t>และเงินให้กู้ยืมระยะสั้นแก่บริษัทร่วม</w:t>
      </w:r>
      <w:r w:rsidRPr="00E216F2">
        <w:rPr>
          <w:rFonts w:hint="cs"/>
          <w:cs/>
        </w:rPr>
        <w:t xml:space="preserve"> นอกจากนี้ กลุ่มบริษัทได้รับรู้ค่าเผื่อ</w:t>
      </w:r>
      <w:r w:rsidR="0054052D">
        <w:rPr>
          <w:rFonts w:hint="cs"/>
          <w:cs/>
        </w:rPr>
        <w:t>ผลขาดทุนจากการด้อยค่า</w:t>
      </w:r>
      <w:r w:rsidRPr="00E216F2">
        <w:rPr>
          <w:cs/>
        </w:rPr>
        <w:t>สำหรับ</w:t>
      </w:r>
      <w:r w:rsidR="0054052D" w:rsidRPr="0054052D">
        <w:rPr>
          <w:rFonts w:hint="cs"/>
          <w:cs/>
        </w:rPr>
        <w:t>ลูกหนี้การค้าและลูกหนี้อื่น</w:t>
      </w:r>
      <w:r w:rsidR="0054052D">
        <w:rPr>
          <w:rFonts w:hint="cs"/>
          <w:cs/>
        </w:rPr>
        <w:t>และ</w:t>
      </w:r>
      <w:r w:rsidRPr="00E216F2">
        <w:rPr>
          <w:cs/>
        </w:rPr>
        <w:t>เงินให้กู้ยืมระยะสั้น</w:t>
      </w:r>
      <w:r w:rsidRPr="00E216F2">
        <w:rPr>
          <w:rFonts w:hint="cs"/>
          <w:cs/>
        </w:rPr>
        <w:t>ดังกล่าวเพิ่มเติมในงบการเงินรวม โดยมีรายละเอียดดังต่อไปนี้</w:t>
      </w:r>
    </w:p>
    <w:p w14:paraId="3AA0B032" w14:textId="77777777" w:rsidR="000A06A3" w:rsidRDefault="000A06A3" w:rsidP="00E52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944EE6" w14:textId="77777777" w:rsidR="00D140BA" w:rsidRDefault="00D140BA" w:rsidP="00E52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1A39422" w14:textId="77777777" w:rsidR="00D140BA" w:rsidRDefault="00D140BA" w:rsidP="00E52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B76E09A" w14:textId="77777777" w:rsidR="00D140BA" w:rsidRDefault="00D140BA" w:rsidP="00E52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A933E5A" w14:textId="77777777" w:rsidR="00D140BA" w:rsidRDefault="00D140BA" w:rsidP="00E52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260"/>
        <w:gridCol w:w="270"/>
        <w:gridCol w:w="1350"/>
        <w:gridCol w:w="270"/>
        <w:gridCol w:w="1350"/>
        <w:gridCol w:w="270"/>
        <w:gridCol w:w="1170"/>
      </w:tblGrid>
      <w:tr w:rsidR="00102BF1" w:rsidRPr="00E216F2" w14:paraId="2AB4E9D1" w14:textId="77777777" w:rsidTr="00BD083A">
        <w:trPr>
          <w:tblHeader/>
        </w:trPr>
        <w:tc>
          <w:tcPr>
            <w:tcW w:w="3240" w:type="dxa"/>
            <w:tcBorders>
              <w:top w:val="nil"/>
            </w:tcBorders>
          </w:tcPr>
          <w:p w14:paraId="4DCBC455" w14:textId="77777777" w:rsidR="00102BF1" w:rsidRPr="00554CF7" w:rsidRDefault="00102BF1" w:rsidP="001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4C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1D37CF37" w14:textId="77777777" w:rsidR="00102BF1" w:rsidRPr="00554CF7" w:rsidRDefault="00102BF1" w:rsidP="001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1153EC3" w14:textId="77777777" w:rsidR="00102BF1" w:rsidRPr="00554CF7" w:rsidRDefault="00102BF1" w:rsidP="001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71560C9" w14:textId="77777777" w:rsidR="00102BF1" w:rsidRPr="00554CF7" w:rsidRDefault="00102BF1" w:rsidP="001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7A2EBD5C" w14:textId="77777777" w:rsidR="00102BF1" w:rsidRPr="00554CF7" w:rsidRDefault="00102BF1" w:rsidP="001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  <w:tcBorders>
              <w:top w:val="nil"/>
            </w:tcBorders>
          </w:tcPr>
          <w:p w14:paraId="6E235C8E" w14:textId="77777777" w:rsidR="00102BF1" w:rsidRPr="00554CF7" w:rsidRDefault="00102BF1" w:rsidP="001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5DA2ABFF" w14:textId="77777777" w:rsidR="00102BF1" w:rsidRPr="00554CF7" w:rsidRDefault="00102BF1" w:rsidP="001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CF7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</w:p>
          <w:p w14:paraId="44AD2B94" w14:textId="77777777" w:rsidR="00102BF1" w:rsidRPr="00554CF7" w:rsidRDefault="00102BF1" w:rsidP="001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270" w:type="dxa"/>
            <w:tcBorders>
              <w:top w:val="nil"/>
            </w:tcBorders>
          </w:tcPr>
          <w:p w14:paraId="426DB3B8" w14:textId="77777777" w:rsidR="00102BF1" w:rsidRPr="00554CF7" w:rsidRDefault="00102BF1" w:rsidP="001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594635A" w14:textId="77777777" w:rsidR="00102BF1" w:rsidRPr="00554CF7" w:rsidRDefault="00102BF1" w:rsidP="001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28B42E71" w14:textId="77777777" w:rsidR="00102BF1" w:rsidRPr="00554CF7" w:rsidRDefault="00102BF1" w:rsidP="001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366681D" w14:textId="77777777" w:rsidR="00102BF1" w:rsidRPr="00554CF7" w:rsidRDefault="00102BF1" w:rsidP="00102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CF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5270A" w:rsidRPr="00E216F2" w14:paraId="3AEC5378" w14:textId="77777777" w:rsidTr="00BD083A">
        <w:trPr>
          <w:tblHeader/>
        </w:trPr>
        <w:tc>
          <w:tcPr>
            <w:tcW w:w="3240" w:type="dxa"/>
          </w:tcPr>
          <w:p w14:paraId="797AC320" w14:textId="77777777" w:rsidR="00E5270A" w:rsidRPr="00554CF7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59C9869" w14:textId="77777777" w:rsidR="00E5270A" w:rsidRPr="00554CF7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8FE2AB" w14:textId="77777777" w:rsidR="00E5270A" w:rsidRPr="00554CF7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1F76A9A" w14:textId="77777777" w:rsidR="00E5270A" w:rsidRPr="00554CF7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54CF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54CF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CC5A41" w:rsidRPr="00CC5A41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  <w:r w:rsidRPr="00554CF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BC15D6D" w14:textId="77777777" w:rsidR="00E5270A" w:rsidRPr="00554CF7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2A0361" w14:textId="77777777" w:rsidR="00E5270A" w:rsidRPr="00554CF7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54CF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54CF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CC5A41" w:rsidRPr="00CC5A41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  <w:r w:rsidRPr="00554CF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AD05F79" w14:textId="77777777" w:rsidR="00E5270A" w:rsidRPr="00554CF7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EBB0DA" w14:textId="77777777" w:rsidR="00E5270A" w:rsidRPr="00554CF7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270A" w:rsidRPr="00E216F2" w14:paraId="551931F0" w14:textId="77777777" w:rsidTr="00BD083A">
        <w:trPr>
          <w:tblHeader/>
        </w:trPr>
        <w:tc>
          <w:tcPr>
            <w:tcW w:w="3240" w:type="dxa"/>
          </w:tcPr>
          <w:p w14:paraId="174AE5E2" w14:textId="77777777" w:rsidR="00E5270A" w:rsidRPr="00554CF7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shd w:val="clear" w:color="auto" w:fill="auto"/>
          </w:tcPr>
          <w:p w14:paraId="2F61C6ED" w14:textId="77777777" w:rsidR="00E5270A" w:rsidRPr="00554CF7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5270A" w:rsidRPr="00E216F2" w14:paraId="4CF0BFE5" w14:textId="77777777" w:rsidTr="00BD1B84">
        <w:tc>
          <w:tcPr>
            <w:tcW w:w="3240" w:type="dxa"/>
          </w:tcPr>
          <w:p w14:paraId="429D94BC" w14:textId="77777777" w:rsidR="00E5270A" w:rsidRPr="00554CF7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260" w:type="dxa"/>
            <w:shd w:val="clear" w:color="auto" w:fill="auto"/>
          </w:tcPr>
          <w:p w14:paraId="325FD441" w14:textId="77777777" w:rsidR="00E5270A" w:rsidRPr="00554CF7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15E80EE" w14:textId="77777777" w:rsidR="00E5270A" w:rsidRPr="00554CF7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184F098" w14:textId="77777777" w:rsidR="00E5270A" w:rsidRPr="00554CF7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0ED1A9" w14:textId="77777777" w:rsidR="00E5270A" w:rsidRPr="00554CF7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8DFD16" w14:textId="77777777" w:rsidR="00E5270A" w:rsidRPr="00554CF7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D3313C7" w14:textId="77777777" w:rsidR="00E5270A" w:rsidRPr="00554CF7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8A8A84" w14:textId="77777777" w:rsidR="00E5270A" w:rsidRPr="00554CF7" w:rsidRDefault="00E5270A" w:rsidP="00BD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2389" w:rsidRPr="00E216F2" w14:paraId="6041EE13" w14:textId="77777777" w:rsidTr="00BD1B84">
        <w:tc>
          <w:tcPr>
            <w:tcW w:w="3240" w:type="dxa"/>
          </w:tcPr>
          <w:p w14:paraId="4AFE9B24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54CF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Pr="00554CF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54CF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2492A3F3" w14:textId="77777777" w:rsidR="00AF2389" w:rsidRPr="00AF2389" w:rsidRDefault="004361DA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8A85C06" w14:textId="77777777" w:rsidR="00AF2389" w:rsidRPr="00AF2389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DDF153D" w14:textId="77777777" w:rsidR="00AF2389" w:rsidRPr="00AF2389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270" w:type="dxa"/>
          </w:tcPr>
          <w:p w14:paraId="523EB4CD" w14:textId="77777777" w:rsidR="00AF2389" w:rsidRPr="00AF2389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AB0F0A" w14:textId="77777777" w:rsidR="00AF2389" w:rsidRPr="00AF2389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4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8</w:t>
            </w: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F6CC20F" w14:textId="77777777" w:rsidR="00AF2389" w:rsidRPr="00AF2389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5D819B" w14:textId="77777777" w:rsidR="00AF2389" w:rsidRPr="00AF2389" w:rsidRDefault="00E82DAF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2DAF">
              <w:rPr>
                <w:rFonts w:ascii="Angsana New" w:hAnsi="Angsana New"/>
                <w:sz w:val="30"/>
                <w:szCs w:val="30"/>
              </w:rPr>
              <w:t>9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  <w:tr w:rsidR="00AF2389" w:rsidRPr="00E216F2" w14:paraId="49BA4068" w14:textId="77777777" w:rsidTr="00BD1B84">
        <w:tc>
          <w:tcPr>
            <w:tcW w:w="3240" w:type="dxa"/>
          </w:tcPr>
          <w:p w14:paraId="5C5735C7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8B6FC32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F5C907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62DFA97" w14:textId="77777777" w:rsidR="00AF2389" w:rsidRPr="00554CF7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CF36605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9DAEB4" w14:textId="77777777" w:rsidR="00AF2389" w:rsidRPr="00554CF7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C43DD8C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2971982" w14:textId="77777777" w:rsidR="00AF2389" w:rsidRPr="00554CF7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AF2389" w:rsidRPr="00E216F2" w14:paraId="66D9F604" w14:textId="77777777" w:rsidTr="00BD1B84">
        <w:tc>
          <w:tcPr>
            <w:tcW w:w="3240" w:type="dxa"/>
          </w:tcPr>
          <w:p w14:paraId="0945A7C2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54C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54CF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54C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416603" w14:textId="77777777" w:rsidR="00AF2389" w:rsidRPr="00554CF7" w:rsidRDefault="004361DA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7F36531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7DFC6A" w14:textId="77777777" w:rsidR="00AF2389" w:rsidRPr="00554CF7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F4952D7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2AFBBDE6" w14:textId="77777777" w:rsidR="00AF2389" w:rsidRPr="00554CF7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6B0F873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3809BA" w14:textId="77777777" w:rsidR="00AF2389" w:rsidRPr="00554CF7" w:rsidRDefault="00E82DAF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DAF">
              <w:rPr>
                <w:rFonts w:ascii="Angsana New" w:hAnsi="Angsana New"/>
                <w:b/>
                <w:bCs/>
                <w:sz w:val="30"/>
                <w:szCs w:val="30"/>
              </w:rPr>
              <w:t>98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AF2389" w:rsidRPr="00E216F2" w14:paraId="43B770B3" w14:textId="77777777" w:rsidTr="00D140BA">
        <w:tc>
          <w:tcPr>
            <w:tcW w:w="3240" w:type="dxa"/>
          </w:tcPr>
          <w:p w14:paraId="52BFE24D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597E90" w14:textId="77777777" w:rsidR="00AF2389" w:rsidRPr="00554CF7" w:rsidRDefault="00781F35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5924F1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EB0818" w14:textId="77777777" w:rsidR="00AF2389" w:rsidRPr="00554CF7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2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3A252B1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4B1F33" w14:textId="77777777" w:rsidR="00AF2389" w:rsidRPr="00554CF7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DF8CBA2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A8D31B" w14:textId="77777777" w:rsidR="00AF2389" w:rsidRPr="00554CF7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AF2389" w:rsidRPr="00E216F2" w14:paraId="05E63317" w14:textId="77777777" w:rsidTr="00D140BA">
        <w:tc>
          <w:tcPr>
            <w:tcW w:w="3240" w:type="dxa"/>
          </w:tcPr>
          <w:p w14:paraId="6F6B5E36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54CF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54C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A3FFF" w14:textId="77777777" w:rsidR="00AF2389" w:rsidRPr="00554CF7" w:rsidRDefault="004361DA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545CF35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B1F97" w14:textId="77777777" w:rsidR="00AF2389" w:rsidRPr="00554CF7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B6796BC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E6A95" w14:textId="77777777" w:rsidR="00AF2389" w:rsidRPr="00554CF7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41BD07C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A16B6" w14:textId="77777777" w:rsidR="00AF2389" w:rsidRPr="00554CF7" w:rsidRDefault="004361DA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81F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01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AF2389" w:rsidRPr="00F21C15" w14:paraId="4325AE6E" w14:textId="77777777" w:rsidTr="00BD1B84">
        <w:tc>
          <w:tcPr>
            <w:tcW w:w="3240" w:type="dxa"/>
          </w:tcPr>
          <w:p w14:paraId="6B42AD34" w14:textId="77777777" w:rsidR="00AF2389" w:rsidRPr="00F21C15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7FB9867" w14:textId="77777777" w:rsidR="00AF2389" w:rsidRPr="00F21C15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0A1292A5" w14:textId="77777777" w:rsidR="00AF2389" w:rsidRPr="00F21C15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059074B9" w14:textId="77777777" w:rsidR="00AF2389" w:rsidRPr="00F21C15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1DA9A34" w14:textId="77777777" w:rsidR="00AF2389" w:rsidRPr="00F21C15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A5A6AD3" w14:textId="77777777" w:rsidR="00AF2389" w:rsidRPr="00F21C15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9C0E164" w14:textId="77777777" w:rsidR="00AF2389" w:rsidRPr="00F21C15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79390C6" w14:textId="77777777" w:rsidR="00AF2389" w:rsidRPr="00F21C15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F2389" w:rsidRPr="00E216F2" w14:paraId="44F95847" w14:textId="77777777" w:rsidTr="00BD1B84">
        <w:tc>
          <w:tcPr>
            <w:tcW w:w="3240" w:type="dxa"/>
            <w:tcBorders>
              <w:bottom w:val="nil"/>
            </w:tcBorders>
          </w:tcPr>
          <w:p w14:paraId="17A19C23" w14:textId="77777777" w:rsidR="00AF2389" w:rsidRPr="00554CF7" w:rsidRDefault="0032391A" w:rsidP="0090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150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ขาดทุนจากส่วนได้เสีย</w:t>
            </w:r>
          </w:p>
        </w:tc>
        <w:tc>
          <w:tcPr>
            <w:tcW w:w="1260" w:type="dxa"/>
            <w:shd w:val="clear" w:color="auto" w:fill="auto"/>
          </w:tcPr>
          <w:p w14:paraId="2DEFACF4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CAD5FE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806ACF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8E5281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9FFE766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5CE0F1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2E2975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2389" w:rsidRPr="00E216F2" w14:paraId="3104EE2A" w14:textId="77777777" w:rsidTr="00BD1B84">
        <w:tc>
          <w:tcPr>
            <w:tcW w:w="3240" w:type="dxa"/>
            <w:tcBorders>
              <w:top w:val="nil"/>
              <w:bottom w:val="nil"/>
            </w:tcBorders>
          </w:tcPr>
          <w:p w14:paraId="2CBC6F6A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54CF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Pr="00554CF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54CF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540B0442" w14:textId="77777777" w:rsidR="00AF2389" w:rsidRPr="00AF2389" w:rsidRDefault="004361DA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5AF2E25" w14:textId="77777777" w:rsidR="00AF2389" w:rsidRPr="00AF2389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8A16EF" w14:textId="77777777" w:rsidR="00AF2389" w:rsidRPr="00AF2389" w:rsidRDefault="004361DA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089EB255" w14:textId="77777777" w:rsidR="00AF2389" w:rsidRPr="00AF2389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2C22BF" w14:textId="77777777" w:rsidR="00AF2389" w:rsidRPr="00AF2389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773DD83E" w14:textId="77777777" w:rsidR="00AF2389" w:rsidRPr="00AF2389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9DC114" w14:textId="77777777" w:rsidR="00AF2389" w:rsidRPr="00AF2389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sz w:val="30"/>
                <w:szCs w:val="30"/>
              </w:rPr>
              <w:t>0</w:t>
            </w:r>
            <w:r w:rsidRPr="00CC5A4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F2389" w:rsidRPr="00E216F2" w14:paraId="71DD6347" w14:textId="77777777" w:rsidTr="00BD1B84">
        <w:tc>
          <w:tcPr>
            <w:tcW w:w="3240" w:type="dxa"/>
            <w:tcBorders>
              <w:top w:val="nil"/>
            </w:tcBorders>
          </w:tcPr>
          <w:p w14:paraId="25318931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868DEA9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32ECA2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EACEAC7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B7ABAA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41444B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E5B92E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FDDB93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2389" w:rsidRPr="00E216F2" w14:paraId="209371A1" w14:textId="77777777" w:rsidTr="00BD1B84">
        <w:tc>
          <w:tcPr>
            <w:tcW w:w="3240" w:type="dxa"/>
          </w:tcPr>
          <w:p w14:paraId="55368291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54CF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54C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3BE48C" w14:textId="77777777" w:rsidR="00AF2389" w:rsidRPr="00554CF7" w:rsidRDefault="004361DA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FBB899A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189AC25F" w14:textId="77777777" w:rsidR="00AF2389" w:rsidRPr="00554CF7" w:rsidRDefault="004361DA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041F7FCC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47765AF3" w14:textId="77777777" w:rsidR="00AF2389" w:rsidRPr="00554CF7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228BEBB4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6CDE208B" w14:textId="77777777" w:rsidR="00AF2389" w:rsidRPr="00554CF7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AF2389" w:rsidRPr="00E216F2" w14:paraId="7ADFA42E" w14:textId="77777777" w:rsidTr="00D140BA">
        <w:tc>
          <w:tcPr>
            <w:tcW w:w="3240" w:type="dxa"/>
          </w:tcPr>
          <w:p w14:paraId="537AEE27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0F1EA4" w14:textId="77777777" w:rsidR="00AF2389" w:rsidRPr="00554CF7" w:rsidRDefault="00781F35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175691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60BC1D" w14:textId="77777777" w:rsidR="00AF2389" w:rsidRPr="00554CF7" w:rsidRDefault="00781F35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1D6A4C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839D35" w14:textId="77777777" w:rsidR="00AF2389" w:rsidRPr="00554CF7" w:rsidRDefault="00781F35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32CB8C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B7BD22" w14:textId="77777777" w:rsidR="00AF2389" w:rsidRPr="00554CF7" w:rsidRDefault="00781F35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F2389" w:rsidRPr="00E216F2" w14:paraId="4DD576DB" w14:textId="77777777" w:rsidTr="00D140BA">
        <w:tc>
          <w:tcPr>
            <w:tcW w:w="3240" w:type="dxa"/>
            <w:tcBorders>
              <w:bottom w:val="nil"/>
            </w:tcBorders>
          </w:tcPr>
          <w:p w14:paraId="70AA68F3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54CF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54C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93660" w14:textId="77777777" w:rsidR="00AF2389" w:rsidRPr="00554CF7" w:rsidRDefault="004361DA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10</w:t>
            </w:r>
            <w:r w:rsidR="00CC5A41" w:rsidRPr="00CC5A41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EF7E3B5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760A1" w14:textId="77777777" w:rsidR="00AF2389" w:rsidRPr="00554CF7" w:rsidRDefault="004361DA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CC5A41" w:rsidRPr="00CC5A41">
              <w:rPr>
                <w:rFonts w:ascii="Angsana New" w:hAnsi="Angsana New" w:hint="cs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5730470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E1195" w14:textId="77777777" w:rsidR="00AF2389" w:rsidRPr="00554CF7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7755341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79B16" w14:textId="77777777" w:rsidR="00AF2389" w:rsidRPr="00554CF7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4361DA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Pr="00CC5A41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</w:p>
        </w:tc>
      </w:tr>
      <w:tr w:rsidR="00AF2389" w:rsidRPr="00F21C15" w14:paraId="0F32AC6D" w14:textId="77777777" w:rsidTr="00A076DF">
        <w:tc>
          <w:tcPr>
            <w:tcW w:w="3240" w:type="dxa"/>
            <w:tcBorders>
              <w:bottom w:val="nil"/>
            </w:tcBorders>
          </w:tcPr>
          <w:p w14:paraId="113D7D90" w14:textId="77777777" w:rsidR="00AF2389" w:rsidRPr="00F21C15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F06B428" w14:textId="77777777" w:rsidR="00AF2389" w:rsidRPr="00F21C15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F3A613C" w14:textId="77777777" w:rsidR="00AF2389" w:rsidRPr="00F21C15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3DB11AA1" w14:textId="77777777" w:rsidR="00AF2389" w:rsidRPr="00F21C15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E57788A" w14:textId="77777777" w:rsidR="00AF2389" w:rsidRPr="00F21C15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0CB82F1C" w14:textId="77777777" w:rsidR="00AF2389" w:rsidRPr="00F21C15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0F40B02" w14:textId="77777777" w:rsidR="00AF2389" w:rsidRPr="00F21C15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7D570A4A" w14:textId="77777777" w:rsidR="00AF2389" w:rsidRPr="00F21C15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F2389" w:rsidRPr="00E216F2" w14:paraId="3F17ADED" w14:textId="77777777" w:rsidTr="00BA356F">
        <w:tc>
          <w:tcPr>
            <w:tcW w:w="3240" w:type="dxa"/>
            <w:tcBorders>
              <w:top w:val="nil"/>
              <w:bottom w:val="nil"/>
            </w:tcBorders>
          </w:tcPr>
          <w:p w14:paraId="260D88AC" w14:textId="77777777" w:rsidR="0032391A" w:rsidRPr="005A0C93" w:rsidRDefault="0032391A" w:rsidP="00323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หัก </w:t>
            </w:r>
            <w:r w:rsidRPr="005A0C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</w:p>
          <w:p w14:paraId="7040F55D" w14:textId="77777777" w:rsidR="00AF2389" w:rsidRPr="00554CF7" w:rsidRDefault="0032391A" w:rsidP="00323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5A0C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</w:t>
            </w:r>
            <w:r w:rsidR="00CC5A41" w:rsidRPr="00CC5A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  <w:r w:rsidRPr="005A0C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: </w:t>
            </w:r>
            <w:r w:rsidRPr="005A0C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711EA8C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5FB6C7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3F3D9CB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F710FE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D53CEB8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2E38A4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F3FD694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2389" w:rsidRPr="00B633B1" w14:paraId="0BA67322" w14:textId="77777777" w:rsidTr="00BA356F">
        <w:tc>
          <w:tcPr>
            <w:tcW w:w="3240" w:type="dxa"/>
            <w:tcBorders>
              <w:top w:val="nil"/>
            </w:tcBorders>
          </w:tcPr>
          <w:p w14:paraId="0A7845DA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54CF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Pr="00554CF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54CF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431C6D20" w14:textId="77777777" w:rsidR="00AF2389" w:rsidRPr="00AF2389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3"/>
                <w:tab w:val="center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F2389">
              <w:rPr>
                <w:rFonts w:ascii="Angsana New" w:hAnsi="Angsana New"/>
                <w:sz w:val="30"/>
                <w:szCs w:val="30"/>
              </w:rPr>
              <w:tab/>
            </w:r>
            <w:r w:rsidRPr="00AF2389"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34932F8E" w14:textId="77777777" w:rsidR="00AF2389" w:rsidRPr="00AF2389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0D9426A4" w14:textId="77777777" w:rsidR="00AF2389" w:rsidRPr="00AF2389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2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Pr="00CC5A4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</w:tcPr>
          <w:p w14:paraId="079B2312" w14:textId="77777777" w:rsidR="00AF2389" w:rsidRPr="00AF2389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659D1392" w14:textId="77777777" w:rsidR="00AF2389" w:rsidRPr="00AF2389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426</w:t>
            </w:r>
          </w:p>
        </w:tc>
        <w:tc>
          <w:tcPr>
            <w:tcW w:w="270" w:type="dxa"/>
            <w:tcBorders>
              <w:top w:val="nil"/>
            </w:tcBorders>
          </w:tcPr>
          <w:p w14:paraId="5604C46B" w14:textId="77777777" w:rsidR="00AF2389" w:rsidRPr="00AF2389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0FF02ACB" w14:textId="77777777" w:rsidR="00AF2389" w:rsidRPr="00AF2389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64</w:t>
            </w:r>
            <w:r w:rsidR="004361DA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AF2389" w:rsidRPr="00E216F2" w14:paraId="17107931" w14:textId="77777777" w:rsidTr="00BD1B84">
        <w:tc>
          <w:tcPr>
            <w:tcW w:w="3240" w:type="dxa"/>
          </w:tcPr>
          <w:p w14:paraId="0B9B9A79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B81D37E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9B8A2C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010AE7F" w14:textId="77777777" w:rsidR="00AF2389" w:rsidRPr="00554CF7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B03295B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56857D" w14:textId="77777777" w:rsidR="00AF2389" w:rsidRPr="00554CF7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94BE8F2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347245" w14:textId="77777777" w:rsidR="00AF2389" w:rsidRPr="00554CF7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AF2389" w:rsidRPr="00E216F2" w14:paraId="06494D16" w14:textId="77777777" w:rsidTr="00BD1B84">
        <w:tc>
          <w:tcPr>
            <w:tcW w:w="3240" w:type="dxa"/>
          </w:tcPr>
          <w:p w14:paraId="6E060226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54CF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54C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8D523B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3"/>
                <w:tab w:val="center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554CF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9886F7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0D7E6A01" w14:textId="77777777" w:rsidR="00AF2389" w:rsidRPr="00554CF7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244</w:t>
            </w:r>
          </w:p>
        </w:tc>
        <w:tc>
          <w:tcPr>
            <w:tcW w:w="270" w:type="dxa"/>
          </w:tcPr>
          <w:p w14:paraId="45B56BA6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5BEF9D7D" w14:textId="77777777" w:rsidR="00AF2389" w:rsidRPr="00554CF7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433</w:t>
            </w:r>
          </w:p>
        </w:tc>
        <w:tc>
          <w:tcPr>
            <w:tcW w:w="270" w:type="dxa"/>
          </w:tcPr>
          <w:p w14:paraId="1279AA9E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60931995" w14:textId="77777777" w:rsidR="00AF2389" w:rsidRPr="00554CF7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677</w:t>
            </w:r>
          </w:p>
        </w:tc>
      </w:tr>
      <w:tr w:rsidR="00AF2389" w:rsidRPr="00E216F2" w14:paraId="7B381BF2" w14:textId="77777777" w:rsidTr="00ED294D">
        <w:tc>
          <w:tcPr>
            <w:tcW w:w="3240" w:type="dxa"/>
            <w:tcBorders>
              <w:bottom w:val="nil"/>
            </w:tcBorders>
          </w:tcPr>
          <w:p w14:paraId="451F044E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F510D5" w14:textId="77777777" w:rsidR="00AF2389" w:rsidRPr="00554CF7" w:rsidRDefault="003D2B98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19395D1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E755FB" w14:textId="77777777" w:rsidR="00AF2389" w:rsidRPr="00554CF7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sz w:val="30"/>
                <w:szCs w:val="30"/>
              </w:rPr>
              <w:t>2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6DA5CF8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2D6751" w14:textId="77777777" w:rsidR="00AF2389" w:rsidRPr="00554CF7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2E1645E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D45119" w14:textId="77777777" w:rsidR="00AF2389" w:rsidRPr="00554CF7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AF2389" w:rsidRPr="00E216F2" w14:paraId="088E2CAF" w14:textId="77777777" w:rsidTr="00ED294D">
        <w:tc>
          <w:tcPr>
            <w:tcW w:w="3240" w:type="dxa"/>
            <w:tcBorders>
              <w:top w:val="nil"/>
              <w:bottom w:val="nil"/>
            </w:tcBorders>
          </w:tcPr>
          <w:p w14:paraId="32951A63" w14:textId="77777777" w:rsidR="00AF2389" w:rsidRPr="00554CF7" w:rsidRDefault="00AF2389" w:rsidP="003D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3"/>
                <w:tab w:val="center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54CF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54C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20B07" w14:textId="77777777" w:rsidR="00AF2389" w:rsidRPr="00554CF7" w:rsidRDefault="003D2B98" w:rsidP="003D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3"/>
                <w:tab w:val="center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554CF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E0DD4D3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A6EDB" w14:textId="77777777" w:rsidR="00AF2389" w:rsidRPr="00554CF7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73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C6B96FC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C09B4" w14:textId="77777777" w:rsidR="00AF2389" w:rsidRPr="00554CF7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b/>
                <w:bCs/>
                <w:sz w:val="30"/>
                <w:szCs w:val="30"/>
              </w:rPr>
              <w:t>43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55D1529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18668" w14:textId="77777777" w:rsidR="00AF2389" w:rsidRPr="00554CF7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AF2389" w:rsidRPr="00F21C15" w14:paraId="4ACCE755" w14:textId="77777777" w:rsidTr="00BD1B84">
        <w:tc>
          <w:tcPr>
            <w:tcW w:w="3240" w:type="dxa"/>
            <w:tcBorders>
              <w:top w:val="nil"/>
              <w:bottom w:val="nil"/>
            </w:tcBorders>
          </w:tcPr>
          <w:p w14:paraId="5154F470" w14:textId="77777777" w:rsidR="00AF2389" w:rsidRPr="00F21C15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3255BD" w14:textId="77777777" w:rsidR="00AF2389" w:rsidRPr="00F21C15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100075" w14:textId="77777777" w:rsidR="00AF2389" w:rsidRPr="00F21C15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69EE8FAC" w14:textId="77777777" w:rsidR="00AF2389" w:rsidRPr="00F21C15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0AAD67" w14:textId="77777777" w:rsidR="00AF2389" w:rsidRPr="00F21C15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34AAFBD2" w14:textId="77777777" w:rsidR="00AF2389" w:rsidRPr="00F21C15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8B71FF" w14:textId="77777777" w:rsidR="00AF2389" w:rsidRPr="00F21C15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66A1086B" w14:textId="77777777" w:rsidR="00AF2389" w:rsidRPr="00F21C15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AF2389" w:rsidRPr="00E216F2" w14:paraId="12C67D27" w14:textId="77777777" w:rsidTr="00BD1B84">
        <w:tc>
          <w:tcPr>
            <w:tcW w:w="3240" w:type="dxa"/>
            <w:tcBorders>
              <w:top w:val="nil"/>
            </w:tcBorders>
          </w:tcPr>
          <w:p w14:paraId="31D38863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B241602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6D0E9C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CD6663E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1D1DC3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00B6F05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AF00F6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1C4B7A8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2389" w:rsidRPr="00E216F2" w14:paraId="05E5D49E" w14:textId="77777777" w:rsidTr="00BD1B84">
        <w:tc>
          <w:tcPr>
            <w:tcW w:w="3240" w:type="dxa"/>
          </w:tcPr>
          <w:p w14:paraId="63BC01D4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54CF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54C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3E9F18DA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4CF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7889402E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44700E82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4CF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19E97D5A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2D7A9D4B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4CF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53F1178B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63210C68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4CF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F2389" w:rsidRPr="00E216F2" w14:paraId="2D56025D" w14:textId="77777777" w:rsidTr="00BD1B84">
        <w:tc>
          <w:tcPr>
            <w:tcW w:w="3240" w:type="dxa"/>
            <w:tcBorders>
              <w:bottom w:val="nil"/>
            </w:tcBorders>
          </w:tcPr>
          <w:p w14:paraId="5D1A54EA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54CF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54C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6387298" w14:textId="77777777" w:rsidR="00AF2389" w:rsidRPr="00554CF7" w:rsidRDefault="003D2B98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E910609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CA178CA" w14:textId="77777777" w:rsidR="00AF2389" w:rsidRPr="00554CF7" w:rsidRDefault="003D2B98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9A397FA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40A2D4F" w14:textId="77777777" w:rsidR="00AF2389" w:rsidRPr="00554CF7" w:rsidRDefault="003D2B98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5790139" w14:textId="77777777" w:rsidR="00AF2389" w:rsidRPr="00554CF7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E30B328" w14:textId="77777777" w:rsidR="00AF2389" w:rsidRPr="00554CF7" w:rsidRDefault="003D2B98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57A574F0" w14:textId="77777777" w:rsidR="0032391A" w:rsidRPr="0032391A" w:rsidRDefault="0032391A" w:rsidP="003239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b/>
          <w:bCs/>
          <w:sz w:val="24"/>
          <w:szCs w:val="24"/>
        </w:rPr>
      </w:pPr>
    </w:p>
    <w:p w14:paraId="0183FC26" w14:textId="77777777" w:rsidR="007A7C47" w:rsidRDefault="007A7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b/>
          <w:bCs/>
          <w:cs/>
        </w:rPr>
        <w:br w:type="page"/>
      </w:r>
    </w:p>
    <w:p w14:paraId="3F6CF2EE" w14:textId="77777777" w:rsidR="000D1494" w:rsidRPr="00D50043" w:rsidRDefault="000D1494" w:rsidP="00CC28BE">
      <w:pPr>
        <w:pStyle w:val="Style1"/>
        <w:tabs>
          <w:tab w:val="clear" w:pos="518"/>
        </w:tabs>
        <w:ind w:left="540" w:hanging="540"/>
        <w:rPr>
          <w:b/>
          <w:bCs/>
        </w:rPr>
      </w:pPr>
      <w:r w:rsidRPr="00D50043">
        <w:rPr>
          <w:rFonts w:hint="cs"/>
          <w:b/>
          <w:bCs/>
          <w:cs/>
        </w:rPr>
        <w:t>เ</w:t>
      </w:r>
      <w:r w:rsidRPr="00D50043">
        <w:rPr>
          <w:b/>
          <w:bCs/>
          <w:cs/>
        </w:rPr>
        <w:t>งินลงทุน</w:t>
      </w:r>
      <w:r w:rsidRPr="00D50043">
        <w:rPr>
          <w:rFonts w:hint="cs"/>
          <w:b/>
          <w:bCs/>
          <w:cs/>
        </w:rPr>
        <w:t>ในบริษัทย่อย</w:t>
      </w:r>
    </w:p>
    <w:p w14:paraId="51B065FC" w14:textId="77777777" w:rsidR="000D1494" w:rsidRPr="0032391A" w:rsidRDefault="000D1494" w:rsidP="000D1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tbl>
      <w:tblPr>
        <w:tblW w:w="9192" w:type="dxa"/>
        <w:tblInd w:w="450" w:type="dxa"/>
        <w:tblLook w:val="01E0" w:firstRow="1" w:lastRow="1" w:firstColumn="1" w:lastColumn="1" w:noHBand="0" w:noVBand="0"/>
      </w:tblPr>
      <w:tblGrid>
        <w:gridCol w:w="5365"/>
        <w:gridCol w:w="1150"/>
        <w:gridCol w:w="1190"/>
        <w:gridCol w:w="256"/>
        <w:gridCol w:w="1231"/>
      </w:tblGrid>
      <w:tr w:rsidR="00122B7B" w:rsidRPr="00B40446" w14:paraId="0EC0C380" w14:textId="77777777" w:rsidTr="00CF4EDF">
        <w:tc>
          <w:tcPr>
            <w:tcW w:w="5365" w:type="dxa"/>
          </w:tcPr>
          <w:p w14:paraId="77454B76" w14:textId="77777777" w:rsidR="00122B7B" w:rsidRPr="00B40446" w:rsidRDefault="00122B7B" w:rsidP="00971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0" w:type="dxa"/>
          </w:tcPr>
          <w:p w14:paraId="386CE2AE" w14:textId="77777777" w:rsidR="00122B7B" w:rsidRPr="00B40446" w:rsidRDefault="00122B7B" w:rsidP="00C2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7" w:type="dxa"/>
            <w:gridSpan w:val="3"/>
          </w:tcPr>
          <w:p w14:paraId="44410DF2" w14:textId="77777777" w:rsidR="00122B7B" w:rsidRPr="00B40446" w:rsidRDefault="00122B7B" w:rsidP="00C2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40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B40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122B7B" w:rsidRPr="00B40446" w14:paraId="1994E97A" w14:textId="77777777" w:rsidTr="00CF4EDF">
        <w:tc>
          <w:tcPr>
            <w:tcW w:w="5365" w:type="dxa"/>
          </w:tcPr>
          <w:p w14:paraId="1418BD06" w14:textId="77777777" w:rsidR="00122B7B" w:rsidRPr="00B40446" w:rsidRDefault="00122B7B" w:rsidP="00971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0" w:type="dxa"/>
          </w:tcPr>
          <w:p w14:paraId="14185983" w14:textId="77777777" w:rsidR="00122B7B" w:rsidRPr="00122B7B" w:rsidRDefault="00122B7B" w:rsidP="003D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22B7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90" w:type="dxa"/>
          </w:tcPr>
          <w:p w14:paraId="052EB143" w14:textId="77777777" w:rsidR="00122B7B" w:rsidRPr="00B40446" w:rsidRDefault="00CC5A41" w:rsidP="003D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56" w:type="dxa"/>
          </w:tcPr>
          <w:p w14:paraId="6B53136E" w14:textId="77777777" w:rsidR="00122B7B" w:rsidRPr="00B40446" w:rsidRDefault="00122B7B" w:rsidP="00C2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</w:tcPr>
          <w:p w14:paraId="6D1D56B9" w14:textId="77777777" w:rsidR="00122B7B" w:rsidRPr="003D5B65" w:rsidRDefault="00CC5A41" w:rsidP="002E5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122B7B" w:rsidRPr="00B40446" w14:paraId="1E8D6B9B" w14:textId="77777777" w:rsidTr="00CF4EDF">
        <w:tc>
          <w:tcPr>
            <w:tcW w:w="5365" w:type="dxa"/>
          </w:tcPr>
          <w:p w14:paraId="00CDA0F3" w14:textId="77777777" w:rsidR="00122B7B" w:rsidRPr="00B40446" w:rsidRDefault="00122B7B" w:rsidP="00971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0" w:type="dxa"/>
          </w:tcPr>
          <w:p w14:paraId="6BA44385" w14:textId="77777777" w:rsidR="00122B7B" w:rsidRPr="00122B7B" w:rsidRDefault="00122B7B" w:rsidP="0012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7" w:type="dxa"/>
            <w:gridSpan w:val="3"/>
          </w:tcPr>
          <w:p w14:paraId="17BF3CD5" w14:textId="77777777" w:rsidR="00122B7B" w:rsidRPr="00B40446" w:rsidRDefault="00122B7B" w:rsidP="00C24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B40446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AF2389" w:rsidRPr="00B40446" w14:paraId="650AE92D" w14:textId="77777777" w:rsidTr="00CF4EDF">
        <w:trPr>
          <w:trHeight w:val="362"/>
        </w:trPr>
        <w:tc>
          <w:tcPr>
            <w:tcW w:w="5365" w:type="dxa"/>
          </w:tcPr>
          <w:p w14:paraId="3265E3F0" w14:textId="77777777" w:rsidR="00AF2389" w:rsidRPr="00B40446" w:rsidRDefault="00AF2389" w:rsidP="00AF2389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B4044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Pr="00B4044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4044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50" w:type="dxa"/>
          </w:tcPr>
          <w:p w14:paraId="09E644BC" w14:textId="77777777" w:rsidR="00AF2389" w:rsidRPr="00122B7B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61E78BE7" w14:textId="77777777" w:rsidR="00AF2389" w:rsidRPr="00397EB2" w:rsidRDefault="00CC5A41" w:rsidP="00397EB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108" w:right="-18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397EB2" w:rsidRPr="00397EB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6" w:type="dxa"/>
          </w:tcPr>
          <w:p w14:paraId="0AEF122F" w14:textId="77777777" w:rsidR="00AF2389" w:rsidRPr="00B40446" w:rsidRDefault="00AF2389" w:rsidP="00D757D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</w:tcPr>
          <w:p w14:paraId="109952D1" w14:textId="77777777" w:rsidR="00AF2389" w:rsidRPr="00227DB8" w:rsidRDefault="00CC5A41" w:rsidP="00D757D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8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AF2389" w:rsidRPr="00227DB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73</w:t>
            </w:r>
          </w:p>
        </w:tc>
      </w:tr>
      <w:tr w:rsidR="00AF2389" w:rsidRPr="00B40446" w14:paraId="0E167EA5" w14:textId="77777777" w:rsidTr="00CF4EDF">
        <w:tc>
          <w:tcPr>
            <w:tcW w:w="5365" w:type="dxa"/>
          </w:tcPr>
          <w:p w14:paraId="6EA04799" w14:textId="77777777" w:rsidR="00AF2389" w:rsidRPr="00B40446" w:rsidRDefault="00AF2389" w:rsidP="00AF2389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150" w:type="dxa"/>
          </w:tcPr>
          <w:p w14:paraId="15E7BA23" w14:textId="77777777" w:rsidR="00AF2389" w:rsidRPr="00122B7B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90" w:type="dxa"/>
            <w:shd w:val="clear" w:color="auto" w:fill="auto"/>
          </w:tcPr>
          <w:p w14:paraId="75DC866F" w14:textId="77777777" w:rsidR="00AF2389" w:rsidRPr="00B40446" w:rsidRDefault="00CD44BE" w:rsidP="00CD44B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281E5998" w14:textId="77777777" w:rsidR="00AF2389" w:rsidRPr="00B40446" w:rsidRDefault="00AF2389" w:rsidP="00D75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shd w:val="clear" w:color="auto" w:fill="auto"/>
          </w:tcPr>
          <w:p w14:paraId="2F5FED11" w14:textId="77777777" w:rsidR="00AF2389" w:rsidRPr="00B40446" w:rsidRDefault="004361DA" w:rsidP="00D757D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E82DAF" w:rsidRPr="00E82DAF">
              <w:rPr>
                <w:rFonts w:ascii="Angsana New" w:hAnsi="Angsana New" w:hint="cs"/>
                <w:sz w:val="30"/>
                <w:szCs w:val="30"/>
                <w:lang w:val="en-US" w:bidi="th-TH"/>
              </w:rPr>
              <w:t>88</w:t>
            </w:r>
          </w:p>
        </w:tc>
      </w:tr>
      <w:tr w:rsidR="007A7C47" w:rsidRPr="00B40446" w14:paraId="18EAAE9C" w14:textId="77777777" w:rsidTr="00CF4EDF">
        <w:tc>
          <w:tcPr>
            <w:tcW w:w="5365" w:type="dxa"/>
          </w:tcPr>
          <w:p w14:paraId="10052EC6" w14:textId="77777777" w:rsidR="007A7C47" w:rsidRPr="00A97B80" w:rsidRDefault="00FC654E" w:rsidP="0039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C654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โอนเงินลงทุนในบริษัทย่อยเป็นการร่วมค้า</w:t>
            </w:r>
          </w:p>
        </w:tc>
        <w:tc>
          <w:tcPr>
            <w:tcW w:w="1150" w:type="dxa"/>
          </w:tcPr>
          <w:p w14:paraId="31E02990" w14:textId="77777777" w:rsidR="007A7C47" w:rsidRPr="00122B7B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90" w:type="dxa"/>
            <w:shd w:val="clear" w:color="auto" w:fill="auto"/>
          </w:tcPr>
          <w:p w14:paraId="7FA745A9" w14:textId="77777777" w:rsidR="007A7C47" w:rsidRPr="00F9375B" w:rsidRDefault="00EC5385" w:rsidP="00397EB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6" w:type="dxa"/>
            <w:shd w:val="clear" w:color="auto" w:fill="auto"/>
          </w:tcPr>
          <w:p w14:paraId="4F28681E" w14:textId="77777777" w:rsidR="007A7C47" w:rsidRPr="00F9375B" w:rsidRDefault="007A7C47" w:rsidP="00D75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shd w:val="clear" w:color="auto" w:fill="auto"/>
          </w:tcPr>
          <w:p w14:paraId="5C2F2D53" w14:textId="77777777" w:rsidR="007A7C47" w:rsidRPr="00F9375B" w:rsidRDefault="00397EB2" w:rsidP="00397EB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F2389" w:rsidRPr="00B40446" w14:paraId="48F814E2" w14:textId="77777777" w:rsidTr="00CF4EDF">
        <w:tc>
          <w:tcPr>
            <w:tcW w:w="5365" w:type="dxa"/>
          </w:tcPr>
          <w:p w14:paraId="7E3947E5" w14:textId="77777777" w:rsidR="00AF2389" w:rsidRPr="00A97B80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การจำหน่ายเงินลงทุน</w:t>
            </w:r>
          </w:p>
        </w:tc>
        <w:tc>
          <w:tcPr>
            <w:tcW w:w="1150" w:type="dxa"/>
          </w:tcPr>
          <w:p w14:paraId="7688295A" w14:textId="77777777" w:rsidR="00AF2389" w:rsidRPr="00122B7B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60A769FD" w14:textId="77777777" w:rsidR="00AF2389" w:rsidRPr="00F9375B" w:rsidRDefault="00AF2389" w:rsidP="00397EB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6" w:type="dxa"/>
            <w:shd w:val="clear" w:color="auto" w:fill="auto"/>
          </w:tcPr>
          <w:p w14:paraId="1199F856" w14:textId="77777777" w:rsidR="00AF2389" w:rsidRPr="00F9375B" w:rsidRDefault="00AF2389" w:rsidP="00D75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shd w:val="clear" w:color="auto" w:fill="auto"/>
          </w:tcPr>
          <w:p w14:paraId="5AD8C485" w14:textId="77777777" w:rsidR="00AF2389" w:rsidRPr="00F9375B" w:rsidRDefault="00AF2389" w:rsidP="00D757D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F2389" w:rsidRPr="00B40446" w14:paraId="55C4EB11" w14:textId="77777777" w:rsidTr="00CF4EDF">
        <w:tc>
          <w:tcPr>
            <w:tcW w:w="5365" w:type="dxa"/>
          </w:tcPr>
          <w:p w14:paraId="7045F186" w14:textId="77777777" w:rsidR="00AF2389" w:rsidRPr="00A97B80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 xml:space="preserve">   จำหน่าย</w:t>
            </w:r>
          </w:p>
        </w:tc>
        <w:tc>
          <w:tcPr>
            <w:tcW w:w="1150" w:type="dxa"/>
          </w:tcPr>
          <w:p w14:paraId="464F9033" w14:textId="77777777" w:rsidR="00AF2389" w:rsidRPr="00122B7B" w:rsidRDefault="00CC5A41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CC5A41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90" w:type="dxa"/>
            <w:shd w:val="clear" w:color="auto" w:fill="auto"/>
          </w:tcPr>
          <w:p w14:paraId="755BCB5E" w14:textId="77777777" w:rsidR="00AF2389" w:rsidRPr="00B40446" w:rsidRDefault="00EC5385" w:rsidP="00EC538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5D95C2FE" w14:textId="77777777" w:rsidR="00AF2389" w:rsidRPr="00F9375B" w:rsidRDefault="00AF2389" w:rsidP="00D75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shd w:val="clear" w:color="auto" w:fill="auto"/>
          </w:tcPr>
          <w:p w14:paraId="55666F33" w14:textId="77777777" w:rsidR="00AF2389" w:rsidRPr="00B40446" w:rsidRDefault="00AF2389" w:rsidP="00D757D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82DAF" w:rsidRPr="00E82DAF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F2389" w:rsidRPr="00B40446" w14:paraId="0CCB4F68" w14:textId="77777777" w:rsidTr="00CF4EDF">
        <w:tc>
          <w:tcPr>
            <w:tcW w:w="5365" w:type="dxa"/>
          </w:tcPr>
          <w:p w14:paraId="7E7AC875" w14:textId="77777777" w:rsidR="00AF2389" w:rsidRPr="00A97B80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 xml:space="preserve">   กลับรายการขาดทุนจากการด้อยค่า</w:t>
            </w:r>
          </w:p>
        </w:tc>
        <w:tc>
          <w:tcPr>
            <w:tcW w:w="1150" w:type="dxa"/>
          </w:tcPr>
          <w:p w14:paraId="4769362D" w14:textId="77777777" w:rsidR="00AF2389" w:rsidRPr="00122B7B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2A5037FD" w14:textId="77777777" w:rsidR="00AF2389" w:rsidRPr="00B40446" w:rsidRDefault="00EC5385" w:rsidP="00EC538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62809E01" w14:textId="77777777" w:rsidR="00AF2389" w:rsidRPr="00F9375B" w:rsidRDefault="00AF2389" w:rsidP="00D75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shd w:val="clear" w:color="auto" w:fill="auto"/>
          </w:tcPr>
          <w:p w14:paraId="7B3A75EF" w14:textId="77777777" w:rsidR="00AF2389" w:rsidRPr="00B40446" w:rsidRDefault="00E82DAF" w:rsidP="00D757D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AF2389" w:rsidRPr="00B40446" w14:paraId="02B915EF" w14:textId="77777777" w:rsidTr="00CF4EDF">
        <w:tc>
          <w:tcPr>
            <w:tcW w:w="5365" w:type="dxa"/>
          </w:tcPr>
          <w:p w14:paraId="6EB20CBD" w14:textId="77777777" w:rsidR="00AF2389" w:rsidRPr="00A97B80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0"/>
              </w:tabs>
              <w:ind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150" w:type="dxa"/>
          </w:tcPr>
          <w:p w14:paraId="3F9FA532" w14:textId="77777777" w:rsidR="00AF2389" w:rsidRPr="00122B7B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6A9156CA" w14:textId="77777777" w:rsidR="00AF2389" w:rsidRPr="00F9375B" w:rsidRDefault="00EC5385" w:rsidP="00EC538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64BB653D" w14:textId="77777777" w:rsidR="00AF2389" w:rsidRPr="00F9375B" w:rsidRDefault="00AF2389" w:rsidP="00D75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shd w:val="clear" w:color="auto" w:fill="auto"/>
          </w:tcPr>
          <w:p w14:paraId="0427B78C" w14:textId="77777777" w:rsidR="00AF2389" w:rsidRPr="00F9375B" w:rsidRDefault="00AF2389" w:rsidP="00D757D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F2389" w:rsidRPr="00E216F2" w14:paraId="51B1B7E3" w14:textId="77777777" w:rsidTr="00CF4EDF">
        <w:tc>
          <w:tcPr>
            <w:tcW w:w="5365" w:type="dxa"/>
          </w:tcPr>
          <w:p w14:paraId="118B1B6A" w14:textId="77777777" w:rsidR="00AF2389" w:rsidRPr="00B40446" w:rsidRDefault="00AF2389" w:rsidP="00AF2389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0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404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40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50" w:type="dxa"/>
          </w:tcPr>
          <w:p w14:paraId="20A75DB8" w14:textId="77777777" w:rsidR="00AF2389" w:rsidRPr="00122B7B" w:rsidRDefault="00AF2389" w:rsidP="00AF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C32CC4" w14:textId="77777777" w:rsidR="00AF2389" w:rsidRPr="00ED294D" w:rsidRDefault="00CC5A41" w:rsidP="00ED294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108" w:right="-1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EC5385" w:rsidRPr="00ED294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6" w:type="dxa"/>
            <w:shd w:val="clear" w:color="auto" w:fill="auto"/>
          </w:tcPr>
          <w:p w14:paraId="0D993BA4" w14:textId="77777777" w:rsidR="00AF2389" w:rsidRPr="00B40446" w:rsidRDefault="00AF2389" w:rsidP="00D75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91AD49" w14:textId="77777777" w:rsidR="00AF2389" w:rsidRPr="00B40446" w:rsidRDefault="00CC5A41" w:rsidP="00D757D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AF23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</w:tr>
    </w:tbl>
    <w:p w14:paraId="29E86EA9" w14:textId="77777777" w:rsidR="00922B6F" w:rsidRPr="0085682E" w:rsidRDefault="00922B6F" w:rsidP="00B73BB1">
      <w:pPr>
        <w:pStyle w:val="BodyText2"/>
        <w:spacing w:line="240" w:lineRule="atLeast"/>
        <w:ind w:left="540" w:right="-45"/>
        <w:jc w:val="thaiDistribute"/>
        <w:rPr>
          <w:sz w:val="24"/>
          <w:szCs w:val="24"/>
        </w:rPr>
      </w:pPr>
    </w:p>
    <w:p w14:paraId="54EA1226" w14:textId="77777777" w:rsidR="00CF4C5D" w:rsidRPr="003D317A" w:rsidRDefault="00CF4C5D" w:rsidP="00CF4C5D">
      <w:pPr>
        <w:tabs>
          <w:tab w:val="clear" w:pos="454"/>
          <w:tab w:val="clear" w:pos="680"/>
        </w:tabs>
        <w:ind w:left="547" w:right="-144"/>
        <w:jc w:val="thaiDistribute"/>
        <w:rPr>
          <w:rFonts w:ascii="Angsana New" w:hAnsi="Angsana New" w:cs="Cordia New"/>
          <w:sz w:val="30"/>
          <w:szCs w:val="38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การพิจารณาการ</w:t>
      </w:r>
      <w:r w:rsidRPr="007035FC">
        <w:rPr>
          <w:rFonts w:ascii="Angsana New" w:hAnsi="Angsana New" w:hint="cs"/>
          <w:i/>
          <w:iCs/>
          <w:sz w:val="30"/>
          <w:szCs w:val="30"/>
          <w:cs/>
        </w:rPr>
        <w:t>ด้อยค่า</w:t>
      </w:r>
    </w:p>
    <w:p w14:paraId="32C723F5" w14:textId="77777777" w:rsidR="00CF4C5D" w:rsidRPr="0085682E" w:rsidRDefault="00CF4C5D" w:rsidP="0085682E">
      <w:pPr>
        <w:pStyle w:val="BodyText2"/>
        <w:spacing w:line="240" w:lineRule="atLeast"/>
        <w:ind w:left="540" w:right="-45"/>
        <w:jc w:val="thaiDistribute"/>
        <w:rPr>
          <w:sz w:val="24"/>
          <w:szCs w:val="24"/>
        </w:rPr>
      </w:pPr>
    </w:p>
    <w:p w14:paraId="1CBB33EA" w14:textId="77777777" w:rsidR="00CF4C5D" w:rsidRDefault="00CF4C5D" w:rsidP="00CF4C5D">
      <w:pPr>
        <w:pStyle w:val="block"/>
        <w:spacing w:after="0" w:line="240" w:lineRule="atLeast"/>
        <w:ind w:left="518" w:right="-115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ผู้</w:t>
      </w:r>
      <w:r w:rsidRPr="00F4551E">
        <w:rPr>
          <w:rFonts w:ascii="Angsana New" w:hAnsi="Angsana New" w:hint="cs"/>
          <w:sz w:val="30"/>
          <w:szCs w:val="30"/>
          <w:cs/>
          <w:lang w:val="en-US"/>
        </w:rPr>
        <w:t>บริหารของบริษัทได้มีการทดสอ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บ</w:t>
      </w:r>
      <w:r w:rsidRPr="00F4551E">
        <w:rPr>
          <w:rFonts w:ascii="Angsana New" w:hAnsi="Angsana New" w:hint="cs"/>
          <w:sz w:val="30"/>
          <w:szCs w:val="30"/>
          <w:cs/>
          <w:lang w:val="en-US"/>
        </w:rPr>
        <w:t>การด้อยค่าของ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มูลค่าตามบัญชี</w:t>
      </w:r>
      <w:r w:rsidRPr="00F4551E">
        <w:rPr>
          <w:rFonts w:ascii="Angsana New" w:hAnsi="Angsana New" w:hint="cs"/>
          <w:sz w:val="30"/>
          <w:szCs w:val="30"/>
          <w:cs/>
          <w:lang w:val="en-US"/>
        </w:rPr>
        <w:t>ของเงินลงทุนในบริษัท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ย่อย</w:t>
      </w:r>
      <w:r w:rsidRPr="00F4551E">
        <w:rPr>
          <w:rFonts w:ascii="Angsana New" w:hAnsi="Angsana New" w:hint="cs"/>
          <w:sz w:val="30"/>
          <w:szCs w:val="30"/>
          <w:cs/>
          <w:lang w:val="en-US"/>
        </w:rPr>
        <w:t xml:space="preserve"> โดยมูลค่าที่คาดว่าจะได้รับคืนพิจารณาจากมูลค่าจากการใช้ ซึ่งประมาณจากการคิดลดกระแสเงินสดที่คาดว่าจะได้รับในอนาคตที่เกิดขึ้น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จากการดำเนินงานต่อเนื่องของหน่วยสินทรัพย์ที่ก่อให้เกิดเงินสด</w:t>
      </w:r>
      <w:r w:rsidRPr="00F4551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โดยประมาณการตามแผนการดำเนินธุรกิจ</w:t>
      </w:r>
      <w:r w:rsidRPr="00F4551E">
        <w:rPr>
          <w:rFonts w:ascii="Angsana New" w:hAnsi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>
        <w:rPr>
          <w:rFonts w:ascii="Angsana New" w:hAnsi="Angsana New" w:hint="cs"/>
          <w:sz w:val="30"/>
          <w:szCs w:val="30"/>
          <w:cs/>
          <w:lang w:val="en-US"/>
        </w:rPr>
        <w:t>อัตราคิดลด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ซึ่ง</w:t>
      </w:r>
      <w:r w:rsidRPr="00F4551E">
        <w:rPr>
          <w:rFonts w:ascii="Angsana New" w:hAnsi="Angsana New" w:hint="cs"/>
          <w:sz w:val="30"/>
          <w:szCs w:val="30"/>
          <w:cs/>
          <w:lang w:val="en-US"/>
        </w:rPr>
        <w:t>คำนวณจากวิธีต้นทุนถัวเฉลี่ยถ่วงน้ำหนั</w:t>
      </w:r>
      <w:r w:rsidRPr="00CF4C5D">
        <w:rPr>
          <w:rFonts w:ascii="Angsana New" w:hAnsi="Angsana New" w:hint="cs"/>
          <w:sz w:val="30"/>
          <w:szCs w:val="30"/>
          <w:cs/>
          <w:lang w:val="en-US"/>
        </w:rPr>
        <w:t>กของเงินทุน</w:t>
      </w:r>
      <w:r w:rsidRPr="00CF4C5D">
        <w:rPr>
          <w:rFonts w:ascii="Angsana New" w:hAnsi="Angsana New" w:hint="cs"/>
          <w:sz w:val="30"/>
          <w:szCs w:val="30"/>
          <w:cs/>
          <w:lang w:val="en-US" w:bidi="th-TH"/>
        </w:rPr>
        <w:t xml:space="preserve"> ข้อ</w:t>
      </w:r>
      <w:r w:rsidRPr="00CF4C5D">
        <w:rPr>
          <w:rFonts w:ascii="Angsana New" w:hAnsi="Angsana New" w:hint="cs"/>
          <w:sz w:val="30"/>
          <w:szCs w:val="30"/>
          <w:cs/>
          <w:lang w:val="en-US"/>
        </w:rPr>
        <w:t>สมมติเหล่านี้มาจากดุลยพินิจของผู้บริหาร</w:t>
      </w:r>
      <w:r w:rsidRPr="00CF4C5D">
        <w:rPr>
          <w:rFonts w:ascii="Angsana New" w:hAnsi="Angsana New" w:hint="cs"/>
          <w:sz w:val="30"/>
          <w:szCs w:val="30"/>
          <w:cs/>
          <w:lang w:val="en-US" w:bidi="th-TH"/>
        </w:rPr>
        <w:t>ของ</w:t>
      </w:r>
      <w:r w:rsidRPr="00CF4C5D">
        <w:rPr>
          <w:rFonts w:ascii="Angsana New" w:hAnsi="Angsana New" w:hint="cs"/>
          <w:sz w:val="30"/>
          <w:szCs w:val="30"/>
          <w:cs/>
          <w:lang w:val="en-US"/>
        </w:rPr>
        <w:t>บริษัท และอยู่บนพื้นฐานของประสบการณ์ในอดีต</w:t>
      </w:r>
      <w:r w:rsidRPr="00CF4C5D">
        <w:rPr>
          <w:rFonts w:ascii="Angsana New" w:hAnsi="Angsana New" w:hint="cs"/>
          <w:sz w:val="30"/>
          <w:szCs w:val="30"/>
          <w:cs/>
          <w:lang w:val="en-US" w:bidi="th-TH"/>
        </w:rPr>
        <w:t>และแผนการดำเนินธุรกิจ</w:t>
      </w:r>
      <w:r w:rsidRPr="00CF4C5D">
        <w:rPr>
          <w:rFonts w:ascii="Angsana New" w:hAnsi="Angsana New" w:hint="cs"/>
          <w:sz w:val="30"/>
          <w:szCs w:val="30"/>
          <w:cs/>
          <w:lang w:val="en-US"/>
        </w:rPr>
        <w:t xml:space="preserve"> รวมถึงการคาดการณ์ในอนาคตที่เชื่อว่าสมเหตุสมผลในสถานการณ์ปัจจุบัน โดยหากมีการเปลี่ยนแปลงของข้อมูล หรือมีข้อมูลใหม่ที่ชัดเจนขึ้น อาจทำให้เกิดผลกระทบต่อมูลค่าที่คาดว่าจะได้รับคืน</w:t>
      </w:r>
    </w:p>
    <w:p w14:paraId="54C35D8A" w14:textId="77777777" w:rsidR="00CF4C5D" w:rsidRPr="00EA48A9" w:rsidRDefault="00CF4C5D" w:rsidP="00B73BB1">
      <w:pPr>
        <w:pStyle w:val="BodyText2"/>
        <w:spacing w:line="240" w:lineRule="atLeast"/>
        <w:ind w:left="540" w:right="-45"/>
        <w:jc w:val="thaiDistribute"/>
        <w:rPr>
          <w:lang w:bidi="ar-SA"/>
        </w:rPr>
      </w:pPr>
    </w:p>
    <w:p w14:paraId="65E8668D" w14:textId="77777777" w:rsidR="00922B6F" w:rsidRPr="00E44FC8" w:rsidRDefault="00922B6F" w:rsidP="00922B6F">
      <w:pPr>
        <w:pStyle w:val="BodyText2"/>
        <w:spacing w:line="240" w:lineRule="atLeast"/>
        <w:ind w:left="540" w:right="-45"/>
        <w:jc w:val="thaiDistribute"/>
        <w:rPr>
          <w:shd w:val="clear" w:color="auto" w:fill="FFFFFF"/>
          <w:lang w:val="en-US"/>
        </w:rPr>
      </w:pPr>
    </w:p>
    <w:p w14:paraId="1FB30CE3" w14:textId="77777777" w:rsidR="00922B6F" w:rsidRPr="00695A40" w:rsidRDefault="00922B6F" w:rsidP="00922B6F">
      <w:pPr>
        <w:pStyle w:val="BodyText2"/>
        <w:framePr w:w="8790" w:h="490" w:hRule="exact" w:wrap="auto" w:vAnchor="text" w:hAnchor="text" w:y="3150"/>
        <w:spacing w:line="240" w:lineRule="atLeast"/>
        <w:ind w:left="540" w:right="-45"/>
        <w:jc w:val="thaiDistribute"/>
        <w:rPr>
          <w:lang w:val="en-US"/>
        </w:rPr>
      </w:pPr>
    </w:p>
    <w:p w14:paraId="330215E4" w14:textId="77777777" w:rsidR="00922B6F" w:rsidRPr="00695A40" w:rsidRDefault="00922B6F" w:rsidP="00922B6F">
      <w:pPr>
        <w:pStyle w:val="BodyText2"/>
        <w:framePr w:w="8790" w:h="490" w:hRule="exact" w:wrap="auto" w:vAnchor="text" w:hAnchor="text" w:y="3150"/>
        <w:spacing w:line="240" w:lineRule="atLeast"/>
        <w:ind w:left="540" w:right="-45"/>
        <w:jc w:val="thaiDistribute"/>
        <w:rPr>
          <w:lang w:val="en-US"/>
        </w:rPr>
      </w:pPr>
    </w:p>
    <w:p w14:paraId="720E92DB" w14:textId="77777777" w:rsidR="00922B6F" w:rsidRDefault="00922B6F" w:rsidP="00922B6F">
      <w:pPr>
        <w:pStyle w:val="BodyText2"/>
        <w:framePr w:w="8790" w:h="490" w:hRule="exact" w:wrap="auto" w:vAnchor="text" w:hAnchor="text" w:y="3150"/>
        <w:spacing w:line="240" w:lineRule="atLeast"/>
        <w:ind w:left="540" w:right="-45"/>
        <w:jc w:val="thaiDistribute"/>
        <w:rPr>
          <w:shd w:val="clear" w:color="auto" w:fill="FFFFFF"/>
          <w:lang w:val="en-US"/>
        </w:rPr>
      </w:pPr>
    </w:p>
    <w:p w14:paraId="3424E341" w14:textId="77777777" w:rsidR="00922B6F" w:rsidRPr="00EA48A9" w:rsidRDefault="00922B6F" w:rsidP="00922B6F">
      <w:pPr>
        <w:framePr w:w="8790" w:h="490" w:hRule="exact" w:wrap="auto" w:vAnchor="text" w:hAnchor="text" w:y="315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62F0CA8" w14:textId="77777777" w:rsidR="00922B6F" w:rsidRDefault="00922B6F" w:rsidP="00922B6F">
      <w:pPr>
        <w:framePr w:w="8790" w:h="490" w:hRule="exact" w:wrap="auto" w:vAnchor="text" w:hAnchor="text" w:y="315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6054CEA" w14:textId="77777777" w:rsidR="00922B6F" w:rsidRPr="00182997" w:rsidRDefault="00922B6F" w:rsidP="00922B6F">
      <w:pPr>
        <w:framePr w:w="8790" w:h="490" w:hRule="exact" w:wrap="auto" w:vAnchor="text" w:hAnchor="text" w:y="315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4649C94" w14:textId="77777777" w:rsidR="00922B6F" w:rsidRPr="00182997" w:rsidRDefault="00922B6F" w:rsidP="00922B6F">
      <w:pPr>
        <w:framePr w:w="8790" w:h="490" w:hRule="exact" w:wrap="auto" w:vAnchor="text" w:hAnchor="text" w:y="315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D79F00" w14:textId="77777777" w:rsidR="00922B6F" w:rsidRPr="004A6AEB" w:rsidRDefault="00922B6F" w:rsidP="00922B6F">
      <w:pPr>
        <w:framePr w:w="8790" w:h="490" w:hRule="exact" w:wrap="auto" w:vAnchor="text" w:hAnchor="text" w:y="3150"/>
        <w:tabs>
          <w:tab w:val="clear" w:pos="454"/>
          <w:tab w:val="clear" w:pos="680"/>
          <w:tab w:val="left" w:pos="-90"/>
          <w:tab w:val="left" w:pos="720"/>
        </w:tabs>
        <w:ind w:left="720" w:hanging="180"/>
        <w:jc w:val="thaiDistribute"/>
        <w:rPr>
          <w:rFonts w:ascii="Angsana New" w:hAnsi="Angsana New"/>
          <w:sz w:val="30"/>
          <w:szCs w:val="30"/>
          <w:lang w:bidi="ar-SA"/>
        </w:rPr>
        <w:sectPr w:rsidR="00922B6F" w:rsidRPr="004A6AEB" w:rsidSect="00267DEB">
          <w:headerReference w:type="even" r:id="rId14"/>
          <w:headerReference w:type="default" r:id="rId15"/>
          <w:headerReference w:type="first" r:id="rId16"/>
          <w:pgSz w:w="11909" w:h="16834" w:code="9"/>
          <w:pgMar w:top="691" w:right="1152" w:bottom="576" w:left="1152" w:header="475" w:footer="590" w:gutter="0"/>
          <w:cols w:space="720"/>
        </w:sectPr>
      </w:pPr>
    </w:p>
    <w:p w14:paraId="64FB968B" w14:textId="77777777" w:rsidR="00025B66" w:rsidRDefault="00ED6A7C" w:rsidP="00C1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AB46E2">
        <w:rPr>
          <w:rFonts w:ascii="Angsana New" w:hAnsi="Angsana New" w:hint="cs"/>
          <w:sz w:val="30"/>
          <w:szCs w:val="30"/>
          <w:cs/>
        </w:rPr>
        <w:t>เ</w:t>
      </w:r>
      <w:r w:rsidR="00F23B25" w:rsidRPr="00AB46E2">
        <w:rPr>
          <w:rFonts w:ascii="Angsana New" w:hAnsi="Angsana New"/>
          <w:sz w:val="30"/>
          <w:szCs w:val="30"/>
          <w:cs/>
        </w:rPr>
        <w:t>งินลงทุน</w:t>
      </w:r>
      <w:r w:rsidR="00F23B25" w:rsidRPr="00AB46E2">
        <w:rPr>
          <w:rFonts w:ascii="Angsana New" w:hAnsi="Angsana New" w:hint="cs"/>
          <w:sz w:val="30"/>
          <w:szCs w:val="30"/>
          <w:cs/>
        </w:rPr>
        <w:t xml:space="preserve">ในบริษัทย่อย </w:t>
      </w:r>
      <w:r w:rsidR="00F23B25" w:rsidRPr="00AB46E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C5A41" w:rsidRPr="00CC5A41">
        <w:rPr>
          <w:rFonts w:ascii="Angsana New" w:hAnsi="Angsana New"/>
          <w:sz w:val="30"/>
          <w:szCs w:val="30"/>
        </w:rPr>
        <w:t>3</w:t>
      </w:r>
      <w:r w:rsidR="004361DA">
        <w:rPr>
          <w:rFonts w:ascii="Angsana New" w:hAnsi="Angsana New"/>
          <w:sz w:val="30"/>
          <w:szCs w:val="30"/>
        </w:rPr>
        <w:t>1</w:t>
      </w:r>
      <w:r w:rsidR="00F23B25" w:rsidRPr="00AB46E2">
        <w:rPr>
          <w:rFonts w:ascii="Angsana New" w:hAnsi="Angsana New"/>
          <w:sz w:val="30"/>
          <w:szCs w:val="30"/>
        </w:rPr>
        <w:t xml:space="preserve"> </w:t>
      </w:r>
      <w:r w:rsidR="00F23B25" w:rsidRPr="00AB46E2">
        <w:rPr>
          <w:rFonts w:ascii="Angsana New" w:hAnsi="Angsana New" w:hint="cs"/>
          <w:sz w:val="30"/>
          <w:szCs w:val="30"/>
          <w:cs/>
        </w:rPr>
        <w:t>ธันวาคม</w:t>
      </w:r>
      <w:r w:rsidR="00F23B25" w:rsidRPr="00AB46E2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2563</w:t>
      </w:r>
      <w:r w:rsidR="002174CB">
        <w:rPr>
          <w:rFonts w:ascii="Angsana New" w:hAnsi="Angsana New"/>
          <w:sz w:val="30"/>
          <w:szCs w:val="30"/>
        </w:rPr>
        <w:t xml:space="preserve"> </w:t>
      </w:r>
      <w:r w:rsidR="00F23B25" w:rsidRPr="00AB46E2">
        <w:rPr>
          <w:rFonts w:ascii="Angsana New" w:hAnsi="Angsana New"/>
          <w:sz w:val="30"/>
          <w:szCs w:val="30"/>
          <w:cs/>
        </w:rPr>
        <w:t xml:space="preserve">และ </w:t>
      </w:r>
      <w:r w:rsidR="00CC5A41" w:rsidRPr="00CC5A41">
        <w:rPr>
          <w:rFonts w:ascii="Angsana New" w:hAnsi="Angsana New"/>
          <w:sz w:val="30"/>
          <w:szCs w:val="30"/>
        </w:rPr>
        <w:t>2562</w:t>
      </w:r>
      <w:r w:rsidR="00F23B25" w:rsidRPr="00AB46E2">
        <w:rPr>
          <w:rFonts w:ascii="Angsana New" w:hAnsi="Angsana New"/>
          <w:sz w:val="30"/>
          <w:szCs w:val="30"/>
        </w:rPr>
        <w:t xml:space="preserve"> </w:t>
      </w:r>
      <w:r w:rsidR="00F23B25" w:rsidRPr="00AB46E2">
        <w:rPr>
          <w:rFonts w:ascii="Angsana New" w:hAnsi="Angsana New" w:hint="cs"/>
          <w:sz w:val="30"/>
          <w:szCs w:val="30"/>
          <w:cs/>
        </w:rPr>
        <w:t>และเงินปันผลรับสำหรับแต่ละปี</w:t>
      </w:r>
      <w:r w:rsidR="00F23B25" w:rsidRPr="00AB46E2">
        <w:rPr>
          <w:rFonts w:ascii="Angsana New" w:hAnsi="Angsana New"/>
          <w:sz w:val="30"/>
          <w:szCs w:val="30"/>
        </w:rPr>
        <w:t xml:space="preserve"> </w:t>
      </w:r>
      <w:r w:rsidR="00F23B25" w:rsidRPr="00AB46E2">
        <w:rPr>
          <w:rFonts w:ascii="Angsana New" w:hAnsi="Angsana New"/>
          <w:sz w:val="30"/>
          <w:szCs w:val="30"/>
          <w:cs/>
        </w:rPr>
        <w:t>มีดังนี้</w:t>
      </w:r>
    </w:p>
    <w:p w14:paraId="22CB40A5" w14:textId="77777777" w:rsidR="008F3A11" w:rsidRPr="00AB46E2" w:rsidRDefault="008F3A11" w:rsidP="00C1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</w:pPr>
    </w:p>
    <w:tbl>
      <w:tblPr>
        <w:tblW w:w="1546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700"/>
        <w:gridCol w:w="630"/>
        <w:gridCol w:w="270"/>
        <w:gridCol w:w="630"/>
        <w:gridCol w:w="270"/>
        <w:gridCol w:w="630"/>
        <w:gridCol w:w="720"/>
        <w:gridCol w:w="270"/>
        <w:gridCol w:w="540"/>
        <w:gridCol w:w="720"/>
        <w:gridCol w:w="270"/>
        <w:gridCol w:w="630"/>
        <w:gridCol w:w="270"/>
        <w:gridCol w:w="720"/>
        <w:gridCol w:w="270"/>
        <w:gridCol w:w="720"/>
        <w:gridCol w:w="270"/>
        <w:gridCol w:w="720"/>
        <w:gridCol w:w="270"/>
        <w:gridCol w:w="810"/>
        <w:gridCol w:w="270"/>
        <w:gridCol w:w="810"/>
        <w:gridCol w:w="252"/>
        <w:gridCol w:w="810"/>
        <w:gridCol w:w="252"/>
        <w:gridCol w:w="738"/>
      </w:tblGrid>
      <w:tr w:rsidR="00D34471" w:rsidRPr="00E216F2" w14:paraId="25C9F2C5" w14:textId="77777777" w:rsidTr="00AE2820">
        <w:trPr>
          <w:tblHeader/>
        </w:trPr>
        <w:tc>
          <w:tcPr>
            <w:tcW w:w="15462" w:type="dxa"/>
            <w:gridSpan w:val="26"/>
          </w:tcPr>
          <w:p w14:paraId="6A7BADDD" w14:textId="77777777" w:rsidR="00D34471" w:rsidRPr="00E216F2" w:rsidRDefault="00D34471" w:rsidP="007149C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34471" w:rsidRPr="00E216F2" w14:paraId="5ECC5771" w14:textId="77777777" w:rsidTr="00AE2820">
        <w:trPr>
          <w:tblHeader/>
        </w:trPr>
        <w:tc>
          <w:tcPr>
            <w:tcW w:w="2700" w:type="dxa"/>
          </w:tcPr>
          <w:p w14:paraId="4F73303B" w14:textId="77777777" w:rsidR="00D34471" w:rsidRPr="00E216F2" w:rsidDel="00685444" w:rsidRDefault="00D34471" w:rsidP="007149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530" w:type="dxa"/>
            <w:gridSpan w:val="3"/>
          </w:tcPr>
          <w:p w14:paraId="110E17E9" w14:textId="77777777" w:rsidR="00D34471" w:rsidRPr="00E216F2" w:rsidRDefault="00D34471" w:rsidP="007149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70" w:type="dxa"/>
          </w:tcPr>
          <w:p w14:paraId="64B7FC44" w14:textId="77777777" w:rsidR="00D34471" w:rsidRPr="00E216F2" w:rsidDel="00685444" w:rsidRDefault="00D34471" w:rsidP="007149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2880" w:type="dxa"/>
            <w:gridSpan w:val="5"/>
          </w:tcPr>
          <w:p w14:paraId="0155A682" w14:textId="77777777" w:rsidR="00D34471" w:rsidRPr="00E216F2" w:rsidRDefault="00D34471" w:rsidP="007149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4DE1689F" w14:textId="77777777" w:rsidR="00D34471" w:rsidRPr="00E216F2" w:rsidRDefault="00D34471" w:rsidP="0071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5B7779B9" w14:textId="77777777" w:rsidR="00D34471" w:rsidRPr="00E216F2" w:rsidRDefault="00D34471" w:rsidP="007149C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1858AF9" w14:textId="77777777" w:rsidR="00D34471" w:rsidRPr="00E216F2" w:rsidRDefault="00D34471" w:rsidP="007149C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4B3120FD" w14:textId="77777777" w:rsidR="00D34471" w:rsidRPr="00E216F2" w:rsidRDefault="00D34471" w:rsidP="007149C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6CB5C08" w14:textId="77777777" w:rsidR="00D34471" w:rsidRPr="00E216F2" w:rsidRDefault="00D34471" w:rsidP="007149C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32967BBE" w14:textId="77777777" w:rsidR="00D34471" w:rsidRPr="00E216F2" w:rsidRDefault="00D34471" w:rsidP="007149C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521603E2" w14:textId="77777777" w:rsidR="00D34471" w:rsidRPr="00E216F2" w:rsidRDefault="00D34471" w:rsidP="007149C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800" w:type="dxa"/>
            <w:gridSpan w:val="3"/>
          </w:tcPr>
          <w:p w14:paraId="319FE977" w14:textId="77777777" w:rsidR="00D34471" w:rsidRPr="00E216F2" w:rsidRDefault="00D34471" w:rsidP="007149C6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</w:tr>
      <w:tr w:rsidR="00D34471" w:rsidRPr="00E216F2" w14:paraId="180B62A2" w14:textId="77777777" w:rsidTr="00AE2820">
        <w:trPr>
          <w:tblHeader/>
        </w:trPr>
        <w:tc>
          <w:tcPr>
            <w:tcW w:w="2700" w:type="dxa"/>
          </w:tcPr>
          <w:p w14:paraId="60436264" w14:textId="77777777" w:rsidR="00D34471" w:rsidRPr="00E216F2" w:rsidDel="00685444" w:rsidRDefault="00D34471" w:rsidP="007149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</w:tcPr>
          <w:p w14:paraId="14227617" w14:textId="77777777" w:rsidR="00D34471" w:rsidRPr="00E216F2" w:rsidDel="00685444" w:rsidRDefault="00D34471" w:rsidP="007149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70" w:type="dxa"/>
          </w:tcPr>
          <w:p w14:paraId="09190914" w14:textId="77777777" w:rsidR="00D34471" w:rsidRPr="00E216F2" w:rsidDel="00685444" w:rsidRDefault="00D34471" w:rsidP="007149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2880" w:type="dxa"/>
            <w:gridSpan w:val="5"/>
          </w:tcPr>
          <w:p w14:paraId="207E0B00" w14:textId="77777777" w:rsidR="00D34471" w:rsidRPr="00E216F2" w:rsidDel="00685444" w:rsidRDefault="00D34471" w:rsidP="007149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</w:tcPr>
          <w:p w14:paraId="1E78C476" w14:textId="77777777" w:rsidR="00D34471" w:rsidRPr="00E216F2" w:rsidRDefault="00D34471" w:rsidP="0071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1A15A4F5" w14:textId="77777777" w:rsidR="00D34471" w:rsidRPr="00E216F2" w:rsidRDefault="00D34471" w:rsidP="007149C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70" w:type="dxa"/>
            <w:shd w:val="clear" w:color="auto" w:fill="auto"/>
          </w:tcPr>
          <w:p w14:paraId="4B66066C" w14:textId="77777777" w:rsidR="00D34471" w:rsidRPr="00E216F2" w:rsidRDefault="00D34471" w:rsidP="007149C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41138A6" w14:textId="77777777" w:rsidR="00D34471" w:rsidRPr="00E216F2" w:rsidRDefault="00D34471" w:rsidP="007149C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</w:tcPr>
          <w:p w14:paraId="43B702DC" w14:textId="77777777" w:rsidR="00D34471" w:rsidRPr="00E216F2" w:rsidRDefault="00D34471" w:rsidP="007149C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5EF5817F" w14:textId="77777777" w:rsidR="00D34471" w:rsidRPr="00E216F2" w:rsidRDefault="00D34471" w:rsidP="006B218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วิธีราคาทุน </w:t>
            </w:r>
            <w:r w:rsidR="006B218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สุทธิ</w:t>
            </w:r>
          </w:p>
        </w:tc>
        <w:tc>
          <w:tcPr>
            <w:tcW w:w="252" w:type="dxa"/>
            <w:shd w:val="clear" w:color="auto" w:fill="auto"/>
          </w:tcPr>
          <w:p w14:paraId="0B75BB3C" w14:textId="77777777" w:rsidR="00D34471" w:rsidRPr="00E216F2" w:rsidRDefault="00D34471" w:rsidP="007149C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800" w:type="dxa"/>
            <w:gridSpan w:val="3"/>
          </w:tcPr>
          <w:p w14:paraId="3E9C94F5" w14:textId="77777777" w:rsidR="00D34471" w:rsidRPr="00E216F2" w:rsidRDefault="00D34471" w:rsidP="007149C6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เงินปันผลรับ</w:t>
            </w:r>
            <w:r w:rsidR="0046260C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สำหรับปี</w:t>
            </w:r>
          </w:p>
        </w:tc>
      </w:tr>
      <w:tr w:rsidR="00D757D7" w:rsidRPr="00E216F2" w14:paraId="639E51D2" w14:textId="77777777" w:rsidTr="00AE2820">
        <w:trPr>
          <w:tblHeader/>
        </w:trPr>
        <w:tc>
          <w:tcPr>
            <w:tcW w:w="2700" w:type="dxa"/>
          </w:tcPr>
          <w:p w14:paraId="07D39C59" w14:textId="77777777" w:rsidR="00D757D7" w:rsidRPr="00E216F2" w:rsidRDefault="00D757D7" w:rsidP="00D757D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</w:tcPr>
          <w:p w14:paraId="5C21BE59" w14:textId="77777777" w:rsidR="00D757D7" w:rsidRPr="00E216F2" w:rsidRDefault="00CC5A41" w:rsidP="00D757D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2563</w:t>
            </w:r>
          </w:p>
        </w:tc>
        <w:tc>
          <w:tcPr>
            <w:tcW w:w="270" w:type="dxa"/>
          </w:tcPr>
          <w:p w14:paraId="15904921" w14:textId="77777777" w:rsidR="00D757D7" w:rsidRPr="00E216F2" w:rsidRDefault="00D757D7" w:rsidP="00D757D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</w:tcPr>
          <w:p w14:paraId="5B5246EF" w14:textId="77777777" w:rsidR="00D757D7" w:rsidRPr="00E216F2" w:rsidRDefault="00CC5A41" w:rsidP="00D757D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2562</w:t>
            </w:r>
          </w:p>
        </w:tc>
        <w:tc>
          <w:tcPr>
            <w:tcW w:w="270" w:type="dxa"/>
          </w:tcPr>
          <w:p w14:paraId="7E7837C1" w14:textId="77777777" w:rsidR="00D757D7" w:rsidRPr="00E216F2" w:rsidRDefault="00D757D7" w:rsidP="00D757D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50" w:type="dxa"/>
            <w:gridSpan w:val="2"/>
          </w:tcPr>
          <w:p w14:paraId="64FFEDC2" w14:textId="77777777" w:rsidR="00D757D7" w:rsidRPr="00E216F2" w:rsidRDefault="00CC5A41" w:rsidP="00D757D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2563</w:t>
            </w:r>
          </w:p>
        </w:tc>
        <w:tc>
          <w:tcPr>
            <w:tcW w:w="270" w:type="dxa"/>
          </w:tcPr>
          <w:p w14:paraId="4951150D" w14:textId="77777777" w:rsidR="00D757D7" w:rsidRPr="00E216F2" w:rsidRDefault="00D757D7" w:rsidP="00D757D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46A16AF0" w14:textId="77777777" w:rsidR="00D757D7" w:rsidRPr="00E216F2" w:rsidRDefault="00CC5A41" w:rsidP="00D757D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2562</w:t>
            </w:r>
          </w:p>
        </w:tc>
        <w:tc>
          <w:tcPr>
            <w:tcW w:w="270" w:type="dxa"/>
          </w:tcPr>
          <w:p w14:paraId="39906383" w14:textId="77777777" w:rsidR="00D757D7" w:rsidRPr="00E216F2" w:rsidRDefault="00D757D7" w:rsidP="00D757D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</w:tcPr>
          <w:p w14:paraId="734668C3" w14:textId="77777777" w:rsidR="00D757D7" w:rsidRPr="00E216F2" w:rsidRDefault="00CC5A41" w:rsidP="00D757D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2563</w:t>
            </w:r>
          </w:p>
        </w:tc>
        <w:tc>
          <w:tcPr>
            <w:tcW w:w="270" w:type="dxa"/>
          </w:tcPr>
          <w:p w14:paraId="6F2DE850" w14:textId="77777777" w:rsidR="00D757D7" w:rsidRPr="00E216F2" w:rsidRDefault="00D757D7" w:rsidP="00D757D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4F363F6B" w14:textId="77777777" w:rsidR="00D757D7" w:rsidRPr="00E216F2" w:rsidRDefault="00CC5A41" w:rsidP="00D757D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6F2BDD89" w14:textId="77777777" w:rsidR="00D757D7" w:rsidRPr="00E216F2" w:rsidRDefault="00D757D7" w:rsidP="00D757D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0DEBFAB" w14:textId="77777777" w:rsidR="00D757D7" w:rsidRPr="00E216F2" w:rsidRDefault="00CC5A41" w:rsidP="00D757D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C6BB000" w14:textId="77777777" w:rsidR="00D757D7" w:rsidRPr="00E216F2" w:rsidRDefault="00D757D7" w:rsidP="00D757D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A4BE8A3" w14:textId="77777777" w:rsidR="00D757D7" w:rsidRPr="00E216F2" w:rsidRDefault="00CC5A41" w:rsidP="00D757D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D288529" w14:textId="77777777" w:rsidR="00D757D7" w:rsidRPr="00E216F2" w:rsidRDefault="00D757D7" w:rsidP="00D757D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6896ED3" w14:textId="77777777" w:rsidR="00D757D7" w:rsidRPr="00E216F2" w:rsidRDefault="00CC5A41" w:rsidP="00D757D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16D9B4D" w14:textId="77777777" w:rsidR="00D757D7" w:rsidRPr="00E216F2" w:rsidRDefault="00D757D7" w:rsidP="00D757D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4EB9C2F" w14:textId="77777777" w:rsidR="00D757D7" w:rsidRPr="00E216F2" w:rsidRDefault="00CC5A41" w:rsidP="00D757D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2562</w:t>
            </w:r>
          </w:p>
        </w:tc>
        <w:tc>
          <w:tcPr>
            <w:tcW w:w="252" w:type="dxa"/>
            <w:shd w:val="clear" w:color="auto" w:fill="auto"/>
          </w:tcPr>
          <w:p w14:paraId="4DD38E4A" w14:textId="77777777" w:rsidR="00D757D7" w:rsidRPr="00E216F2" w:rsidRDefault="00D757D7" w:rsidP="00D757D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</w:tcPr>
          <w:p w14:paraId="48069735" w14:textId="77777777" w:rsidR="00D757D7" w:rsidRPr="00E216F2" w:rsidRDefault="00CC5A41" w:rsidP="00D757D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2563</w:t>
            </w:r>
          </w:p>
        </w:tc>
        <w:tc>
          <w:tcPr>
            <w:tcW w:w="252" w:type="dxa"/>
          </w:tcPr>
          <w:p w14:paraId="3FE39C6D" w14:textId="77777777" w:rsidR="00D757D7" w:rsidRPr="00E216F2" w:rsidRDefault="00D757D7" w:rsidP="00D757D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38" w:type="dxa"/>
          </w:tcPr>
          <w:p w14:paraId="19F4E914" w14:textId="77777777" w:rsidR="00D757D7" w:rsidRPr="00E216F2" w:rsidRDefault="00CC5A41" w:rsidP="00D757D7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C5A41">
              <w:rPr>
                <w:rFonts w:ascii="Angsana New" w:hAnsi="Angsana New"/>
                <w:szCs w:val="22"/>
                <w:lang w:val="en-US"/>
              </w:rPr>
              <w:t>2562</w:t>
            </w:r>
          </w:p>
        </w:tc>
      </w:tr>
      <w:tr w:rsidR="00BC49D6" w:rsidRPr="00E216F2" w14:paraId="4E20E3BF" w14:textId="77777777" w:rsidTr="00AE2820">
        <w:trPr>
          <w:tblHeader/>
        </w:trPr>
        <w:tc>
          <w:tcPr>
            <w:tcW w:w="2700" w:type="dxa"/>
          </w:tcPr>
          <w:p w14:paraId="4BB5CFE9" w14:textId="77777777" w:rsidR="00BC49D6" w:rsidRPr="00E216F2" w:rsidRDefault="00BC49D6" w:rsidP="00BC49D6">
            <w:pPr>
              <w:pStyle w:val="10"/>
              <w:tabs>
                <w:tab w:val="clear" w:pos="1080"/>
                <w:tab w:val="left" w:pos="270"/>
              </w:tabs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  <w:lang w:val="en-US"/>
              </w:rPr>
            </w:pPr>
          </w:p>
        </w:tc>
        <w:tc>
          <w:tcPr>
            <w:tcW w:w="1530" w:type="dxa"/>
            <w:gridSpan w:val="3"/>
          </w:tcPr>
          <w:p w14:paraId="18F609B2" w14:textId="77777777" w:rsidR="00BC49D6" w:rsidRPr="00E216F2" w:rsidRDefault="00BC49D6" w:rsidP="00BC49D6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70" w:type="dxa"/>
          </w:tcPr>
          <w:p w14:paraId="31DEA24B" w14:textId="77777777" w:rsidR="00BC49D6" w:rsidRPr="00E216F2" w:rsidRDefault="00BC49D6" w:rsidP="00BC49D6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</w:tcPr>
          <w:p w14:paraId="4504ECAA" w14:textId="77777777" w:rsidR="00BC49D6" w:rsidRPr="00E216F2" w:rsidRDefault="00BC49D6" w:rsidP="00BC49D6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0" w:type="dxa"/>
          </w:tcPr>
          <w:p w14:paraId="68F8124B" w14:textId="77777777" w:rsidR="00BC49D6" w:rsidRPr="00E216F2" w:rsidRDefault="00BC49D6" w:rsidP="00BC49D6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70" w:type="dxa"/>
          </w:tcPr>
          <w:p w14:paraId="0FE2AD9A" w14:textId="77777777" w:rsidR="00BC49D6" w:rsidRPr="00E216F2" w:rsidRDefault="00BC49D6" w:rsidP="00BC49D6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540" w:type="dxa"/>
          </w:tcPr>
          <w:p w14:paraId="062AA512" w14:textId="77777777" w:rsidR="00BC49D6" w:rsidRPr="00E216F2" w:rsidRDefault="00BC49D6" w:rsidP="00BC49D6">
            <w:pPr>
              <w:pStyle w:val="10"/>
              <w:tabs>
                <w:tab w:val="clear" w:pos="1080"/>
              </w:tabs>
              <w:ind w:left="-108" w:right="-79"/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2D0B58E4" w14:textId="77777777" w:rsidR="00BC49D6" w:rsidRPr="00E216F2" w:rsidRDefault="00BC49D6" w:rsidP="00BC49D6">
            <w:pPr>
              <w:pStyle w:val="10"/>
              <w:tabs>
                <w:tab w:val="clear" w:pos="1080"/>
              </w:tabs>
              <w:ind w:left="-108" w:right="-79"/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75DE2E5" w14:textId="77777777" w:rsidR="00BC49D6" w:rsidRPr="00E216F2" w:rsidRDefault="00BC49D6" w:rsidP="00BC49D6">
            <w:pPr>
              <w:pStyle w:val="10"/>
              <w:ind w:left="-108" w:right="-79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7812" w:type="dxa"/>
            <w:gridSpan w:val="15"/>
          </w:tcPr>
          <w:p w14:paraId="57D62A48" w14:textId="77777777" w:rsidR="00BC49D6" w:rsidRPr="00E216F2" w:rsidRDefault="00BC49D6" w:rsidP="00BC49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108" w:right="-79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>(ล้านบาท)</w:t>
            </w:r>
          </w:p>
        </w:tc>
      </w:tr>
      <w:tr w:rsidR="00BC49D6" w:rsidRPr="00E216F2" w14:paraId="6A0641FF" w14:textId="77777777" w:rsidTr="00AE2820">
        <w:trPr>
          <w:trHeight w:val="74"/>
          <w:tblHeader/>
        </w:trPr>
        <w:tc>
          <w:tcPr>
            <w:tcW w:w="2700" w:type="dxa"/>
          </w:tcPr>
          <w:p w14:paraId="5ECDFD30" w14:textId="77777777" w:rsidR="00BC49D6" w:rsidRPr="00E216F2" w:rsidRDefault="00BC49D6" w:rsidP="00BC49D6">
            <w:pPr>
              <w:pStyle w:val="10"/>
              <w:tabs>
                <w:tab w:val="clear" w:pos="1080"/>
                <w:tab w:val="left" w:pos="27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E216F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630" w:type="dxa"/>
          </w:tcPr>
          <w:p w14:paraId="1F76FC5F" w14:textId="77777777" w:rsidR="00BC49D6" w:rsidRPr="00E216F2" w:rsidRDefault="00BC49D6" w:rsidP="00BC49D6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2BC8B80" w14:textId="77777777" w:rsidR="00BC49D6" w:rsidRPr="00E216F2" w:rsidRDefault="00BC49D6" w:rsidP="00BC49D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06406FD1" w14:textId="77777777" w:rsidR="00BC49D6" w:rsidRPr="00E216F2" w:rsidRDefault="00BC49D6" w:rsidP="00BC49D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10E4EE2" w14:textId="77777777" w:rsidR="00BC49D6" w:rsidRPr="00E216F2" w:rsidRDefault="00BC49D6" w:rsidP="00BC49D6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</w:tcPr>
          <w:p w14:paraId="4CF52984" w14:textId="77777777" w:rsidR="00BC49D6" w:rsidRPr="00E216F2" w:rsidRDefault="00BC49D6" w:rsidP="00BC49D6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0" w:type="dxa"/>
          </w:tcPr>
          <w:p w14:paraId="744678B4" w14:textId="77777777" w:rsidR="00BC49D6" w:rsidRPr="00E216F2" w:rsidRDefault="00BC49D6" w:rsidP="00BC49D6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70" w:type="dxa"/>
          </w:tcPr>
          <w:p w14:paraId="4E9183BB" w14:textId="77777777" w:rsidR="00BC49D6" w:rsidRPr="00E216F2" w:rsidRDefault="00BC49D6" w:rsidP="00BC49D6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540" w:type="dxa"/>
          </w:tcPr>
          <w:p w14:paraId="3F777DF7" w14:textId="77777777" w:rsidR="00BC49D6" w:rsidRPr="00E216F2" w:rsidRDefault="00BC49D6" w:rsidP="00BC49D6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66284F2F" w14:textId="77777777" w:rsidR="00BC49D6" w:rsidRPr="00E216F2" w:rsidRDefault="00BC49D6" w:rsidP="00BC49D6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372B1D7" w14:textId="77777777" w:rsidR="00BC49D6" w:rsidRPr="00E216F2" w:rsidRDefault="00BC49D6" w:rsidP="00BC49D6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30" w:type="dxa"/>
          </w:tcPr>
          <w:p w14:paraId="521D50EF" w14:textId="77777777" w:rsidR="00BC49D6" w:rsidRPr="00E216F2" w:rsidRDefault="00BC49D6" w:rsidP="00BC49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9B6B3C5" w14:textId="77777777" w:rsidR="00BC49D6" w:rsidRPr="00E216F2" w:rsidRDefault="00BC49D6" w:rsidP="00BC49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011B6955" w14:textId="77777777" w:rsidR="00BC49D6" w:rsidRPr="00E216F2" w:rsidRDefault="00BC49D6" w:rsidP="00BC49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3A4906A" w14:textId="77777777" w:rsidR="00BC49D6" w:rsidRPr="00E216F2" w:rsidRDefault="00BC49D6" w:rsidP="00BC49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B44DE45" w14:textId="77777777" w:rsidR="00BC49D6" w:rsidRPr="00E216F2" w:rsidRDefault="00BC49D6" w:rsidP="00BC49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C0FBF0B" w14:textId="77777777" w:rsidR="00BC49D6" w:rsidRPr="00E216F2" w:rsidRDefault="00BC49D6" w:rsidP="00BC49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320CD24" w14:textId="77777777" w:rsidR="00BC49D6" w:rsidRPr="00E216F2" w:rsidRDefault="00BC49D6" w:rsidP="00BC49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6AD2DB" w14:textId="77777777" w:rsidR="00BC49D6" w:rsidRPr="00E216F2" w:rsidRDefault="00BC49D6" w:rsidP="00BC49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927E597" w14:textId="77777777" w:rsidR="00BC49D6" w:rsidRPr="00E216F2" w:rsidRDefault="00BC49D6" w:rsidP="00BC49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A9F9704" w14:textId="77777777" w:rsidR="00BC49D6" w:rsidRPr="00E216F2" w:rsidRDefault="00BC49D6" w:rsidP="00BC49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7714108" w14:textId="77777777" w:rsidR="00BC49D6" w:rsidRPr="00E216F2" w:rsidRDefault="00BC49D6" w:rsidP="00BC49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5ED89BCF" w14:textId="77777777" w:rsidR="00BC49D6" w:rsidRPr="00E216F2" w:rsidRDefault="00BC49D6" w:rsidP="00BC49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36DE2E1D" w14:textId="77777777" w:rsidR="00BC49D6" w:rsidRPr="00E216F2" w:rsidRDefault="00BC49D6" w:rsidP="00BC49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</w:tcPr>
          <w:p w14:paraId="049BE72E" w14:textId="77777777" w:rsidR="00BC49D6" w:rsidRPr="00E216F2" w:rsidRDefault="00BC49D6" w:rsidP="00BC49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38" w:type="dxa"/>
          </w:tcPr>
          <w:p w14:paraId="6C007E9D" w14:textId="77777777" w:rsidR="00BC49D6" w:rsidRPr="00E216F2" w:rsidRDefault="00BC49D6" w:rsidP="00BC49D6">
            <w:pPr>
              <w:pStyle w:val="a4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DA2111" w:rsidRPr="004E36E0" w14:paraId="1550FF66" w14:textId="77777777" w:rsidTr="00AE2820">
        <w:trPr>
          <w:trHeight w:val="280"/>
        </w:trPr>
        <w:tc>
          <w:tcPr>
            <w:tcW w:w="2700" w:type="dxa"/>
          </w:tcPr>
          <w:p w14:paraId="0D1EC24F" w14:textId="77777777" w:rsidR="00DA2111" w:rsidRPr="004C288F" w:rsidRDefault="00DA2111" w:rsidP="00DA2111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  <w:r w:rsidRPr="004C288F">
              <w:rPr>
                <w:rFonts w:ascii="Angsana New" w:hAnsi="Angsana New"/>
                <w:sz w:val="22"/>
                <w:szCs w:val="22"/>
                <w:cs/>
                <w:lang w:eastAsia="en-US"/>
              </w:rPr>
              <w:t>บริษัท ล็อกซบิท จำกัด (มหาชน)</w:t>
            </w:r>
          </w:p>
        </w:tc>
        <w:tc>
          <w:tcPr>
            <w:tcW w:w="630" w:type="dxa"/>
            <w:shd w:val="clear" w:color="auto" w:fill="auto"/>
          </w:tcPr>
          <w:p w14:paraId="70110F09" w14:textId="77777777" w:rsidR="00DA2111" w:rsidRPr="004E36E0" w:rsidRDefault="00E82DAF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2DA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97AD144" w14:textId="77777777" w:rsidR="00DA2111" w:rsidRPr="004E36E0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7BB076D" w14:textId="77777777" w:rsidR="00DA2111" w:rsidRPr="004E36E0" w:rsidRDefault="00E82DAF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2DA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3D18C5C0" w14:textId="77777777" w:rsidR="00DA2111" w:rsidRPr="004E36E0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A6738D4" w14:textId="77777777" w:rsidR="00DA2111" w:rsidRPr="004E36E0" w:rsidRDefault="00CC5A4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45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20" w:type="dxa"/>
            <w:shd w:val="clear" w:color="auto" w:fill="auto"/>
          </w:tcPr>
          <w:p w14:paraId="64FC144D" w14:textId="77777777" w:rsidR="00DA2111" w:rsidRPr="004E36E0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4E36E0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35A3AE68" w14:textId="77777777" w:rsidR="00DA2111" w:rsidRPr="004E36E0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3669CDA" w14:textId="77777777" w:rsidR="00DA2111" w:rsidRPr="004E36E0" w:rsidRDefault="00CC5A4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45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20" w:type="dxa"/>
            <w:shd w:val="clear" w:color="auto" w:fill="auto"/>
          </w:tcPr>
          <w:p w14:paraId="729C4590" w14:textId="77777777" w:rsidR="00DA2111" w:rsidRPr="004E36E0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4E36E0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0259481" w14:textId="77777777" w:rsidR="00DA2111" w:rsidRPr="004E36E0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CBF07FB" w14:textId="77777777" w:rsidR="00DA2111" w:rsidRPr="004E36E0" w:rsidRDefault="00CC5A41" w:rsidP="00DA211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/>
                <w:sz w:val="22"/>
                <w:szCs w:val="22"/>
                <w:lang w:val="en-US"/>
              </w:rPr>
              <w:t>476</w:t>
            </w:r>
          </w:p>
        </w:tc>
        <w:tc>
          <w:tcPr>
            <w:tcW w:w="270" w:type="dxa"/>
            <w:shd w:val="clear" w:color="auto" w:fill="auto"/>
          </w:tcPr>
          <w:p w14:paraId="77A21068" w14:textId="77777777" w:rsidR="00DA2111" w:rsidRPr="004E36E0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F5C5919" w14:textId="77777777" w:rsidR="00DA2111" w:rsidRPr="004E36E0" w:rsidRDefault="00CC5A41" w:rsidP="00DA211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/>
                <w:sz w:val="22"/>
                <w:szCs w:val="22"/>
                <w:lang w:val="en-US"/>
              </w:rPr>
              <w:t>476</w:t>
            </w:r>
          </w:p>
        </w:tc>
        <w:tc>
          <w:tcPr>
            <w:tcW w:w="270" w:type="dxa"/>
            <w:shd w:val="clear" w:color="auto" w:fill="auto"/>
          </w:tcPr>
          <w:p w14:paraId="34D2DC8A" w14:textId="77777777" w:rsidR="00DA2111" w:rsidRPr="004E36E0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863666A" w14:textId="77777777" w:rsidR="00DA2111" w:rsidRPr="004E36E0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E36E0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5CA08A" w14:textId="77777777" w:rsidR="00DA2111" w:rsidRPr="004E36E0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487922B" w14:textId="77777777" w:rsidR="00DA2111" w:rsidRPr="004E36E0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E36E0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FF52C3" w14:textId="77777777" w:rsidR="00DA2111" w:rsidRPr="004E36E0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116E632" w14:textId="77777777" w:rsidR="00DA2111" w:rsidRPr="004E36E0" w:rsidRDefault="00CC5A41" w:rsidP="00DA211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/>
                <w:sz w:val="22"/>
                <w:szCs w:val="22"/>
                <w:lang w:val="en-US"/>
              </w:rPr>
              <w:t>476</w:t>
            </w:r>
          </w:p>
        </w:tc>
        <w:tc>
          <w:tcPr>
            <w:tcW w:w="270" w:type="dxa"/>
            <w:shd w:val="clear" w:color="auto" w:fill="auto"/>
          </w:tcPr>
          <w:p w14:paraId="5689E09B" w14:textId="77777777" w:rsidR="00DA2111" w:rsidRPr="004E36E0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27A8F5A" w14:textId="77777777" w:rsidR="00DA2111" w:rsidRPr="004E36E0" w:rsidRDefault="00CC5A41" w:rsidP="00DA211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/>
                <w:sz w:val="22"/>
                <w:szCs w:val="22"/>
                <w:lang w:val="en-US"/>
              </w:rPr>
              <w:t>476</w:t>
            </w:r>
          </w:p>
        </w:tc>
        <w:tc>
          <w:tcPr>
            <w:tcW w:w="252" w:type="dxa"/>
            <w:shd w:val="clear" w:color="auto" w:fill="auto"/>
          </w:tcPr>
          <w:p w14:paraId="32DA1888" w14:textId="77777777" w:rsidR="00DA2111" w:rsidRPr="004E36E0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3EBF305" w14:textId="77777777" w:rsidR="00DA2111" w:rsidRPr="004E36E0" w:rsidRDefault="005C150A" w:rsidP="005C150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DD700F3" w14:textId="77777777" w:rsidR="00DA2111" w:rsidRPr="004E36E0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4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7C4C471C" w14:textId="77777777" w:rsidR="00DA2111" w:rsidRPr="004E36E0" w:rsidRDefault="00CC5A41" w:rsidP="00AE282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0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C5A41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  <w:r w:rsidR="00E82DAF" w:rsidRPr="00E82DAF"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</w:p>
        </w:tc>
      </w:tr>
      <w:tr w:rsidR="00DA2111" w:rsidRPr="004E36E0" w14:paraId="328BFF72" w14:textId="77777777" w:rsidTr="00AE2820">
        <w:trPr>
          <w:trHeight w:val="280"/>
        </w:trPr>
        <w:tc>
          <w:tcPr>
            <w:tcW w:w="2700" w:type="dxa"/>
          </w:tcPr>
          <w:p w14:paraId="5F62BA34" w14:textId="77777777" w:rsidR="00DA2111" w:rsidRPr="004C288F" w:rsidRDefault="00DA2111" w:rsidP="00DA2111">
            <w:pPr>
              <w:pStyle w:val="Heading9"/>
              <w:tabs>
                <w:tab w:val="left" w:pos="25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4C288F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4C288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C288F">
              <w:rPr>
                <w:rFonts w:ascii="Angsana New" w:hAnsi="Angsana New" w:hint="cs"/>
                <w:sz w:val="22"/>
                <w:szCs w:val="22"/>
                <w:cs/>
              </w:rPr>
              <w:t>ล็อกซเล่ย์</w:t>
            </w:r>
            <w:r w:rsidRPr="004C288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C288F">
              <w:rPr>
                <w:rFonts w:ascii="Angsana New" w:hAnsi="Angsana New" w:hint="cs"/>
                <w:sz w:val="22"/>
                <w:szCs w:val="22"/>
                <w:cs/>
              </w:rPr>
              <w:t>ออบิท</w:t>
            </w:r>
            <w:r w:rsidRPr="004C288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C288F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  <w:r w:rsidRPr="004C288F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4C288F">
              <w:rPr>
                <w:rFonts w:ascii="Angsana New" w:hAnsi="Angsana New" w:hint="cs"/>
                <w:sz w:val="22"/>
                <w:szCs w:val="22"/>
                <w:cs/>
              </w:rPr>
              <w:t>มหาชน</w:t>
            </w:r>
            <w:r w:rsidRPr="004C288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630" w:type="dxa"/>
            <w:shd w:val="clear" w:color="auto" w:fill="auto"/>
          </w:tcPr>
          <w:p w14:paraId="698E4809" w14:textId="77777777" w:rsidR="00DA2111" w:rsidRPr="004E36E0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="Angsana New" w:hAnsi="Angsana New"/>
                <w:sz w:val="22"/>
                <w:szCs w:val="22"/>
              </w:rPr>
            </w:pPr>
            <w:r w:rsidRPr="004E36E0">
              <w:rPr>
                <w:rFonts w:ascii="Angsana New" w:hAnsi="Angsana New"/>
                <w:sz w:val="22"/>
                <w:szCs w:val="22"/>
              </w:rPr>
              <w:tab/>
            </w:r>
            <w:r w:rsidR="00E82DAF" w:rsidRPr="00E82DA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126E77BC" w14:textId="77777777" w:rsidR="00DA2111" w:rsidRPr="004E36E0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2F42171" w14:textId="77777777" w:rsidR="00DA2111" w:rsidRPr="004E36E0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="Angsana New" w:hAnsi="Angsana New"/>
                <w:sz w:val="22"/>
                <w:szCs w:val="22"/>
              </w:rPr>
            </w:pPr>
            <w:r w:rsidRPr="004E36E0">
              <w:rPr>
                <w:rFonts w:ascii="Angsana New" w:hAnsi="Angsana New"/>
                <w:sz w:val="22"/>
                <w:szCs w:val="22"/>
              </w:rPr>
              <w:tab/>
            </w:r>
            <w:r w:rsidR="00E82DAF" w:rsidRPr="00E82DA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AB3C417" w14:textId="77777777" w:rsidR="00DA2111" w:rsidRPr="004E36E0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D76909B" w14:textId="77777777" w:rsidR="00DA2111" w:rsidRPr="004E36E0" w:rsidRDefault="00CC5A4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720" w:type="dxa"/>
            <w:shd w:val="clear" w:color="auto" w:fill="auto"/>
          </w:tcPr>
          <w:p w14:paraId="08965384" w14:textId="77777777" w:rsidR="00DA2111" w:rsidRPr="004E36E0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4E36E0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A0EB431" w14:textId="77777777" w:rsidR="00DA2111" w:rsidRPr="004E36E0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12368FB" w14:textId="77777777" w:rsidR="00DA2111" w:rsidRPr="004E36E0" w:rsidRDefault="00CC5A4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720" w:type="dxa"/>
            <w:shd w:val="clear" w:color="auto" w:fill="auto"/>
          </w:tcPr>
          <w:p w14:paraId="767F5353" w14:textId="77777777" w:rsidR="00DA2111" w:rsidRPr="004E36E0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4E36E0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DAC97F5" w14:textId="77777777" w:rsidR="00DA2111" w:rsidRPr="004E36E0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14E4EC6" w14:textId="77777777" w:rsidR="00DA2111" w:rsidRPr="004E36E0" w:rsidRDefault="004361DA" w:rsidP="00DA211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110</w:t>
            </w:r>
          </w:p>
        </w:tc>
        <w:tc>
          <w:tcPr>
            <w:tcW w:w="270" w:type="dxa"/>
            <w:shd w:val="clear" w:color="auto" w:fill="auto"/>
          </w:tcPr>
          <w:p w14:paraId="2430C152" w14:textId="77777777" w:rsidR="00DA2111" w:rsidRPr="004E36E0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D7533E3" w14:textId="77777777" w:rsidR="00DA2111" w:rsidRPr="004E36E0" w:rsidRDefault="004361DA" w:rsidP="00DA211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110</w:t>
            </w:r>
          </w:p>
        </w:tc>
        <w:tc>
          <w:tcPr>
            <w:tcW w:w="270" w:type="dxa"/>
            <w:shd w:val="clear" w:color="auto" w:fill="auto"/>
          </w:tcPr>
          <w:p w14:paraId="14548826" w14:textId="77777777" w:rsidR="00DA2111" w:rsidRPr="004E36E0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9F7D6E0" w14:textId="77777777" w:rsidR="00DA2111" w:rsidRPr="00D91F53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C5A41" w:rsidRPr="00CC5A41">
              <w:rPr>
                <w:rFonts w:ascii="Angsana New" w:hAnsi="Angsana New"/>
                <w:sz w:val="22"/>
                <w:szCs w:val="22"/>
                <w:lang w:val="en-US"/>
              </w:rPr>
              <w:t>6</w:t>
            </w:r>
            <w:r w:rsidR="004361DA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3FB0447" w14:textId="77777777" w:rsidR="00DA2111" w:rsidRPr="00D91F53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FDFD469" w14:textId="77777777" w:rsidR="00DA2111" w:rsidRPr="00D91F53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C5A41" w:rsidRPr="00CC5A41">
              <w:rPr>
                <w:rFonts w:ascii="Angsana New" w:hAnsi="Angsana New"/>
                <w:sz w:val="22"/>
                <w:szCs w:val="22"/>
                <w:lang w:val="en-US"/>
              </w:rPr>
              <w:t>6</w:t>
            </w:r>
            <w:r w:rsidR="004361DA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8E497F6" w14:textId="77777777" w:rsidR="00DA2111" w:rsidRPr="004E36E0" w:rsidRDefault="00DA2111" w:rsidP="00DA2111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54A68DB6" w14:textId="77777777" w:rsidR="00DA2111" w:rsidRPr="004E36E0" w:rsidRDefault="00CC5A41" w:rsidP="00DA211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C5A41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  <w:r w:rsidR="004361DA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149754B0" w14:textId="77777777" w:rsidR="00DA2111" w:rsidRPr="004E36E0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C98A80D" w14:textId="77777777" w:rsidR="00DA2111" w:rsidRPr="004E36E0" w:rsidRDefault="00CC5A41" w:rsidP="00DA211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C5A41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  <w:r w:rsidR="004361DA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252" w:type="dxa"/>
            <w:shd w:val="clear" w:color="auto" w:fill="auto"/>
          </w:tcPr>
          <w:p w14:paraId="5773B278" w14:textId="77777777" w:rsidR="00DA2111" w:rsidRPr="004E36E0" w:rsidRDefault="00DA2111" w:rsidP="00DA2111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0C9284D5" w14:textId="77777777" w:rsidR="00DA2111" w:rsidRPr="00D91F53" w:rsidRDefault="005C150A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BFE8DAF" w14:textId="77777777" w:rsidR="00DA2111" w:rsidRPr="004E36E0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1F8E5628" w14:textId="77777777" w:rsidR="00DA2111" w:rsidRPr="00D91F53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DA2111" w:rsidRPr="00073055" w14:paraId="2A7CEAB7" w14:textId="77777777" w:rsidTr="00AE2820">
        <w:tc>
          <w:tcPr>
            <w:tcW w:w="2700" w:type="dxa"/>
          </w:tcPr>
          <w:p w14:paraId="3FD373C2" w14:textId="77777777" w:rsidR="00DA2111" w:rsidRPr="004C288F" w:rsidRDefault="00DA2111" w:rsidP="00DA2111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  <w:r w:rsidRPr="004C288F">
              <w:rPr>
                <w:rFonts w:ascii="Angsana New" w:hAnsi="Angsana New"/>
                <w:sz w:val="22"/>
                <w:szCs w:val="22"/>
                <w:cs/>
                <w:lang w:eastAsia="en-US"/>
              </w:rPr>
              <w:t>บริษัท ดาต้า มายนิ่ง จำกัด</w:t>
            </w:r>
          </w:p>
        </w:tc>
        <w:tc>
          <w:tcPr>
            <w:tcW w:w="630" w:type="dxa"/>
            <w:shd w:val="clear" w:color="auto" w:fill="auto"/>
          </w:tcPr>
          <w:p w14:paraId="2E0CADEC" w14:textId="77777777" w:rsidR="00DA2111" w:rsidRPr="00073055" w:rsidRDefault="00E82DAF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2DA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37790569" w14:textId="77777777" w:rsidR="00DA2111" w:rsidRPr="00073055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8D15C58" w14:textId="77777777" w:rsidR="00DA2111" w:rsidRPr="00073055" w:rsidRDefault="00E82DAF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2DA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2D07595" w14:textId="77777777" w:rsidR="00DA2111" w:rsidRPr="00073055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23BB843" w14:textId="77777777" w:rsidR="00DA2111" w:rsidRPr="00073055" w:rsidRDefault="00CC5A4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2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20" w:type="dxa"/>
            <w:shd w:val="clear" w:color="auto" w:fill="auto"/>
          </w:tcPr>
          <w:p w14:paraId="6818A1BA" w14:textId="77777777" w:rsidR="00DA2111" w:rsidRPr="00073055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401500A" w14:textId="77777777" w:rsidR="00DA2111" w:rsidRPr="00073055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11683F97" w14:textId="77777777" w:rsidR="00DA2111" w:rsidRPr="00073055" w:rsidRDefault="00CC5A4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2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20" w:type="dxa"/>
            <w:shd w:val="clear" w:color="auto" w:fill="auto"/>
          </w:tcPr>
          <w:p w14:paraId="675C40EC" w14:textId="77777777" w:rsidR="00DA2111" w:rsidRPr="00073055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93378FF" w14:textId="77777777" w:rsidR="00DA2111" w:rsidRPr="00073055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6B5B19E" w14:textId="77777777" w:rsidR="00DA2111" w:rsidRPr="00073055" w:rsidRDefault="00CC5A41" w:rsidP="00DA211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  <w:r w:rsidR="004361DA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36BD237" w14:textId="77777777" w:rsidR="00DA2111" w:rsidRPr="00073055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A6C5D52" w14:textId="77777777" w:rsidR="00DA2111" w:rsidRPr="00073055" w:rsidRDefault="00CC5A41" w:rsidP="00DA211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  <w:r w:rsidR="004361DA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A450EB9" w14:textId="77777777" w:rsidR="00DA2111" w:rsidRPr="00073055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6529378" w14:textId="77777777" w:rsidR="00DA2111" w:rsidRPr="004E36E0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E36E0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F02848" w14:textId="77777777" w:rsidR="00DA2111" w:rsidRPr="00D91F53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04602C9" w14:textId="77777777" w:rsidR="00DA2111" w:rsidRPr="004E36E0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E36E0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E5AE71" w14:textId="77777777" w:rsidR="00DA2111" w:rsidRPr="00073055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E61DB3A" w14:textId="77777777" w:rsidR="00DA2111" w:rsidRPr="00073055" w:rsidRDefault="00CC5A41" w:rsidP="00DA211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  <w:r w:rsidR="004361DA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5B24000F" w14:textId="77777777" w:rsidR="00DA2111" w:rsidRPr="00073055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F231DF0" w14:textId="77777777" w:rsidR="00DA2111" w:rsidRPr="00073055" w:rsidRDefault="00CC5A41" w:rsidP="00DA211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  <w:r w:rsidR="004361DA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252" w:type="dxa"/>
            <w:shd w:val="clear" w:color="auto" w:fill="auto"/>
          </w:tcPr>
          <w:p w14:paraId="51403589" w14:textId="77777777" w:rsidR="00DA2111" w:rsidRPr="00073055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752AF33" w14:textId="77777777" w:rsidR="00DA2111" w:rsidRPr="00D91F53" w:rsidRDefault="005C150A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A17F69E" w14:textId="77777777" w:rsidR="00DA2111" w:rsidRPr="00073055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745CE2FD" w14:textId="77777777" w:rsidR="00DA2111" w:rsidRPr="00D91F53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DA2111" w:rsidRPr="00073055" w14:paraId="622AA565" w14:textId="77777777" w:rsidTr="00AE2820">
        <w:tc>
          <w:tcPr>
            <w:tcW w:w="2700" w:type="dxa"/>
          </w:tcPr>
          <w:p w14:paraId="15452A0D" w14:textId="77777777" w:rsidR="00DA2111" w:rsidRPr="004C288F" w:rsidRDefault="00DA2111" w:rsidP="00DA2111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4C288F">
              <w:rPr>
                <w:rFonts w:ascii="Angsana New" w:hAnsi="Angsana New"/>
                <w:sz w:val="22"/>
                <w:szCs w:val="22"/>
                <w:cs/>
                <w:lang w:eastAsia="en-US"/>
              </w:rPr>
              <w:t xml:space="preserve">บริษัท ล็อกซเล่ย์ </w:t>
            </w:r>
            <w:r w:rsidRPr="004C288F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จ็อยท์ แอนด์</w:t>
            </w:r>
            <w:r w:rsidRPr="004C288F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 </w:t>
            </w:r>
            <w:r w:rsidRPr="004C288F">
              <w:rPr>
                <w:rFonts w:ascii="Angsana New" w:hAnsi="Angsana New"/>
                <w:sz w:val="22"/>
                <w:szCs w:val="22"/>
                <w:cs/>
                <w:lang w:eastAsia="en-US"/>
              </w:rPr>
              <w:t>โฮลด์</w:t>
            </w:r>
            <w:r w:rsidRPr="004C288F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 </w:t>
            </w:r>
            <w:r w:rsidRPr="004C288F">
              <w:rPr>
                <w:rFonts w:ascii="Angsana New" w:hAnsi="Angsana New"/>
                <w:sz w:val="22"/>
                <w:szCs w:val="22"/>
                <w:cs/>
                <w:lang w:eastAsia="en-US"/>
              </w:rPr>
              <w:t>จำกัด</w:t>
            </w:r>
          </w:p>
        </w:tc>
        <w:tc>
          <w:tcPr>
            <w:tcW w:w="630" w:type="dxa"/>
            <w:shd w:val="clear" w:color="auto" w:fill="auto"/>
          </w:tcPr>
          <w:p w14:paraId="196AF7B6" w14:textId="77777777" w:rsidR="00DA2111" w:rsidRPr="00073055" w:rsidRDefault="00E82DAF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2DA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37ADC36E" w14:textId="77777777" w:rsidR="00DA2111" w:rsidRPr="00073055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02F2349" w14:textId="77777777" w:rsidR="00DA2111" w:rsidRPr="00073055" w:rsidRDefault="00E82DAF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2DA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4B697692" w14:textId="77777777" w:rsidR="00DA2111" w:rsidRPr="00073055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7F68AB8" w14:textId="77777777" w:rsidR="00DA2111" w:rsidRPr="00073055" w:rsidRDefault="004361DA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DA2111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383479DA" w14:textId="77777777" w:rsidR="00DA2111" w:rsidRPr="00073055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0338533" w14:textId="77777777" w:rsidR="00DA2111" w:rsidRPr="00073055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6389C9AC" w14:textId="77777777" w:rsidR="00DA2111" w:rsidRPr="00073055" w:rsidRDefault="004361DA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DA2111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380AA4A6" w14:textId="77777777" w:rsidR="00DA2111" w:rsidRPr="00073055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B5B53FE" w14:textId="77777777" w:rsidR="00DA2111" w:rsidRPr="00073055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9B1E907" w14:textId="77777777" w:rsidR="00DA2111" w:rsidRPr="00073055" w:rsidRDefault="004361DA" w:rsidP="00DA211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="00DA2111" w:rsidRPr="00073055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49457C65" w14:textId="77777777" w:rsidR="00DA2111" w:rsidRPr="00073055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9C21A24" w14:textId="77777777" w:rsidR="00DA2111" w:rsidRPr="00073055" w:rsidRDefault="004361DA" w:rsidP="00DA211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="00DA2111" w:rsidRPr="00073055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76719CAF" w14:textId="77777777" w:rsidR="00DA2111" w:rsidRPr="00073055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F94DBF5" w14:textId="77777777" w:rsidR="00DA2111" w:rsidRPr="004E36E0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E36E0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C745E9" w14:textId="77777777" w:rsidR="00DA2111" w:rsidRPr="00D91F53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3D1B184" w14:textId="77777777" w:rsidR="00DA2111" w:rsidRPr="004E36E0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E36E0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9405CC" w14:textId="77777777" w:rsidR="00DA2111" w:rsidRPr="00073055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FAF2BB6" w14:textId="77777777" w:rsidR="00DA2111" w:rsidRPr="00073055" w:rsidRDefault="004361DA" w:rsidP="00DA211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="00DA2111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7E2CE5B1" w14:textId="77777777" w:rsidR="00DA2111" w:rsidRPr="00073055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B74ABD1" w14:textId="77777777" w:rsidR="00DA2111" w:rsidRPr="00073055" w:rsidRDefault="004361DA" w:rsidP="00DA211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="00DA2111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252" w:type="dxa"/>
            <w:shd w:val="clear" w:color="auto" w:fill="auto"/>
          </w:tcPr>
          <w:p w14:paraId="65F035C8" w14:textId="77777777" w:rsidR="00DA2111" w:rsidRPr="00073055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B4C3716" w14:textId="77777777" w:rsidR="00DA2111" w:rsidRPr="00073055" w:rsidRDefault="00CC5A4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 w:hint="cs"/>
                <w:sz w:val="22"/>
                <w:szCs w:val="22"/>
                <w:lang w:val="en-US"/>
              </w:rPr>
              <w:t>47</w:t>
            </w:r>
            <w:r w:rsidR="004361DA">
              <w:rPr>
                <w:rFonts w:ascii="Angsana New" w:hAnsi="Angsana New" w:hint="cs"/>
                <w:sz w:val="22"/>
                <w:szCs w:val="22"/>
                <w:lang w:val="en-US"/>
              </w:rPr>
              <w:t>0</w:t>
            </w:r>
          </w:p>
        </w:tc>
        <w:tc>
          <w:tcPr>
            <w:tcW w:w="252" w:type="dxa"/>
            <w:shd w:val="clear" w:color="auto" w:fill="auto"/>
          </w:tcPr>
          <w:p w14:paraId="45EA2361" w14:textId="77777777" w:rsidR="00DA2111" w:rsidRPr="00073055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425C18A7" w14:textId="77777777" w:rsidR="00DA2111" w:rsidRPr="00073055" w:rsidRDefault="00CC5A41" w:rsidP="00AE282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0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 w:hint="cs"/>
                <w:sz w:val="22"/>
                <w:szCs w:val="22"/>
                <w:lang w:val="en-US"/>
              </w:rPr>
              <w:t>3</w:t>
            </w:r>
            <w:r w:rsidR="004361DA">
              <w:rPr>
                <w:rFonts w:ascii="Angsana New" w:hAnsi="Angsana New" w:hint="cs"/>
                <w:sz w:val="22"/>
                <w:szCs w:val="22"/>
                <w:lang w:val="en-US"/>
              </w:rPr>
              <w:t>1</w:t>
            </w:r>
            <w:r w:rsidRPr="00CC5A41">
              <w:rPr>
                <w:rFonts w:ascii="Angsana New" w:hAnsi="Angsana New" w:hint="cs"/>
                <w:sz w:val="22"/>
                <w:szCs w:val="22"/>
                <w:lang w:val="en-US"/>
              </w:rPr>
              <w:t>5</w:t>
            </w:r>
          </w:p>
        </w:tc>
      </w:tr>
      <w:tr w:rsidR="00DA2111" w:rsidRPr="00073055" w14:paraId="2A63D304" w14:textId="77777777" w:rsidTr="00AE2820">
        <w:tc>
          <w:tcPr>
            <w:tcW w:w="2700" w:type="dxa"/>
          </w:tcPr>
          <w:p w14:paraId="1917EEA8" w14:textId="77777777" w:rsidR="00DA2111" w:rsidRPr="004C288F" w:rsidRDefault="00DA2111" w:rsidP="00DA2111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4C288F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บริษัท ล็อกซเล่ย์ โมบาย จำกัด</w:t>
            </w:r>
          </w:p>
        </w:tc>
        <w:tc>
          <w:tcPr>
            <w:tcW w:w="630" w:type="dxa"/>
            <w:shd w:val="clear" w:color="auto" w:fill="auto"/>
          </w:tcPr>
          <w:p w14:paraId="462B6A23" w14:textId="77777777" w:rsidR="00DA2111" w:rsidRPr="00073055" w:rsidRDefault="00E82DAF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2DA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A93A905" w14:textId="77777777" w:rsidR="00DA2111" w:rsidRPr="00073055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DC7D24C" w14:textId="77777777" w:rsidR="00DA2111" w:rsidRPr="00073055" w:rsidRDefault="00E82DAF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2DA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5DB9143" w14:textId="77777777" w:rsidR="00DA2111" w:rsidRPr="00073055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360A781" w14:textId="77777777" w:rsidR="00DA2111" w:rsidRPr="00073055" w:rsidRDefault="00CC5A4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2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20" w:type="dxa"/>
            <w:shd w:val="clear" w:color="auto" w:fill="auto"/>
          </w:tcPr>
          <w:p w14:paraId="0E06FCD9" w14:textId="77777777" w:rsidR="00DA2111" w:rsidRPr="00073055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3D1EC369" w14:textId="77777777" w:rsidR="00DA2111" w:rsidRPr="00073055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603B5DEC" w14:textId="77777777" w:rsidR="00DA2111" w:rsidRPr="00073055" w:rsidRDefault="00CC5A4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2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20" w:type="dxa"/>
            <w:shd w:val="clear" w:color="auto" w:fill="auto"/>
          </w:tcPr>
          <w:p w14:paraId="608F0B36" w14:textId="77777777" w:rsidR="00DA2111" w:rsidRPr="00073055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AAE06B5" w14:textId="77777777" w:rsidR="00DA2111" w:rsidRPr="00073055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14443C4" w14:textId="77777777" w:rsidR="00DA2111" w:rsidRPr="00073055" w:rsidRDefault="00CC5A41" w:rsidP="00DA211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  <w:r w:rsidR="004361DA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2E89344" w14:textId="77777777" w:rsidR="00DA2111" w:rsidRPr="00073055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F66621B" w14:textId="77777777" w:rsidR="00DA2111" w:rsidRPr="00073055" w:rsidRDefault="00CC5A41" w:rsidP="00DA211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  <w:r w:rsidR="004361DA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5CE8DD0" w14:textId="77777777" w:rsidR="00DA2111" w:rsidRPr="00073055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0231C8A" w14:textId="77777777" w:rsidR="00DA2111" w:rsidRPr="00D91F53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C5A41" w:rsidRPr="00CC5A41"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  <w:r w:rsidR="004361DA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0A818B" w14:textId="77777777" w:rsidR="00DA2111" w:rsidRPr="00D91F53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418A02A" w14:textId="77777777" w:rsidR="00DA2111" w:rsidRPr="00D91F53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C5A41" w:rsidRPr="00CC5A41"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  <w:r w:rsidR="004361DA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FC55E59" w14:textId="77777777" w:rsidR="00DA2111" w:rsidRPr="00073055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1C1562B" w14:textId="77777777" w:rsidR="00DA2111" w:rsidRPr="00073055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13A7A8" w14:textId="77777777" w:rsidR="00DA2111" w:rsidRPr="00073055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A13B16B" w14:textId="77777777" w:rsidR="00DA2111" w:rsidRPr="00073055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08A4A75" w14:textId="77777777" w:rsidR="00DA2111" w:rsidRPr="00073055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4575C9F" w14:textId="77777777" w:rsidR="00DA2111" w:rsidRPr="00D91F53" w:rsidRDefault="005C150A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6890BBE" w14:textId="77777777" w:rsidR="00DA2111" w:rsidRPr="00073055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2294328B" w14:textId="77777777" w:rsidR="00DA2111" w:rsidRPr="00D91F53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DA2111" w:rsidRPr="00073055" w14:paraId="3B96ECE9" w14:textId="77777777" w:rsidTr="00AE2820">
        <w:tc>
          <w:tcPr>
            <w:tcW w:w="2700" w:type="dxa"/>
          </w:tcPr>
          <w:p w14:paraId="52A31618" w14:textId="77777777" w:rsidR="00DA2111" w:rsidRPr="004C288F" w:rsidRDefault="00DA2111" w:rsidP="00DA2111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4C288F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บริษัท แอล ฟู้ดโซลูชันส์ จำกัด</w:t>
            </w:r>
          </w:p>
        </w:tc>
        <w:tc>
          <w:tcPr>
            <w:tcW w:w="630" w:type="dxa"/>
            <w:shd w:val="clear" w:color="auto" w:fill="auto"/>
          </w:tcPr>
          <w:p w14:paraId="55938829" w14:textId="77777777" w:rsidR="00DA2111" w:rsidRPr="00073055" w:rsidRDefault="00E82DAF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2DA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17DB66E3" w14:textId="77777777" w:rsidR="00DA2111" w:rsidRPr="00073055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706CBB5" w14:textId="77777777" w:rsidR="00DA2111" w:rsidRPr="00073055" w:rsidRDefault="00E82DAF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2DA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3AC1D644" w14:textId="77777777" w:rsidR="00DA2111" w:rsidRPr="00073055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945BDAE" w14:textId="77777777" w:rsidR="00DA2111" w:rsidRPr="00073055" w:rsidRDefault="00CC5A4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5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20" w:type="dxa"/>
            <w:shd w:val="clear" w:color="auto" w:fill="auto"/>
          </w:tcPr>
          <w:p w14:paraId="438A80EC" w14:textId="77777777" w:rsidR="00DA2111" w:rsidRPr="00073055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3380A6DE" w14:textId="77777777" w:rsidR="00DA2111" w:rsidRPr="00073055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698E50E9" w14:textId="77777777" w:rsidR="00DA2111" w:rsidRPr="00073055" w:rsidRDefault="00CC5A4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5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20" w:type="dxa"/>
            <w:shd w:val="clear" w:color="auto" w:fill="auto"/>
          </w:tcPr>
          <w:p w14:paraId="13C2F8AD" w14:textId="77777777" w:rsidR="00DA2111" w:rsidRPr="00073055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39CACC41" w14:textId="77777777" w:rsidR="00DA2111" w:rsidRPr="00073055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40AB76D" w14:textId="77777777" w:rsidR="00DA2111" w:rsidRPr="00073055" w:rsidRDefault="00CC5A41" w:rsidP="00DA211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  <w:r w:rsidR="004361DA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1A2B93F6" w14:textId="77777777" w:rsidR="00DA2111" w:rsidRPr="00073055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4D80329" w14:textId="77777777" w:rsidR="00DA2111" w:rsidRPr="00073055" w:rsidRDefault="00CC5A41" w:rsidP="00DA211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  <w:r w:rsidR="004361DA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DFDF79D" w14:textId="77777777" w:rsidR="00DA2111" w:rsidRPr="00073055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31112F5" w14:textId="77777777" w:rsidR="00DA2111" w:rsidRPr="00D91F53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C5A41" w:rsidRPr="00CC5A41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  <w:r w:rsidR="004361DA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1112170" w14:textId="77777777" w:rsidR="00DA2111" w:rsidRPr="00D91F53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93C96C3" w14:textId="77777777" w:rsidR="00DA2111" w:rsidRPr="00D91F53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C5A41" w:rsidRPr="00CC5A41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  <w:r w:rsidR="004361DA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4707ED9" w14:textId="77777777" w:rsidR="00DA2111" w:rsidRPr="00073055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BF13AA" w14:textId="77777777" w:rsidR="00DA2111" w:rsidRPr="00073055" w:rsidRDefault="00CC5A41" w:rsidP="00DA211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  <w:r w:rsidR="004361DA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7F622982" w14:textId="77777777" w:rsidR="00DA2111" w:rsidRPr="00073055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3DF6EBD" w14:textId="77777777" w:rsidR="00DA2111" w:rsidRPr="00073055" w:rsidRDefault="00CC5A41" w:rsidP="00DA211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  <w:r w:rsidR="004361DA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252" w:type="dxa"/>
            <w:shd w:val="clear" w:color="auto" w:fill="auto"/>
          </w:tcPr>
          <w:p w14:paraId="5DA83514" w14:textId="77777777" w:rsidR="00DA2111" w:rsidRPr="00073055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9093A2D" w14:textId="77777777" w:rsidR="00DA2111" w:rsidRPr="00D91F53" w:rsidRDefault="005C150A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2099822" w14:textId="77777777" w:rsidR="00DA2111" w:rsidRPr="00073055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151E0448" w14:textId="77777777" w:rsidR="00DA2111" w:rsidRPr="00D91F53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DA2111" w:rsidRPr="00073055" w14:paraId="74E659BE" w14:textId="77777777" w:rsidTr="00AE2820">
        <w:tc>
          <w:tcPr>
            <w:tcW w:w="2700" w:type="dxa"/>
          </w:tcPr>
          <w:p w14:paraId="280B8DAC" w14:textId="77777777" w:rsidR="00DA2111" w:rsidRPr="004C288F" w:rsidRDefault="00DA2111" w:rsidP="00DA2111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4C288F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บริษัท ล็อกซเล่ย์ อินเตอร์เทรด</w:t>
            </w:r>
          </w:p>
        </w:tc>
        <w:tc>
          <w:tcPr>
            <w:tcW w:w="630" w:type="dxa"/>
            <w:shd w:val="clear" w:color="auto" w:fill="auto"/>
          </w:tcPr>
          <w:p w14:paraId="5E46CFF5" w14:textId="77777777" w:rsidR="00DA2111" w:rsidRPr="00073055" w:rsidRDefault="00E82DAF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2DA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DA4C6FD" w14:textId="77777777" w:rsidR="00DA2111" w:rsidRPr="00073055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572C1B6" w14:textId="77777777" w:rsidR="00DA2111" w:rsidRPr="00073055" w:rsidRDefault="00E82DAF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2DA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6E7E28DF" w14:textId="77777777" w:rsidR="00DA2111" w:rsidRPr="00073055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8F2F755" w14:textId="77777777" w:rsidR="00DA2111" w:rsidRPr="00073055" w:rsidRDefault="004361DA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DA2111">
              <w:rPr>
                <w:rFonts w:ascii="Angsana New" w:hAnsi="Angsana New"/>
                <w:sz w:val="22"/>
                <w:szCs w:val="22"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  <w:r w:rsidR="00CC5A41" w:rsidRPr="00CC5A41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C076FB1" w14:textId="77777777" w:rsidR="00DA2111" w:rsidRPr="00073055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3055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70" w:type="dxa"/>
            <w:shd w:val="clear" w:color="auto" w:fill="auto"/>
          </w:tcPr>
          <w:p w14:paraId="64549DDC" w14:textId="77777777" w:rsidR="00DA2111" w:rsidRPr="00073055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1D38E27B" w14:textId="77777777" w:rsidR="00DA2111" w:rsidRPr="00073055" w:rsidRDefault="004361DA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DA2111">
              <w:rPr>
                <w:rFonts w:ascii="Angsana New" w:hAnsi="Angsana New"/>
                <w:sz w:val="22"/>
                <w:szCs w:val="22"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  <w:r w:rsidR="00CC5A41" w:rsidRPr="00CC5A41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A554F31" w14:textId="77777777" w:rsidR="00DA2111" w:rsidRPr="00073055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3055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70" w:type="dxa"/>
            <w:shd w:val="clear" w:color="auto" w:fill="auto"/>
          </w:tcPr>
          <w:p w14:paraId="25CBE1B8" w14:textId="77777777" w:rsidR="00DA2111" w:rsidRPr="00073055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99F1E4C" w14:textId="77777777" w:rsidR="00DA2111" w:rsidRPr="00073055" w:rsidRDefault="00CC5A41" w:rsidP="00DA211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/>
                <w:sz w:val="22"/>
                <w:szCs w:val="22"/>
                <w:lang w:val="en-US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085A03E8" w14:textId="77777777" w:rsidR="00DA2111" w:rsidRPr="00073055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0549AE6" w14:textId="77777777" w:rsidR="00DA2111" w:rsidRPr="00073055" w:rsidRDefault="00CC5A41" w:rsidP="00DA211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/>
                <w:sz w:val="22"/>
                <w:szCs w:val="22"/>
                <w:lang w:val="en-US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48C72533" w14:textId="77777777" w:rsidR="00DA2111" w:rsidRPr="00073055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AEADF7C" w14:textId="77777777" w:rsidR="00DA2111" w:rsidRPr="00D91F53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C5A41" w:rsidRPr="00CC5A41">
              <w:rPr>
                <w:rFonts w:ascii="Angsana New" w:hAnsi="Angsana New"/>
                <w:sz w:val="22"/>
                <w:szCs w:val="22"/>
                <w:lang w:val="en-US"/>
              </w:rPr>
              <w:t>35</w:t>
            </w: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F8C64A0" w14:textId="77777777" w:rsidR="00DA2111" w:rsidRPr="00D91F53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7FD1A08" w14:textId="77777777" w:rsidR="00DA2111" w:rsidRPr="00D91F53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C5A41" w:rsidRPr="00CC5A41">
              <w:rPr>
                <w:rFonts w:ascii="Angsana New" w:hAnsi="Angsana New"/>
                <w:sz w:val="22"/>
                <w:szCs w:val="22"/>
                <w:lang w:val="en-US"/>
              </w:rPr>
              <w:t>35</w:t>
            </w: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3DC5876" w14:textId="77777777" w:rsidR="00DA2111" w:rsidRPr="00073055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73A5926" w14:textId="77777777" w:rsidR="00DA2111" w:rsidRPr="00D91F53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7AB5B5" w14:textId="77777777" w:rsidR="00DA2111" w:rsidRPr="00073055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299D5B7" w14:textId="77777777" w:rsidR="00DA2111" w:rsidRPr="00D91F53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2A8BC12" w14:textId="77777777" w:rsidR="00DA2111" w:rsidRPr="00073055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E4402A3" w14:textId="77777777" w:rsidR="00DA2111" w:rsidRPr="00D91F53" w:rsidRDefault="005C150A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2260A0C" w14:textId="77777777" w:rsidR="00DA2111" w:rsidRPr="00073055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285C383E" w14:textId="77777777" w:rsidR="00DA2111" w:rsidRPr="00D91F53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DA2111" w:rsidRPr="00073055" w14:paraId="3313957A" w14:textId="77777777" w:rsidTr="00AE2820">
        <w:tc>
          <w:tcPr>
            <w:tcW w:w="2700" w:type="dxa"/>
          </w:tcPr>
          <w:p w14:paraId="440DC935" w14:textId="77777777" w:rsidR="00DA2111" w:rsidRPr="004C288F" w:rsidRDefault="00DA2111" w:rsidP="00DA2111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4C288F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   </w:t>
            </w:r>
            <w:r w:rsidRPr="004C288F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(กวางโจว) จำกัด</w:t>
            </w:r>
          </w:p>
        </w:tc>
        <w:tc>
          <w:tcPr>
            <w:tcW w:w="630" w:type="dxa"/>
            <w:shd w:val="clear" w:color="auto" w:fill="auto"/>
          </w:tcPr>
          <w:p w14:paraId="5FECC168" w14:textId="77777777" w:rsidR="00DA2111" w:rsidRPr="00073055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8C493BE" w14:textId="77777777" w:rsidR="00DA2111" w:rsidRPr="00073055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8649526" w14:textId="77777777" w:rsidR="00DA2111" w:rsidRPr="00073055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5BAA453" w14:textId="77777777" w:rsidR="00DA2111" w:rsidRPr="00073055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43EF5F7" w14:textId="77777777" w:rsidR="00DA2111" w:rsidRPr="00073055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E6F0190" w14:textId="77777777" w:rsidR="00DA2111" w:rsidRPr="00073055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3055">
              <w:rPr>
                <w:rFonts w:ascii="Angsana New" w:hAnsi="Angsana New" w:hint="cs"/>
                <w:sz w:val="22"/>
                <w:szCs w:val="22"/>
                <w:cs/>
              </w:rPr>
              <w:t>ดอลลาร์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สหรัฐ</w:t>
            </w:r>
          </w:p>
        </w:tc>
        <w:tc>
          <w:tcPr>
            <w:tcW w:w="540" w:type="dxa"/>
            <w:shd w:val="clear" w:color="auto" w:fill="auto"/>
          </w:tcPr>
          <w:p w14:paraId="739BBC76" w14:textId="77777777" w:rsidR="00DA2111" w:rsidRPr="00073055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89A0230" w14:textId="77777777" w:rsidR="00DA2111" w:rsidRPr="00073055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3055">
              <w:rPr>
                <w:rFonts w:ascii="Angsana New" w:hAnsi="Angsana New" w:hint="cs"/>
                <w:sz w:val="22"/>
                <w:szCs w:val="22"/>
                <w:cs/>
              </w:rPr>
              <w:t>ดอลลาร์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สหรัฐ</w:t>
            </w:r>
          </w:p>
        </w:tc>
        <w:tc>
          <w:tcPr>
            <w:tcW w:w="630" w:type="dxa"/>
            <w:shd w:val="clear" w:color="auto" w:fill="auto"/>
          </w:tcPr>
          <w:p w14:paraId="0752C714" w14:textId="77777777" w:rsidR="00DA2111" w:rsidRPr="00073055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DAC035D" w14:textId="77777777" w:rsidR="00DA2111" w:rsidRPr="00073055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B09CA00" w14:textId="77777777" w:rsidR="00DA2111" w:rsidRPr="00073055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9712DA" w14:textId="77777777" w:rsidR="00DA2111" w:rsidRPr="00073055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BBB1F84" w14:textId="77777777" w:rsidR="00DA2111" w:rsidRPr="00D91F53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4B5017D" w14:textId="77777777" w:rsidR="00DA2111" w:rsidRPr="00D91F53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F070009" w14:textId="77777777" w:rsidR="00DA2111" w:rsidRPr="00D91F53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A993B21" w14:textId="77777777" w:rsidR="00DA2111" w:rsidRPr="00073055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37E1D02" w14:textId="77777777" w:rsidR="00DA2111" w:rsidRPr="00D91F53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82B9C2A" w14:textId="77777777" w:rsidR="00DA2111" w:rsidRPr="00073055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C12A0D9" w14:textId="77777777" w:rsidR="00DA2111" w:rsidRPr="00073055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41B1510A" w14:textId="77777777" w:rsidR="00DA2111" w:rsidRPr="00073055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A7ECCEA" w14:textId="77777777" w:rsidR="00DA2111" w:rsidRPr="00D91F53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7D881681" w14:textId="77777777" w:rsidR="00DA2111" w:rsidRPr="00073055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68D44979" w14:textId="77777777" w:rsidR="00DA2111" w:rsidRPr="004E36E0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</w:tr>
      <w:tr w:rsidR="00DA2111" w:rsidRPr="00073055" w14:paraId="1998D6C3" w14:textId="77777777" w:rsidTr="00AE2820">
        <w:tc>
          <w:tcPr>
            <w:tcW w:w="2700" w:type="dxa"/>
          </w:tcPr>
          <w:p w14:paraId="115A4017" w14:textId="77777777" w:rsidR="00DA2111" w:rsidRPr="004C288F" w:rsidRDefault="00DA2111" w:rsidP="00DA2111">
            <w:pPr>
              <w:pStyle w:val="Heading9"/>
              <w:tabs>
                <w:tab w:val="left" w:pos="252"/>
              </w:tabs>
              <w:ind w:right="-107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4C288F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บริษัท ล็อกซเล่ย์ บิซิเนส อินโนเวชั่น จำกัด</w:t>
            </w:r>
          </w:p>
        </w:tc>
        <w:tc>
          <w:tcPr>
            <w:tcW w:w="630" w:type="dxa"/>
            <w:shd w:val="clear" w:color="auto" w:fill="auto"/>
          </w:tcPr>
          <w:p w14:paraId="4E5972DE" w14:textId="77777777" w:rsidR="00DA2111" w:rsidRPr="00073055" w:rsidRDefault="00E82DAF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2DA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898978C" w14:textId="77777777" w:rsidR="00DA2111" w:rsidRPr="00073055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0FABB16" w14:textId="77777777" w:rsidR="00DA2111" w:rsidRPr="00073055" w:rsidRDefault="00E82DAF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2DA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DE8240A" w14:textId="77777777" w:rsidR="00DA2111" w:rsidRPr="00073055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DBB86F3" w14:textId="77777777" w:rsidR="00DA2111" w:rsidRPr="00073055" w:rsidRDefault="004361DA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0E34E0A9" w14:textId="77777777" w:rsidR="00DA2111" w:rsidRPr="00073055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D9B78B5" w14:textId="77777777" w:rsidR="00DA2111" w:rsidRPr="00073055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0726BE7" w14:textId="77777777" w:rsidR="00DA2111" w:rsidRPr="00073055" w:rsidRDefault="004361DA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70A266F0" w14:textId="77777777" w:rsidR="00DA2111" w:rsidRPr="00073055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154064B" w14:textId="77777777" w:rsidR="00DA2111" w:rsidRPr="00073055" w:rsidRDefault="00DA2111" w:rsidP="00DA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F821D86" w14:textId="77777777" w:rsidR="00DA2111" w:rsidRPr="00662034" w:rsidRDefault="004361DA" w:rsidP="00DA211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2DB372F3" w14:textId="77777777" w:rsidR="00DA2111" w:rsidRPr="00073055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84DA2E0" w14:textId="77777777" w:rsidR="00DA2111" w:rsidRPr="00662034" w:rsidRDefault="004361DA" w:rsidP="00DA211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356E59F8" w14:textId="77777777" w:rsidR="00DA2111" w:rsidRPr="00073055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57E5CD4" w14:textId="77777777" w:rsidR="00DA2111" w:rsidRPr="00D91F53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BC13C6" w14:textId="77777777" w:rsidR="00DA2111" w:rsidRPr="00D91F53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94F55D7" w14:textId="77777777" w:rsidR="00DA2111" w:rsidRPr="00D91F53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9CFAD0" w14:textId="77777777" w:rsidR="00DA2111" w:rsidRPr="00073055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84ED202" w14:textId="77777777" w:rsidR="00DA2111" w:rsidRPr="00073055" w:rsidRDefault="004361DA" w:rsidP="00DA211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72DB6566" w14:textId="77777777" w:rsidR="00DA2111" w:rsidRPr="00073055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9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5CDEF9D" w14:textId="77777777" w:rsidR="00DA2111" w:rsidRPr="00073055" w:rsidRDefault="004361DA" w:rsidP="00DA211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52" w:type="dxa"/>
            <w:shd w:val="clear" w:color="auto" w:fill="auto"/>
          </w:tcPr>
          <w:p w14:paraId="286E5A17" w14:textId="77777777" w:rsidR="00DA2111" w:rsidRPr="00073055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C82E818" w14:textId="77777777" w:rsidR="00DA2111" w:rsidRPr="004E36E0" w:rsidRDefault="005C150A" w:rsidP="005C150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50E9BFD" w14:textId="77777777" w:rsidR="00DA2111" w:rsidRPr="00073055" w:rsidRDefault="00DA2111" w:rsidP="00DA211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0C830664" w14:textId="77777777" w:rsidR="00DA2111" w:rsidRPr="004E36E0" w:rsidRDefault="00CC5A41" w:rsidP="00AE282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0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C5A41">
              <w:rPr>
                <w:rFonts w:ascii="Angsana New" w:hAnsi="Angsana New" w:hint="cs"/>
                <w:sz w:val="22"/>
                <w:szCs w:val="22"/>
                <w:lang w:val="en-US"/>
              </w:rPr>
              <w:t>5</w:t>
            </w:r>
          </w:p>
        </w:tc>
      </w:tr>
      <w:tr w:rsidR="001A2B5E" w:rsidRPr="00073055" w14:paraId="6A1D1847" w14:textId="77777777" w:rsidTr="00AE2820">
        <w:tc>
          <w:tcPr>
            <w:tcW w:w="2700" w:type="dxa"/>
          </w:tcPr>
          <w:p w14:paraId="1773C5AB" w14:textId="77777777" w:rsidR="001A2B5E" w:rsidRPr="004C288F" w:rsidRDefault="001A2B5E" w:rsidP="001A2B5E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4C288F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>บริษัท</w:t>
            </w:r>
            <w:r w:rsidRPr="004C288F">
              <w:rPr>
                <w:rFonts w:ascii="Angsana New" w:hAnsi="Angsana New"/>
                <w:sz w:val="22"/>
                <w:szCs w:val="22"/>
                <w:cs/>
                <w:lang w:eastAsia="en-US"/>
              </w:rPr>
              <w:t xml:space="preserve"> </w:t>
            </w:r>
            <w:r w:rsidRPr="004C288F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>ล็อกซเล่ย์</w:t>
            </w:r>
            <w:r w:rsidRPr="004C288F">
              <w:rPr>
                <w:rFonts w:ascii="Angsana New" w:hAnsi="Angsana New"/>
                <w:sz w:val="22"/>
                <w:szCs w:val="22"/>
                <w:cs/>
                <w:lang w:eastAsia="en-US"/>
              </w:rPr>
              <w:t xml:space="preserve"> </w:t>
            </w:r>
            <w:r w:rsidRPr="004C288F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>เพาเวอร์</w:t>
            </w:r>
            <w:r w:rsidRPr="004C288F">
              <w:rPr>
                <w:rFonts w:ascii="Angsana New" w:hAnsi="Angsana New"/>
                <w:sz w:val="22"/>
                <w:szCs w:val="22"/>
                <w:cs/>
                <w:lang w:eastAsia="en-US"/>
              </w:rPr>
              <w:t xml:space="preserve"> </w:t>
            </w:r>
            <w:r w:rsidRPr="004C288F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>ซิสเต็มส์</w:t>
            </w:r>
            <w:r w:rsidRPr="004C288F">
              <w:rPr>
                <w:rFonts w:ascii="Angsana New" w:hAnsi="Angsana New"/>
                <w:sz w:val="22"/>
                <w:szCs w:val="22"/>
                <w:cs/>
                <w:lang w:eastAsia="en-US"/>
              </w:rPr>
              <w:t xml:space="preserve"> </w:t>
            </w:r>
            <w:r w:rsidRPr="004C288F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>จำกัด</w:t>
            </w:r>
          </w:p>
        </w:tc>
        <w:tc>
          <w:tcPr>
            <w:tcW w:w="630" w:type="dxa"/>
            <w:shd w:val="clear" w:color="auto" w:fill="auto"/>
          </w:tcPr>
          <w:p w14:paraId="4F72E7E5" w14:textId="77777777" w:rsidR="001A2B5E" w:rsidRPr="00073055" w:rsidRDefault="00E82DAF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2DA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6370D91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9103132" w14:textId="77777777" w:rsidR="001A2B5E" w:rsidRPr="00073055" w:rsidRDefault="00E82DAF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2DA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4D3C0382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25F82D9" w14:textId="77777777" w:rsidR="001A2B5E" w:rsidRPr="00073055" w:rsidRDefault="00CC5A41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5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20" w:type="dxa"/>
            <w:shd w:val="clear" w:color="auto" w:fill="auto"/>
          </w:tcPr>
          <w:p w14:paraId="752B7288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ED5B1FC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719DDA7" w14:textId="77777777" w:rsidR="001A2B5E" w:rsidRPr="00073055" w:rsidRDefault="00CC5A41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5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20" w:type="dxa"/>
            <w:shd w:val="clear" w:color="auto" w:fill="auto"/>
          </w:tcPr>
          <w:p w14:paraId="0658FFA0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F535A32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BB7E510" w14:textId="77777777" w:rsidR="001A2B5E" w:rsidRPr="00662034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  <w:r w:rsidR="004361DA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8DB79CB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6DC3890" w14:textId="77777777" w:rsidR="001A2B5E" w:rsidRPr="00662034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  <w:r w:rsidR="004361DA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5972C1A8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27C1F9A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D51B0F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07BC633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6F4B66" w14:textId="77777777" w:rsidR="001A2B5E" w:rsidRPr="00073055" w:rsidRDefault="001A2B5E" w:rsidP="001A2B5E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3AC5CBA" w14:textId="77777777" w:rsidR="001A2B5E" w:rsidRPr="00073055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C5A41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  <w:r w:rsidR="004361DA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566E08C9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653F038" w14:textId="77777777" w:rsidR="001A2B5E" w:rsidRPr="00073055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C5A41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  <w:r w:rsidR="004361DA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252" w:type="dxa"/>
            <w:shd w:val="clear" w:color="auto" w:fill="auto"/>
          </w:tcPr>
          <w:p w14:paraId="6D336F14" w14:textId="77777777" w:rsidR="001A2B5E" w:rsidRPr="00073055" w:rsidRDefault="001A2B5E" w:rsidP="001A2B5E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69395131" w14:textId="77777777" w:rsidR="001A2B5E" w:rsidRPr="004E36E0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56ECB99D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52999CB1" w14:textId="77777777" w:rsidR="001A2B5E" w:rsidRPr="004E36E0" w:rsidRDefault="00CC5A41" w:rsidP="00AE282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0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C5A41"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  <w:r w:rsidR="004361DA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</w:tr>
      <w:tr w:rsidR="001A2B5E" w:rsidRPr="00073055" w14:paraId="2A094CBA" w14:textId="77777777" w:rsidTr="00AE2820">
        <w:tc>
          <w:tcPr>
            <w:tcW w:w="2700" w:type="dxa"/>
          </w:tcPr>
          <w:p w14:paraId="79393DCC" w14:textId="77777777" w:rsidR="001A2B5E" w:rsidRPr="004C288F" w:rsidRDefault="001A2B5E" w:rsidP="001A2B5E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4C288F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บริษัท</w:t>
            </w:r>
            <w:r w:rsidRPr="004C288F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 </w:t>
            </w:r>
            <w:r w:rsidRPr="004C288F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แอล</w:t>
            </w:r>
            <w:r w:rsidRPr="004C288F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 </w:t>
            </w:r>
            <w:r w:rsidRPr="004C288F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เอลิเวเตอร์</w:t>
            </w:r>
            <w:r w:rsidRPr="004C288F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 </w:t>
            </w:r>
            <w:r w:rsidRPr="004C288F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แอนด์</w:t>
            </w:r>
          </w:p>
        </w:tc>
        <w:tc>
          <w:tcPr>
            <w:tcW w:w="630" w:type="dxa"/>
            <w:shd w:val="clear" w:color="auto" w:fill="auto"/>
          </w:tcPr>
          <w:p w14:paraId="2404AB6E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2315939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A38DDBD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29F6312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7A860FD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19D8D45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4417537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E3AC76E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0017199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26FBB9E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37D8FB7" w14:textId="77777777" w:rsidR="001A2B5E" w:rsidRPr="00662034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2FF35BA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3BCD6AB" w14:textId="77777777" w:rsidR="001A2B5E" w:rsidRPr="00662034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E843D81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2386078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7D9B6EF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64BB268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10839D8" w14:textId="77777777" w:rsidR="001A2B5E" w:rsidRPr="00073055" w:rsidRDefault="001A2B5E" w:rsidP="001A2B5E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339FC2D3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301EAB4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B95B665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49832F53" w14:textId="77777777" w:rsidR="001A2B5E" w:rsidRPr="00073055" w:rsidRDefault="001A2B5E" w:rsidP="001A2B5E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48BB513A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55280240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7AEB2577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1A2B5E" w:rsidRPr="00073055" w14:paraId="2DE981E1" w14:textId="77777777" w:rsidTr="00AE2820">
        <w:tc>
          <w:tcPr>
            <w:tcW w:w="2700" w:type="dxa"/>
          </w:tcPr>
          <w:p w14:paraId="41D15735" w14:textId="77777777" w:rsidR="001A2B5E" w:rsidRPr="004C288F" w:rsidRDefault="001A2B5E" w:rsidP="001A2B5E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4C288F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 xml:space="preserve">   เอ็นจิเนียริ่ง</w:t>
            </w:r>
            <w:r w:rsidRPr="004C288F">
              <w:rPr>
                <w:rFonts w:ascii="Angsana New" w:hAnsi="Angsana New"/>
                <w:sz w:val="22"/>
                <w:szCs w:val="22"/>
                <w:cs/>
                <w:lang w:eastAsia="en-US"/>
              </w:rPr>
              <w:t xml:space="preserve"> </w:t>
            </w:r>
            <w:r w:rsidRPr="004C288F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>จำกัด</w:t>
            </w:r>
          </w:p>
        </w:tc>
        <w:tc>
          <w:tcPr>
            <w:tcW w:w="630" w:type="dxa"/>
            <w:shd w:val="clear" w:color="auto" w:fill="auto"/>
          </w:tcPr>
          <w:p w14:paraId="170B6BB7" w14:textId="77777777" w:rsidR="001A2B5E" w:rsidRPr="00073055" w:rsidRDefault="00E82DAF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2DA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2C300EB1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AB07384" w14:textId="77777777" w:rsidR="001A2B5E" w:rsidRPr="00073055" w:rsidRDefault="00E82DAF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2DA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6E4C7946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6D568F8" w14:textId="77777777" w:rsidR="001A2B5E" w:rsidRPr="00073055" w:rsidRDefault="00CC5A41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14:paraId="4428B35B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8758BEA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0857265" w14:textId="77777777" w:rsidR="001A2B5E" w:rsidRPr="00073055" w:rsidRDefault="00CC5A41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14:paraId="1A822CC3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EFC04CB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5509774" w14:textId="77777777" w:rsidR="001A2B5E" w:rsidRPr="00662034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FCF2C13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9DA9890" w14:textId="77777777" w:rsidR="001A2B5E" w:rsidRPr="00662034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21BA6FB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9E1966B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54594A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4F26498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09E6AC" w14:textId="77777777" w:rsidR="001A2B5E" w:rsidRPr="00073055" w:rsidRDefault="001A2B5E" w:rsidP="001A2B5E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60E32AF3" w14:textId="77777777" w:rsidR="001A2B5E" w:rsidRPr="00073055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C5A41">
              <w:rPr>
                <w:rFonts w:ascii="Angsana New" w:hAnsi="Angsana New" w:hint="cs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5F39DA6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DF395F6" w14:textId="77777777" w:rsidR="001A2B5E" w:rsidRPr="00073055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C5A41">
              <w:rPr>
                <w:rFonts w:ascii="Angsana New" w:hAnsi="Angsana New" w:hint="cs"/>
                <w:sz w:val="22"/>
                <w:szCs w:val="22"/>
                <w:lang w:val="en-US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14:paraId="34CCE219" w14:textId="77777777" w:rsidR="001A2B5E" w:rsidRPr="00073055" w:rsidRDefault="001A2B5E" w:rsidP="001A2B5E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330AA9EE" w14:textId="77777777" w:rsidR="001A2B5E" w:rsidRPr="00D91F53" w:rsidRDefault="004361DA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lang w:val="en-US"/>
              </w:rPr>
              <w:t>1</w:t>
            </w:r>
          </w:p>
        </w:tc>
        <w:tc>
          <w:tcPr>
            <w:tcW w:w="252" w:type="dxa"/>
            <w:shd w:val="clear" w:color="auto" w:fill="auto"/>
          </w:tcPr>
          <w:p w14:paraId="3B25E8ED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3865A14B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1A2B5E" w:rsidRPr="00073055" w14:paraId="32360BDE" w14:textId="77777777" w:rsidTr="00AE2820">
        <w:tc>
          <w:tcPr>
            <w:tcW w:w="2700" w:type="dxa"/>
          </w:tcPr>
          <w:p w14:paraId="72286116" w14:textId="77777777" w:rsidR="001A2B5E" w:rsidRPr="004C288F" w:rsidRDefault="001A2B5E" w:rsidP="001A2B5E">
            <w:pPr>
              <w:pStyle w:val="Heading9"/>
              <w:tabs>
                <w:tab w:val="left" w:pos="25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4C288F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4C288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C288F">
              <w:rPr>
                <w:rFonts w:ascii="Angsana New" w:hAnsi="Angsana New" w:hint="cs"/>
                <w:sz w:val="22"/>
                <w:szCs w:val="22"/>
                <w:cs/>
              </w:rPr>
              <w:t>ล็อกซเล่ย์</w:t>
            </w:r>
            <w:r w:rsidRPr="004C288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C288F">
              <w:rPr>
                <w:rFonts w:ascii="Angsana New" w:hAnsi="Angsana New" w:hint="cs"/>
                <w:sz w:val="22"/>
                <w:szCs w:val="22"/>
                <w:cs/>
              </w:rPr>
              <w:t>เอ็นจิเนียริ่ง</w:t>
            </w:r>
            <w:r w:rsidRPr="004C288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C288F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630" w:type="dxa"/>
            <w:shd w:val="clear" w:color="auto" w:fill="auto"/>
          </w:tcPr>
          <w:p w14:paraId="12218CB8" w14:textId="77777777" w:rsidR="001A2B5E" w:rsidRPr="00073055" w:rsidRDefault="00E82DAF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2DA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2C202EE9" w14:textId="77777777" w:rsidR="001A2B5E" w:rsidRPr="00FD773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9B45FBB" w14:textId="77777777" w:rsidR="001A2B5E" w:rsidRPr="00073055" w:rsidRDefault="00E82DAF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2DA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47C986E3" w14:textId="77777777" w:rsidR="001A2B5E" w:rsidRPr="00FD773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9489945" w14:textId="77777777" w:rsidR="001A2B5E" w:rsidRPr="00FD7731" w:rsidRDefault="004361DA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112CA7A3" w14:textId="77777777" w:rsidR="001A2B5E" w:rsidRPr="00FD773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FD7731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927DB33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9111C35" w14:textId="77777777" w:rsidR="001A2B5E" w:rsidRPr="00FD7731" w:rsidRDefault="004361DA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7073C749" w14:textId="77777777" w:rsidR="001A2B5E" w:rsidRPr="00FD773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FD7731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4B137E7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DBA607A" w14:textId="77777777" w:rsidR="001A2B5E" w:rsidRPr="00662034" w:rsidRDefault="004361DA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3213EDB5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192F3DF" w14:textId="77777777" w:rsidR="001A2B5E" w:rsidRPr="00662034" w:rsidRDefault="004361DA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3DA297EA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1AAC70C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E82DAF" w:rsidRPr="00E82DAF"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FA2E570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748B782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E82DAF" w:rsidRPr="00E82DAF"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BB4A415" w14:textId="77777777" w:rsidR="001A2B5E" w:rsidRPr="00073055" w:rsidRDefault="001A2B5E" w:rsidP="001A2B5E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3C0799C3" w14:textId="77777777" w:rsidR="001A2B5E" w:rsidRPr="00073055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C5A41">
              <w:rPr>
                <w:rFonts w:ascii="Angsana New" w:hAnsi="Angsana New" w:hint="cs"/>
                <w:sz w:val="22"/>
                <w:szCs w:val="22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AA2A968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D49ACE9" w14:textId="77777777" w:rsidR="001A2B5E" w:rsidRPr="00073055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C5A41">
              <w:rPr>
                <w:rFonts w:ascii="Angsana New" w:hAnsi="Angsana New" w:hint="cs"/>
                <w:sz w:val="22"/>
                <w:szCs w:val="22"/>
                <w:lang w:val="en-US"/>
              </w:rPr>
              <w:t>2</w:t>
            </w:r>
          </w:p>
        </w:tc>
        <w:tc>
          <w:tcPr>
            <w:tcW w:w="252" w:type="dxa"/>
            <w:shd w:val="clear" w:color="auto" w:fill="auto"/>
          </w:tcPr>
          <w:p w14:paraId="2E7B2DFA" w14:textId="77777777" w:rsidR="001A2B5E" w:rsidRPr="00073055" w:rsidRDefault="001A2B5E" w:rsidP="001A2B5E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469FA6AA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5C98F3D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5088FBF0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1A2B5E" w:rsidRPr="00073055" w14:paraId="7E02E26F" w14:textId="77777777" w:rsidTr="00AE2820">
        <w:tc>
          <w:tcPr>
            <w:tcW w:w="2700" w:type="dxa"/>
          </w:tcPr>
          <w:p w14:paraId="5E7209C8" w14:textId="77777777" w:rsidR="001A2B5E" w:rsidRPr="004C288F" w:rsidRDefault="001A2B5E" w:rsidP="001A2B5E">
            <w:pPr>
              <w:pStyle w:val="10"/>
              <w:tabs>
                <w:tab w:val="clear" w:pos="1080"/>
                <w:tab w:val="left" w:pos="270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C288F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 ล็อกซเล่ย์ ซิสเต็ม อินทิเกรเตอร์</w:t>
            </w:r>
          </w:p>
        </w:tc>
        <w:tc>
          <w:tcPr>
            <w:tcW w:w="630" w:type="dxa"/>
            <w:shd w:val="clear" w:color="auto" w:fill="auto"/>
          </w:tcPr>
          <w:p w14:paraId="57EE1818" w14:textId="77777777" w:rsidR="001A2B5E" w:rsidRPr="00FD7731" w:rsidRDefault="001A2B5E" w:rsidP="001A2B5E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41F33C6" w14:textId="77777777" w:rsidR="001A2B5E" w:rsidRPr="00FD7731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1C1211B7" w14:textId="77777777" w:rsidR="001A2B5E" w:rsidRPr="00FD7731" w:rsidRDefault="001A2B5E" w:rsidP="001A2B5E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C3E6AB3" w14:textId="77777777" w:rsidR="001A2B5E" w:rsidRPr="00FD7731" w:rsidRDefault="001A2B5E" w:rsidP="001A2B5E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  <w:shd w:val="clear" w:color="auto" w:fill="auto"/>
          </w:tcPr>
          <w:p w14:paraId="01905156" w14:textId="77777777" w:rsidR="001A2B5E" w:rsidRPr="00FD7731" w:rsidRDefault="001A2B5E" w:rsidP="001A2B5E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88D10E8" w14:textId="77777777" w:rsidR="001A2B5E" w:rsidRPr="00FD7731" w:rsidRDefault="001A2B5E" w:rsidP="001A2B5E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6CE64C1" w14:textId="77777777" w:rsidR="001A2B5E" w:rsidRPr="00FD7731" w:rsidRDefault="001A2B5E" w:rsidP="001A2B5E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66FC2899" w14:textId="77777777" w:rsidR="001A2B5E" w:rsidRPr="00FD7731" w:rsidRDefault="001A2B5E" w:rsidP="001A2B5E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2AE6E24" w14:textId="77777777" w:rsidR="001A2B5E" w:rsidRPr="00FD7731" w:rsidRDefault="001A2B5E" w:rsidP="001A2B5E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8C43EE2" w14:textId="77777777" w:rsidR="001A2B5E" w:rsidRPr="00073055" w:rsidRDefault="001A2B5E" w:rsidP="001A2B5E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BAD3BD9" w14:textId="77777777" w:rsidR="001A2B5E" w:rsidRPr="00662034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FDD9BD9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3B08728" w14:textId="77777777" w:rsidR="001A2B5E" w:rsidRPr="00662034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63DF3A1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1B8491E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5D9F7BD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601E09B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1127712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C6EC26E" w14:textId="77777777" w:rsidR="001A2B5E" w:rsidRPr="00216DB7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025EE73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A39683F" w14:textId="77777777" w:rsidR="001A2B5E" w:rsidRPr="00216DB7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37613B1D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825958A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44E685FB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5AAEC686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</w:tr>
      <w:tr w:rsidR="001A2B5E" w:rsidRPr="00073055" w14:paraId="7F250DF4" w14:textId="77777777" w:rsidTr="00AE2820">
        <w:trPr>
          <w:trHeight w:val="64"/>
        </w:trPr>
        <w:tc>
          <w:tcPr>
            <w:tcW w:w="2700" w:type="dxa"/>
          </w:tcPr>
          <w:p w14:paraId="4FB5C1C5" w14:textId="77777777" w:rsidR="001A2B5E" w:rsidRPr="004C288F" w:rsidRDefault="001A2B5E" w:rsidP="001A2B5E">
            <w:pPr>
              <w:pStyle w:val="10"/>
              <w:tabs>
                <w:tab w:val="clear" w:pos="1080"/>
                <w:tab w:val="left" w:pos="270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C288F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จำกัด</w:t>
            </w:r>
            <w:r w:rsidRPr="004C288F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630" w:type="dxa"/>
            <w:shd w:val="clear" w:color="auto" w:fill="auto"/>
          </w:tcPr>
          <w:p w14:paraId="0AD78FBE" w14:textId="77777777" w:rsidR="001A2B5E" w:rsidRPr="00073055" w:rsidRDefault="00E82DAF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2DA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AB21217" w14:textId="77777777" w:rsidR="001A2B5E" w:rsidRPr="00FD7731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C6CBA52" w14:textId="77777777" w:rsidR="001A2B5E" w:rsidRPr="00073055" w:rsidRDefault="00E82DAF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2DA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2234BDF3" w14:textId="77777777" w:rsidR="001A2B5E" w:rsidRPr="00FD7731" w:rsidRDefault="001A2B5E" w:rsidP="001A2B5E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  <w:shd w:val="clear" w:color="auto" w:fill="auto"/>
          </w:tcPr>
          <w:p w14:paraId="5C67C4F4" w14:textId="77777777" w:rsidR="001A2B5E" w:rsidRPr="00FD7731" w:rsidRDefault="00CC5A41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4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20" w:type="dxa"/>
            <w:shd w:val="clear" w:color="auto" w:fill="auto"/>
          </w:tcPr>
          <w:p w14:paraId="13FBAEE4" w14:textId="77777777" w:rsidR="001A2B5E" w:rsidRPr="00FD773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FD7731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39712A09" w14:textId="77777777" w:rsidR="001A2B5E" w:rsidRPr="00FD7731" w:rsidRDefault="001A2B5E" w:rsidP="001A2B5E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5666081" w14:textId="77777777" w:rsidR="001A2B5E" w:rsidRPr="00FD7731" w:rsidRDefault="00CC5A41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4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20" w:type="dxa"/>
            <w:shd w:val="clear" w:color="auto" w:fill="auto"/>
          </w:tcPr>
          <w:p w14:paraId="0391086A" w14:textId="77777777" w:rsidR="001A2B5E" w:rsidRPr="00FD773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FD7731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DFC6BEC" w14:textId="77777777" w:rsidR="001A2B5E" w:rsidRPr="00073055" w:rsidRDefault="001A2B5E" w:rsidP="001A2B5E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7C53D64" w14:textId="77777777" w:rsidR="001A2B5E" w:rsidRPr="00662034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  <w:r w:rsidR="00E82DAF" w:rsidRPr="00E82DAF"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4D0D429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A67F087" w14:textId="77777777" w:rsidR="001A2B5E" w:rsidRPr="00662034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  <w:r w:rsidR="00E82DAF" w:rsidRPr="00E82DAF"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0833766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4F0FB0E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DC07FF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32BBF84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5F0ACA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92DA712" w14:textId="77777777" w:rsidR="001A2B5E" w:rsidRPr="00073055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C5A41">
              <w:rPr>
                <w:rFonts w:ascii="Angsana New" w:hAnsi="Angsana New" w:hint="cs"/>
                <w:sz w:val="22"/>
                <w:szCs w:val="22"/>
                <w:lang w:val="en-US"/>
              </w:rPr>
              <w:t>4</w:t>
            </w:r>
            <w:r w:rsidR="00E82DAF" w:rsidRPr="00E82DAF">
              <w:rPr>
                <w:rFonts w:ascii="Angsana New" w:hAnsi="Angsana New" w:hint="cs"/>
                <w:sz w:val="22"/>
                <w:szCs w:val="22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76F4684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2F10A2D" w14:textId="77777777" w:rsidR="001A2B5E" w:rsidRPr="00073055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C5A41">
              <w:rPr>
                <w:rFonts w:ascii="Angsana New" w:hAnsi="Angsana New" w:hint="cs"/>
                <w:sz w:val="22"/>
                <w:szCs w:val="22"/>
                <w:lang w:val="en-US"/>
              </w:rPr>
              <w:t>4</w:t>
            </w:r>
            <w:r w:rsidR="00E82DAF" w:rsidRPr="00E82DAF">
              <w:rPr>
                <w:rFonts w:ascii="Angsana New" w:hAnsi="Angsana New" w:hint="cs"/>
                <w:sz w:val="22"/>
                <w:szCs w:val="22"/>
                <w:lang w:val="en-US"/>
              </w:rPr>
              <w:t>8</w:t>
            </w:r>
          </w:p>
        </w:tc>
        <w:tc>
          <w:tcPr>
            <w:tcW w:w="252" w:type="dxa"/>
            <w:shd w:val="clear" w:color="auto" w:fill="auto"/>
          </w:tcPr>
          <w:p w14:paraId="44201A1E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E96CC77" w14:textId="77777777" w:rsidR="001A2B5E" w:rsidRPr="004E36E0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C5A41">
              <w:rPr>
                <w:rFonts w:ascii="Angsana New" w:hAnsi="Angsana New" w:hint="cs"/>
                <w:sz w:val="22"/>
                <w:szCs w:val="22"/>
                <w:lang w:val="en-US"/>
              </w:rPr>
              <w:t>5</w:t>
            </w:r>
          </w:p>
        </w:tc>
        <w:tc>
          <w:tcPr>
            <w:tcW w:w="252" w:type="dxa"/>
            <w:shd w:val="clear" w:color="auto" w:fill="auto"/>
          </w:tcPr>
          <w:p w14:paraId="1A2EA35C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0A3DC7C2" w14:textId="77777777" w:rsidR="001A2B5E" w:rsidRPr="004E36E0" w:rsidRDefault="00CC5A41" w:rsidP="00AE282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0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C5A41"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  <w:r w:rsidR="004361DA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</w:tr>
      <w:tr w:rsidR="001A2B5E" w:rsidRPr="00073055" w14:paraId="789FCD9A" w14:textId="77777777" w:rsidTr="00AE2820">
        <w:tc>
          <w:tcPr>
            <w:tcW w:w="2700" w:type="dxa"/>
          </w:tcPr>
          <w:p w14:paraId="4B95377C" w14:textId="77777777" w:rsidR="001A2B5E" w:rsidRPr="004C288F" w:rsidRDefault="001A2B5E" w:rsidP="001A2B5E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C288F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4C288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C288F">
              <w:rPr>
                <w:rFonts w:ascii="Angsana New" w:hAnsi="Angsana New" w:hint="cs"/>
                <w:sz w:val="22"/>
                <w:szCs w:val="22"/>
                <w:cs/>
              </w:rPr>
              <w:t>รักษาความปลอดภัย</w:t>
            </w:r>
            <w:r w:rsidRPr="004C288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C288F">
              <w:rPr>
                <w:rFonts w:ascii="Angsana New" w:hAnsi="Angsana New" w:hint="cs"/>
                <w:sz w:val="22"/>
                <w:szCs w:val="22"/>
                <w:cs/>
              </w:rPr>
              <w:t>เอเอสเอ็ม</w:t>
            </w:r>
          </w:p>
        </w:tc>
        <w:tc>
          <w:tcPr>
            <w:tcW w:w="630" w:type="dxa"/>
            <w:shd w:val="clear" w:color="auto" w:fill="auto"/>
          </w:tcPr>
          <w:p w14:paraId="367E74FA" w14:textId="77777777" w:rsidR="001A2B5E" w:rsidRPr="00FD773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C5A67FF" w14:textId="77777777" w:rsidR="001A2B5E" w:rsidRPr="00FD7731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23547EED" w14:textId="77777777" w:rsidR="001A2B5E" w:rsidRPr="00FD773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B96030A" w14:textId="77777777" w:rsidR="001A2B5E" w:rsidRPr="00FD7731" w:rsidRDefault="001A2B5E" w:rsidP="001A2B5E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  <w:shd w:val="clear" w:color="auto" w:fill="auto"/>
          </w:tcPr>
          <w:p w14:paraId="44FF98A2" w14:textId="77777777" w:rsidR="001A2B5E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C8F5E63" w14:textId="77777777" w:rsidR="001A2B5E" w:rsidRPr="00FD773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324C625" w14:textId="77777777" w:rsidR="001A2B5E" w:rsidRPr="00FD7731" w:rsidRDefault="001A2B5E" w:rsidP="001A2B5E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4D24C89" w14:textId="77777777" w:rsidR="001A2B5E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2CF0E78" w14:textId="77777777" w:rsidR="001A2B5E" w:rsidRPr="00FD773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C6ADE3F" w14:textId="77777777" w:rsidR="001A2B5E" w:rsidRPr="00073055" w:rsidRDefault="001A2B5E" w:rsidP="001A2B5E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ADCE9C2" w14:textId="77777777" w:rsidR="001A2B5E" w:rsidRPr="00662034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8008D46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8386914" w14:textId="77777777" w:rsidR="001A2B5E" w:rsidRPr="00662034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7241C60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F616F3C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7F51AE6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115DC0C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EA780D2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B059E34" w14:textId="77777777" w:rsidR="001A2B5E" w:rsidRPr="00216DB7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1930749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08B3F8D" w14:textId="77777777" w:rsidR="001A2B5E" w:rsidRPr="00216DB7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291201BB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D92000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4EAD7B43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705E9C51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</w:tr>
      <w:tr w:rsidR="001A2B5E" w:rsidRPr="00073055" w14:paraId="6A6ACE93" w14:textId="77777777" w:rsidTr="00AE2820">
        <w:tc>
          <w:tcPr>
            <w:tcW w:w="2700" w:type="dxa"/>
          </w:tcPr>
          <w:p w14:paraId="259F88A7" w14:textId="77777777" w:rsidR="001A2B5E" w:rsidRPr="004C288F" w:rsidRDefault="001A2B5E" w:rsidP="001A2B5E">
            <w:pPr>
              <w:pStyle w:val="Heading9"/>
              <w:tabs>
                <w:tab w:val="left" w:pos="252"/>
              </w:tabs>
              <w:ind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C288F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4C288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C288F">
              <w:rPr>
                <w:rFonts w:ascii="Angsana New" w:hAnsi="Angsana New" w:hint="cs"/>
                <w:sz w:val="22"/>
                <w:szCs w:val="22"/>
                <w:cs/>
              </w:rPr>
              <w:t>แมเนจเมนท์</w:t>
            </w:r>
            <w:r w:rsidRPr="004C288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C288F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  <w:r w:rsidRPr="004C288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630" w:type="dxa"/>
            <w:shd w:val="clear" w:color="auto" w:fill="auto"/>
          </w:tcPr>
          <w:p w14:paraId="744A444F" w14:textId="77777777" w:rsidR="001A2B5E" w:rsidRPr="00073055" w:rsidRDefault="00E82DAF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2DA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602B7C24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F464B37" w14:textId="77777777" w:rsidR="001A2B5E" w:rsidRPr="00073055" w:rsidRDefault="00E82DAF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2DA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46C06A87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EC38619" w14:textId="77777777" w:rsidR="001A2B5E" w:rsidRPr="00073055" w:rsidRDefault="004361DA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14:paraId="0DFC4ABF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2CC36D0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F5F9099" w14:textId="77777777" w:rsidR="001A2B5E" w:rsidRPr="00073055" w:rsidRDefault="004361DA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14:paraId="603AF88D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15E1130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0C641B8" w14:textId="77777777" w:rsidR="001A2B5E" w:rsidRPr="00662034" w:rsidRDefault="00E82DAF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82DAF">
              <w:rPr>
                <w:rFonts w:ascii="Angsana New" w:hAnsi="Angsana New"/>
                <w:sz w:val="22"/>
                <w:szCs w:val="22"/>
                <w:lang w:val="en-US"/>
              </w:rPr>
              <w:t>9</w:t>
            </w:r>
            <w:r w:rsidR="00CC5A41" w:rsidRPr="00CC5A41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0D3FD2B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FA445D9" w14:textId="77777777" w:rsidR="001A2B5E" w:rsidRPr="00662034" w:rsidRDefault="00E82DAF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82DAF">
              <w:rPr>
                <w:rFonts w:ascii="Angsana New" w:hAnsi="Angsana New"/>
                <w:sz w:val="22"/>
                <w:szCs w:val="22"/>
                <w:lang w:val="en-US"/>
              </w:rPr>
              <w:t>9</w:t>
            </w:r>
            <w:r w:rsidR="00CC5A41" w:rsidRPr="00CC5A41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C18469D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A59B207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0F8AD7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54E1AD8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68A7E9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9FE6E83" w14:textId="77777777" w:rsidR="001A2B5E" w:rsidRPr="00073055" w:rsidRDefault="00E82DAF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82DAF">
              <w:rPr>
                <w:rFonts w:ascii="Angsana New" w:hAnsi="Angsana New" w:hint="cs"/>
                <w:sz w:val="22"/>
                <w:szCs w:val="22"/>
                <w:lang w:val="en-US"/>
              </w:rPr>
              <w:t>9</w:t>
            </w:r>
            <w:r w:rsidR="00CC5A41" w:rsidRPr="00CC5A41">
              <w:rPr>
                <w:rFonts w:ascii="Angsana New" w:hAnsi="Angsana New" w:hint="cs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0E25B66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6D940A8" w14:textId="77777777" w:rsidR="001A2B5E" w:rsidRPr="00073055" w:rsidRDefault="00E82DAF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82DAF">
              <w:rPr>
                <w:rFonts w:ascii="Angsana New" w:hAnsi="Angsana New" w:hint="cs"/>
                <w:sz w:val="22"/>
                <w:szCs w:val="22"/>
                <w:lang w:val="en-US"/>
              </w:rPr>
              <w:t>9</w:t>
            </w:r>
            <w:r w:rsidR="00CC5A41" w:rsidRPr="00CC5A41">
              <w:rPr>
                <w:rFonts w:ascii="Angsana New" w:hAnsi="Angsana New" w:hint="cs"/>
                <w:sz w:val="22"/>
                <w:szCs w:val="22"/>
                <w:lang w:val="en-US"/>
              </w:rPr>
              <w:t>5</w:t>
            </w:r>
          </w:p>
        </w:tc>
        <w:tc>
          <w:tcPr>
            <w:tcW w:w="252" w:type="dxa"/>
            <w:shd w:val="clear" w:color="auto" w:fill="auto"/>
          </w:tcPr>
          <w:p w14:paraId="47923663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F3D4722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CDED504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0B9EE95A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1A2B5E" w:rsidRPr="00073055" w14:paraId="1CBAE7A2" w14:textId="77777777" w:rsidTr="00AE2820">
        <w:tc>
          <w:tcPr>
            <w:tcW w:w="2700" w:type="dxa"/>
          </w:tcPr>
          <w:p w14:paraId="1E83D60A" w14:textId="77777777" w:rsidR="001A2B5E" w:rsidRPr="004C288F" w:rsidRDefault="001A2B5E" w:rsidP="001A2B5E">
            <w:pPr>
              <w:pStyle w:val="Heading9"/>
              <w:tabs>
                <w:tab w:val="left" w:pos="25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4C288F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4C288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C288F">
              <w:rPr>
                <w:rFonts w:ascii="Angsana New" w:hAnsi="Angsana New" w:hint="cs"/>
                <w:sz w:val="22"/>
                <w:szCs w:val="22"/>
                <w:cs/>
              </w:rPr>
              <w:t>ล็อกซเล่ย์</w:t>
            </w:r>
            <w:r w:rsidRPr="004C288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C288F">
              <w:rPr>
                <w:rFonts w:ascii="Angsana New" w:hAnsi="Angsana New" w:hint="cs"/>
                <w:sz w:val="22"/>
                <w:szCs w:val="22"/>
                <w:cs/>
              </w:rPr>
              <w:t>อีโวลูชั่น</w:t>
            </w:r>
            <w:r w:rsidRPr="004C288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C288F">
              <w:rPr>
                <w:rFonts w:ascii="Angsana New" w:hAnsi="Angsana New" w:hint="cs"/>
                <w:sz w:val="22"/>
                <w:szCs w:val="22"/>
                <w:cs/>
              </w:rPr>
              <w:t>เทคโนโลยี</w:t>
            </w:r>
          </w:p>
        </w:tc>
        <w:tc>
          <w:tcPr>
            <w:tcW w:w="630" w:type="dxa"/>
            <w:shd w:val="clear" w:color="auto" w:fill="auto"/>
          </w:tcPr>
          <w:p w14:paraId="42B7020B" w14:textId="77777777" w:rsidR="001A2B5E" w:rsidRPr="00405A8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1D6339F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1870327" w14:textId="77777777" w:rsidR="001A2B5E" w:rsidRPr="00405A8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3909EFB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E2FA2F4" w14:textId="77777777" w:rsidR="001A2B5E" w:rsidRPr="00405A8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48B4514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DE5F352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9B46F94" w14:textId="77777777" w:rsidR="001A2B5E" w:rsidRPr="00405A8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A292B9F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87B6F11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260C621" w14:textId="77777777" w:rsidR="001A2B5E" w:rsidRPr="00405A81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59DA97F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C7C27E1" w14:textId="77777777" w:rsidR="001A2B5E" w:rsidRPr="00405A81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212CC2A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62F308A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B65EA56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FDBB4AB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AAECC48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EDF968F" w14:textId="77777777" w:rsidR="001A2B5E" w:rsidRPr="00405A81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29FD2D4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867D18D" w14:textId="77777777" w:rsidR="001A2B5E" w:rsidRPr="00405A81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71DEF373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12E6BD4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3CEB70F8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2F59A27A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1A2B5E" w:rsidRPr="00073055" w14:paraId="5C1A1E2D" w14:textId="77777777" w:rsidTr="00AE2820">
        <w:tc>
          <w:tcPr>
            <w:tcW w:w="2700" w:type="dxa"/>
          </w:tcPr>
          <w:p w14:paraId="4954E600" w14:textId="77777777" w:rsidR="001A2B5E" w:rsidRPr="004C288F" w:rsidRDefault="001A2B5E" w:rsidP="001A2B5E">
            <w:pPr>
              <w:pStyle w:val="Heading9"/>
              <w:tabs>
                <w:tab w:val="left" w:pos="25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4C288F">
              <w:rPr>
                <w:rFonts w:ascii="Angsana New" w:hAnsi="Angsana New" w:hint="cs"/>
                <w:sz w:val="22"/>
                <w:szCs w:val="22"/>
                <w:cs/>
              </w:rPr>
              <w:t xml:space="preserve">   จำกัด</w:t>
            </w:r>
          </w:p>
        </w:tc>
        <w:tc>
          <w:tcPr>
            <w:tcW w:w="630" w:type="dxa"/>
            <w:shd w:val="clear" w:color="auto" w:fill="auto"/>
          </w:tcPr>
          <w:p w14:paraId="59087806" w14:textId="77777777" w:rsidR="001A2B5E" w:rsidRPr="00FD7731" w:rsidRDefault="00E82DAF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2DA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F158D8" w14:textId="77777777" w:rsidR="001A2B5E" w:rsidRPr="00FD773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9EA2811" w14:textId="77777777" w:rsidR="001A2B5E" w:rsidRPr="00FD7731" w:rsidRDefault="00E82DAF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2DA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0FE69A" w14:textId="77777777" w:rsidR="001A2B5E" w:rsidRPr="00FD773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80E4DED" w14:textId="77777777" w:rsidR="001A2B5E" w:rsidRPr="00FD7731" w:rsidRDefault="00CC5A41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4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7D06ED7" w14:textId="77777777" w:rsidR="001A2B5E" w:rsidRPr="00FD773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FD7731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38FD9B" w14:textId="77777777" w:rsidR="001A2B5E" w:rsidRPr="00FD773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F65F26E" w14:textId="77777777" w:rsidR="001A2B5E" w:rsidRPr="00FD7731" w:rsidRDefault="00CC5A41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4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5125EF9" w14:textId="77777777" w:rsidR="001A2B5E" w:rsidRPr="00FD773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FD7731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D2376C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7A4F038" w14:textId="77777777" w:rsidR="001A2B5E" w:rsidRPr="00D91F53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  <w:r w:rsidR="004361DA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A060D9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CB029C4" w14:textId="77777777" w:rsidR="001A2B5E" w:rsidRPr="00D91F53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  <w:r w:rsidR="004361DA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3F223C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05"/>
              </w:tabs>
              <w:ind w:right="-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A11566C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2D6C8B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7A9B4FD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9112FE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92863F" w14:textId="77777777" w:rsidR="001A2B5E" w:rsidRPr="00D91F53" w:rsidRDefault="00CC5A41" w:rsidP="001A2B5E">
            <w:pPr>
              <w:pStyle w:val="a4"/>
              <w:tabs>
                <w:tab w:val="clear" w:pos="720"/>
                <w:tab w:val="clear" w:pos="1080"/>
                <w:tab w:val="right" w:pos="594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  <w:r w:rsidR="004361DA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34EEEA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BE3A2F" w14:textId="77777777" w:rsidR="001A2B5E" w:rsidRPr="00D91F53" w:rsidRDefault="00CC5A41" w:rsidP="001A2B5E">
            <w:pPr>
              <w:pStyle w:val="a4"/>
              <w:tabs>
                <w:tab w:val="clear" w:pos="720"/>
                <w:tab w:val="clear" w:pos="1080"/>
                <w:tab w:val="right" w:pos="594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  <w:r w:rsidR="004361DA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DCAF93C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C85CAB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797FF35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4D269475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1A2B5E" w:rsidRPr="00073055" w14:paraId="05905743" w14:textId="77777777" w:rsidTr="00AE2820">
        <w:tc>
          <w:tcPr>
            <w:tcW w:w="2700" w:type="dxa"/>
          </w:tcPr>
          <w:p w14:paraId="71047DBC" w14:textId="77777777" w:rsidR="001A2B5E" w:rsidRDefault="001A2B5E" w:rsidP="001A2B5E">
            <w:pPr>
              <w:pStyle w:val="10"/>
              <w:tabs>
                <w:tab w:val="clear" w:pos="1080"/>
                <w:tab w:val="left" w:pos="270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45889E2" w14:textId="77777777" w:rsidR="001A2B5E" w:rsidRPr="00405A8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3AE9537" w14:textId="77777777" w:rsidR="001A2B5E" w:rsidRPr="00FD7731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B9F5152" w14:textId="77777777" w:rsidR="001A2B5E" w:rsidRPr="00405A8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9FF97AB" w14:textId="77777777" w:rsidR="001A2B5E" w:rsidRPr="00FD7731" w:rsidRDefault="001A2B5E" w:rsidP="001A2B5E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  <w:shd w:val="clear" w:color="auto" w:fill="auto"/>
          </w:tcPr>
          <w:p w14:paraId="0D6A7602" w14:textId="77777777" w:rsidR="001A2B5E" w:rsidRPr="00405A8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83DDA02" w14:textId="77777777" w:rsidR="001A2B5E" w:rsidRPr="00FD773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7E149CF" w14:textId="77777777" w:rsidR="001A2B5E" w:rsidRPr="00FD7731" w:rsidRDefault="001A2B5E" w:rsidP="001A2B5E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68D93DD3" w14:textId="77777777" w:rsidR="001A2B5E" w:rsidRPr="00405A8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125A742" w14:textId="77777777" w:rsidR="001A2B5E" w:rsidRPr="00FD773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C8E867D" w14:textId="77777777" w:rsidR="001A2B5E" w:rsidRPr="00073055" w:rsidRDefault="001A2B5E" w:rsidP="001A2B5E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2CA3876" w14:textId="77777777" w:rsidR="001A2B5E" w:rsidRPr="00405A81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2E4D28B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F6E09DE" w14:textId="77777777" w:rsidR="001A2B5E" w:rsidRPr="00405A81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B7D6EBA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60DB0AF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63FFE9D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017D376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D18043F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D67CF70" w14:textId="77777777" w:rsidR="001A2B5E" w:rsidRPr="00405A81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28DBA8E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23A9C47" w14:textId="77777777" w:rsidR="001A2B5E" w:rsidRPr="00405A81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1D89F63C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0B8163E" w14:textId="77777777" w:rsidR="001A2B5E" w:rsidRPr="004E36E0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413A2D14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6FE028F6" w14:textId="77777777" w:rsidR="001A2B5E" w:rsidRPr="00405A81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1A2B5E" w:rsidRPr="00073055" w14:paraId="731B5127" w14:textId="77777777" w:rsidTr="00AE2820">
        <w:tc>
          <w:tcPr>
            <w:tcW w:w="2700" w:type="dxa"/>
          </w:tcPr>
          <w:p w14:paraId="0D705C6A" w14:textId="77777777" w:rsidR="001A2B5E" w:rsidRDefault="001A2B5E" w:rsidP="001A2B5E">
            <w:pPr>
              <w:pStyle w:val="10"/>
              <w:tabs>
                <w:tab w:val="clear" w:pos="1080"/>
                <w:tab w:val="left" w:pos="270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A961564" w14:textId="77777777" w:rsidR="001A2B5E" w:rsidRPr="00405A8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ABF70B9" w14:textId="77777777" w:rsidR="001A2B5E" w:rsidRPr="00FD7731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7D544969" w14:textId="77777777" w:rsidR="001A2B5E" w:rsidRPr="00405A8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5914A0A" w14:textId="77777777" w:rsidR="001A2B5E" w:rsidRPr="00FD7731" w:rsidRDefault="001A2B5E" w:rsidP="001A2B5E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  <w:shd w:val="clear" w:color="auto" w:fill="auto"/>
          </w:tcPr>
          <w:p w14:paraId="51D23614" w14:textId="77777777" w:rsidR="001A2B5E" w:rsidRPr="00405A8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8716BF2" w14:textId="77777777" w:rsidR="001A2B5E" w:rsidRPr="00FD773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246CBC1" w14:textId="77777777" w:rsidR="001A2B5E" w:rsidRPr="00FD7731" w:rsidRDefault="001A2B5E" w:rsidP="001A2B5E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1035E5D" w14:textId="77777777" w:rsidR="001A2B5E" w:rsidRPr="00405A8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947F8EB" w14:textId="77777777" w:rsidR="001A2B5E" w:rsidRPr="00FD773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92525C3" w14:textId="77777777" w:rsidR="001A2B5E" w:rsidRPr="00073055" w:rsidRDefault="001A2B5E" w:rsidP="001A2B5E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126943D" w14:textId="77777777" w:rsidR="001A2B5E" w:rsidRPr="00405A81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011BF4E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3E4D054" w14:textId="77777777" w:rsidR="001A2B5E" w:rsidRPr="00405A81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C18FACF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55ABE4E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543676A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5E32660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643F4AF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80EC62D" w14:textId="77777777" w:rsidR="001A2B5E" w:rsidRPr="00405A81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9D575B4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D114D8F" w14:textId="77777777" w:rsidR="001A2B5E" w:rsidRPr="00405A81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1BD9589E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C296E00" w14:textId="77777777" w:rsidR="001A2B5E" w:rsidRPr="004E36E0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5C6DF693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019959EC" w14:textId="77777777" w:rsidR="001A2B5E" w:rsidRPr="00405A81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1A2B5E" w:rsidRPr="00073055" w14:paraId="6BB1069D" w14:textId="77777777" w:rsidTr="00AE2820">
        <w:tc>
          <w:tcPr>
            <w:tcW w:w="2700" w:type="dxa"/>
          </w:tcPr>
          <w:p w14:paraId="7A053BA1" w14:textId="77777777" w:rsidR="001A2B5E" w:rsidRPr="00FD7731" w:rsidRDefault="001A2B5E" w:rsidP="001A2B5E">
            <w:pPr>
              <w:pStyle w:val="10"/>
              <w:tabs>
                <w:tab w:val="clear" w:pos="1080"/>
                <w:tab w:val="left" w:pos="27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D7731">
              <w:rPr>
                <w:rFonts w:ascii="Angsana New" w:hAnsi="Angsana New" w:cs="Angsana New"/>
                <w:sz w:val="22"/>
                <w:szCs w:val="22"/>
                <w:cs/>
              </w:rPr>
              <w:t>บริษัท ล็อกซเล่ย์ พร็อพเพอร์ตี้</w:t>
            </w:r>
          </w:p>
        </w:tc>
        <w:tc>
          <w:tcPr>
            <w:tcW w:w="630" w:type="dxa"/>
            <w:shd w:val="clear" w:color="auto" w:fill="auto"/>
          </w:tcPr>
          <w:p w14:paraId="35CD7B9C" w14:textId="77777777" w:rsidR="001A2B5E" w:rsidRPr="00FD7731" w:rsidRDefault="001A2B5E" w:rsidP="001A2B5E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70BEDB5" w14:textId="77777777" w:rsidR="001A2B5E" w:rsidRPr="00FD7731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FAB1106" w14:textId="77777777" w:rsidR="001A2B5E" w:rsidRPr="00FD7731" w:rsidRDefault="001A2B5E" w:rsidP="001A2B5E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0B8C59C" w14:textId="77777777" w:rsidR="001A2B5E" w:rsidRPr="00FD7731" w:rsidRDefault="001A2B5E" w:rsidP="001A2B5E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  <w:shd w:val="clear" w:color="auto" w:fill="auto"/>
          </w:tcPr>
          <w:p w14:paraId="3B81AE84" w14:textId="77777777" w:rsidR="001A2B5E" w:rsidRPr="00FD7731" w:rsidRDefault="001A2B5E" w:rsidP="001A2B5E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910C44F" w14:textId="77777777" w:rsidR="001A2B5E" w:rsidRPr="00FD7731" w:rsidRDefault="001A2B5E" w:rsidP="001A2B5E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347FA0C" w14:textId="77777777" w:rsidR="001A2B5E" w:rsidRPr="00FD7731" w:rsidRDefault="001A2B5E" w:rsidP="001A2B5E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B504ED6" w14:textId="77777777" w:rsidR="001A2B5E" w:rsidRPr="00FD7731" w:rsidRDefault="001A2B5E" w:rsidP="001A2B5E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2ED5596" w14:textId="77777777" w:rsidR="001A2B5E" w:rsidRPr="00FD7731" w:rsidRDefault="001A2B5E" w:rsidP="001A2B5E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5F94045" w14:textId="77777777" w:rsidR="001A2B5E" w:rsidRPr="00073055" w:rsidRDefault="001A2B5E" w:rsidP="001A2B5E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6237CAC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A7291A7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84A6BDD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A18DFF8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754E909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F7CE419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5476728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4D155D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B397496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63A9C98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1966807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3221DB91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7F10970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5503FDA1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1525F191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</w:tr>
      <w:tr w:rsidR="001A2B5E" w:rsidRPr="00073055" w14:paraId="6F0AE18A" w14:textId="77777777" w:rsidTr="00AE2820">
        <w:tc>
          <w:tcPr>
            <w:tcW w:w="2700" w:type="dxa"/>
          </w:tcPr>
          <w:p w14:paraId="0157A50F" w14:textId="77777777" w:rsidR="001A2B5E" w:rsidRPr="00FD7731" w:rsidRDefault="001A2B5E" w:rsidP="001A2B5E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  <w:r w:rsidRPr="00FD7731">
              <w:rPr>
                <w:rFonts w:ascii="Angsana New" w:hAnsi="Angsana New"/>
                <w:sz w:val="22"/>
                <w:szCs w:val="22"/>
                <w:cs/>
                <w:lang w:eastAsia="en-US"/>
              </w:rPr>
              <w:t xml:space="preserve">   ดีเวลลอปเม้นท์ จำกัด</w:t>
            </w:r>
          </w:p>
        </w:tc>
        <w:tc>
          <w:tcPr>
            <w:tcW w:w="630" w:type="dxa"/>
            <w:shd w:val="clear" w:color="auto" w:fill="auto"/>
          </w:tcPr>
          <w:p w14:paraId="1A63D2D8" w14:textId="77777777" w:rsidR="001A2B5E" w:rsidRPr="00FD7731" w:rsidRDefault="00E82DAF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2DAF">
              <w:rPr>
                <w:rFonts w:ascii="Angsana New" w:hAnsi="Angsana New"/>
                <w:sz w:val="22"/>
                <w:szCs w:val="22"/>
              </w:rPr>
              <w:t>9</w:t>
            </w:r>
            <w:r w:rsidR="00CC5A41" w:rsidRPr="00CC5A41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29C6A43" w14:textId="77777777" w:rsidR="001A2B5E" w:rsidRPr="00FD773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5A53763" w14:textId="77777777" w:rsidR="001A2B5E" w:rsidRPr="00FD7731" w:rsidRDefault="00E82DAF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2DAF">
              <w:rPr>
                <w:rFonts w:ascii="Angsana New" w:hAnsi="Angsana New"/>
                <w:sz w:val="22"/>
                <w:szCs w:val="22"/>
              </w:rPr>
              <w:t>9</w:t>
            </w:r>
            <w:r w:rsidR="00CC5A41" w:rsidRPr="00CC5A41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E4AA526" w14:textId="77777777" w:rsidR="001A2B5E" w:rsidRPr="00FD773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0AE833D" w14:textId="77777777" w:rsidR="001A2B5E" w:rsidRPr="00FD7731" w:rsidRDefault="00CC5A41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35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1ED8C50" w14:textId="77777777" w:rsidR="001A2B5E" w:rsidRPr="00FD773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FD7731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12C81AD" w14:textId="77777777" w:rsidR="001A2B5E" w:rsidRPr="00FD773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3778E8E" w14:textId="77777777" w:rsidR="001A2B5E" w:rsidRPr="00FD7731" w:rsidRDefault="00CC5A41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35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A4E415" w14:textId="77777777" w:rsidR="001A2B5E" w:rsidRPr="00FD773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FD7731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CCED544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5D87129" w14:textId="77777777" w:rsidR="001A2B5E" w:rsidRPr="00D91F53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/>
                <w:sz w:val="22"/>
                <w:szCs w:val="22"/>
                <w:lang w:val="en-US"/>
              </w:rPr>
              <w:t>355</w:t>
            </w:r>
          </w:p>
        </w:tc>
        <w:tc>
          <w:tcPr>
            <w:tcW w:w="270" w:type="dxa"/>
            <w:shd w:val="clear" w:color="auto" w:fill="auto"/>
          </w:tcPr>
          <w:p w14:paraId="6B7A1B9E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682618D" w14:textId="77777777" w:rsidR="001A2B5E" w:rsidRPr="00D91F53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/>
                <w:sz w:val="22"/>
                <w:szCs w:val="22"/>
                <w:lang w:val="en-US"/>
              </w:rPr>
              <w:t>355</w:t>
            </w:r>
          </w:p>
        </w:tc>
        <w:tc>
          <w:tcPr>
            <w:tcW w:w="270" w:type="dxa"/>
            <w:shd w:val="clear" w:color="auto" w:fill="auto"/>
          </w:tcPr>
          <w:p w14:paraId="12E54075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05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FE680FF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EFB531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F06EAB3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669CF6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6A04B3A" w14:textId="77777777" w:rsidR="001A2B5E" w:rsidRPr="00D91F53" w:rsidRDefault="001A2B5E" w:rsidP="001A2B5E">
            <w:pPr>
              <w:pStyle w:val="a4"/>
              <w:tabs>
                <w:tab w:val="clear" w:pos="720"/>
                <w:tab w:val="clear" w:pos="1080"/>
                <w:tab w:val="right" w:pos="594"/>
              </w:tabs>
              <w:ind w:lef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ab/>
            </w:r>
            <w:r w:rsidR="00CC5A41" w:rsidRPr="00CC5A41">
              <w:rPr>
                <w:rFonts w:ascii="Angsana New" w:hAnsi="Angsana New"/>
                <w:sz w:val="22"/>
                <w:szCs w:val="22"/>
                <w:lang w:val="en-US"/>
              </w:rPr>
              <w:t>355</w:t>
            </w:r>
          </w:p>
        </w:tc>
        <w:tc>
          <w:tcPr>
            <w:tcW w:w="270" w:type="dxa"/>
            <w:shd w:val="clear" w:color="auto" w:fill="auto"/>
          </w:tcPr>
          <w:p w14:paraId="7E72E34E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88735A1" w14:textId="77777777" w:rsidR="001A2B5E" w:rsidRPr="00D91F53" w:rsidRDefault="001A2B5E" w:rsidP="001A2B5E">
            <w:pPr>
              <w:pStyle w:val="a4"/>
              <w:tabs>
                <w:tab w:val="clear" w:pos="720"/>
                <w:tab w:val="clear" w:pos="1080"/>
                <w:tab w:val="right" w:pos="594"/>
              </w:tabs>
              <w:ind w:lef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ab/>
            </w:r>
            <w:r w:rsidR="00CC5A41" w:rsidRPr="00CC5A41">
              <w:rPr>
                <w:rFonts w:ascii="Angsana New" w:hAnsi="Angsana New"/>
                <w:sz w:val="22"/>
                <w:szCs w:val="22"/>
                <w:lang w:val="en-US"/>
              </w:rPr>
              <w:t>355</w:t>
            </w:r>
          </w:p>
        </w:tc>
        <w:tc>
          <w:tcPr>
            <w:tcW w:w="252" w:type="dxa"/>
            <w:shd w:val="clear" w:color="auto" w:fill="auto"/>
          </w:tcPr>
          <w:p w14:paraId="16211292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DD21D8B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50C4214E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0F3E95F0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1A2B5E" w:rsidRPr="00073055" w14:paraId="73257D72" w14:textId="77777777" w:rsidTr="00AE2820">
        <w:tc>
          <w:tcPr>
            <w:tcW w:w="2700" w:type="dxa"/>
          </w:tcPr>
          <w:p w14:paraId="0F7B64AB" w14:textId="77777777" w:rsidR="001A2B5E" w:rsidRPr="00D91F53" w:rsidRDefault="001A2B5E" w:rsidP="001A2B5E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91F53">
              <w:rPr>
                <w:rFonts w:ascii="Angsana New" w:hAnsi="Angsana New" w:hint="cs"/>
                <w:sz w:val="22"/>
                <w:szCs w:val="22"/>
                <w:cs/>
              </w:rPr>
              <w:t>บริษัท เดอะ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D91F53">
              <w:rPr>
                <w:rFonts w:ascii="Angsana New" w:hAnsi="Angsana New" w:hint="cs"/>
                <w:sz w:val="22"/>
                <w:szCs w:val="22"/>
                <w:cs/>
              </w:rPr>
              <w:t>ฟู้ดซอร์ส จำกัด</w:t>
            </w:r>
          </w:p>
        </w:tc>
        <w:tc>
          <w:tcPr>
            <w:tcW w:w="630" w:type="dxa"/>
            <w:shd w:val="clear" w:color="auto" w:fill="auto"/>
          </w:tcPr>
          <w:p w14:paraId="0BD1BF94" w14:textId="77777777" w:rsidR="001A2B5E" w:rsidRPr="00D91F53" w:rsidRDefault="00E82DAF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2DAF">
              <w:rPr>
                <w:rFonts w:ascii="Angsana New" w:hAnsi="Angsana New"/>
                <w:sz w:val="22"/>
                <w:szCs w:val="22"/>
              </w:rPr>
              <w:t>9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08AF40E0" w14:textId="77777777" w:rsidR="001A2B5E" w:rsidRPr="00D91F53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6587604" w14:textId="77777777" w:rsidR="001A2B5E" w:rsidRPr="00D91F53" w:rsidRDefault="00E82DAF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2DAF">
              <w:rPr>
                <w:rFonts w:ascii="Angsana New" w:hAnsi="Angsana New"/>
                <w:sz w:val="22"/>
                <w:szCs w:val="22"/>
              </w:rPr>
              <w:t>9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4AB44A79" w14:textId="77777777" w:rsidR="001A2B5E" w:rsidRPr="00137664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199E7B1" w14:textId="77777777" w:rsidR="001A2B5E" w:rsidRPr="00D91F53" w:rsidRDefault="00CC5A41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3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85A1BB7" w14:textId="77777777" w:rsidR="001A2B5E" w:rsidRPr="00D91F53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D91F53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3E5E79E" w14:textId="77777777" w:rsidR="001A2B5E" w:rsidRPr="00D91F53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5F356DA" w14:textId="77777777" w:rsidR="001A2B5E" w:rsidRPr="00D91F53" w:rsidRDefault="00CC5A41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3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57BF1B" w14:textId="77777777" w:rsidR="001A2B5E" w:rsidRPr="00D91F53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D91F53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84B18BB" w14:textId="77777777" w:rsidR="001A2B5E" w:rsidRPr="00137664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4009CAE" w14:textId="77777777" w:rsidR="001A2B5E" w:rsidRPr="00D91F53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 w:hint="cs"/>
                <w:sz w:val="22"/>
                <w:szCs w:val="22"/>
                <w:lang w:val="en-US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3687A02B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C186D1D" w14:textId="77777777" w:rsidR="001A2B5E" w:rsidRPr="00D91F53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 w:hint="cs"/>
                <w:sz w:val="22"/>
                <w:szCs w:val="22"/>
                <w:lang w:val="en-US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201E9CB2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16E241E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6C695F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F130627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DFD930" w14:textId="77777777" w:rsidR="001A2B5E" w:rsidRPr="00D91F53" w:rsidRDefault="001A2B5E" w:rsidP="001A2B5E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219BEA2B" w14:textId="77777777" w:rsidR="001A2B5E" w:rsidRPr="00D91F53" w:rsidRDefault="001A2B5E" w:rsidP="001A2B5E">
            <w:pPr>
              <w:pStyle w:val="a4"/>
              <w:tabs>
                <w:tab w:val="clear" w:pos="720"/>
                <w:tab w:val="clear" w:pos="1080"/>
                <w:tab w:val="right" w:pos="594"/>
              </w:tabs>
              <w:ind w:lef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ab/>
            </w: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ab/>
            </w:r>
            <w:r w:rsidR="00CC5A41" w:rsidRPr="00CC5A41">
              <w:rPr>
                <w:rFonts w:ascii="Angsana New" w:hAnsi="Angsana New"/>
                <w:sz w:val="22"/>
                <w:szCs w:val="22"/>
                <w:lang w:val="en-US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75734464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213A930" w14:textId="77777777" w:rsidR="001A2B5E" w:rsidRPr="00D91F53" w:rsidRDefault="001A2B5E" w:rsidP="001A2B5E">
            <w:pPr>
              <w:pStyle w:val="a4"/>
              <w:tabs>
                <w:tab w:val="clear" w:pos="720"/>
                <w:tab w:val="clear" w:pos="1080"/>
                <w:tab w:val="right" w:pos="594"/>
              </w:tabs>
              <w:ind w:lef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ab/>
            </w: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ab/>
            </w:r>
            <w:r w:rsidR="00CC5A41" w:rsidRPr="00CC5A41">
              <w:rPr>
                <w:rFonts w:ascii="Angsana New" w:hAnsi="Angsana New"/>
                <w:sz w:val="22"/>
                <w:szCs w:val="22"/>
                <w:lang w:val="en-US"/>
              </w:rPr>
              <w:t>27</w:t>
            </w:r>
          </w:p>
        </w:tc>
        <w:tc>
          <w:tcPr>
            <w:tcW w:w="252" w:type="dxa"/>
            <w:shd w:val="clear" w:color="auto" w:fill="auto"/>
          </w:tcPr>
          <w:p w14:paraId="274E6FD4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724E63F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DA1A447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2D2803C6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1A2B5E" w:rsidRPr="00073055" w14:paraId="76C1D080" w14:textId="77777777" w:rsidTr="00AE2820">
        <w:tc>
          <w:tcPr>
            <w:tcW w:w="2700" w:type="dxa"/>
          </w:tcPr>
          <w:p w14:paraId="004A794D" w14:textId="77777777" w:rsidR="001A2B5E" w:rsidRPr="00FD7731" w:rsidRDefault="001A2B5E" w:rsidP="001A2B5E">
            <w:pPr>
              <w:pStyle w:val="Heading9"/>
              <w:tabs>
                <w:tab w:val="left" w:pos="252"/>
              </w:tabs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FD7731">
              <w:rPr>
                <w:rFonts w:ascii="Angsana New" w:hAnsi="Angsana New"/>
                <w:sz w:val="22"/>
                <w:szCs w:val="22"/>
                <w:cs/>
                <w:lang w:eastAsia="en-US"/>
              </w:rPr>
              <w:t>บริษัท ล็อกซเล่ย์ ไวร์เลส จำกัด</w:t>
            </w:r>
            <w:r w:rsidRPr="00FD7731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 (</w:t>
            </w:r>
            <w:r w:rsidRPr="00FD7731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>มหาชน)</w:t>
            </w:r>
          </w:p>
        </w:tc>
        <w:tc>
          <w:tcPr>
            <w:tcW w:w="630" w:type="dxa"/>
            <w:shd w:val="clear" w:color="auto" w:fill="auto"/>
          </w:tcPr>
          <w:p w14:paraId="441C2E41" w14:textId="77777777" w:rsidR="001A2B5E" w:rsidRPr="00FD7731" w:rsidRDefault="00E82DAF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2DAF">
              <w:rPr>
                <w:rFonts w:ascii="Angsana New" w:hAnsi="Angsana New" w:hint="cs"/>
                <w:sz w:val="22"/>
                <w:szCs w:val="22"/>
              </w:rPr>
              <w:t>8</w:t>
            </w:r>
            <w:r w:rsidR="00CC5A41" w:rsidRPr="00CC5A41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8273EB2" w14:textId="77777777" w:rsidR="001A2B5E" w:rsidRPr="00FD773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49CF4AD" w14:textId="77777777" w:rsidR="001A2B5E" w:rsidRPr="00FD7731" w:rsidRDefault="00E82DAF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2DAF">
              <w:rPr>
                <w:rFonts w:ascii="Angsana New" w:hAnsi="Angsana New" w:hint="cs"/>
                <w:sz w:val="22"/>
                <w:szCs w:val="22"/>
              </w:rPr>
              <w:t>8</w:t>
            </w:r>
            <w:r w:rsidR="00CC5A41" w:rsidRPr="00CC5A41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4636BA8" w14:textId="77777777" w:rsidR="001A2B5E" w:rsidRPr="00FD773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52611EE" w14:textId="77777777" w:rsidR="001A2B5E" w:rsidRPr="00FD7731" w:rsidRDefault="00CC5A41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275</w:t>
            </w:r>
          </w:p>
        </w:tc>
        <w:tc>
          <w:tcPr>
            <w:tcW w:w="720" w:type="dxa"/>
            <w:shd w:val="clear" w:color="auto" w:fill="auto"/>
          </w:tcPr>
          <w:p w14:paraId="408AA1B7" w14:textId="77777777" w:rsidR="001A2B5E" w:rsidRPr="00FD773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D7731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16AC38C" w14:textId="77777777" w:rsidR="001A2B5E" w:rsidRPr="00FD773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17DC9213" w14:textId="77777777" w:rsidR="001A2B5E" w:rsidRPr="00FD7731" w:rsidRDefault="00CC5A41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275</w:t>
            </w:r>
          </w:p>
        </w:tc>
        <w:tc>
          <w:tcPr>
            <w:tcW w:w="720" w:type="dxa"/>
            <w:shd w:val="clear" w:color="auto" w:fill="auto"/>
          </w:tcPr>
          <w:p w14:paraId="03DCAFEF" w14:textId="77777777" w:rsidR="001A2B5E" w:rsidRPr="00FD773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D7731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44560CCF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43648C0" w14:textId="77777777" w:rsidR="001A2B5E" w:rsidRPr="00073055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 w:hint="cs"/>
                <w:sz w:val="22"/>
                <w:szCs w:val="22"/>
                <w:lang w:val="en-US"/>
              </w:rPr>
              <w:t>255</w:t>
            </w:r>
          </w:p>
        </w:tc>
        <w:tc>
          <w:tcPr>
            <w:tcW w:w="270" w:type="dxa"/>
            <w:shd w:val="clear" w:color="auto" w:fill="auto"/>
          </w:tcPr>
          <w:p w14:paraId="2191C8A4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0CAFBB7" w14:textId="77777777" w:rsidR="001A2B5E" w:rsidRPr="00073055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 w:hint="cs"/>
                <w:sz w:val="22"/>
                <w:szCs w:val="22"/>
                <w:lang w:val="en-US"/>
              </w:rPr>
              <w:t>255</w:t>
            </w:r>
          </w:p>
        </w:tc>
        <w:tc>
          <w:tcPr>
            <w:tcW w:w="270" w:type="dxa"/>
            <w:shd w:val="clear" w:color="auto" w:fill="auto"/>
          </w:tcPr>
          <w:p w14:paraId="362787E7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5957C77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C5A41" w:rsidRPr="00CC5A41">
              <w:rPr>
                <w:rFonts w:ascii="Angsana New" w:hAnsi="Angsana New"/>
                <w:sz w:val="22"/>
                <w:szCs w:val="22"/>
                <w:lang w:val="en-US"/>
              </w:rPr>
              <w:t>255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2D4A902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364B260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C5A41" w:rsidRPr="00CC5A41">
              <w:rPr>
                <w:rFonts w:ascii="Angsana New" w:hAnsi="Angsana New"/>
                <w:sz w:val="22"/>
                <w:szCs w:val="22"/>
                <w:lang w:val="en-US"/>
              </w:rPr>
              <w:t>255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91C086F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37C51F5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73055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60F05B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9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8F1B06B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73055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B09DF25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4C28C65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690E591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5FC3D4A6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1A2B5E" w:rsidRPr="00073055" w14:paraId="40B89046" w14:textId="77777777" w:rsidTr="00AE2820">
        <w:tc>
          <w:tcPr>
            <w:tcW w:w="2700" w:type="dxa"/>
          </w:tcPr>
          <w:p w14:paraId="0468A36F" w14:textId="77777777" w:rsidR="001A2B5E" w:rsidRPr="00FD7731" w:rsidRDefault="001A2B5E" w:rsidP="001A2B5E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  <w:r w:rsidRPr="00FD7731">
              <w:rPr>
                <w:rFonts w:ascii="Angsana New" w:hAnsi="Angsana New"/>
                <w:sz w:val="22"/>
                <w:szCs w:val="22"/>
                <w:cs/>
                <w:lang w:eastAsia="en-US"/>
              </w:rPr>
              <w:t>บริษัท กรีน เนเ</w:t>
            </w:r>
            <w:r w:rsidRPr="00FD7731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>จ</w:t>
            </w:r>
            <w:r w:rsidRPr="00FD7731">
              <w:rPr>
                <w:rFonts w:ascii="Angsana New" w:hAnsi="Angsana New"/>
                <w:sz w:val="22"/>
                <w:szCs w:val="22"/>
                <w:cs/>
                <w:lang w:eastAsia="en-US"/>
              </w:rPr>
              <w:t>อรัล โปรดักส์ จำกัด</w:t>
            </w:r>
          </w:p>
        </w:tc>
        <w:tc>
          <w:tcPr>
            <w:tcW w:w="630" w:type="dxa"/>
            <w:shd w:val="clear" w:color="auto" w:fill="auto"/>
          </w:tcPr>
          <w:p w14:paraId="3D528036" w14:textId="77777777" w:rsidR="001A2B5E" w:rsidRPr="00FD773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 w:rsidR="00E82DAF" w:rsidRPr="00E82DAF">
              <w:rPr>
                <w:rFonts w:ascii="Angsana New" w:hAnsi="Angsana New"/>
                <w:sz w:val="22"/>
                <w:szCs w:val="22"/>
              </w:rPr>
              <w:t>8</w:t>
            </w:r>
            <w:r w:rsidR="00CC5A41" w:rsidRPr="00CC5A41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10D7BE0" w14:textId="77777777" w:rsidR="001A2B5E" w:rsidRPr="00FD773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D55F534" w14:textId="77777777" w:rsidR="001A2B5E" w:rsidRPr="00FD773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 w:rsidR="00E82DAF" w:rsidRPr="00E82DAF">
              <w:rPr>
                <w:rFonts w:ascii="Angsana New" w:hAnsi="Angsana New"/>
                <w:sz w:val="22"/>
                <w:szCs w:val="22"/>
              </w:rPr>
              <w:t>8</w:t>
            </w:r>
            <w:r w:rsidR="00CC5A41" w:rsidRPr="00CC5A41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5AC818B" w14:textId="77777777" w:rsidR="001A2B5E" w:rsidRPr="00FD773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5F26712" w14:textId="77777777" w:rsidR="001A2B5E" w:rsidRPr="00FD7731" w:rsidRDefault="00CC5A41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14:paraId="7F68F281" w14:textId="77777777" w:rsidR="001A2B5E" w:rsidRPr="00FD773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D7731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82C3E50" w14:textId="77777777" w:rsidR="001A2B5E" w:rsidRPr="00FD773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45F8237" w14:textId="77777777" w:rsidR="001A2B5E" w:rsidRPr="00FD7731" w:rsidRDefault="00CC5A41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14:paraId="6F135B42" w14:textId="77777777" w:rsidR="001A2B5E" w:rsidRPr="00FD773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D7731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4A0E6AA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BBDF2FB" w14:textId="77777777" w:rsidR="001A2B5E" w:rsidRPr="00073055" w:rsidRDefault="004361DA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</w:t>
            </w:r>
            <w:r w:rsidR="00CC5A41" w:rsidRPr="00CC5A41">
              <w:rPr>
                <w:rFonts w:ascii="Angsana New" w:hAnsi="Angsana New" w:hint="cs"/>
                <w:sz w:val="22"/>
                <w:szCs w:val="22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11F5E41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B6F99A3" w14:textId="77777777" w:rsidR="001A2B5E" w:rsidRPr="00073055" w:rsidRDefault="004361DA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</w:t>
            </w:r>
            <w:r w:rsidR="00CC5A41" w:rsidRPr="00CC5A41">
              <w:rPr>
                <w:rFonts w:ascii="Angsana New" w:hAnsi="Angsana New" w:hint="cs"/>
                <w:sz w:val="22"/>
                <w:szCs w:val="22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365DAA1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58144B8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73055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360A34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332520C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73055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82523B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E9959ED" w14:textId="77777777" w:rsidR="001A2B5E" w:rsidRPr="00073055" w:rsidRDefault="004361DA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CC5A41" w:rsidRPr="00CC5A41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C1BD7A6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32CF391" w14:textId="77777777" w:rsidR="001A2B5E" w:rsidRPr="00073055" w:rsidRDefault="004361DA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CC5A41" w:rsidRPr="00CC5A41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252" w:type="dxa"/>
            <w:shd w:val="clear" w:color="auto" w:fill="auto"/>
          </w:tcPr>
          <w:p w14:paraId="5E88C99B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0AB2789" w14:textId="77777777" w:rsidR="001A2B5E" w:rsidRPr="00073055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C5A41">
              <w:rPr>
                <w:rFonts w:ascii="Angsana New" w:hAnsi="Angsana New" w:hint="cs"/>
                <w:sz w:val="22"/>
                <w:szCs w:val="22"/>
                <w:lang w:val="en-US"/>
              </w:rPr>
              <w:t>2</w:t>
            </w:r>
            <w:r w:rsidR="004361DA">
              <w:rPr>
                <w:rFonts w:ascii="Angsana New" w:hAnsi="Angsana New" w:hint="cs"/>
                <w:sz w:val="22"/>
                <w:szCs w:val="22"/>
                <w:lang w:val="en-US"/>
              </w:rPr>
              <w:t>1</w:t>
            </w:r>
          </w:p>
        </w:tc>
        <w:tc>
          <w:tcPr>
            <w:tcW w:w="252" w:type="dxa"/>
            <w:shd w:val="clear" w:color="auto" w:fill="auto"/>
          </w:tcPr>
          <w:p w14:paraId="01187FA6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23E5C4B8" w14:textId="77777777" w:rsidR="001A2B5E" w:rsidRPr="00073055" w:rsidRDefault="004361DA" w:rsidP="00AE282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0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</w:p>
        </w:tc>
      </w:tr>
      <w:tr w:rsidR="001A2B5E" w:rsidRPr="00073055" w14:paraId="13F1F1A1" w14:textId="77777777" w:rsidTr="00AE2820">
        <w:tc>
          <w:tcPr>
            <w:tcW w:w="2700" w:type="dxa"/>
          </w:tcPr>
          <w:p w14:paraId="0383B313" w14:textId="77777777" w:rsidR="001A2B5E" w:rsidRPr="00FD7731" w:rsidRDefault="001A2B5E" w:rsidP="001A2B5E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FD7731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 xml:space="preserve">บริษัท แอล โซลาร์ </w:t>
            </w:r>
            <w:r w:rsidR="00CC5A41" w:rsidRPr="00CC5A41">
              <w:rPr>
                <w:rFonts w:ascii="Angsana New" w:hAnsi="Angsana New"/>
                <w:sz w:val="22"/>
                <w:szCs w:val="22"/>
                <w:lang w:val="en-US" w:eastAsia="en-US"/>
              </w:rPr>
              <w:t>3</w:t>
            </w:r>
            <w:r w:rsidRPr="00FD7731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 </w:t>
            </w:r>
            <w:r w:rsidRPr="00FD7731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จำกัด</w:t>
            </w:r>
          </w:p>
        </w:tc>
        <w:tc>
          <w:tcPr>
            <w:tcW w:w="630" w:type="dxa"/>
            <w:shd w:val="clear" w:color="auto" w:fill="auto"/>
          </w:tcPr>
          <w:p w14:paraId="6E798F68" w14:textId="77777777" w:rsidR="001A2B5E" w:rsidRPr="00FD773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 w:rsidR="00CC5A41" w:rsidRPr="00CC5A41">
              <w:rPr>
                <w:rFonts w:ascii="Angsana New" w:hAnsi="Angsana New"/>
                <w:sz w:val="22"/>
                <w:szCs w:val="22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487F68C4" w14:textId="77777777" w:rsidR="001A2B5E" w:rsidRPr="00FD773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AE2F4E7" w14:textId="77777777" w:rsidR="001A2B5E" w:rsidRPr="00FD773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 w:rsidR="00CC5A41" w:rsidRPr="00CC5A41">
              <w:rPr>
                <w:rFonts w:ascii="Angsana New" w:hAnsi="Angsana New"/>
                <w:sz w:val="22"/>
                <w:szCs w:val="22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4FDA299E" w14:textId="77777777" w:rsidR="001A2B5E" w:rsidRPr="00FD773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F7B7B38" w14:textId="77777777" w:rsidR="001A2B5E" w:rsidRPr="00FD7731" w:rsidRDefault="004361DA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3F3317F8" w14:textId="77777777" w:rsidR="001A2B5E" w:rsidRPr="00FD773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D7731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62B4C0E" w14:textId="77777777" w:rsidR="001A2B5E" w:rsidRPr="00FD773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66116916" w14:textId="77777777" w:rsidR="001A2B5E" w:rsidRPr="00FD7731" w:rsidRDefault="004361DA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44F94D14" w14:textId="77777777" w:rsidR="001A2B5E" w:rsidRPr="00FD773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D7731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B0EDB2C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3FAF7D4" w14:textId="77777777" w:rsidR="001A2B5E" w:rsidRPr="00073055" w:rsidRDefault="00CC5A41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C5A41">
              <w:rPr>
                <w:rFonts w:ascii="Angsana New" w:hAnsi="Angsana New" w:hint="cs"/>
                <w:sz w:val="22"/>
                <w:szCs w:val="22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E027FD7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0EF56D0" w14:textId="77777777" w:rsidR="001A2B5E" w:rsidRPr="00073055" w:rsidRDefault="00CC5A41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C5A41">
              <w:rPr>
                <w:rFonts w:ascii="Angsana New" w:hAnsi="Angsana New" w:hint="cs"/>
                <w:sz w:val="22"/>
                <w:szCs w:val="22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8E23F35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A9F9F55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73055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B059DE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0747941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73055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5CAA1F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0F75C99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489"/>
                <w:tab w:val="right" w:pos="594"/>
              </w:tabs>
              <w:ind w:lef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ab/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ab/>
            </w:r>
            <w:r w:rsidR="00CC5A41" w:rsidRPr="00CC5A41">
              <w:rPr>
                <w:rFonts w:ascii="Angsana New" w:hAnsi="Angsana New"/>
                <w:sz w:val="22"/>
                <w:szCs w:val="22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CA844CE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E6469E8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489"/>
                <w:tab w:val="right" w:pos="594"/>
              </w:tabs>
              <w:ind w:lef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ab/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ab/>
            </w:r>
            <w:r w:rsidR="00CC5A41" w:rsidRPr="00CC5A41">
              <w:rPr>
                <w:rFonts w:ascii="Angsana New" w:hAnsi="Angsana New"/>
                <w:sz w:val="22"/>
                <w:szCs w:val="22"/>
                <w:lang w:val="en-US"/>
              </w:rPr>
              <w:t>7</w:t>
            </w:r>
          </w:p>
        </w:tc>
        <w:tc>
          <w:tcPr>
            <w:tcW w:w="252" w:type="dxa"/>
            <w:shd w:val="clear" w:color="auto" w:fill="auto"/>
          </w:tcPr>
          <w:p w14:paraId="0D3F9F4F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CCF4BC0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799EB7B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06EB8249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1A2B5E" w:rsidRPr="00073055" w14:paraId="1246A8C0" w14:textId="77777777" w:rsidTr="00AE2820">
        <w:tc>
          <w:tcPr>
            <w:tcW w:w="2700" w:type="dxa"/>
          </w:tcPr>
          <w:p w14:paraId="43CF6F6D" w14:textId="77777777" w:rsidR="001A2B5E" w:rsidRPr="00073055" w:rsidRDefault="001A2B5E" w:rsidP="001A2B5E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  <w:lang w:eastAsia="en-US"/>
              </w:rPr>
              <w:t>บริษัท ล็อกซเล่ย์ โกลบอล จำกัด</w:t>
            </w:r>
          </w:p>
        </w:tc>
        <w:tc>
          <w:tcPr>
            <w:tcW w:w="630" w:type="dxa"/>
            <w:shd w:val="clear" w:color="auto" w:fill="auto"/>
          </w:tcPr>
          <w:p w14:paraId="07F27C72" w14:textId="77777777" w:rsidR="001A2B5E" w:rsidRPr="00073055" w:rsidRDefault="00CC5A41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5</w:t>
            </w:r>
            <w:r w:rsidR="004361DA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C9CDEB4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9188F8F" w14:textId="77777777" w:rsidR="001A2B5E" w:rsidRPr="00073055" w:rsidRDefault="00CC5A41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5</w:t>
            </w:r>
            <w:r w:rsidR="004361DA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E4837A5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38B6E7D" w14:textId="77777777" w:rsidR="001A2B5E" w:rsidRPr="00073055" w:rsidRDefault="00E82DAF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82DA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720" w:type="dxa"/>
            <w:shd w:val="clear" w:color="auto" w:fill="auto"/>
          </w:tcPr>
          <w:p w14:paraId="371A7812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D7D0908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10D03E1E" w14:textId="77777777" w:rsidR="001A2B5E" w:rsidRPr="00073055" w:rsidRDefault="00E82DAF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82DA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720" w:type="dxa"/>
            <w:shd w:val="clear" w:color="auto" w:fill="auto"/>
          </w:tcPr>
          <w:p w14:paraId="1FEBBFF2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322F5F7C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E6EF734" w14:textId="77777777" w:rsidR="001A2B5E" w:rsidRPr="00073055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 w:hint="cs"/>
                <w:sz w:val="22"/>
                <w:szCs w:val="22"/>
                <w:lang w:val="en-US"/>
              </w:rPr>
              <w:t>5</w:t>
            </w:r>
            <w:r w:rsidR="004361DA">
              <w:rPr>
                <w:rFonts w:ascii="Angsana New" w:hAnsi="Angsana New" w:hint="cs"/>
                <w:sz w:val="22"/>
                <w:szCs w:val="22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620E79F4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0696D57" w14:textId="77777777" w:rsidR="001A2B5E" w:rsidRPr="00073055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 w:hint="cs"/>
                <w:sz w:val="22"/>
                <w:szCs w:val="22"/>
                <w:lang w:val="en-US"/>
              </w:rPr>
              <w:t>5</w:t>
            </w:r>
            <w:r w:rsidR="004361DA">
              <w:rPr>
                <w:rFonts w:ascii="Angsana New" w:hAnsi="Angsana New" w:hint="cs"/>
                <w:sz w:val="22"/>
                <w:szCs w:val="22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47948B6E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8B5D939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  <w:lang w:val="en-US"/>
              </w:rPr>
              <w:t>(</w:t>
            </w:r>
            <w:r w:rsidR="00CC5A41" w:rsidRPr="00CC5A41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  <w:r w:rsidR="004361DA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  <w:r w:rsidRPr="00073055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5B2683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AE16261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  <w:lang w:val="en-US"/>
              </w:rPr>
              <w:t>(</w:t>
            </w:r>
            <w:r w:rsidR="00CC5A41" w:rsidRPr="00CC5A41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  <w:r w:rsidR="004361DA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  <w:r w:rsidRPr="00073055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880790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49727D5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DFEE6B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CA691F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22F939E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63EE791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6469758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2D28D380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1A2B5E" w:rsidRPr="00073055" w14:paraId="0365020D" w14:textId="77777777" w:rsidTr="00AE2820">
        <w:tc>
          <w:tcPr>
            <w:tcW w:w="2700" w:type="dxa"/>
          </w:tcPr>
          <w:p w14:paraId="3BC479A9" w14:textId="77777777" w:rsidR="001A2B5E" w:rsidRPr="00073055" w:rsidRDefault="001A2B5E" w:rsidP="001A2B5E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  <w:lang w:eastAsia="en-US"/>
              </w:rPr>
              <w:t xml:space="preserve">บริษัท </w:t>
            </w:r>
            <w:r w:rsidRPr="00073055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>แอลบี อีวี</w:t>
            </w:r>
            <w:r w:rsidRPr="00073055">
              <w:rPr>
                <w:rFonts w:ascii="Angsana New" w:hAnsi="Angsana New"/>
                <w:sz w:val="22"/>
                <w:szCs w:val="22"/>
                <w:cs/>
                <w:lang w:eastAsia="en-US"/>
              </w:rPr>
              <w:t xml:space="preserve"> จำกัด</w:t>
            </w:r>
          </w:p>
        </w:tc>
        <w:tc>
          <w:tcPr>
            <w:tcW w:w="630" w:type="dxa"/>
            <w:shd w:val="clear" w:color="auto" w:fill="auto"/>
          </w:tcPr>
          <w:p w14:paraId="7B7C0CCD" w14:textId="77777777" w:rsidR="001A2B5E" w:rsidRPr="00073055" w:rsidRDefault="00CC5A41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5</w:t>
            </w:r>
            <w:r w:rsidR="004361DA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1040E74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3AB6D40" w14:textId="77777777" w:rsidR="001A2B5E" w:rsidRPr="00073055" w:rsidRDefault="00CC5A41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5</w:t>
            </w:r>
            <w:r w:rsidR="004361DA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28B2CC9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041CA4E" w14:textId="77777777" w:rsidR="001A2B5E" w:rsidRPr="00073055" w:rsidRDefault="004361DA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76FAB70C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B4D47B7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2EC4FF30" w14:textId="77777777" w:rsidR="001A2B5E" w:rsidRPr="00073055" w:rsidRDefault="004361DA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567EA7C2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3F696B7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600D122" w14:textId="77777777" w:rsidR="001A2B5E" w:rsidRPr="00073055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 w:hint="cs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863D958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995F690" w14:textId="77777777" w:rsidR="001A2B5E" w:rsidRPr="00073055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 w:hint="cs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920B3E0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6A16FBE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73055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489DEC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EDF2EAB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73055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0E17FB" w14:textId="77777777" w:rsidR="001A2B5E" w:rsidRPr="00073055" w:rsidRDefault="001A2B5E" w:rsidP="001A2B5E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EBAEB6B" w14:textId="77777777" w:rsidR="001A2B5E" w:rsidRPr="00073055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C5A41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3E67628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B4FDA57" w14:textId="77777777" w:rsidR="001A2B5E" w:rsidRPr="00073055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C5A41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252" w:type="dxa"/>
            <w:shd w:val="clear" w:color="auto" w:fill="auto"/>
          </w:tcPr>
          <w:p w14:paraId="6177EE1B" w14:textId="77777777" w:rsidR="001A2B5E" w:rsidRPr="00073055" w:rsidRDefault="001A2B5E" w:rsidP="001A2B5E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50F66BFB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89964C9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4FBC3C60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1A2B5E" w:rsidRPr="00073055" w14:paraId="56FD9DCE" w14:textId="77777777" w:rsidTr="00AE2820">
        <w:tc>
          <w:tcPr>
            <w:tcW w:w="2700" w:type="dxa"/>
          </w:tcPr>
          <w:p w14:paraId="550C51A9" w14:textId="77777777" w:rsidR="001A2B5E" w:rsidRPr="00073055" w:rsidRDefault="001A2B5E" w:rsidP="001A2B5E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 xml:space="preserve">บริษัท เลโก </w:t>
            </w:r>
            <w:r w:rsidR="00E82DAF" w:rsidRPr="00E82DAF">
              <w:rPr>
                <w:rFonts w:ascii="Angsana New" w:hAnsi="Angsana New"/>
                <w:sz w:val="22"/>
                <w:szCs w:val="22"/>
                <w:lang w:val="en-US" w:eastAsia="en-US"/>
              </w:rPr>
              <w:t>99</w:t>
            </w: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จำกัด</w:t>
            </w:r>
          </w:p>
        </w:tc>
        <w:tc>
          <w:tcPr>
            <w:tcW w:w="630" w:type="dxa"/>
            <w:shd w:val="clear" w:color="auto" w:fill="auto"/>
          </w:tcPr>
          <w:p w14:paraId="54A5AF4A" w14:textId="77777777" w:rsidR="001A2B5E" w:rsidRPr="00073055" w:rsidRDefault="00CC5A41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5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73427D20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8C72D42" w14:textId="77777777" w:rsidR="001A2B5E" w:rsidRPr="00073055" w:rsidRDefault="00CC5A41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5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6C2027E6" w14:textId="77777777" w:rsidR="001A2B5E" w:rsidRPr="00073055" w:rsidRDefault="001A2B5E" w:rsidP="001A2B5E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28A7841D" w14:textId="77777777" w:rsidR="001A2B5E" w:rsidRPr="00073055" w:rsidRDefault="004361DA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CC5A41" w:rsidRPr="00CC5A41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14:paraId="3D841331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EE123A8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6E21AA3D" w14:textId="77777777" w:rsidR="001A2B5E" w:rsidRPr="00073055" w:rsidRDefault="004361DA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CC5A41" w:rsidRPr="00CC5A41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14:paraId="1C8CC792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FD0E49C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BDF13D4" w14:textId="77777777" w:rsidR="001A2B5E" w:rsidRPr="00073055" w:rsidRDefault="00E82DAF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82DAF">
              <w:rPr>
                <w:rFonts w:ascii="Angsana New" w:hAnsi="Angsana New" w:hint="cs"/>
                <w:sz w:val="22"/>
                <w:szCs w:val="22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808A014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DF2070B" w14:textId="77777777" w:rsidR="001A2B5E" w:rsidRPr="00073055" w:rsidRDefault="00E82DAF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82DAF">
              <w:rPr>
                <w:rFonts w:ascii="Angsana New" w:hAnsi="Angsana New" w:hint="cs"/>
                <w:sz w:val="22"/>
                <w:szCs w:val="22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904FA6D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F0801BD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73055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3776D8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7D70561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73055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F60399" w14:textId="77777777" w:rsidR="001A2B5E" w:rsidRPr="00073055" w:rsidRDefault="001A2B5E" w:rsidP="001A2B5E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EF4E89D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489"/>
                <w:tab w:val="right" w:pos="594"/>
              </w:tabs>
              <w:ind w:lef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ab/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ab/>
            </w:r>
            <w:r w:rsidR="00E82DAF" w:rsidRPr="00E82DAF"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48C9552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0492CCE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489"/>
                <w:tab w:val="right" w:pos="594"/>
              </w:tabs>
              <w:ind w:lef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ab/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ab/>
            </w:r>
            <w:r w:rsidR="00E82DAF" w:rsidRPr="00E82DAF"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</w:p>
        </w:tc>
        <w:tc>
          <w:tcPr>
            <w:tcW w:w="252" w:type="dxa"/>
            <w:shd w:val="clear" w:color="auto" w:fill="auto"/>
          </w:tcPr>
          <w:p w14:paraId="62488F49" w14:textId="77777777" w:rsidR="001A2B5E" w:rsidRPr="00073055" w:rsidRDefault="001A2B5E" w:rsidP="001A2B5E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4ADC30E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920BA43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38" w:type="dxa"/>
            <w:shd w:val="clear" w:color="auto" w:fill="auto"/>
          </w:tcPr>
          <w:p w14:paraId="279695CD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1A2B5E" w:rsidRPr="00073055" w14:paraId="23731D0C" w14:textId="77777777" w:rsidTr="00AE2820">
        <w:tc>
          <w:tcPr>
            <w:tcW w:w="2700" w:type="dxa"/>
          </w:tcPr>
          <w:p w14:paraId="5A9BDAD9" w14:textId="77777777" w:rsidR="001A2B5E" w:rsidRPr="00073055" w:rsidRDefault="001A2B5E" w:rsidP="001A2B5E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  <w:lang w:eastAsia="en-US"/>
              </w:rPr>
              <w:t>บริษัท ล็อกซเล่ย์ เทรดดิ้ง จำกัด</w:t>
            </w:r>
          </w:p>
        </w:tc>
        <w:tc>
          <w:tcPr>
            <w:tcW w:w="630" w:type="dxa"/>
            <w:shd w:val="clear" w:color="auto" w:fill="auto"/>
          </w:tcPr>
          <w:p w14:paraId="2827B011" w14:textId="77777777" w:rsidR="001A2B5E" w:rsidRPr="00073055" w:rsidRDefault="00CC5A41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5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159A51F9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C47701B" w14:textId="77777777" w:rsidR="001A2B5E" w:rsidRPr="00073055" w:rsidRDefault="00CC5A41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5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BA4B3EB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8971EBB" w14:textId="77777777" w:rsidR="001A2B5E" w:rsidRPr="00073055" w:rsidRDefault="00CC5A41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5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20" w:type="dxa"/>
            <w:shd w:val="clear" w:color="auto" w:fill="auto"/>
          </w:tcPr>
          <w:p w14:paraId="1882B60A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98E69C2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77C264C" w14:textId="77777777" w:rsidR="001A2B5E" w:rsidRPr="00073055" w:rsidRDefault="00CC5A41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5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20" w:type="dxa"/>
            <w:shd w:val="clear" w:color="auto" w:fill="auto"/>
          </w:tcPr>
          <w:p w14:paraId="10D5FDE4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C79C3DB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65B92F4" w14:textId="77777777" w:rsidR="001A2B5E" w:rsidRPr="00073055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94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 w:hint="cs"/>
                <w:sz w:val="22"/>
                <w:szCs w:val="22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62219825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DD6A6CC" w14:textId="77777777" w:rsidR="001A2B5E" w:rsidRPr="00073055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94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 w:hint="cs"/>
                <w:sz w:val="22"/>
                <w:szCs w:val="22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6EC9B467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B1ABA85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73055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7257C2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C9D8657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73055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37A1C7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B4637E5" w14:textId="77777777" w:rsidR="001A2B5E" w:rsidRPr="00073055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94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/>
                <w:sz w:val="22"/>
                <w:szCs w:val="22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0FDB158D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2D66F07" w14:textId="77777777" w:rsidR="001A2B5E" w:rsidRPr="00073055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94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/>
                <w:sz w:val="22"/>
                <w:szCs w:val="22"/>
                <w:lang w:val="en-US"/>
              </w:rPr>
              <w:t>25</w:t>
            </w:r>
          </w:p>
        </w:tc>
        <w:tc>
          <w:tcPr>
            <w:tcW w:w="252" w:type="dxa"/>
            <w:shd w:val="clear" w:color="auto" w:fill="auto"/>
          </w:tcPr>
          <w:p w14:paraId="576E5135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E2E4D26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1527E0E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24BA8AFF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1A2B5E" w:rsidRPr="00073055" w14:paraId="760F1B43" w14:textId="77777777" w:rsidTr="00AE2820">
        <w:tc>
          <w:tcPr>
            <w:tcW w:w="2700" w:type="dxa"/>
          </w:tcPr>
          <w:p w14:paraId="122E28FC" w14:textId="77777777" w:rsidR="001A2B5E" w:rsidRPr="00073055" w:rsidRDefault="001A2B5E" w:rsidP="001A2B5E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  <w:lang w:eastAsia="en-US"/>
              </w:rPr>
              <w:t>บริษัท การค้าลาว จำกัด</w:t>
            </w:r>
          </w:p>
        </w:tc>
        <w:tc>
          <w:tcPr>
            <w:tcW w:w="630" w:type="dxa"/>
            <w:shd w:val="clear" w:color="auto" w:fill="auto"/>
          </w:tcPr>
          <w:p w14:paraId="0FE6F3F0" w14:textId="77777777" w:rsidR="001A2B5E" w:rsidRPr="00073055" w:rsidRDefault="00CC5A41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5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A28EDFE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F3EFEC3" w14:textId="77777777" w:rsidR="001A2B5E" w:rsidRPr="00073055" w:rsidRDefault="00CC5A41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5</w:t>
            </w:r>
            <w:r w:rsidR="004361D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EC088B6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B4969FD" w14:textId="77777777" w:rsidR="001A2B5E" w:rsidRPr="00073055" w:rsidRDefault="00CC5A41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4</w:t>
            </w:r>
            <w:r w:rsidR="001A2B5E">
              <w:rPr>
                <w:rFonts w:ascii="Angsana New" w:hAnsi="Angsana New"/>
                <w:sz w:val="22"/>
                <w:szCs w:val="22"/>
              </w:rPr>
              <w:t>,</w:t>
            </w:r>
            <w:r w:rsidR="004361DA">
              <w:rPr>
                <w:rFonts w:ascii="Angsana New" w:hAnsi="Angsana New"/>
                <w:sz w:val="22"/>
                <w:szCs w:val="22"/>
              </w:rPr>
              <w:t>1</w:t>
            </w:r>
            <w:r w:rsidRPr="00CC5A41"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720" w:type="dxa"/>
            <w:shd w:val="clear" w:color="auto" w:fill="auto"/>
          </w:tcPr>
          <w:p w14:paraId="3A73C768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</w:rPr>
              <w:t>ล้านกีบ</w:t>
            </w:r>
          </w:p>
        </w:tc>
        <w:tc>
          <w:tcPr>
            <w:tcW w:w="270" w:type="dxa"/>
            <w:shd w:val="clear" w:color="auto" w:fill="auto"/>
          </w:tcPr>
          <w:p w14:paraId="06B5B8FA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485FA48" w14:textId="77777777" w:rsidR="001A2B5E" w:rsidRPr="00073055" w:rsidRDefault="00CC5A41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5A41">
              <w:rPr>
                <w:rFonts w:ascii="Angsana New" w:hAnsi="Angsana New"/>
                <w:sz w:val="22"/>
                <w:szCs w:val="22"/>
              </w:rPr>
              <w:t>4</w:t>
            </w:r>
            <w:r w:rsidR="001A2B5E">
              <w:rPr>
                <w:rFonts w:ascii="Angsana New" w:hAnsi="Angsana New"/>
                <w:sz w:val="22"/>
                <w:szCs w:val="22"/>
              </w:rPr>
              <w:t>,</w:t>
            </w:r>
            <w:r w:rsidR="004361DA">
              <w:rPr>
                <w:rFonts w:ascii="Angsana New" w:hAnsi="Angsana New"/>
                <w:sz w:val="22"/>
                <w:szCs w:val="22"/>
              </w:rPr>
              <w:t>1</w:t>
            </w:r>
            <w:r w:rsidRPr="00CC5A41"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720" w:type="dxa"/>
            <w:shd w:val="clear" w:color="auto" w:fill="auto"/>
          </w:tcPr>
          <w:p w14:paraId="22DF5D1F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</w:rPr>
              <w:t>ล้านกีบ</w:t>
            </w:r>
          </w:p>
        </w:tc>
        <w:tc>
          <w:tcPr>
            <w:tcW w:w="270" w:type="dxa"/>
            <w:shd w:val="clear" w:color="auto" w:fill="auto"/>
          </w:tcPr>
          <w:p w14:paraId="6E04343E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2552164" w14:textId="77777777" w:rsidR="001A2B5E" w:rsidRPr="00073055" w:rsidRDefault="004361DA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lang w:val="en-US"/>
              </w:rPr>
              <w:t>1</w:t>
            </w:r>
            <w:r w:rsidR="00CC5A41" w:rsidRPr="00CC5A41">
              <w:rPr>
                <w:rFonts w:ascii="Angsana New" w:hAnsi="Angsana New" w:hint="cs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6EEBE57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008CE40" w14:textId="77777777" w:rsidR="001A2B5E" w:rsidRPr="00073055" w:rsidRDefault="004361DA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lang w:val="en-US"/>
              </w:rPr>
              <w:t>1</w:t>
            </w:r>
            <w:r w:rsidR="00CC5A41" w:rsidRPr="00CC5A41">
              <w:rPr>
                <w:rFonts w:ascii="Angsana New" w:hAnsi="Angsana New" w:hint="cs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CDD1B08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962DB13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4361DA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="00CC5A41" w:rsidRPr="00CC5A41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07B2139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EB65FD2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4361DA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="00CC5A41" w:rsidRPr="00CC5A41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586EC82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42BFC63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7E2E8A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1CC5666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71B610A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066C29A" w14:textId="77777777" w:rsidR="001A2B5E" w:rsidRPr="004E36E0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1448575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2CC0A88E" w14:textId="77777777" w:rsidR="001A2B5E" w:rsidRPr="004E36E0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</w:tr>
      <w:tr w:rsidR="001A2B5E" w:rsidRPr="00073055" w14:paraId="21AB8E73" w14:textId="77777777" w:rsidTr="00AE2820">
        <w:tc>
          <w:tcPr>
            <w:tcW w:w="2700" w:type="dxa"/>
          </w:tcPr>
          <w:p w14:paraId="3C95C4B6" w14:textId="77777777" w:rsidR="001A2B5E" w:rsidRDefault="001A2B5E" w:rsidP="001A2B5E">
            <w:pPr>
              <w:pStyle w:val="Heading9"/>
              <w:tabs>
                <w:tab w:val="left" w:pos="252"/>
              </w:tabs>
              <w:ind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แอล ออโตโมทีฟ จำกัด</w:t>
            </w:r>
          </w:p>
        </w:tc>
        <w:tc>
          <w:tcPr>
            <w:tcW w:w="630" w:type="dxa"/>
            <w:shd w:val="clear" w:color="auto" w:fill="auto"/>
          </w:tcPr>
          <w:p w14:paraId="58A85F32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58DC47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20764D6" w14:textId="77777777" w:rsidR="001A2B5E" w:rsidRPr="00073055" w:rsidRDefault="00E82DAF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2DA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30B445CD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EE69E12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404ACECA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0EBE258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456FDF8" w14:textId="77777777" w:rsidR="001A2B5E" w:rsidRPr="00073055" w:rsidRDefault="004361DA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5859EF2E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D399A9F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5ED703E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F7FA5A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44C240A" w14:textId="77777777" w:rsidR="001A2B5E" w:rsidRPr="00073055" w:rsidRDefault="004361DA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680F6933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243B400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5D421C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6BE0B69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C86974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A82445C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854042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CFEFEB8" w14:textId="77777777" w:rsidR="001A2B5E" w:rsidRPr="00073055" w:rsidRDefault="004361DA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lang w:val="en-US"/>
              </w:rPr>
              <w:t>10</w:t>
            </w:r>
          </w:p>
        </w:tc>
        <w:tc>
          <w:tcPr>
            <w:tcW w:w="252" w:type="dxa"/>
            <w:shd w:val="clear" w:color="auto" w:fill="auto"/>
          </w:tcPr>
          <w:p w14:paraId="2D7E8B0C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AA919A8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44A3B1D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5ECAB5C1" w14:textId="77777777" w:rsidR="001A2B5E" w:rsidRPr="00D91F53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1A2B5E" w:rsidRPr="00AB46E2" w14:paraId="4712EAE7" w14:textId="77777777" w:rsidTr="00AE2820">
        <w:tc>
          <w:tcPr>
            <w:tcW w:w="2700" w:type="dxa"/>
          </w:tcPr>
          <w:p w14:paraId="4D848361" w14:textId="77777777" w:rsidR="001A2B5E" w:rsidRPr="00073055" w:rsidRDefault="001A2B5E" w:rsidP="001A2B5E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6FB10384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4E0D2A4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FFDC8CC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60D379C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41B6576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A106191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17BE1B3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88E6AB1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A9FD9E6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1771EFB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EC2F2A" w14:textId="77777777" w:rsidR="001A2B5E" w:rsidRPr="00073055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</w:t>
            </w:r>
            <w:r w:rsidR="001A2B5E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,</w:t>
            </w:r>
            <w:r w:rsidRPr="00CC5A41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7</w:t>
            </w:r>
            <w:r w:rsidRPr="00CC5A41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2</w:t>
            </w:r>
            <w:r w:rsidR="004361DA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CDA4FFF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BEAF7" w14:textId="77777777" w:rsidR="001A2B5E" w:rsidRPr="00073055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</w:t>
            </w:r>
            <w:r w:rsidR="001A2B5E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,</w:t>
            </w:r>
            <w:r w:rsidRPr="00CC5A41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73</w:t>
            </w:r>
            <w:r w:rsidR="004361DA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BB1CCFD" w14:textId="77777777" w:rsidR="001A2B5E" w:rsidRPr="00073055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11D5C8" w14:textId="77777777" w:rsidR="001A2B5E" w:rsidRPr="00451ACC" w:rsidRDefault="001A2B5E" w:rsidP="00451AC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451ACC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</w:t>
            </w:r>
            <w:r w:rsidR="00CC5A41" w:rsidRPr="00CC5A41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473</w:t>
            </w:r>
            <w:r w:rsidRPr="00451ACC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A434B9F" w14:textId="77777777" w:rsidR="001A2B5E" w:rsidRPr="00451ACC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B8F72B" w14:textId="77777777" w:rsidR="001A2B5E" w:rsidRPr="00451ACC" w:rsidRDefault="001A2B5E" w:rsidP="00451AC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451ACC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</w:t>
            </w:r>
            <w:r w:rsidR="00CC5A41" w:rsidRPr="00CC5A41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473</w:t>
            </w:r>
            <w:r w:rsidRPr="00451ACC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CEEEF61" w14:textId="77777777" w:rsidR="001A2B5E" w:rsidRPr="00451ACC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62565F" w14:textId="77777777" w:rsidR="001A2B5E" w:rsidRPr="00073055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2</w:t>
            </w:r>
            <w:r w:rsidR="001A2B5E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,</w:t>
            </w:r>
            <w:r w:rsidRPr="00CC5A41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2</w:t>
            </w:r>
            <w:r w:rsidRPr="00CC5A41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4</w:t>
            </w:r>
            <w:r w:rsidR="00E82DAF" w:rsidRPr="00E82DAF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8985733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60D74" w14:textId="77777777" w:rsidR="001A2B5E" w:rsidRPr="00073055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CC5A41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2</w:t>
            </w:r>
            <w:r w:rsidR="001A2B5E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,</w:t>
            </w:r>
            <w:r w:rsidRPr="00CC5A41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25</w:t>
            </w:r>
            <w:r w:rsidR="00E82DAF" w:rsidRPr="00E82DAF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252" w:type="dxa"/>
            <w:shd w:val="clear" w:color="auto" w:fill="auto"/>
          </w:tcPr>
          <w:p w14:paraId="4B4EF162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8F1911" w14:textId="77777777" w:rsidR="001A2B5E" w:rsidRPr="00073055" w:rsidRDefault="00CC5A41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CC5A41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4</w:t>
            </w:r>
            <w:r w:rsidR="00E82DAF" w:rsidRPr="00E82DAF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9</w:t>
            </w:r>
            <w:r w:rsidRPr="00CC5A41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252" w:type="dxa"/>
            <w:shd w:val="clear" w:color="auto" w:fill="auto"/>
          </w:tcPr>
          <w:p w14:paraId="42C15A32" w14:textId="77777777" w:rsidR="001A2B5E" w:rsidRPr="00073055" w:rsidRDefault="001A2B5E" w:rsidP="001A2B5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AE12C6" w14:textId="77777777" w:rsidR="001A2B5E" w:rsidRPr="00073055" w:rsidRDefault="00CC5A41" w:rsidP="00AE282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CC5A41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</w:t>
            </w:r>
            <w:r w:rsidR="00E82DAF" w:rsidRPr="00E82DAF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99</w:t>
            </w:r>
          </w:p>
        </w:tc>
      </w:tr>
    </w:tbl>
    <w:p w14:paraId="3BCA89DE" w14:textId="77777777" w:rsidR="00BE3FDA" w:rsidRPr="00AB46E2" w:rsidRDefault="00BE3FDA" w:rsidP="005E59A8">
      <w:pPr>
        <w:rPr>
          <w:cs/>
        </w:rPr>
        <w:sectPr w:rsidR="00BE3FDA" w:rsidRPr="00AB46E2" w:rsidSect="00137C01">
          <w:headerReference w:type="even" r:id="rId17"/>
          <w:headerReference w:type="default" r:id="rId18"/>
          <w:headerReference w:type="first" r:id="rId19"/>
          <w:pgSz w:w="16834" w:h="11909" w:orient="landscape" w:code="9"/>
          <w:pgMar w:top="691" w:right="1152" w:bottom="576" w:left="1152" w:header="475" w:footer="602" w:gutter="0"/>
          <w:cols w:space="720"/>
        </w:sectPr>
      </w:pPr>
    </w:p>
    <w:tbl>
      <w:tblPr>
        <w:tblW w:w="8802" w:type="dxa"/>
        <w:tblInd w:w="558" w:type="dxa"/>
        <w:tblLook w:val="01E0" w:firstRow="1" w:lastRow="1" w:firstColumn="1" w:lastColumn="1" w:noHBand="0" w:noVBand="0"/>
      </w:tblPr>
      <w:tblGrid>
        <w:gridCol w:w="3420"/>
        <w:gridCol w:w="3492"/>
        <w:gridCol w:w="900"/>
        <w:gridCol w:w="990"/>
      </w:tblGrid>
      <w:tr w:rsidR="00B34C46" w:rsidRPr="00364871" w14:paraId="41F3A46B" w14:textId="77777777" w:rsidTr="00ED294D">
        <w:trPr>
          <w:cantSplit/>
          <w:tblHeader/>
        </w:trPr>
        <w:tc>
          <w:tcPr>
            <w:tcW w:w="3420" w:type="dxa"/>
          </w:tcPr>
          <w:p w14:paraId="6417DD57" w14:textId="77777777" w:rsidR="00B34C46" w:rsidRPr="00364871" w:rsidRDefault="00B34C46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6487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3492" w:type="dxa"/>
          </w:tcPr>
          <w:p w14:paraId="02934EB1" w14:textId="77777777" w:rsidR="00B34C46" w:rsidRPr="00364871" w:rsidRDefault="00B34C46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487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890" w:type="dxa"/>
            <w:gridSpan w:val="2"/>
          </w:tcPr>
          <w:p w14:paraId="683E87FB" w14:textId="77777777" w:rsidR="00B34C46" w:rsidRPr="00364871" w:rsidRDefault="00B34C46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6487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บริษัทถือหุ้นร้อยละ</w:t>
            </w:r>
          </w:p>
        </w:tc>
      </w:tr>
      <w:tr w:rsidR="00B34C46" w:rsidRPr="00364871" w14:paraId="6797F8F8" w14:textId="77777777" w:rsidTr="00ED294D">
        <w:trPr>
          <w:cantSplit/>
          <w:tblHeader/>
        </w:trPr>
        <w:tc>
          <w:tcPr>
            <w:tcW w:w="3420" w:type="dxa"/>
          </w:tcPr>
          <w:p w14:paraId="3AF76D7F" w14:textId="77777777" w:rsidR="00B34C46" w:rsidRPr="00364871" w:rsidRDefault="00B34C46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92" w:type="dxa"/>
          </w:tcPr>
          <w:p w14:paraId="413065B2" w14:textId="77777777" w:rsidR="00B34C46" w:rsidRPr="00364871" w:rsidRDefault="00B34C46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FFFFFF"/>
          </w:tcPr>
          <w:p w14:paraId="78BA3F38" w14:textId="77777777" w:rsidR="00B34C46" w:rsidRPr="00364871" w:rsidRDefault="00CC5A41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5A4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90" w:type="dxa"/>
            <w:shd w:val="clear" w:color="auto" w:fill="FFFFFF"/>
          </w:tcPr>
          <w:p w14:paraId="1C183438" w14:textId="77777777" w:rsidR="00B34C46" w:rsidRPr="00364871" w:rsidRDefault="00CC5A41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5A4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34C46" w:rsidRPr="00364871" w14:paraId="1D921FB8" w14:textId="77777777" w:rsidTr="00ED294D">
        <w:trPr>
          <w:cantSplit/>
        </w:trPr>
        <w:tc>
          <w:tcPr>
            <w:tcW w:w="3420" w:type="dxa"/>
          </w:tcPr>
          <w:p w14:paraId="4C373DE0" w14:textId="77777777" w:rsidR="00B34C46" w:rsidRPr="00364871" w:rsidRDefault="00B34C46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6487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3492" w:type="dxa"/>
          </w:tcPr>
          <w:p w14:paraId="7E4D96E8" w14:textId="77777777" w:rsidR="00B34C46" w:rsidRPr="00364871" w:rsidRDefault="00B34C46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1A34F00" w14:textId="77777777" w:rsidR="00B34C46" w:rsidRPr="00364871" w:rsidRDefault="00B34C46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1A6B45" w14:textId="77777777" w:rsidR="00B34C46" w:rsidRPr="00364871" w:rsidRDefault="00B34C46" w:rsidP="00B3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57D7" w:rsidRPr="0081366F" w14:paraId="61FDC2DE" w14:textId="77777777" w:rsidTr="00ED294D">
        <w:trPr>
          <w:cantSplit/>
        </w:trPr>
        <w:tc>
          <w:tcPr>
            <w:tcW w:w="3420" w:type="dxa"/>
          </w:tcPr>
          <w:p w14:paraId="09D79935" w14:textId="77777777" w:rsidR="00D757D7" w:rsidRPr="00364871" w:rsidRDefault="00D757D7" w:rsidP="00ED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0"/>
              <w:rPr>
                <w:rFonts w:ascii="Angsana New" w:hAnsi="Angsana New"/>
                <w:sz w:val="28"/>
                <w:szCs w:val="28"/>
                <w:cs/>
              </w:rPr>
            </w:pPr>
            <w:r w:rsidRPr="00364871">
              <w:rPr>
                <w:rFonts w:ascii="Angsana New" w:hAnsi="Angsana New"/>
                <w:sz w:val="28"/>
                <w:szCs w:val="28"/>
                <w:cs/>
              </w:rPr>
              <w:t>บริษัท เน็ทวัน เน็ทเวิร์ค โซลูชั่น จำกัด</w:t>
            </w:r>
          </w:p>
        </w:tc>
        <w:tc>
          <w:tcPr>
            <w:tcW w:w="3492" w:type="dxa"/>
          </w:tcPr>
          <w:p w14:paraId="2F1D450C" w14:textId="77777777" w:rsidR="00D757D7" w:rsidRPr="00364871" w:rsidRDefault="00D757D7" w:rsidP="00ED294D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6487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ประกอบกิจการค้าเครื่องคอมพิวเตอร์</w:t>
            </w:r>
            <w:r w:rsidRPr="0036487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36487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br/>
            </w:r>
            <w:r w:rsidRPr="0036487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</w:t>
            </w:r>
            <w:r w:rsidRPr="0036487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รวมทั้งอะไหล่และอุปกรณ์</w:t>
            </w:r>
            <w:r w:rsidRPr="0036487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br/>
            </w:r>
            <w:r w:rsidRPr="0036487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</w:t>
            </w:r>
            <w:r w:rsidRPr="0036487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คอมพิวเตอร์ทุกชนิด</w:t>
            </w:r>
            <w:r w:rsidRPr="0036487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900" w:type="dxa"/>
            <w:shd w:val="clear" w:color="auto" w:fill="auto"/>
          </w:tcPr>
          <w:p w14:paraId="10EE9915" w14:textId="77777777" w:rsidR="00D757D7" w:rsidRPr="00364871" w:rsidRDefault="00E82DAF" w:rsidP="00D75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2DAF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2C736531" w14:textId="77777777" w:rsidR="00D757D7" w:rsidRPr="00364871" w:rsidRDefault="00E82DAF" w:rsidP="00D75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2DAF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5C150A" w:rsidRPr="0081366F" w14:paraId="4DF06680" w14:textId="77777777" w:rsidTr="00ED294D">
        <w:trPr>
          <w:cantSplit/>
        </w:trPr>
        <w:tc>
          <w:tcPr>
            <w:tcW w:w="3420" w:type="dxa"/>
          </w:tcPr>
          <w:p w14:paraId="5F29B615" w14:textId="77777777" w:rsidR="005C150A" w:rsidRPr="00364871" w:rsidRDefault="005C150A" w:rsidP="00ED294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6487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บริษัท ไทยเกทเวย์ จำกัด</w:t>
            </w:r>
          </w:p>
        </w:tc>
        <w:tc>
          <w:tcPr>
            <w:tcW w:w="3492" w:type="dxa"/>
          </w:tcPr>
          <w:p w14:paraId="5E3B31FF" w14:textId="77777777" w:rsidR="005C150A" w:rsidRPr="00364871" w:rsidRDefault="005C150A" w:rsidP="00ED294D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64871">
              <w:rPr>
                <w:rFonts w:ascii="Angsana New" w:hAnsi="Angsana New" w:cs="Angsana New"/>
                <w:sz w:val="28"/>
                <w:szCs w:val="28"/>
                <w:cs/>
              </w:rPr>
              <w:t>ประกอบกิจการค้าเครื่องโทรคมนาคม</w:t>
            </w:r>
          </w:p>
        </w:tc>
        <w:tc>
          <w:tcPr>
            <w:tcW w:w="900" w:type="dxa"/>
            <w:shd w:val="clear" w:color="auto" w:fill="auto"/>
          </w:tcPr>
          <w:p w14:paraId="1FF9F2D5" w14:textId="77777777" w:rsidR="005C150A" w:rsidRPr="00364871" w:rsidRDefault="00E82DAF" w:rsidP="005C1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2DAF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52E59E22" w14:textId="77777777" w:rsidR="005C150A" w:rsidRPr="00364871" w:rsidRDefault="00E82DAF" w:rsidP="005C1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2DAF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5C150A" w:rsidRPr="00E216F2" w14:paraId="6C3B8CFF" w14:textId="77777777" w:rsidTr="00ED294D">
        <w:trPr>
          <w:cantSplit/>
        </w:trPr>
        <w:tc>
          <w:tcPr>
            <w:tcW w:w="3420" w:type="dxa"/>
          </w:tcPr>
          <w:p w14:paraId="1A9928C6" w14:textId="77777777" w:rsidR="005C150A" w:rsidRPr="00364871" w:rsidRDefault="005C150A" w:rsidP="00ED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0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64871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โปรเฟสชั่นนัล คอมพิวเตอร์ </w:t>
            </w:r>
            <w:r w:rsidRPr="00364871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จำกัด</w:t>
            </w:r>
          </w:p>
        </w:tc>
        <w:tc>
          <w:tcPr>
            <w:tcW w:w="3492" w:type="dxa"/>
          </w:tcPr>
          <w:p w14:paraId="00BDF978" w14:textId="77777777" w:rsidR="005C150A" w:rsidRPr="00364871" w:rsidRDefault="005C150A" w:rsidP="00ED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64871">
              <w:rPr>
                <w:rFonts w:ascii="Angsana New" w:hAnsi="Angsana New"/>
                <w:sz w:val="28"/>
                <w:szCs w:val="28"/>
                <w:cs/>
              </w:rPr>
              <w:t>บริการจัดหา บำรุงรักษา</w:t>
            </w:r>
            <w:r w:rsidRPr="0036487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64871">
              <w:rPr>
                <w:rFonts w:ascii="Angsana New" w:hAnsi="Angsana New"/>
                <w:sz w:val="28"/>
                <w:szCs w:val="28"/>
                <w:cs/>
              </w:rPr>
              <w:t>วางระบบงาน</w:t>
            </w:r>
            <w:r w:rsidRPr="0036487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36487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64871">
              <w:rPr>
                <w:rFonts w:ascii="Angsana New" w:hAnsi="Angsana New"/>
                <w:sz w:val="28"/>
                <w:szCs w:val="28"/>
                <w:cs/>
              </w:rPr>
              <w:t xml:space="preserve">และติดตั้งเครื่องคอมพิวเตอร์ </w:t>
            </w:r>
            <w:r w:rsidRPr="0036487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36487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64871">
              <w:rPr>
                <w:rFonts w:ascii="Angsana New" w:hAnsi="Angsana New"/>
                <w:sz w:val="28"/>
                <w:szCs w:val="28"/>
                <w:cs/>
              </w:rPr>
              <w:t>รวมทั้งให้บริการการบริหาร</w:t>
            </w:r>
            <w:r w:rsidRPr="0036487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36487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64871">
              <w:rPr>
                <w:rFonts w:ascii="Angsana New" w:hAnsi="Angsana New"/>
                <w:sz w:val="28"/>
                <w:szCs w:val="28"/>
                <w:cs/>
              </w:rPr>
              <w:t>ศูนย์คอมพิวเตอร์</w:t>
            </w:r>
          </w:p>
        </w:tc>
        <w:tc>
          <w:tcPr>
            <w:tcW w:w="900" w:type="dxa"/>
            <w:shd w:val="clear" w:color="auto" w:fill="auto"/>
          </w:tcPr>
          <w:p w14:paraId="1318134A" w14:textId="77777777" w:rsidR="005C150A" w:rsidRPr="00364871" w:rsidRDefault="00E82DAF" w:rsidP="005C1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2DAF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1DA8B52F" w14:textId="77777777" w:rsidR="005C150A" w:rsidRPr="00364871" w:rsidRDefault="00E82DAF" w:rsidP="005C1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2DAF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5C150A" w:rsidRPr="00E216F2" w14:paraId="464CA859" w14:textId="77777777" w:rsidTr="00ED294D">
        <w:trPr>
          <w:cantSplit/>
        </w:trPr>
        <w:tc>
          <w:tcPr>
            <w:tcW w:w="3420" w:type="dxa"/>
          </w:tcPr>
          <w:p w14:paraId="439D0EAE" w14:textId="77777777" w:rsidR="005C150A" w:rsidRPr="00364871" w:rsidRDefault="005C150A" w:rsidP="00ED294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6487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บริษัท แอล ฮาร์ดแวร์ แอนด์ เซอร์วิส</w:t>
            </w:r>
            <w:r w:rsidRPr="0036487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br/>
            </w:r>
            <w:r w:rsidRPr="0036487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จำกัด</w:t>
            </w:r>
            <w:r w:rsidRPr="0036487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3492" w:type="dxa"/>
          </w:tcPr>
          <w:p w14:paraId="7B490AFD" w14:textId="77777777" w:rsidR="005C150A" w:rsidRPr="00364871" w:rsidRDefault="005C150A" w:rsidP="00ED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64871">
              <w:rPr>
                <w:rFonts w:ascii="Angsana New" w:hAnsi="Angsana New"/>
                <w:sz w:val="28"/>
                <w:szCs w:val="28"/>
                <w:cs/>
              </w:rPr>
              <w:t xml:space="preserve">บริการติดตั้ง ซ่อมแซมอุปกรณ์ด้าน </w:t>
            </w:r>
            <w:r w:rsidRPr="00364871">
              <w:rPr>
                <w:rFonts w:ascii="Angsana New" w:hAnsi="Angsana New"/>
                <w:sz w:val="28"/>
                <w:szCs w:val="28"/>
              </w:rPr>
              <w:t xml:space="preserve">IT </w:t>
            </w:r>
            <w:r w:rsidRPr="0036487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364871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364871">
              <w:rPr>
                <w:rFonts w:ascii="Angsana New" w:hAnsi="Angsana New"/>
                <w:sz w:val="28"/>
                <w:szCs w:val="28"/>
                <w:cs/>
              </w:rPr>
              <w:t>รวมทั้งจำหน่ายคอมพิวเตอร์และ</w:t>
            </w:r>
            <w:r w:rsidRPr="0036487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364871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364871">
              <w:rPr>
                <w:rFonts w:ascii="Angsana New" w:hAnsi="Angsana New"/>
                <w:sz w:val="28"/>
                <w:szCs w:val="28"/>
                <w:cs/>
              </w:rPr>
              <w:t>อุปกรณ์ต่อพ่วงต่างๆ</w:t>
            </w:r>
          </w:p>
        </w:tc>
        <w:tc>
          <w:tcPr>
            <w:tcW w:w="900" w:type="dxa"/>
            <w:shd w:val="clear" w:color="auto" w:fill="auto"/>
          </w:tcPr>
          <w:p w14:paraId="3C378DB0" w14:textId="77777777" w:rsidR="005C150A" w:rsidRPr="00364871" w:rsidRDefault="00E82DAF" w:rsidP="005C1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2DAF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3A43637E" w14:textId="77777777" w:rsidR="005C150A" w:rsidRPr="00364871" w:rsidRDefault="00E82DAF" w:rsidP="005C1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2DAF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5C150A" w:rsidRPr="008B14A5" w14:paraId="4184707C" w14:textId="77777777" w:rsidTr="00ED294D">
        <w:trPr>
          <w:cantSplit/>
          <w:trHeight w:val="371"/>
        </w:trPr>
        <w:tc>
          <w:tcPr>
            <w:tcW w:w="3420" w:type="dxa"/>
            <w:shd w:val="clear" w:color="auto" w:fill="auto"/>
          </w:tcPr>
          <w:p w14:paraId="05E3346E" w14:textId="77777777" w:rsidR="005C150A" w:rsidRPr="00364871" w:rsidRDefault="005C150A" w:rsidP="00ED294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6487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บริษัท ล็อกซเล่ย์ ซิมูเลชั่น</w:t>
            </w:r>
            <w:r w:rsidRPr="0036487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36487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เทคโนโลยี </w:t>
            </w:r>
          </w:p>
          <w:p w14:paraId="785F081F" w14:textId="77777777" w:rsidR="005C150A" w:rsidRPr="00364871" w:rsidRDefault="005C150A" w:rsidP="00ED294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6487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จำกัด</w:t>
            </w:r>
          </w:p>
        </w:tc>
        <w:tc>
          <w:tcPr>
            <w:tcW w:w="3492" w:type="dxa"/>
            <w:shd w:val="clear" w:color="auto" w:fill="auto"/>
          </w:tcPr>
          <w:p w14:paraId="70C774E3" w14:textId="77777777" w:rsidR="005C150A" w:rsidRPr="00364871" w:rsidRDefault="005C150A" w:rsidP="00ED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64871">
              <w:rPr>
                <w:rFonts w:ascii="Angsana New" w:hAnsi="Angsana New" w:hint="cs"/>
                <w:sz w:val="28"/>
                <w:szCs w:val="28"/>
                <w:cs/>
              </w:rPr>
              <w:t xml:space="preserve">ประกอบธุรกิจเป็นตัวแทนจำหน่าย  </w:t>
            </w:r>
          </w:p>
          <w:p w14:paraId="2EDC0A66" w14:textId="77777777" w:rsidR="005C150A" w:rsidRPr="00364871" w:rsidRDefault="005C150A" w:rsidP="00ED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64871">
              <w:rPr>
                <w:rFonts w:ascii="Angsana New" w:hAnsi="Angsana New" w:hint="cs"/>
                <w:sz w:val="28"/>
                <w:szCs w:val="28"/>
                <w:cs/>
              </w:rPr>
              <w:t xml:space="preserve">   นำเข้าส่งออก ให้บริการในระบบการ</w:t>
            </w:r>
          </w:p>
          <w:p w14:paraId="4A87AE1D" w14:textId="77777777" w:rsidR="005C150A" w:rsidRPr="00364871" w:rsidRDefault="005C150A" w:rsidP="00ED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64871">
              <w:rPr>
                <w:rFonts w:ascii="Angsana New" w:hAnsi="Angsana New" w:hint="cs"/>
                <w:sz w:val="28"/>
                <w:szCs w:val="28"/>
                <w:cs/>
              </w:rPr>
              <w:t xml:space="preserve">   เรียนการสอนเสมือนจริง ตลอดจนการ</w:t>
            </w:r>
          </w:p>
          <w:p w14:paraId="522F7E2D" w14:textId="77777777" w:rsidR="005C150A" w:rsidRPr="00364871" w:rsidRDefault="005C150A" w:rsidP="00ED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64871">
              <w:rPr>
                <w:rFonts w:ascii="Angsana New" w:hAnsi="Angsana New" w:hint="cs"/>
                <w:sz w:val="28"/>
                <w:szCs w:val="28"/>
                <w:cs/>
              </w:rPr>
              <w:t xml:space="preserve">   พัฒนาระบบ</w:t>
            </w:r>
          </w:p>
        </w:tc>
        <w:tc>
          <w:tcPr>
            <w:tcW w:w="900" w:type="dxa"/>
            <w:shd w:val="clear" w:color="auto" w:fill="auto"/>
          </w:tcPr>
          <w:p w14:paraId="030876EB" w14:textId="77777777" w:rsidR="005C150A" w:rsidRPr="00364871" w:rsidRDefault="00E82DAF" w:rsidP="005C1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2DAF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90" w:type="dxa"/>
            <w:shd w:val="clear" w:color="auto" w:fill="auto"/>
          </w:tcPr>
          <w:p w14:paraId="76C6BE6E" w14:textId="77777777" w:rsidR="005C150A" w:rsidRPr="00364871" w:rsidRDefault="00E82DAF" w:rsidP="005C1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2DAF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5C150A" w:rsidRPr="00363A4F" w14:paraId="2ED8F62D" w14:textId="77777777" w:rsidTr="00ED294D">
        <w:trPr>
          <w:cantSplit/>
          <w:trHeight w:val="371"/>
        </w:trPr>
        <w:tc>
          <w:tcPr>
            <w:tcW w:w="3420" w:type="dxa"/>
            <w:shd w:val="clear" w:color="auto" w:fill="auto"/>
          </w:tcPr>
          <w:p w14:paraId="10DC0C75" w14:textId="77777777" w:rsidR="005C150A" w:rsidRPr="00364871" w:rsidRDefault="009D5151" w:rsidP="00ED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0"/>
              <w:rPr>
                <w:rFonts w:ascii="Angsana New" w:hAnsi="Angsana New"/>
                <w:sz w:val="28"/>
                <w:szCs w:val="28"/>
                <w:cs/>
              </w:rPr>
            </w:pPr>
            <w:r w:rsidRPr="009D5151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9D515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5151">
              <w:rPr>
                <w:rFonts w:ascii="Angsana New" w:hAnsi="Angsana New" w:hint="cs"/>
                <w:sz w:val="28"/>
                <w:szCs w:val="28"/>
                <w:cs/>
              </w:rPr>
              <w:t>เอเอสเอ็ม</w:t>
            </w:r>
            <w:r w:rsidRPr="009D515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5151">
              <w:rPr>
                <w:rFonts w:ascii="Angsana New" w:hAnsi="Angsana New" w:hint="cs"/>
                <w:sz w:val="28"/>
                <w:szCs w:val="28"/>
                <w:cs/>
              </w:rPr>
              <w:t>โปรเฟสชั่นแนล</w:t>
            </w:r>
            <w:r w:rsidRPr="009D515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5151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  <w:r w:rsidRPr="009D515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364871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D5151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9D5151">
              <w:rPr>
                <w:rFonts w:ascii="Angsana New" w:hAnsi="Angsana New" w:hint="cs"/>
                <w:sz w:val="28"/>
                <w:szCs w:val="28"/>
                <w:cs/>
              </w:rPr>
              <w:t>เดิมชื่อ</w:t>
            </w:r>
            <w:r w:rsidRPr="009D515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A2B5E">
              <w:rPr>
                <w:rFonts w:ascii="Angsana New" w:hAnsi="Angsana New"/>
                <w:sz w:val="28"/>
                <w:szCs w:val="28"/>
              </w:rPr>
              <w:t>“</w:t>
            </w:r>
            <w:r w:rsidRPr="009D5151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9D515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5151">
              <w:rPr>
                <w:rFonts w:ascii="Angsana New" w:hAnsi="Angsana New" w:hint="cs"/>
                <w:sz w:val="28"/>
                <w:szCs w:val="28"/>
                <w:cs/>
              </w:rPr>
              <w:t>จัดหางาน</w:t>
            </w:r>
            <w:r w:rsidRPr="009D515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5151">
              <w:rPr>
                <w:rFonts w:ascii="Angsana New" w:hAnsi="Angsana New" w:hint="cs"/>
                <w:sz w:val="28"/>
                <w:szCs w:val="28"/>
                <w:cs/>
              </w:rPr>
              <w:t>เอเอสเอ็ม</w:t>
            </w:r>
            <w:r w:rsidRPr="009D515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364871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D5151">
              <w:rPr>
                <w:rFonts w:ascii="Angsana New" w:hAnsi="Angsana New" w:hint="cs"/>
                <w:sz w:val="28"/>
                <w:szCs w:val="28"/>
                <w:cs/>
              </w:rPr>
              <w:t>โปรเฟสชั่นแนล</w:t>
            </w:r>
            <w:r w:rsidRPr="009D515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5151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  <w:r w:rsidR="001A2B5E">
              <w:rPr>
                <w:rFonts w:ascii="Angsana New" w:hAnsi="Angsana New"/>
                <w:sz w:val="28"/>
                <w:szCs w:val="28"/>
              </w:rPr>
              <w:t>”</w:t>
            </w:r>
            <w:r w:rsidRPr="009D5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3492" w:type="dxa"/>
            <w:shd w:val="clear" w:color="auto" w:fill="auto"/>
          </w:tcPr>
          <w:p w14:paraId="64D69BF3" w14:textId="77777777" w:rsidR="005C150A" w:rsidRPr="00364871" w:rsidRDefault="005C150A" w:rsidP="00ED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64871">
              <w:rPr>
                <w:rFonts w:ascii="Angsana New" w:hAnsi="Angsana New" w:hint="cs"/>
                <w:sz w:val="28"/>
                <w:szCs w:val="28"/>
                <w:cs/>
              </w:rPr>
              <w:t>ประกอบธุรกิจ</w:t>
            </w:r>
            <w:r w:rsidRPr="00364871">
              <w:rPr>
                <w:rFonts w:ascii="Angsana New" w:hAnsi="Angsana New"/>
                <w:sz w:val="28"/>
                <w:szCs w:val="28"/>
                <w:cs/>
              </w:rPr>
              <w:t>ให้บริการจัดหางานและ</w:t>
            </w:r>
          </w:p>
          <w:p w14:paraId="1829A301" w14:textId="77777777" w:rsidR="005C150A" w:rsidRPr="00364871" w:rsidRDefault="005C150A" w:rsidP="00ED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6487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64871">
              <w:rPr>
                <w:rFonts w:ascii="Angsana New" w:hAnsi="Angsana New"/>
                <w:sz w:val="28"/>
                <w:szCs w:val="28"/>
                <w:cs/>
              </w:rPr>
              <w:t>อื่นๆ ที่เกี่ยวข้อง</w:t>
            </w:r>
          </w:p>
        </w:tc>
        <w:tc>
          <w:tcPr>
            <w:tcW w:w="900" w:type="dxa"/>
            <w:shd w:val="clear" w:color="auto" w:fill="auto"/>
          </w:tcPr>
          <w:p w14:paraId="105F1C28" w14:textId="77777777" w:rsidR="005C150A" w:rsidRPr="00364871" w:rsidRDefault="00E82DAF" w:rsidP="005C1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2DAF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90" w:type="dxa"/>
            <w:shd w:val="clear" w:color="auto" w:fill="auto"/>
          </w:tcPr>
          <w:p w14:paraId="2BC7E640" w14:textId="77777777" w:rsidR="005C150A" w:rsidRPr="00364871" w:rsidRDefault="00E82DAF" w:rsidP="005C1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2DAF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5C150A" w:rsidRPr="00363A4F" w14:paraId="32944F1D" w14:textId="77777777" w:rsidTr="00ED294D">
        <w:trPr>
          <w:cantSplit/>
          <w:trHeight w:val="371"/>
        </w:trPr>
        <w:tc>
          <w:tcPr>
            <w:tcW w:w="3420" w:type="dxa"/>
            <w:shd w:val="clear" w:color="auto" w:fill="auto"/>
          </w:tcPr>
          <w:p w14:paraId="5468D66B" w14:textId="77777777" w:rsidR="005C150A" w:rsidRPr="00364871" w:rsidRDefault="005C150A" w:rsidP="00ED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0"/>
              <w:rPr>
                <w:rFonts w:ascii="Angsana New" w:hAnsi="Angsana New"/>
                <w:sz w:val="28"/>
                <w:szCs w:val="28"/>
                <w:cs/>
              </w:rPr>
            </w:pPr>
            <w:r w:rsidRPr="00364871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36487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64871">
              <w:rPr>
                <w:rFonts w:ascii="Angsana New" w:hAnsi="Angsana New" w:hint="cs"/>
                <w:sz w:val="28"/>
                <w:szCs w:val="28"/>
                <w:cs/>
              </w:rPr>
              <w:t>เอเอสเอ็ม</w:t>
            </w:r>
            <w:r w:rsidRPr="0036487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64871">
              <w:rPr>
                <w:rFonts w:ascii="Angsana New" w:hAnsi="Angsana New" w:hint="cs"/>
                <w:sz w:val="28"/>
                <w:szCs w:val="28"/>
                <w:cs/>
              </w:rPr>
              <w:t>เทรนนิ่ง</w:t>
            </w:r>
            <w:r w:rsidRPr="0036487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64871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3492" w:type="dxa"/>
            <w:shd w:val="clear" w:color="auto" w:fill="auto"/>
          </w:tcPr>
          <w:p w14:paraId="54F697F1" w14:textId="77777777" w:rsidR="005C150A" w:rsidRPr="00364871" w:rsidRDefault="005C150A" w:rsidP="00ED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64871">
              <w:rPr>
                <w:rFonts w:ascii="Angsana New" w:hAnsi="Angsana New"/>
                <w:sz w:val="28"/>
                <w:szCs w:val="28"/>
                <w:cs/>
              </w:rPr>
              <w:t>ให้บริการพัฒนา ฝึกอบรมพนักงาน และ</w:t>
            </w:r>
          </w:p>
          <w:p w14:paraId="132FE6EC" w14:textId="77777777" w:rsidR="005C150A" w:rsidRPr="00364871" w:rsidRDefault="005C150A" w:rsidP="00ED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6487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64871">
              <w:rPr>
                <w:rFonts w:ascii="Angsana New" w:hAnsi="Angsana New"/>
                <w:sz w:val="28"/>
                <w:szCs w:val="28"/>
                <w:cs/>
              </w:rPr>
              <w:t>บริการอื่นๆ ที่เกี่ยวข้อง</w:t>
            </w:r>
          </w:p>
        </w:tc>
        <w:tc>
          <w:tcPr>
            <w:tcW w:w="900" w:type="dxa"/>
            <w:shd w:val="clear" w:color="auto" w:fill="auto"/>
          </w:tcPr>
          <w:p w14:paraId="2FBAB491" w14:textId="77777777" w:rsidR="005C150A" w:rsidRPr="00364871" w:rsidRDefault="00E82DAF" w:rsidP="005C1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2DAF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90" w:type="dxa"/>
            <w:shd w:val="clear" w:color="auto" w:fill="auto"/>
          </w:tcPr>
          <w:p w14:paraId="28ADE76F" w14:textId="77777777" w:rsidR="005C150A" w:rsidRPr="00364871" w:rsidRDefault="00E82DAF" w:rsidP="005C1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2DAF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5C150A" w:rsidRPr="00363A4F" w14:paraId="7C4AC588" w14:textId="77777777" w:rsidTr="00ED294D">
        <w:trPr>
          <w:cantSplit/>
          <w:trHeight w:val="371"/>
        </w:trPr>
        <w:tc>
          <w:tcPr>
            <w:tcW w:w="3420" w:type="dxa"/>
            <w:shd w:val="clear" w:color="auto" w:fill="auto"/>
          </w:tcPr>
          <w:p w14:paraId="7EABD171" w14:textId="77777777" w:rsidR="005C150A" w:rsidRPr="00364871" w:rsidRDefault="005C150A" w:rsidP="00ED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0"/>
              <w:rPr>
                <w:rFonts w:ascii="Angsana New" w:hAnsi="Angsana New"/>
                <w:sz w:val="28"/>
                <w:szCs w:val="28"/>
              </w:rPr>
            </w:pPr>
            <w:r w:rsidRPr="00364871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364871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 โปรพรูฟ โรจนะ</w:t>
            </w:r>
            <w:r w:rsidRPr="0036487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64871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  <w:p w14:paraId="208EC7F3" w14:textId="77777777" w:rsidR="005C150A" w:rsidRPr="00364871" w:rsidRDefault="005C150A" w:rsidP="00ED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0"/>
              <w:rPr>
                <w:rFonts w:ascii="Angsana New" w:hAnsi="Angsana New"/>
                <w:sz w:val="28"/>
                <w:szCs w:val="28"/>
                <w:cs/>
              </w:rPr>
            </w:pPr>
            <w:r w:rsidRPr="00364871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364871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3492" w:type="dxa"/>
            <w:shd w:val="clear" w:color="auto" w:fill="auto"/>
          </w:tcPr>
          <w:p w14:paraId="20997E56" w14:textId="77777777" w:rsidR="005C150A" w:rsidRPr="00364871" w:rsidRDefault="005C150A" w:rsidP="00ED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64871">
              <w:rPr>
                <w:rFonts w:ascii="Angsana New" w:hAnsi="Angsana New" w:hint="cs"/>
                <w:sz w:val="28"/>
                <w:szCs w:val="28"/>
                <w:cs/>
              </w:rPr>
              <w:t>ดำเนินงานโครงการปรับปรุงโครงสร้าง</w:t>
            </w:r>
          </w:p>
          <w:p w14:paraId="3B90608A" w14:textId="77777777" w:rsidR="005C150A" w:rsidRPr="00364871" w:rsidRDefault="005C150A" w:rsidP="00ED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64871">
              <w:rPr>
                <w:rFonts w:ascii="Angsana New" w:hAnsi="Angsana New" w:hint="cs"/>
                <w:sz w:val="28"/>
                <w:szCs w:val="28"/>
                <w:cs/>
              </w:rPr>
              <w:t xml:space="preserve">   พื้นฐานด้านเทคโนโลยีสารสนเทศ</w:t>
            </w:r>
          </w:p>
        </w:tc>
        <w:tc>
          <w:tcPr>
            <w:tcW w:w="900" w:type="dxa"/>
            <w:shd w:val="clear" w:color="auto" w:fill="auto"/>
          </w:tcPr>
          <w:p w14:paraId="2CD469EC" w14:textId="77777777" w:rsidR="005C150A" w:rsidRPr="00364871" w:rsidRDefault="00E82DAF" w:rsidP="005C1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2DAF">
              <w:rPr>
                <w:rFonts w:ascii="Angsana New" w:hAnsi="Angsana New"/>
                <w:sz w:val="28"/>
                <w:szCs w:val="28"/>
              </w:rPr>
              <w:t>9</w:t>
            </w:r>
            <w:r w:rsidR="00CC5A41" w:rsidRPr="00CC5A4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14:paraId="6BF049C4" w14:textId="77777777" w:rsidR="005C150A" w:rsidRPr="00364871" w:rsidRDefault="00E82DAF" w:rsidP="005C1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2DAF">
              <w:rPr>
                <w:rFonts w:ascii="Angsana New" w:hAnsi="Angsana New"/>
                <w:sz w:val="28"/>
                <w:szCs w:val="28"/>
              </w:rPr>
              <w:t>9</w:t>
            </w:r>
            <w:r w:rsidR="00CC5A41" w:rsidRPr="00CC5A4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C150A" w:rsidRPr="00FF4E75" w14:paraId="1A774368" w14:textId="77777777" w:rsidTr="00ED294D">
        <w:trPr>
          <w:cantSplit/>
        </w:trPr>
        <w:tc>
          <w:tcPr>
            <w:tcW w:w="3420" w:type="dxa"/>
            <w:shd w:val="clear" w:color="auto" w:fill="auto"/>
          </w:tcPr>
          <w:p w14:paraId="5B88F0CF" w14:textId="77777777" w:rsidR="005C150A" w:rsidRPr="00364871" w:rsidRDefault="005C150A" w:rsidP="00ED294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6487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บริษัท แอล ดับเบิ้ลยู เอส เอ็น จำกัด</w:t>
            </w:r>
          </w:p>
        </w:tc>
        <w:tc>
          <w:tcPr>
            <w:tcW w:w="3492" w:type="dxa"/>
            <w:shd w:val="clear" w:color="auto" w:fill="auto"/>
          </w:tcPr>
          <w:p w14:paraId="2F8B1F86" w14:textId="77777777" w:rsidR="005C150A" w:rsidRPr="00364871" w:rsidRDefault="005C150A" w:rsidP="00ED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64871">
              <w:rPr>
                <w:rFonts w:ascii="Angsana New" w:hAnsi="Angsana New" w:hint="cs"/>
                <w:sz w:val="28"/>
                <w:szCs w:val="28"/>
                <w:cs/>
              </w:rPr>
              <w:t>ให้บริการด้านสื่อสารโทรคมนาคม</w:t>
            </w:r>
            <w:r w:rsidRPr="0036487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364871">
              <w:rPr>
                <w:rFonts w:ascii="Angsana New" w:hAnsi="Angsana New" w:hint="cs"/>
                <w:sz w:val="28"/>
                <w:szCs w:val="28"/>
                <w:cs/>
              </w:rPr>
              <w:t xml:space="preserve">   และสารสนเทศ</w:t>
            </w:r>
            <w:r w:rsidRPr="0036487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64871">
              <w:rPr>
                <w:rFonts w:ascii="Angsana New" w:hAnsi="Angsana New" w:hint="cs"/>
                <w:sz w:val="28"/>
                <w:szCs w:val="28"/>
                <w:cs/>
              </w:rPr>
              <w:t>เครือข่ายเคเบิ้ลใต้น้ำ</w:t>
            </w:r>
            <w:r w:rsidRPr="0036487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074527DB" w14:textId="77777777" w:rsidR="005C150A" w:rsidRPr="00364871" w:rsidRDefault="00E82DAF" w:rsidP="005C1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2DAF">
              <w:rPr>
                <w:rFonts w:ascii="Angsana New" w:hAnsi="Angsana New"/>
                <w:sz w:val="28"/>
                <w:szCs w:val="28"/>
              </w:rPr>
              <w:t>8</w:t>
            </w:r>
            <w:r w:rsidR="00CC5A41" w:rsidRPr="00CC5A4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14:paraId="0316BDAD" w14:textId="77777777" w:rsidR="005C150A" w:rsidRPr="00364871" w:rsidRDefault="00E82DAF" w:rsidP="005C1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2DAF">
              <w:rPr>
                <w:rFonts w:ascii="Angsana New" w:hAnsi="Angsana New"/>
                <w:sz w:val="28"/>
                <w:szCs w:val="28"/>
              </w:rPr>
              <w:t>8</w:t>
            </w:r>
            <w:r w:rsidR="00CC5A41" w:rsidRPr="00CC5A4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C150A" w:rsidRPr="00FF4E75" w14:paraId="52395586" w14:textId="77777777" w:rsidTr="00ED294D">
        <w:trPr>
          <w:cantSplit/>
        </w:trPr>
        <w:tc>
          <w:tcPr>
            <w:tcW w:w="3420" w:type="dxa"/>
            <w:shd w:val="clear" w:color="auto" w:fill="auto"/>
          </w:tcPr>
          <w:p w14:paraId="6C61B10A" w14:textId="77777777" w:rsidR="005C150A" w:rsidRPr="00364871" w:rsidRDefault="005C150A" w:rsidP="00ED294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6487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บริษัท สยามสมุทร วาริน จำกัด</w:t>
            </w:r>
          </w:p>
        </w:tc>
        <w:tc>
          <w:tcPr>
            <w:tcW w:w="3492" w:type="dxa"/>
            <w:shd w:val="clear" w:color="auto" w:fill="auto"/>
          </w:tcPr>
          <w:p w14:paraId="7AD1CFAE" w14:textId="77777777" w:rsidR="00ED294D" w:rsidRDefault="005C150A" w:rsidP="00ED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64871">
              <w:rPr>
                <w:rFonts w:ascii="Angsana New" w:hAnsi="Angsana New" w:hint="cs"/>
                <w:sz w:val="28"/>
                <w:szCs w:val="28"/>
                <w:cs/>
              </w:rPr>
              <w:t>ประกอบกิจการนำเข้า ขายส่ง</w:t>
            </w:r>
            <w:r w:rsidR="00ED294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64871">
              <w:rPr>
                <w:rFonts w:ascii="Angsana New" w:hAnsi="Angsana New" w:hint="cs"/>
                <w:sz w:val="28"/>
                <w:szCs w:val="28"/>
                <w:cs/>
              </w:rPr>
              <w:t>จัดจำหน่าย</w:t>
            </w:r>
          </w:p>
          <w:p w14:paraId="5E193A93" w14:textId="77777777" w:rsidR="005C150A" w:rsidRPr="00364871" w:rsidRDefault="00ED294D" w:rsidP="00ED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5C150A" w:rsidRPr="00364871">
              <w:rPr>
                <w:rFonts w:ascii="Angsana New" w:hAnsi="Angsana New" w:hint="cs"/>
                <w:sz w:val="28"/>
                <w:szCs w:val="28"/>
                <w:cs/>
              </w:rPr>
              <w:t>วัตถุดิบและผลิตภัณฑ์อาหาร</w:t>
            </w:r>
          </w:p>
        </w:tc>
        <w:tc>
          <w:tcPr>
            <w:tcW w:w="900" w:type="dxa"/>
            <w:shd w:val="clear" w:color="auto" w:fill="auto"/>
          </w:tcPr>
          <w:p w14:paraId="08E8F6B1" w14:textId="77777777" w:rsidR="005C150A" w:rsidRPr="00364871" w:rsidRDefault="00CC5A41" w:rsidP="005C1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5A41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990" w:type="dxa"/>
            <w:shd w:val="clear" w:color="auto" w:fill="auto"/>
          </w:tcPr>
          <w:p w14:paraId="6C4C9D3E" w14:textId="77777777" w:rsidR="005C150A" w:rsidRPr="00364871" w:rsidRDefault="00CC5A41" w:rsidP="005C1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5A41"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  <w:tr w:rsidR="005C150A" w:rsidRPr="00D72C37" w14:paraId="024916B7" w14:textId="77777777" w:rsidTr="00ED294D">
        <w:trPr>
          <w:cantSplit/>
        </w:trPr>
        <w:tc>
          <w:tcPr>
            <w:tcW w:w="3420" w:type="dxa"/>
            <w:shd w:val="clear" w:color="auto" w:fill="auto"/>
          </w:tcPr>
          <w:p w14:paraId="7C92D536" w14:textId="77777777" w:rsidR="005C150A" w:rsidRPr="00364871" w:rsidRDefault="005C150A" w:rsidP="00ED294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6487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บริษัท เพชรเกษมกรีนโฮลดิ้ง จำกัด</w:t>
            </w:r>
          </w:p>
        </w:tc>
        <w:tc>
          <w:tcPr>
            <w:tcW w:w="3492" w:type="dxa"/>
            <w:shd w:val="clear" w:color="auto" w:fill="auto"/>
          </w:tcPr>
          <w:p w14:paraId="280A6929" w14:textId="77777777" w:rsidR="005C150A" w:rsidRPr="00364871" w:rsidRDefault="005C150A" w:rsidP="00ED294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6487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ประกอบกิจการโรงงานผลิต</w:t>
            </w:r>
            <w:r w:rsidRPr="0036487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36487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ประกอบ</w:t>
            </w:r>
          </w:p>
          <w:p w14:paraId="32711D24" w14:textId="77777777" w:rsidR="00ED294D" w:rsidRDefault="005C150A" w:rsidP="00ED294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6487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และจำหน่ายหม้อกำเนิดไอน้ำ</w:t>
            </w:r>
            <w:r w:rsidRPr="0036487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36487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ถังแรงดัน</w:t>
            </w:r>
            <w:r w:rsidRPr="0036487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</w:p>
          <w:p w14:paraId="3877C05A" w14:textId="77777777" w:rsidR="005C150A" w:rsidRPr="00364871" w:rsidRDefault="00ED294D" w:rsidP="00ED294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</w:t>
            </w:r>
            <w:r w:rsidR="005C150A" w:rsidRPr="0036487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เครื่องกรองและสายพานลำเลียง</w:t>
            </w:r>
          </w:p>
        </w:tc>
        <w:tc>
          <w:tcPr>
            <w:tcW w:w="900" w:type="dxa"/>
            <w:shd w:val="clear" w:color="auto" w:fill="auto"/>
          </w:tcPr>
          <w:p w14:paraId="651B011A" w14:textId="77777777" w:rsidR="005C150A" w:rsidRPr="00364871" w:rsidRDefault="00CC5A41" w:rsidP="005C1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5A41">
              <w:rPr>
                <w:rFonts w:ascii="Angsana New" w:hAnsi="Angsana New"/>
                <w:sz w:val="28"/>
                <w:szCs w:val="28"/>
              </w:rPr>
              <w:t>5</w:t>
            </w:r>
            <w:r w:rsidR="004361DA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90" w:type="dxa"/>
            <w:shd w:val="clear" w:color="auto" w:fill="auto"/>
          </w:tcPr>
          <w:p w14:paraId="58063C6D" w14:textId="77777777" w:rsidR="005C150A" w:rsidRPr="00364871" w:rsidRDefault="00CC5A41" w:rsidP="005C1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5A41">
              <w:rPr>
                <w:rFonts w:ascii="Angsana New" w:hAnsi="Angsana New"/>
                <w:sz w:val="28"/>
                <w:szCs w:val="28"/>
              </w:rPr>
              <w:t>5</w:t>
            </w:r>
            <w:r w:rsidR="004361DA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5C150A" w:rsidRPr="00D72C37" w14:paraId="64B363C1" w14:textId="77777777" w:rsidTr="00ED294D">
        <w:trPr>
          <w:cantSplit/>
        </w:trPr>
        <w:tc>
          <w:tcPr>
            <w:tcW w:w="3420" w:type="dxa"/>
            <w:shd w:val="clear" w:color="auto" w:fill="auto"/>
          </w:tcPr>
          <w:p w14:paraId="48F91A49" w14:textId="77777777" w:rsidR="005C150A" w:rsidRPr="00364871" w:rsidRDefault="005C150A" w:rsidP="00ED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0"/>
              <w:rPr>
                <w:rFonts w:ascii="Angsana New" w:hAnsi="Angsana New"/>
                <w:sz w:val="28"/>
                <w:szCs w:val="28"/>
              </w:rPr>
            </w:pPr>
            <w:r w:rsidRPr="00364871">
              <w:rPr>
                <w:rFonts w:ascii="Angsana New" w:hAnsi="Angsana New" w:hint="cs"/>
                <w:sz w:val="28"/>
                <w:szCs w:val="28"/>
                <w:cs/>
              </w:rPr>
              <w:t>บริษัท บางกอก เฮลท์แคร์ แมเนจเมนท์</w:t>
            </w:r>
          </w:p>
          <w:p w14:paraId="17723805" w14:textId="77777777" w:rsidR="005C150A" w:rsidRPr="00364871" w:rsidRDefault="005C150A" w:rsidP="0016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0"/>
              <w:rPr>
                <w:rFonts w:ascii="Angsana New" w:hAnsi="Angsana New"/>
                <w:sz w:val="28"/>
                <w:szCs w:val="28"/>
                <w:cs/>
              </w:rPr>
            </w:pPr>
            <w:r w:rsidRPr="00364871">
              <w:rPr>
                <w:rFonts w:ascii="Angsana New" w:hAnsi="Angsana New" w:hint="cs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3492" w:type="dxa"/>
            <w:shd w:val="clear" w:color="auto" w:fill="auto"/>
          </w:tcPr>
          <w:p w14:paraId="13DBC59A" w14:textId="77777777" w:rsidR="005C150A" w:rsidRPr="00364871" w:rsidRDefault="005C150A" w:rsidP="00ED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64871">
              <w:rPr>
                <w:rFonts w:ascii="Angsana New" w:hAnsi="Angsana New" w:hint="cs"/>
                <w:sz w:val="28"/>
                <w:szCs w:val="28"/>
                <w:cs/>
              </w:rPr>
              <w:t>ให้บริการดูแลและบริบาลผู้สูงอายุและ</w:t>
            </w:r>
          </w:p>
          <w:p w14:paraId="713857BE" w14:textId="77777777" w:rsidR="005C150A" w:rsidRPr="00364871" w:rsidRDefault="005C150A" w:rsidP="00ED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64871">
              <w:rPr>
                <w:rFonts w:ascii="Angsana New" w:hAnsi="Angsana New" w:hint="cs"/>
                <w:sz w:val="28"/>
                <w:szCs w:val="28"/>
                <w:cs/>
              </w:rPr>
              <w:t xml:space="preserve">   ผู้มีภาวะพึ่งพิง</w:t>
            </w:r>
            <w:r w:rsidRPr="0036487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64871">
              <w:rPr>
                <w:rFonts w:ascii="Angsana New" w:hAnsi="Angsana New" w:hint="cs"/>
                <w:sz w:val="28"/>
                <w:szCs w:val="28"/>
                <w:cs/>
              </w:rPr>
              <w:t>และสถานดูแลผู้สูงอายุ</w:t>
            </w:r>
          </w:p>
        </w:tc>
        <w:tc>
          <w:tcPr>
            <w:tcW w:w="900" w:type="dxa"/>
            <w:shd w:val="clear" w:color="auto" w:fill="auto"/>
          </w:tcPr>
          <w:p w14:paraId="198B1A13" w14:textId="77777777" w:rsidR="005C150A" w:rsidRPr="00364871" w:rsidRDefault="005C150A" w:rsidP="005C1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873FCBC" w14:textId="77777777" w:rsidR="005C150A" w:rsidRPr="00364871" w:rsidRDefault="00CC5A41" w:rsidP="005C1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5A41">
              <w:rPr>
                <w:rFonts w:ascii="Angsana New" w:hAnsi="Angsana New"/>
                <w:sz w:val="28"/>
                <w:szCs w:val="28"/>
              </w:rPr>
              <w:t>5</w:t>
            </w:r>
            <w:r w:rsidR="004361DA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5106CA70" w14:textId="77777777" w:rsidR="000C2888" w:rsidRPr="00C60AE9" w:rsidRDefault="000C2888" w:rsidP="00C60AE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lang w:val="en-US"/>
        </w:rPr>
      </w:pPr>
    </w:p>
    <w:p w14:paraId="0C91170A" w14:textId="77777777" w:rsidR="00B34C46" w:rsidRPr="00C60AE9" w:rsidRDefault="00B34C46" w:rsidP="00C60AE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s/>
          <w:lang w:val="en-US"/>
        </w:rPr>
        <w:sectPr w:rsidR="00B34C46" w:rsidRPr="00C60AE9" w:rsidSect="00B34C46">
          <w:headerReference w:type="default" r:id="rId20"/>
          <w:pgSz w:w="11909" w:h="16834" w:code="9"/>
          <w:pgMar w:top="691" w:right="1152" w:bottom="576" w:left="1440" w:header="547" w:footer="590" w:gutter="0"/>
          <w:cols w:space="720"/>
        </w:sectPr>
      </w:pPr>
    </w:p>
    <w:p w14:paraId="352D80C6" w14:textId="77777777" w:rsidR="005A0862" w:rsidRPr="006128DA" w:rsidRDefault="000471F1" w:rsidP="000471F1">
      <w:pPr>
        <w:pStyle w:val="Style1"/>
        <w:rPr>
          <w:b/>
          <w:bCs/>
          <w:cs/>
        </w:rPr>
      </w:pPr>
      <w:r w:rsidRPr="000471F1">
        <w:rPr>
          <w:rFonts w:hint="cs"/>
          <w:b/>
          <w:bCs/>
          <w:cs/>
        </w:rPr>
        <w:t>ส่วนได้เสียที่ไม่มีอำนาจควบคุม</w:t>
      </w:r>
    </w:p>
    <w:p w14:paraId="2DB1F0DD" w14:textId="77777777" w:rsidR="005A0862" w:rsidRPr="00656B00" w:rsidRDefault="005A0862" w:rsidP="00656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706"/>
        <w:jc w:val="both"/>
        <w:rPr>
          <w:rFonts w:ascii="Angsana New" w:hAnsi="Angsana New"/>
          <w:b/>
          <w:bCs/>
          <w:sz w:val="6"/>
          <w:szCs w:val="6"/>
          <w:cs/>
          <w:lang w:val="th-TH"/>
        </w:rPr>
      </w:pPr>
    </w:p>
    <w:p w14:paraId="1E722C53" w14:textId="77777777" w:rsidR="005A0862" w:rsidRPr="00C22381" w:rsidRDefault="005A0862" w:rsidP="00D757D7">
      <w:pPr>
        <w:tabs>
          <w:tab w:val="clear" w:pos="454"/>
        </w:tabs>
        <w:ind w:left="540"/>
        <w:jc w:val="both"/>
        <w:rPr>
          <w:rFonts w:ascii="Angsana New" w:hAnsi="Angsana New"/>
          <w:sz w:val="30"/>
          <w:szCs w:val="30"/>
        </w:rPr>
      </w:pPr>
      <w:r w:rsidRPr="00C22381">
        <w:rPr>
          <w:rFonts w:ascii="Angsana New" w:hAnsi="Angsana New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</w:t>
      </w:r>
    </w:p>
    <w:p w14:paraId="1D1B1E0F" w14:textId="77777777" w:rsidR="005A0862" w:rsidRPr="00656B00" w:rsidRDefault="005A0862" w:rsidP="005A08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450"/>
        <w:jc w:val="thaiDistribute"/>
        <w:rPr>
          <w:rFonts w:ascii="Angsana New" w:hAnsi="Angsana New"/>
          <w:sz w:val="10"/>
          <w:szCs w:val="10"/>
        </w:rPr>
      </w:pPr>
    </w:p>
    <w:tbl>
      <w:tblPr>
        <w:tblW w:w="1449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750"/>
        <w:gridCol w:w="180"/>
        <w:gridCol w:w="180"/>
        <w:gridCol w:w="1530"/>
        <w:gridCol w:w="190"/>
        <w:gridCol w:w="1340"/>
        <w:gridCol w:w="180"/>
        <w:gridCol w:w="1260"/>
        <w:gridCol w:w="180"/>
        <w:gridCol w:w="1260"/>
        <w:gridCol w:w="180"/>
        <w:gridCol w:w="1260"/>
      </w:tblGrid>
      <w:tr w:rsidR="0001329B" w:rsidRPr="00B23EC5" w14:paraId="70DB0D7C" w14:textId="77777777" w:rsidTr="00837F6A">
        <w:trPr>
          <w:cantSplit/>
        </w:trPr>
        <w:tc>
          <w:tcPr>
            <w:tcW w:w="6750" w:type="dxa"/>
          </w:tcPr>
          <w:p w14:paraId="345CD7E1" w14:textId="77777777" w:rsidR="0001329B" w:rsidRPr="00B23EC5" w:rsidRDefault="0001329B" w:rsidP="00BC057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40" w:type="dxa"/>
            <w:gridSpan w:val="11"/>
          </w:tcPr>
          <w:p w14:paraId="68D28F94" w14:textId="77777777" w:rsidR="0001329B" w:rsidRPr="00B23EC5" w:rsidRDefault="00CC5A41" w:rsidP="00E2105C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C5A4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4361D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01329B" w:rsidRPr="00B23EC5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</w:t>
            </w:r>
            <w:r w:rsidR="0001329B" w:rsidRPr="00B23EC5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ธันวาคม</w:t>
            </w:r>
            <w:r w:rsidR="0001329B" w:rsidRPr="00B23EC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C5A41">
              <w:rPr>
                <w:rFonts w:ascii="Angsana New" w:hAnsi="Angsana New" w:cs="Angsana New"/>
                <w:sz w:val="24"/>
                <w:szCs w:val="24"/>
                <w:lang w:val="en-US"/>
              </w:rPr>
              <w:t>256</w:t>
            </w:r>
            <w:r w:rsidRPr="00CC5A4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</w:tr>
      <w:tr w:rsidR="00741312" w:rsidRPr="00B23EC5" w14:paraId="43FEE749" w14:textId="77777777" w:rsidTr="00837F6A">
        <w:trPr>
          <w:cantSplit/>
        </w:trPr>
        <w:tc>
          <w:tcPr>
            <w:tcW w:w="6750" w:type="dxa"/>
            <w:vAlign w:val="bottom"/>
          </w:tcPr>
          <w:p w14:paraId="1EA13D65" w14:textId="77777777" w:rsidR="00741312" w:rsidRPr="00B23EC5" w:rsidRDefault="00741312" w:rsidP="0074131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ABCFC2C" w14:textId="77777777" w:rsidR="00741312" w:rsidRPr="004E36E0" w:rsidRDefault="00741312" w:rsidP="0074131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F22EB78" w14:textId="77777777" w:rsidR="00741312" w:rsidRPr="00B23EC5" w:rsidRDefault="00741312" w:rsidP="0074131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9B01902" w14:textId="77777777" w:rsidR="00741312" w:rsidRPr="004E36E0" w:rsidRDefault="00741312" w:rsidP="0074131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4E36E0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บ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ริษัท ล็อกซ</w:t>
            </w:r>
            <w:r w:rsidRPr="004E36E0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 xml:space="preserve">เล่ย์ </w:t>
            </w:r>
          </w:p>
          <w:p w14:paraId="23BC4755" w14:textId="77777777" w:rsidR="00741312" w:rsidRPr="004E36E0" w:rsidRDefault="00741312" w:rsidP="0074131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4E36E0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 xml:space="preserve">พร็อพเพอร์ตี้ </w:t>
            </w:r>
          </w:p>
          <w:p w14:paraId="0909470C" w14:textId="77777777" w:rsidR="00741312" w:rsidRPr="004E36E0" w:rsidRDefault="00741312" w:rsidP="0074131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E36E0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ดีเวลลอปเม้นท์ จำกัด</w:t>
            </w:r>
          </w:p>
        </w:tc>
        <w:tc>
          <w:tcPr>
            <w:tcW w:w="190" w:type="dxa"/>
          </w:tcPr>
          <w:p w14:paraId="43F74F8E" w14:textId="77777777" w:rsidR="00741312" w:rsidRPr="00B23EC5" w:rsidRDefault="00741312" w:rsidP="0074131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40" w:type="dxa"/>
            <w:vAlign w:val="bottom"/>
          </w:tcPr>
          <w:p w14:paraId="01B3DD45" w14:textId="77777777" w:rsidR="00741312" w:rsidRPr="00B23EC5" w:rsidRDefault="00741312" w:rsidP="0074131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B23EC5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 xml:space="preserve">บริษัท ล็อกซเล่ย์ </w:t>
            </w:r>
          </w:p>
          <w:p w14:paraId="6C3C5C02" w14:textId="77777777" w:rsidR="00741312" w:rsidRPr="00B23EC5" w:rsidRDefault="00741312" w:rsidP="0074131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23EC5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เทรดดิ้ง จำกัด</w:t>
            </w:r>
          </w:p>
        </w:tc>
        <w:tc>
          <w:tcPr>
            <w:tcW w:w="180" w:type="dxa"/>
            <w:vAlign w:val="bottom"/>
          </w:tcPr>
          <w:p w14:paraId="62A29E8E" w14:textId="77777777" w:rsidR="00741312" w:rsidRPr="00B23EC5" w:rsidRDefault="00741312" w:rsidP="0074131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3A998A9" w14:textId="77777777" w:rsidR="00741312" w:rsidRPr="00B23EC5" w:rsidRDefault="00741312" w:rsidP="00561F8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23EC5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 xml:space="preserve">บริษัท </w:t>
            </w:r>
            <w:r w:rsidR="00561F8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สยามสมุทร วาริน</w:t>
            </w:r>
            <w:r w:rsidRPr="00B23EC5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  <w:tc>
          <w:tcPr>
            <w:tcW w:w="180" w:type="dxa"/>
            <w:vAlign w:val="bottom"/>
          </w:tcPr>
          <w:p w14:paraId="6C525486" w14:textId="77777777" w:rsidR="00741312" w:rsidRPr="00B23EC5" w:rsidRDefault="00741312" w:rsidP="0074131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D817D4F" w14:textId="77777777" w:rsidR="00741312" w:rsidRPr="00B23EC5" w:rsidRDefault="00741312" w:rsidP="0074131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23EC5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14:paraId="5BB11770" w14:textId="77777777" w:rsidR="00741312" w:rsidRPr="00B23EC5" w:rsidRDefault="00741312" w:rsidP="0074131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3DD186D" w14:textId="77777777" w:rsidR="00741312" w:rsidRPr="00B23EC5" w:rsidRDefault="00741312" w:rsidP="0074131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23EC5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63848" w:rsidRPr="00B23EC5" w14:paraId="49AEA062" w14:textId="77777777" w:rsidTr="00837F6A">
        <w:trPr>
          <w:cantSplit/>
        </w:trPr>
        <w:tc>
          <w:tcPr>
            <w:tcW w:w="6750" w:type="dxa"/>
          </w:tcPr>
          <w:p w14:paraId="24FBC59F" w14:textId="77777777" w:rsidR="00A63848" w:rsidRPr="00B23EC5" w:rsidRDefault="00A63848" w:rsidP="00A63848">
            <w:pPr>
              <w:pStyle w:val="acctfourfigures"/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40" w:type="dxa"/>
            <w:gridSpan w:val="11"/>
          </w:tcPr>
          <w:p w14:paraId="69D92007" w14:textId="77777777" w:rsidR="00A63848" w:rsidRPr="00B23EC5" w:rsidRDefault="00627AF2" w:rsidP="00A63848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627AF2"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</w:rPr>
              <w:t>(</w:t>
            </w:r>
            <w:r w:rsidRPr="00627AF2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ล้านบาท</w:t>
            </w:r>
            <w:r w:rsidRPr="00627AF2"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CE6469" w:rsidRPr="00B23EC5" w14:paraId="3A946968" w14:textId="77777777" w:rsidTr="00E2105C">
        <w:trPr>
          <w:cantSplit/>
          <w:trHeight w:val="135"/>
        </w:trPr>
        <w:tc>
          <w:tcPr>
            <w:tcW w:w="6750" w:type="dxa"/>
            <w:vAlign w:val="bottom"/>
          </w:tcPr>
          <w:p w14:paraId="4B4BA266" w14:textId="77777777" w:rsidR="00CE6469" w:rsidRPr="00B23EC5" w:rsidRDefault="00CE6469" w:rsidP="00CE646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B23EC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80" w:type="dxa"/>
            <w:vAlign w:val="bottom"/>
          </w:tcPr>
          <w:p w14:paraId="2FA1F1E1" w14:textId="77777777" w:rsidR="00CE6469" w:rsidRPr="00B23EC5" w:rsidRDefault="00CE6469" w:rsidP="00CE6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2C921DF" w14:textId="77777777" w:rsidR="00CE6469" w:rsidRPr="00B23EC5" w:rsidRDefault="00CE6469" w:rsidP="00CE646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9255FC0" w14:textId="77777777" w:rsidR="00CE6469" w:rsidRPr="00B23EC5" w:rsidRDefault="00CC5A41" w:rsidP="00CE6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CC5A41">
              <w:rPr>
                <w:rFonts w:ascii="Angsana New" w:hAnsi="Angsana New" w:hint="cs"/>
                <w:sz w:val="24"/>
                <w:szCs w:val="24"/>
              </w:rPr>
              <w:t>7</w:t>
            </w:r>
            <w:r w:rsidR="00CE6469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="004361DA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CC5A41">
              <w:rPr>
                <w:rFonts w:ascii="Angsana New" w:hAnsi="Angsana New" w:hint="cs"/>
                <w:sz w:val="24"/>
                <w:szCs w:val="24"/>
              </w:rPr>
              <w:t>5</w:t>
            </w:r>
          </w:p>
        </w:tc>
        <w:tc>
          <w:tcPr>
            <w:tcW w:w="190" w:type="dxa"/>
          </w:tcPr>
          <w:p w14:paraId="19D7066B" w14:textId="77777777" w:rsidR="00CE6469" w:rsidRPr="00B23EC5" w:rsidRDefault="00CE6469" w:rsidP="00CE646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40" w:type="dxa"/>
            <w:vAlign w:val="bottom"/>
          </w:tcPr>
          <w:p w14:paraId="691DFD27" w14:textId="77777777" w:rsidR="00CE6469" w:rsidRPr="00B23EC5" w:rsidRDefault="00CC5A41" w:rsidP="00CE6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CC5A41">
              <w:rPr>
                <w:rFonts w:ascii="Angsana New" w:hAnsi="Angsana New" w:hint="cs"/>
                <w:sz w:val="24"/>
                <w:szCs w:val="24"/>
              </w:rPr>
              <w:t>5</w:t>
            </w:r>
            <w:r w:rsidR="004361DA">
              <w:rPr>
                <w:rFonts w:ascii="Angsana New" w:hAnsi="Angsana New" w:hint="cs"/>
                <w:sz w:val="24"/>
                <w:szCs w:val="24"/>
              </w:rPr>
              <w:t>0</w:t>
            </w:r>
            <w:r w:rsidR="00CE6469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="004361DA">
              <w:rPr>
                <w:rFonts w:ascii="Angsana New" w:hAnsi="Angsana New" w:hint="cs"/>
                <w:sz w:val="24"/>
                <w:szCs w:val="24"/>
              </w:rPr>
              <w:t>00</w:t>
            </w:r>
          </w:p>
        </w:tc>
        <w:tc>
          <w:tcPr>
            <w:tcW w:w="180" w:type="dxa"/>
            <w:vAlign w:val="bottom"/>
          </w:tcPr>
          <w:p w14:paraId="3E85A98B" w14:textId="77777777" w:rsidR="00CE6469" w:rsidRPr="00B23EC5" w:rsidRDefault="00CE6469" w:rsidP="00CE646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8C61450" w14:textId="77777777" w:rsidR="00CE6469" w:rsidRPr="00B23EC5" w:rsidRDefault="00CC5A41" w:rsidP="00CE6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  <w:r w:rsidRPr="00CC5A41">
              <w:rPr>
                <w:rFonts w:ascii="Angsana New" w:hAnsi="Angsana New" w:hint="cs"/>
                <w:sz w:val="24"/>
                <w:szCs w:val="24"/>
              </w:rPr>
              <w:t>46</w:t>
            </w:r>
            <w:r w:rsidR="00CE6469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="004361DA">
              <w:rPr>
                <w:rFonts w:ascii="Angsana New" w:hAnsi="Angsana New" w:hint="cs"/>
                <w:sz w:val="24"/>
                <w:szCs w:val="24"/>
              </w:rPr>
              <w:t>00</w:t>
            </w:r>
          </w:p>
        </w:tc>
        <w:tc>
          <w:tcPr>
            <w:tcW w:w="180" w:type="dxa"/>
            <w:vAlign w:val="bottom"/>
          </w:tcPr>
          <w:p w14:paraId="5205FA3B" w14:textId="77777777" w:rsidR="00CE6469" w:rsidRPr="00B23EC5" w:rsidRDefault="00CE6469" w:rsidP="00CE646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A5D99FA" w14:textId="77777777" w:rsidR="00CE6469" w:rsidRPr="00B23EC5" w:rsidRDefault="00CE6469" w:rsidP="00CE646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3E8DEEB" w14:textId="77777777" w:rsidR="00CE6469" w:rsidRPr="00B23EC5" w:rsidRDefault="00CE6469" w:rsidP="00CE646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7BCA1B5" w14:textId="77777777" w:rsidR="00CE6469" w:rsidRPr="00B23EC5" w:rsidRDefault="00CE6469" w:rsidP="00CE646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741312" w:rsidRPr="00B23EC5" w14:paraId="1237CA0D" w14:textId="77777777" w:rsidTr="00837F6A">
        <w:trPr>
          <w:cantSplit/>
        </w:trPr>
        <w:tc>
          <w:tcPr>
            <w:tcW w:w="6750" w:type="dxa"/>
          </w:tcPr>
          <w:p w14:paraId="6A9C8DA6" w14:textId="77777777" w:rsidR="00741312" w:rsidRPr="00B23EC5" w:rsidRDefault="00741312" w:rsidP="0074131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B23EC5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80" w:type="dxa"/>
          </w:tcPr>
          <w:p w14:paraId="12F31577" w14:textId="77777777" w:rsidR="00741312" w:rsidRPr="00B23EC5" w:rsidRDefault="00741312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28B28E3" w14:textId="77777777" w:rsidR="00741312" w:rsidRPr="00B23EC5" w:rsidRDefault="00741312" w:rsidP="0074131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7FAC37D8" w14:textId="77777777" w:rsidR="00741312" w:rsidRPr="00B23EC5" w:rsidRDefault="00CC5A41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CC5A41">
              <w:rPr>
                <w:rFonts w:ascii="Angsana New" w:hAnsi="Angsana New"/>
                <w:sz w:val="24"/>
                <w:szCs w:val="24"/>
              </w:rPr>
              <w:t>2</w:t>
            </w:r>
            <w:r w:rsidR="004361DA">
              <w:rPr>
                <w:rFonts w:ascii="Angsana New" w:hAnsi="Angsana New"/>
                <w:sz w:val="24"/>
                <w:szCs w:val="24"/>
              </w:rPr>
              <w:t>1</w:t>
            </w:r>
            <w:r w:rsidRPr="00CC5A41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90" w:type="dxa"/>
          </w:tcPr>
          <w:p w14:paraId="0CE76031" w14:textId="77777777" w:rsidR="00741312" w:rsidRPr="00B23EC5" w:rsidRDefault="00741312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</w:tcPr>
          <w:p w14:paraId="2362020F" w14:textId="77777777" w:rsidR="00741312" w:rsidRPr="00B23EC5" w:rsidRDefault="00CC5A41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CC5A41">
              <w:rPr>
                <w:rFonts w:ascii="Angsana New" w:hAnsi="Angsana New"/>
                <w:sz w:val="24"/>
                <w:szCs w:val="24"/>
              </w:rPr>
              <w:t>552</w:t>
            </w:r>
          </w:p>
        </w:tc>
        <w:tc>
          <w:tcPr>
            <w:tcW w:w="180" w:type="dxa"/>
          </w:tcPr>
          <w:p w14:paraId="01F5AD27" w14:textId="77777777" w:rsidR="00741312" w:rsidRPr="00B23EC5" w:rsidRDefault="00741312" w:rsidP="0074131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9007162" w14:textId="77777777" w:rsidR="00741312" w:rsidRPr="00B23EC5" w:rsidRDefault="004361DA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</w:t>
            </w:r>
            <w:r w:rsidR="00CC5A41" w:rsidRPr="00CC5A41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310A89A2" w14:textId="77777777" w:rsidR="00741312" w:rsidRPr="00B23EC5" w:rsidRDefault="00741312" w:rsidP="0074131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C4ECBD6" w14:textId="77777777" w:rsidR="00741312" w:rsidRPr="00B23EC5" w:rsidRDefault="00741312" w:rsidP="0074131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5EED596" w14:textId="77777777" w:rsidR="00741312" w:rsidRPr="00B23EC5" w:rsidRDefault="00741312" w:rsidP="0074131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84DDA4" w14:textId="77777777" w:rsidR="00741312" w:rsidRPr="00B23EC5" w:rsidRDefault="00741312" w:rsidP="0074131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741312" w:rsidRPr="00B23EC5" w14:paraId="5FED5DF9" w14:textId="77777777" w:rsidTr="00837F6A">
        <w:trPr>
          <w:cantSplit/>
        </w:trPr>
        <w:tc>
          <w:tcPr>
            <w:tcW w:w="6750" w:type="dxa"/>
          </w:tcPr>
          <w:p w14:paraId="014F16AA" w14:textId="77777777" w:rsidR="00741312" w:rsidRPr="00B23EC5" w:rsidRDefault="00741312" w:rsidP="0074131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B23EC5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80" w:type="dxa"/>
          </w:tcPr>
          <w:p w14:paraId="5225253D" w14:textId="77777777" w:rsidR="00741312" w:rsidRPr="00B23EC5" w:rsidRDefault="00741312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61278D0" w14:textId="77777777" w:rsidR="00741312" w:rsidRPr="00B23EC5" w:rsidRDefault="00741312" w:rsidP="0074131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3DB1BF32" w14:textId="77777777" w:rsidR="00741312" w:rsidRPr="00B23EC5" w:rsidRDefault="00E82DAF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E82DAF">
              <w:rPr>
                <w:rFonts w:ascii="Angsana New" w:hAnsi="Angsana New"/>
                <w:sz w:val="24"/>
                <w:szCs w:val="24"/>
              </w:rPr>
              <w:t>8</w:t>
            </w:r>
            <w:r w:rsidR="00CC5A41" w:rsidRPr="00CC5A41">
              <w:rPr>
                <w:rFonts w:ascii="Angsana New" w:hAnsi="Angsana New"/>
                <w:sz w:val="24"/>
                <w:szCs w:val="24"/>
              </w:rPr>
              <w:t>6</w:t>
            </w:r>
            <w:r w:rsidR="004361DA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90" w:type="dxa"/>
          </w:tcPr>
          <w:p w14:paraId="6700AFE9" w14:textId="77777777" w:rsidR="00741312" w:rsidRPr="00B23EC5" w:rsidRDefault="00741312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</w:tcPr>
          <w:p w14:paraId="20697A2D" w14:textId="77777777" w:rsidR="00741312" w:rsidRPr="00B23EC5" w:rsidRDefault="004361DA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CC5A41" w:rsidRPr="00CC5A41">
              <w:rPr>
                <w:rFonts w:ascii="Angsana New" w:hAnsi="Angsana New"/>
                <w:sz w:val="24"/>
                <w:szCs w:val="24"/>
              </w:rPr>
              <w:t>72</w:t>
            </w:r>
          </w:p>
        </w:tc>
        <w:tc>
          <w:tcPr>
            <w:tcW w:w="180" w:type="dxa"/>
          </w:tcPr>
          <w:p w14:paraId="0980E5D8" w14:textId="77777777" w:rsidR="00741312" w:rsidRPr="00B23EC5" w:rsidRDefault="00741312" w:rsidP="0074131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0FE4C9D" w14:textId="77777777" w:rsidR="00741312" w:rsidRPr="00B23EC5" w:rsidRDefault="00CC5A41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CC5A41">
              <w:rPr>
                <w:rFonts w:ascii="Angsana New" w:hAnsi="Angsana New"/>
                <w:sz w:val="24"/>
                <w:szCs w:val="24"/>
              </w:rPr>
              <w:t>3</w:t>
            </w:r>
            <w:r w:rsidR="004361DA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26CDDEE8" w14:textId="77777777" w:rsidR="00741312" w:rsidRPr="00B23EC5" w:rsidRDefault="00741312" w:rsidP="0074131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2ED22C7" w14:textId="77777777" w:rsidR="00741312" w:rsidRPr="00B23EC5" w:rsidRDefault="00741312" w:rsidP="0074131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E5C047C" w14:textId="77777777" w:rsidR="00741312" w:rsidRPr="00B23EC5" w:rsidRDefault="00741312" w:rsidP="0074131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B24DADE" w14:textId="77777777" w:rsidR="00741312" w:rsidRPr="00B23EC5" w:rsidRDefault="00741312" w:rsidP="0074131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741312" w:rsidRPr="00B23EC5" w14:paraId="08098D41" w14:textId="77777777" w:rsidTr="00837F6A">
        <w:trPr>
          <w:cantSplit/>
        </w:trPr>
        <w:tc>
          <w:tcPr>
            <w:tcW w:w="6750" w:type="dxa"/>
          </w:tcPr>
          <w:p w14:paraId="303B05CE" w14:textId="77777777" w:rsidR="00741312" w:rsidRPr="00B23EC5" w:rsidRDefault="00741312" w:rsidP="0074131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B23EC5">
              <w:rPr>
                <w:rFonts w:ascii="Angsana New" w:hAnsi="Angsana New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80" w:type="dxa"/>
          </w:tcPr>
          <w:p w14:paraId="635A7C56" w14:textId="77777777" w:rsidR="00741312" w:rsidRPr="00B23EC5" w:rsidRDefault="00741312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160DA8B" w14:textId="77777777" w:rsidR="00741312" w:rsidRPr="00B23EC5" w:rsidRDefault="00741312" w:rsidP="0074131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1BACBE2C" w14:textId="77777777" w:rsidR="00741312" w:rsidRPr="00B23EC5" w:rsidRDefault="0070725A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CC5A41" w:rsidRPr="00CC5A41">
              <w:rPr>
                <w:rFonts w:ascii="Angsana New" w:hAnsi="Angsana New"/>
                <w:sz w:val="24"/>
                <w:szCs w:val="24"/>
              </w:rPr>
              <w:t>25</w:t>
            </w:r>
            <w:r w:rsidR="004361DA"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90" w:type="dxa"/>
          </w:tcPr>
          <w:p w14:paraId="4D084FE3" w14:textId="77777777" w:rsidR="00741312" w:rsidRPr="00B23EC5" w:rsidRDefault="00741312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</w:tcPr>
          <w:p w14:paraId="52ED9041" w14:textId="77777777" w:rsidR="00741312" w:rsidRPr="00B23EC5" w:rsidRDefault="00CE6469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CC5A41" w:rsidRPr="00CC5A41">
              <w:rPr>
                <w:rFonts w:ascii="Angsana New" w:hAnsi="Angsana New"/>
                <w:sz w:val="24"/>
                <w:szCs w:val="24"/>
              </w:rPr>
              <w:t>53</w:t>
            </w:r>
            <w:r w:rsidR="00E82DAF" w:rsidRPr="00E82DAF">
              <w:rPr>
                <w:rFonts w:ascii="Angsana New" w:hAnsi="Angsana New"/>
                <w:sz w:val="24"/>
                <w:szCs w:val="24"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7EC3F0D1" w14:textId="77777777" w:rsidR="00741312" w:rsidRPr="00B23EC5" w:rsidRDefault="00741312" w:rsidP="0074131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DFA6EA6" w14:textId="77777777" w:rsidR="00741312" w:rsidRPr="00B23EC5" w:rsidRDefault="00CE6469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CC5A41" w:rsidRPr="00CC5A41">
              <w:rPr>
                <w:rFonts w:ascii="Angsana New" w:hAnsi="Angsana New"/>
                <w:sz w:val="24"/>
                <w:szCs w:val="24"/>
              </w:rPr>
              <w:t>7</w:t>
            </w:r>
            <w:r w:rsidR="004361DA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B739F5C" w14:textId="77777777" w:rsidR="00741312" w:rsidRPr="00B23EC5" w:rsidRDefault="00741312" w:rsidP="0074131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DB56A15" w14:textId="77777777" w:rsidR="00741312" w:rsidRPr="00B23EC5" w:rsidRDefault="00741312" w:rsidP="0074131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3B3836B" w14:textId="77777777" w:rsidR="00741312" w:rsidRPr="00B23EC5" w:rsidRDefault="00741312" w:rsidP="0074131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C566E7" w14:textId="77777777" w:rsidR="00741312" w:rsidRPr="00B23EC5" w:rsidRDefault="00741312" w:rsidP="0074131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741312" w:rsidRPr="00B23EC5" w14:paraId="0EDC3A0F" w14:textId="77777777" w:rsidTr="00837F6A">
        <w:trPr>
          <w:cantSplit/>
        </w:trPr>
        <w:tc>
          <w:tcPr>
            <w:tcW w:w="6750" w:type="dxa"/>
          </w:tcPr>
          <w:p w14:paraId="717CA837" w14:textId="77777777" w:rsidR="00741312" w:rsidRPr="00B23EC5" w:rsidRDefault="00741312" w:rsidP="0074131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B23EC5">
              <w:rPr>
                <w:rFonts w:ascii="Angsana New" w:hAnsi="Angsana New"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80" w:type="dxa"/>
          </w:tcPr>
          <w:p w14:paraId="564E2942" w14:textId="77777777" w:rsidR="00741312" w:rsidRPr="00B23EC5" w:rsidRDefault="00741312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F91BCBE" w14:textId="77777777" w:rsidR="00741312" w:rsidRPr="00B23EC5" w:rsidRDefault="00741312" w:rsidP="0074131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50290D9" w14:textId="77777777" w:rsidR="00741312" w:rsidRPr="00B23EC5" w:rsidRDefault="0070725A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CC5A41" w:rsidRPr="00CC5A41">
              <w:rPr>
                <w:rFonts w:ascii="Angsana New" w:hAnsi="Angsana New"/>
                <w:sz w:val="24"/>
                <w:szCs w:val="24"/>
              </w:rPr>
              <w:t>3</w:t>
            </w:r>
            <w:r w:rsidR="00E82DAF" w:rsidRPr="00E82DAF">
              <w:rPr>
                <w:rFonts w:ascii="Angsana New" w:hAnsi="Angsana New"/>
                <w:sz w:val="24"/>
                <w:szCs w:val="24"/>
              </w:rPr>
              <w:t>9</w:t>
            </w:r>
            <w:r w:rsidR="004361DA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90" w:type="dxa"/>
          </w:tcPr>
          <w:p w14:paraId="2E7BCE24" w14:textId="77777777" w:rsidR="00741312" w:rsidRPr="00B23EC5" w:rsidRDefault="00741312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5EA017D6" w14:textId="77777777" w:rsidR="00741312" w:rsidRPr="00B23EC5" w:rsidRDefault="00CE6469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CC5A41" w:rsidRPr="00CC5A41">
              <w:rPr>
                <w:rFonts w:ascii="Angsana New" w:hAnsi="Angsana New"/>
                <w:sz w:val="24"/>
                <w:szCs w:val="24"/>
              </w:rPr>
              <w:t>46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3EBF6800" w14:textId="77777777" w:rsidR="00741312" w:rsidRPr="00B23EC5" w:rsidRDefault="00741312" w:rsidP="0074131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059A1F" w14:textId="77777777" w:rsidR="00741312" w:rsidRPr="00B23EC5" w:rsidRDefault="00CE6469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CC5A41" w:rsidRPr="00CC5A41">
              <w:rPr>
                <w:rFonts w:ascii="Angsana New" w:hAnsi="Angsana New"/>
                <w:sz w:val="24"/>
                <w:szCs w:val="24"/>
              </w:rPr>
              <w:t>2</w:t>
            </w:r>
            <w:r w:rsidR="004361DA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1F6741A" w14:textId="77777777" w:rsidR="00741312" w:rsidRPr="00B23EC5" w:rsidRDefault="00741312" w:rsidP="0074131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D0BEF1" w14:textId="77777777" w:rsidR="00741312" w:rsidRPr="00B23EC5" w:rsidRDefault="00741312" w:rsidP="0074131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13A17EA" w14:textId="77777777" w:rsidR="00741312" w:rsidRPr="00B23EC5" w:rsidRDefault="00741312" w:rsidP="0074131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CB46038" w14:textId="77777777" w:rsidR="00741312" w:rsidRPr="00B23EC5" w:rsidRDefault="00741312" w:rsidP="0074131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741312" w:rsidRPr="00B23EC5" w14:paraId="76D1CFE7" w14:textId="77777777" w:rsidTr="00837F6A">
        <w:trPr>
          <w:cantSplit/>
        </w:trPr>
        <w:tc>
          <w:tcPr>
            <w:tcW w:w="6750" w:type="dxa"/>
          </w:tcPr>
          <w:p w14:paraId="31AC12A3" w14:textId="77777777" w:rsidR="00741312" w:rsidRPr="00B23EC5" w:rsidRDefault="00741312" w:rsidP="0074131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EC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สินทรัพย์สุทธิ</w:t>
            </w:r>
          </w:p>
        </w:tc>
        <w:tc>
          <w:tcPr>
            <w:tcW w:w="180" w:type="dxa"/>
          </w:tcPr>
          <w:p w14:paraId="3153D21B" w14:textId="77777777" w:rsidR="00741312" w:rsidRPr="00B23EC5" w:rsidRDefault="00741312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7B015F2" w14:textId="77777777" w:rsidR="00741312" w:rsidRPr="00B23EC5" w:rsidRDefault="00741312" w:rsidP="0074131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946D156" w14:textId="77777777" w:rsidR="00741312" w:rsidRPr="00B23EC5" w:rsidRDefault="00CC5A41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C5A41">
              <w:rPr>
                <w:rFonts w:ascii="Angsana New" w:hAnsi="Angsana New"/>
                <w:b/>
                <w:bCs/>
                <w:sz w:val="24"/>
                <w:szCs w:val="24"/>
              </w:rPr>
              <w:t>435</w:t>
            </w:r>
          </w:p>
        </w:tc>
        <w:tc>
          <w:tcPr>
            <w:tcW w:w="190" w:type="dxa"/>
          </w:tcPr>
          <w:p w14:paraId="6CD9A3C9" w14:textId="77777777" w:rsidR="00741312" w:rsidRPr="00B23EC5" w:rsidRDefault="00741312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746D4429" w14:textId="77777777" w:rsidR="00741312" w:rsidRPr="00B23EC5" w:rsidRDefault="004361DA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CC5A41" w:rsidRPr="00CC5A41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E82DAF" w:rsidRPr="00E82DAF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80" w:type="dxa"/>
          </w:tcPr>
          <w:p w14:paraId="1EDCD9B3" w14:textId="77777777" w:rsidR="00741312" w:rsidRPr="00B23EC5" w:rsidRDefault="00741312" w:rsidP="0074131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99864CC" w14:textId="77777777" w:rsidR="00741312" w:rsidRPr="00B23EC5" w:rsidRDefault="00CC5A41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C5A41">
              <w:rPr>
                <w:rFonts w:ascii="Angsana New" w:hAnsi="Angsana New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80" w:type="dxa"/>
          </w:tcPr>
          <w:p w14:paraId="065FA581" w14:textId="77777777" w:rsidR="00741312" w:rsidRPr="00B23EC5" w:rsidRDefault="00741312" w:rsidP="0074131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</w:tcPr>
          <w:p w14:paraId="1E5CEC9B" w14:textId="77777777" w:rsidR="00741312" w:rsidRPr="00B23EC5" w:rsidRDefault="00741312" w:rsidP="0074131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80" w:type="dxa"/>
          </w:tcPr>
          <w:p w14:paraId="6DEDA643" w14:textId="77777777" w:rsidR="00741312" w:rsidRPr="00B23EC5" w:rsidRDefault="00741312" w:rsidP="0074131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</w:tcPr>
          <w:p w14:paraId="51103BC5" w14:textId="77777777" w:rsidR="00741312" w:rsidRPr="00B23EC5" w:rsidRDefault="00741312" w:rsidP="0074131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highlight w:val="cyan"/>
              </w:rPr>
            </w:pPr>
          </w:p>
        </w:tc>
      </w:tr>
      <w:tr w:rsidR="00741312" w:rsidRPr="00B23EC5" w14:paraId="460ACCED" w14:textId="77777777" w:rsidTr="00837F6A">
        <w:trPr>
          <w:cantSplit/>
        </w:trPr>
        <w:tc>
          <w:tcPr>
            <w:tcW w:w="6750" w:type="dxa"/>
          </w:tcPr>
          <w:p w14:paraId="6A21BADD" w14:textId="77777777" w:rsidR="00741312" w:rsidRPr="00B23EC5" w:rsidRDefault="00741312" w:rsidP="0074131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B23EC5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80" w:type="dxa"/>
          </w:tcPr>
          <w:p w14:paraId="2B0AAA7F" w14:textId="77777777" w:rsidR="00741312" w:rsidRPr="00B23EC5" w:rsidRDefault="00741312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33B876D" w14:textId="77777777" w:rsidR="00741312" w:rsidRPr="00B23EC5" w:rsidRDefault="00741312" w:rsidP="0074131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DC750C4" w14:textId="77777777" w:rsidR="00741312" w:rsidRPr="00B23EC5" w:rsidRDefault="00CC5A41" w:rsidP="00EF5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CC5A41">
              <w:rPr>
                <w:rFonts w:ascii="Angsana New" w:hAnsi="Angsana New"/>
                <w:sz w:val="24"/>
                <w:szCs w:val="24"/>
              </w:rPr>
              <w:t>3</w:t>
            </w:r>
            <w:r w:rsidR="004361DA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90" w:type="dxa"/>
          </w:tcPr>
          <w:p w14:paraId="527245D2" w14:textId="77777777" w:rsidR="00741312" w:rsidRPr="00B23EC5" w:rsidRDefault="00741312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04ED623C" w14:textId="77777777" w:rsidR="00741312" w:rsidRPr="00B23EC5" w:rsidRDefault="00CC5A41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CC5A41">
              <w:rPr>
                <w:rFonts w:ascii="Angsana New" w:hAnsi="Angsana New"/>
                <w:sz w:val="24"/>
                <w:szCs w:val="24"/>
              </w:rPr>
              <w:t>7</w:t>
            </w:r>
            <w:r w:rsidR="004361DA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80" w:type="dxa"/>
          </w:tcPr>
          <w:p w14:paraId="21DE3C37" w14:textId="77777777" w:rsidR="00741312" w:rsidRPr="00B23EC5" w:rsidRDefault="00741312" w:rsidP="0074131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5B8C818" w14:textId="77777777" w:rsidR="00741312" w:rsidRPr="00B23EC5" w:rsidRDefault="00CC5A41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CC5A41">
              <w:rPr>
                <w:rFonts w:ascii="Angsana New" w:hAnsi="Angsana New"/>
                <w:sz w:val="24"/>
                <w:szCs w:val="24"/>
              </w:rPr>
              <w:t>24</w:t>
            </w:r>
          </w:p>
        </w:tc>
        <w:tc>
          <w:tcPr>
            <w:tcW w:w="180" w:type="dxa"/>
          </w:tcPr>
          <w:p w14:paraId="7CE130CF" w14:textId="77777777" w:rsidR="00741312" w:rsidRPr="00B23EC5" w:rsidRDefault="00741312" w:rsidP="0074131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</w:tcPr>
          <w:p w14:paraId="661A6B36" w14:textId="77777777" w:rsidR="00741312" w:rsidRPr="00B23EC5" w:rsidRDefault="00CC5A41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  <w:r w:rsidRPr="00CC5A41">
              <w:rPr>
                <w:rFonts w:ascii="Angsana New" w:hAnsi="Angsana New"/>
                <w:sz w:val="24"/>
                <w:szCs w:val="24"/>
              </w:rPr>
              <w:t>2</w:t>
            </w:r>
            <w:r w:rsidR="004361DA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80" w:type="dxa"/>
          </w:tcPr>
          <w:p w14:paraId="1E8FD3C1" w14:textId="77777777" w:rsidR="00741312" w:rsidRPr="00B23EC5" w:rsidRDefault="00741312" w:rsidP="0074131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EBB647D" w14:textId="77777777" w:rsidR="00741312" w:rsidRPr="00B23EC5" w:rsidRDefault="004361DA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CC5A41" w:rsidRPr="00CC5A41">
              <w:rPr>
                <w:rFonts w:ascii="Angsana New" w:hAnsi="Angsana New"/>
                <w:sz w:val="24"/>
                <w:szCs w:val="24"/>
              </w:rPr>
              <w:t>45</w:t>
            </w:r>
          </w:p>
        </w:tc>
      </w:tr>
      <w:tr w:rsidR="00741312" w:rsidRPr="00656B00" w14:paraId="38F8E80E" w14:textId="77777777" w:rsidTr="00837F6A">
        <w:trPr>
          <w:cantSplit/>
          <w:trHeight w:val="57"/>
        </w:trPr>
        <w:tc>
          <w:tcPr>
            <w:tcW w:w="6750" w:type="dxa"/>
          </w:tcPr>
          <w:p w14:paraId="27647ECF" w14:textId="77777777" w:rsidR="00741312" w:rsidRPr="00656B00" w:rsidRDefault="00741312" w:rsidP="00741312">
            <w:pPr>
              <w:pStyle w:val="ListBullet3"/>
              <w:numPr>
                <w:ilvl w:val="0"/>
                <w:numId w:val="0"/>
              </w:numPr>
              <w:ind w:left="19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55619574" w14:textId="77777777" w:rsidR="00741312" w:rsidRPr="00656B00" w:rsidRDefault="00741312" w:rsidP="00741312">
            <w:pPr>
              <w:tabs>
                <w:tab w:val="clear" w:pos="907"/>
                <w:tab w:val="decimal" w:pos="911"/>
              </w:tabs>
              <w:jc w:val="right"/>
              <w:rPr>
                <w:rFonts w:ascii="Angsana New" w:hAnsi="Angsana New"/>
                <w:sz w:val="2"/>
                <w:szCs w:val="2"/>
                <w:highlight w:val="cyan"/>
              </w:rPr>
            </w:pPr>
          </w:p>
        </w:tc>
        <w:tc>
          <w:tcPr>
            <w:tcW w:w="180" w:type="dxa"/>
          </w:tcPr>
          <w:p w14:paraId="1BAF5D35" w14:textId="77777777" w:rsidR="00741312" w:rsidRPr="00656B00" w:rsidRDefault="00741312" w:rsidP="00741312">
            <w:pPr>
              <w:jc w:val="right"/>
              <w:rPr>
                <w:rFonts w:ascii="Angsana New" w:hAnsi="Angsana New"/>
                <w:sz w:val="2"/>
                <w:szCs w:val="2"/>
                <w:highlight w:val="cyan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1977A78" w14:textId="77777777" w:rsidR="00741312" w:rsidRPr="00656B00" w:rsidRDefault="00741312" w:rsidP="00741312">
            <w:pPr>
              <w:tabs>
                <w:tab w:val="clear" w:pos="907"/>
                <w:tab w:val="decimal" w:pos="911"/>
              </w:tabs>
              <w:jc w:val="right"/>
              <w:rPr>
                <w:rFonts w:ascii="Angsana New" w:hAnsi="Angsana New"/>
                <w:sz w:val="2"/>
                <w:szCs w:val="2"/>
                <w:highlight w:val="cyan"/>
              </w:rPr>
            </w:pPr>
          </w:p>
        </w:tc>
        <w:tc>
          <w:tcPr>
            <w:tcW w:w="190" w:type="dxa"/>
          </w:tcPr>
          <w:p w14:paraId="1B421A9F" w14:textId="77777777" w:rsidR="00741312" w:rsidRPr="00656B00" w:rsidRDefault="00741312" w:rsidP="00741312">
            <w:pPr>
              <w:jc w:val="right"/>
              <w:rPr>
                <w:rFonts w:ascii="Angsana New" w:hAnsi="Angsana New"/>
                <w:sz w:val="2"/>
                <w:szCs w:val="2"/>
                <w:highlight w:val="cyan"/>
              </w:rPr>
            </w:pPr>
          </w:p>
        </w:tc>
        <w:tc>
          <w:tcPr>
            <w:tcW w:w="1340" w:type="dxa"/>
            <w:tcBorders>
              <w:top w:val="double" w:sz="4" w:space="0" w:color="auto"/>
            </w:tcBorders>
          </w:tcPr>
          <w:p w14:paraId="5204151C" w14:textId="77777777" w:rsidR="00741312" w:rsidRPr="00656B00" w:rsidRDefault="00741312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01AABABA" w14:textId="77777777" w:rsidR="00741312" w:rsidRPr="00656B00" w:rsidRDefault="00741312" w:rsidP="00741312">
            <w:pPr>
              <w:jc w:val="right"/>
              <w:rPr>
                <w:rFonts w:ascii="Angsana New" w:hAnsi="Angsana New"/>
                <w:sz w:val="2"/>
                <w:szCs w:val="2"/>
                <w:highlight w:val="cyan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DCA2619" w14:textId="77777777" w:rsidR="00741312" w:rsidRPr="00656B00" w:rsidRDefault="00741312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1F244D3A" w14:textId="77777777" w:rsidR="00741312" w:rsidRPr="00656B00" w:rsidRDefault="00741312" w:rsidP="00741312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"/>
                <w:szCs w:val="2"/>
                <w:highlight w:val="cyan"/>
              </w:rPr>
            </w:pPr>
          </w:p>
        </w:tc>
        <w:tc>
          <w:tcPr>
            <w:tcW w:w="1260" w:type="dxa"/>
          </w:tcPr>
          <w:p w14:paraId="4EB360C4" w14:textId="77777777" w:rsidR="00741312" w:rsidRPr="00656B00" w:rsidRDefault="00741312" w:rsidP="007413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52942FF8" w14:textId="77777777" w:rsidR="00741312" w:rsidRPr="00656B00" w:rsidRDefault="00741312" w:rsidP="00741312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</w:tcPr>
          <w:p w14:paraId="1A012519" w14:textId="77777777" w:rsidR="00741312" w:rsidRPr="00656B00" w:rsidRDefault="00741312" w:rsidP="00741312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"/>
                <w:szCs w:val="2"/>
                <w:highlight w:val="cyan"/>
              </w:rPr>
            </w:pPr>
          </w:p>
        </w:tc>
      </w:tr>
      <w:tr w:rsidR="00741312" w:rsidRPr="00B23EC5" w14:paraId="769EDE74" w14:textId="77777777" w:rsidTr="00837F6A">
        <w:trPr>
          <w:cantSplit/>
          <w:trHeight w:val="270"/>
        </w:trPr>
        <w:tc>
          <w:tcPr>
            <w:tcW w:w="6750" w:type="dxa"/>
          </w:tcPr>
          <w:p w14:paraId="3FEB2EDD" w14:textId="77777777" w:rsidR="00741312" w:rsidRPr="00B23EC5" w:rsidRDefault="00741312" w:rsidP="00741312">
            <w:pPr>
              <w:pStyle w:val="ListBullet3"/>
              <w:numPr>
                <w:ilvl w:val="0"/>
                <w:numId w:val="0"/>
              </w:numPr>
              <w:rPr>
                <w:rFonts w:ascii="Angsana New" w:hAnsi="Angsana New"/>
                <w:sz w:val="24"/>
                <w:szCs w:val="24"/>
              </w:rPr>
            </w:pPr>
            <w:r w:rsidRPr="00B23EC5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80" w:type="dxa"/>
          </w:tcPr>
          <w:p w14:paraId="3C719C97" w14:textId="77777777" w:rsidR="00741312" w:rsidRPr="00B23EC5" w:rsidRDefault="00741312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D91318E" w14:textId="77777777" w:rsidR="00741312" w:rsidRPr="00B23EC5" w:rsidRDefault="00741312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6271995" w14:textId="77777777" w:rsidR="00741312" w:rsidRPr="00B23EC5" w:rsidRDefault="00CC5A41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CC5A41">
              <w:rPr>
                <w:rFonts w:ascii="Angsana New" w:hAnsi="Angsana New"/>
                <w:sz w:val="24"/>
                <w:szCs w:val="24"/>
              </w:rPr>
              <w:t>6</w:t>
            </w:r>
            <w:r w:rsidR="00E82DAF" w:rsidRPr="00E82DAF">
              <w:rPr>
                <w:rFonts w:ascii="Angsana New" w:hAnsi="Angsana New"/>
                <w:sz w:val="24"/>
                <w:szCs w:val="24"/>
              </w:rPr>
              <w:t>8</w:t>
            </w:r>
            <w:r w:rsidRPr="00CC5A41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90" w:type="dxa"/>
          </w:tcPr>
          <w:p w14:paraId="550D52DA" w14:textId="77777777" w:rsidR="00741312" w:rsidRPr="00B23EC5" w:rsidRDefault="00741312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</w:tcPr>
          <w:p w14:paraId="7B305A6C" w14:textId="77777777" w:rsidR="00741312" w:rsidRPr="00B23EC5" w:rsidRDefault="00CC5A41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CC5A41">
              <w:rPr>
                <w:rFonts w:ascii="Angsana New" w:hAnsi="Angsana New"/>
                <w:sz w:val="24"/>
                <w:szCs w:val="24"/>
              </w:rPr>
              <w:t>2</w:t>
            </w:r>
            <w:r w:rsidR="00CE6469">
              <w:rPr>
                <w:rFonts w:ascii="Angsana New" w:hAnsi="Angsana New"/>
                <w:sz w:val="24"/>
                <w:szCs w:val="24"/>
              </w:rPr>
              <w:t>,</w:t>
            </w:r>
            <w:r w:rsidR="004361DA">
              <w:rPr>
                <w:rFonts w:ascii="Angsana New" w:hAnsi="Angsana New"/>
                <w:sz w:val="24"/>
                <w:szCs w:val="24"/>
              </w:rPr>
              <w:t>0</w:t>
            </w:r>
            <w:r w:rsidR="00E82DAF" w:rsidRPr="00E82DAF">
              <w:rPr>
                <w:rFonts w:ascii="Angsana New" w:hAnsi="Angsana New"/>
                <w:sz w:val="24"/>
                <w:szCs w:val="24"/>
              </w:rPr>
              <w:t>89</w:t>
            </w:r>
          </w:p>
        </w:tc>
        <w:tc>
          <w:tcPr>
            <w:tcW w:w="180" w:type="dxa"/>
          </w:tcPr>
          <w:p w14:paraId="0909CA4A" w14:textId="77777777" w:rsidR="00741312" w:rsidRPr="00B23EC5" w:rsidRDefault="00741312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7A21F78" w14:textId="77777777" w:rsidR="00741312" w:rsidRPr="00B23EC5" w:rsidRDefault="00CC5A41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CC5A41">
              <w:rPr>
                <w:rFonts w:ascii="Angsana New" w:hAnsi="Angsana New"/>
                <w:sz w:val="24"/>
                <w:szCs w:val="24"/>
              </w:rPr>
              <w:t>27</w:t>
            </w:r>
            <w:r w:rsidR="00E82DAF" w:rsidRPr="00E82DAF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80" w:type="dxa"/>
          </w:tcPr>
          <w:p w14:paraId="019E2D58" w14:textId="77777777" w:rsidR="00741312" w:rsidRPr="00B23EC5" w:rsidRDefault="00741312" w:rsidP="00741312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</w:tcPr>
          <w:p w14:paraId="2C3E27EA" w14:textId="77777777" w:rsidR="00741312" w:rsidRPr="00B23EC5" w:rsidRDefault="00741312" w:rsidP="007413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78E1685" w14:textId="77777777" w:rsidR="00741312" w:rsidRPr="00B23EC5" w:rsidRDefault="00741312" w:rsidP="00741312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102E1D7" w14:textId="77777777" w:rsidR="00741312" w:rsidRPr="00B23EC5" w:rsidRDefault="00741312" w:rsidP="00741312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</w:tr>
      <w:tr w:rsidR="00741312" w:rsidRPr="00B23EC5" w14:paraId="319470A3" w14:textId="77777777" w:rsidTr="00837F6A">
        <w:trPr>
          <w:cantSplit/>
          <w:trHeight w:val="270"/>
        </w:trPr>
        <w:tc>
          <w:tcPr>
            <w:tcW w:w="6750" w:type="dxa"/>
          </w:tcPr>
          <w:p w14:paraId="47C8F0D1" w14:textId="77777777" w:rsidR="00741312" w:rsidRPr="00B23EC5" w:rsidRDefault="00216DB7" w:rsidP="0074131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กำไร (</w:t>
            </w:r>
            <w:r w:rsidR="00741312" w:rsidRPr="00B23EC5">
              <w:rPr>
                <w:rFonts w:ascii="Angsana New" w:hAnsi="Angsana New"/>
                <w:sz w:val="24"/>
                <w:szCs w:val="24"/>
                <w:cs/>
                <w:lang w:bidi="th-TH"/>
              </w:rPr>
              <w:t>ขาดทุน</w:t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02CB5254" w14:textId="77777777" w:rsidR="00741312" w:rsidRPr="00B23EC5" w:rsidRDefault="00741312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D22102B" w14:textId="77777777" w:rsidR="00741312" w:rsidRPr="00B23EC5" w:rsidRDefault="00741312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ED32F8B" w14:textId="77777777" w:rsidR="00741312" w:rsidRPr="00B23EC5" w:rsidRDefault="00CC5A41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CC5A41">
              <w:rPr>
                <w:rFonts w:ascii="Angsana New" w:hAnsi="Angsana New"/>
                <w:sz w:val="24"/>
                <w:szCs w:val="24"/>
              </w:rPr>
              <w:t>45</w:t>
            </w:r>
          </w:p>
        </w:tc>
        <w:tc>
          <w:tcPr>
            <w:tcW w:w="190" w:type="dxa"/>
          </w:tcPr>
          <w:p w14:paraId="76D3C3E1" w14:textId="77777777" w:rsidR="00741312" w:rsidRPr="00B23EC5" w:rsidRDefault="00741312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</w:tcPr>
          <w:p w14:paraId="350E8D85" w14:textId="77777777" w:rsidR="00741312" w:rsidRPr="00B23EC5" w:rsidRDefault="00CC5A41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CC5A41">
              <w:rPr>
                <w:rFonts w:ascii="Angsana New" w:hAnsi="Angsana New"/>
                <w:sz w:val="24"/>
                <w:szCs w:val="24"/>
              </w:rPr>
              <w:t>36</w:t>
            </w:r>
          </w:p>
        </w:tc>
        <w:tc>
          <w:tcPr>
            <w:tcW w:w="180" w:type="dxa"/>
          </w:tcPr>
          <w:p w14:paraId="0A57E7AF" w14:textId="77777777" w:rsidR="00741312" w:rsidRPr="00B23EC5" w:rsidRDefault="00741312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95FD92C" w14:textId="77777777" w:rsidR="00741312" w:rsidRPr="00B23EC5" w:rsidRDefault="004361DA" w:rsidP="00216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180" w:type="dxa"/>
          </w:tcPr>
          <w:p w14:paraId="1D1B5A75" w14:textId="77777777" w:rsidR="00741312" w:rsidRPr="00B23EC5" w:rsidRDefault="00741312" w:rsidP="00741312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</w:tcPr>
          <w:p w14:paraId="3D69FC71" w14:textId="77777777" w:rsidR="00741312" w:rsidRPr="00B23EC5" w:rsidRDefault="00741312" w:rsidP="007413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6064EE6" w14:textId="77777777" w:rsidR="00741312" w:rsidRPr="00B23EC5" w:rsidRDefault="00741312" w:rsidP="00741312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B0D8AD8" w14:textId="77777777" w:rsidR="00741312" w:rsidRPr="00B23EC5" w:rsidRDefault="00741312" w:rsidP="00741312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</w:tr>
      <w:tr w:rsidR="0070725A" w:rsidRPr="00B23EC5" w14:paraId="7B372FCA" w14:textId="77777777" w:rsidTr="00837F6A">
        <w:trPr>
          <w:cantSplit/>
          <w:trHeight w:val="270"/>
        </w:trPr>
        <w:tc>
          <w:tcPr>
            <w:tcW w:w="6750" w:type="dxa"/>
          </w:tcPr>
          <w:p w14:paraId="26B1F3D5" w14:textId="77777777" w:rsidR="0070725A" w:rsidRDefault="0070725A" w:rsidP="0074131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EC5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80" w:type="dxa"/>
          </w:tcPr>
          <w:p w14:paraId="13E40B52" w14:textId="77777777" w:rsidR="0070725A" w:rsidRPr="00B23EC5" w:rsidRDefault="0070725A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E931392" w14:textId="77777777" w:rsidR="0070725A" w:rsidRPr="00B23EC5" w:rsidRDefault="0070725A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B628627" w14:textId="77777777" w:rsidR="0070725A" w:rsidRDefault="00CC5A41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CC5A41">
              <w:rPr>
                <w:rFonts w:ascii="Angsana New" w:hAnsi="Angsana New" w:hint="cs"/>
                <w:sz w:val="24"/>
                <w:szCs w:val="24"/>
              </w:rPr>
              <w:t>25</w:t>
            </w:r>
          </w:p>
        </w:tc>
        <w:tc>
          <w:tcPr>
            <w:tcW w:w="190" w:type="dxa"/>
          </w:tcPr>
          <w:p w14:paraId="6DC17642" w14:textId="77777777" w:rsidR="0070725A" w:rsidRPr="00B23EC5" w:rsidRDefault="0070725A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</w:tcPr>
          <w:p w14:paraId="31E2B7FD" w14:textId="77777777" w:rsidR="0070725A" w:rsidRPr="00B23EC5" w:rsidRDefault="00CE6469" w:rsidP="00CE6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  <w:tab w:val="decimal" w:pos="1091"/>
              </w:tabs>
              <w:spacing w:after="0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1B9420B" w14:textId="77777777" w:rsidR="0070725A" w:rsidRPr="00B23EC5" w:rsidRDefault="0070725A" w:rsidP="00741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2797BC" w14:textId="77777777" w:rsidR="0070725A" w:rsidRPr="00B23EC5" w:rsidRDefault="00CE6469" w:rsidP="00CE6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  <w:tab w:val="decimal" w:pos="1091"/>
              </w:tabs>
              <w:spacing w:after="0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8F4C4D0" w14:textId="77777777" w:rsidR="0070725A" w:rsidRPr="00B23EC5" w:rsidRDefault="0070725A" w:rsidP="00741312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</w:tcPr>
          <w:p w14:paraId="412F3E46" w14:textId="77777777" w:rsidR="0070725A" w:rsidRPr="00B23EC5" w:rsidRDefault="0070725A" w:rsidP="007413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C74CDAF" w14:textId="77777777" w:rsidR="0070725A" w:rsidRPr="00B23EC5" w:rsidRDefault="0070725A" w:rsidP="00741312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038CA4" w14:textId="77777777" w:rsidR="0070725A" w:rsidRPr="00B23EC5" w:rsidRDefault="0070725A" w:rsidP="00741312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</w:tr>
      <w:tr w:rsidR="00216DB7" w:rsidRPr="00B23EC5" w14:paraId="47EFB35B" w14:textId="77777777" w:rsidTr="00837F6A">
        <w:trPr>
          <w:cantSplit/>
          <w:trHeight w:val="270"/>
        </w:trPr>
        <w:tc>
          <w:tcPr>
            <w:tcW w:w="6750" w:type="dxa"/>
          </w:tcPr>
          <w:p w14:paraId="0F314BC7" w14:textId="77777777" w:rsidR="00216DB7" w:rsidRPr="00B23EC5" w:rsidRDefault="00216DB7" w:rsidP="00216DB7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EC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80" w:type="dxa"/>
          </w:tcPr>
          <w:p w14:paraId="7134BA47" w14:textId="77777777" w:rsidR="00216DB7" w:rsidRPr="00B23EC5" w:rsidRDefault="00216DB7" w:rsidP="00216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EDB1D59" w14:textId="77777777" w:rsidR="00216DB7" w:rsidRPr="00B23EC5" w:rsidRDefault="00216DB7" w:rsidP="00216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7019403" w14:textId="77777777" w:rsidR="00216DB7" w:rsidRPr="00B23EC5" w:rsidRDefault="00CC5A41" w:rsidP="00216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C5A41">
              <w:rPr>
                <w:rFonts w:ascii="Angsana New" w:hAnsi="Angsana New" w:hint="cs"/>
                <w:b/>
                <w:bCs/>
                <w:sz w:val="24"/>
                <w:szCs w:val="24"/>
              </w:rPr>
              <w:t>7</w:t>
            </w:r>
            <w:r w:rsidR="004361DA">
              <w:rPr>
                <w:rFonts w:ascii="Angsana New" w:hAnsi="Angsana New" w:hint="cs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90" w:type="dxa"/>
          </w:tcPr>
          <w:p w14:paraId="6297DECD" w14:textId="77777777" w:rsidR="00216DB7" w:rsidRPr="00B23EC5" w:rsidRDefault="00216DB7" w:rsidP="00216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774B42A6" w14:textId="77777777" w:rsidR="00216DB7" w:rsidRPr="00B23EC5" w:rsidRDefault="00CC5A41" w:rsidP="00216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C5A41">
              <w:rPr>
                <w:rFonts w:ascii="Angsana New" w:hAnsi="Angsana New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80" w:type="dxa"/>
          </w:tcPr>
          <w:p w14:paraId="1D48D4E4" w14:textId="77777777" w:rsidR="00216DB7" w:rsidRPr="00B23EC5" w:rsidRDefault="00216DB7" w:rsidP="00216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E1BE89A" w14:textId="77777777" w:rsidR="00216DB7" w:rsidRPr="00216DB7" w:rsidRDefault="004361DA" w:rsidP="00216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80" w:type="dxa"/>
          </w:tcPr>
          <w:p w14:paraId="5FB71125" w14:textId="77777777" w:rsidR="00216DB7" w:rsidRPr="00B23EC5" w:rsidRDefault="00216DB7" w:rsidP="00216DB7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</w:tcPr>
          <w:p w14:paraId="0D1990EF" w14:textId="77777777" w:rsidR="00216DB7" w:rsidRPr="00B23EC5" w:rsidRDefault="00216DB7" w:rsidP="00216DB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8D9E828" w14:textId="77777777" w:rsidR="00216DB7" w:rsidRPr="00B23EC5" w:rsidRDefault="00216DB7" w:rsidP="00216DB7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AAC1D5F" w14:textId="77777777" w:rsidR="00216DB7" w:rsidRPr="00B23EC5" w:rsidRDefault="00216DB7" w:rsidP="00216DB7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</w:tr>
      <w:tr w:rsidR="00216DB7" w:rsidRPr="00B23EC5" w14:paraId="6C590B12" w14:textId="77777777" w:rsidTr="00837F6A">
        <w:trPr>
          <w:cantSplit/>
          <w:trHeight w:val="270"/>
        </w:trPr>
        <w:tc>
          <w:tcPr>
            <w:tcW w:w="6750" w:type="dxa"/>
          </w:tcPr>
          <w:p w14:paraId="51C08ED6" w14:textId="77777777" w:rsidR="00216DB7" w:rsidRPr="00B23EC5" w:rsidRDefault="00216DB7" w:rsidP="00216DB7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กำไร (ขาดทุน) </w:t>
            </w:r>
            <w:r w:rsidRPr="00B23EC5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80" w:type="dxa"/>
          </w:tcPr>
          <w:p w14:paraId="63348D58" w14:textId="77777777" w:rsidR="00216DB7" w:rsidRPr="00B23EC5" w:rsidRDefault="00216DB7" w:rsidP="00216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21F4E7E" w14:textId="77777777" w:rsidR="00216DB7" w:rsidRPr="00B23EC5" w:rsidRDefault="00216DB7" w:rsidP="00216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6133CB2" w14:textId="77777777" w:rsidR="00216DB7" w:rsidRPr="00B23EC5" w:rsidRDefault="00CC5A41" w:rsidP="00216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CC5A41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90" w:type="dxa"/>
          </w:tcPr>
          <w:p w14:paraId="1B0C5B7F" w14:textId="77777777" w:rsidR="00216DB7" w:rsidRPr="00B23EC5" w:rsidRDefault="00216DB7" w:rsidP="00216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441EE104" w14:textId="77777777" w:rsidR="00216DB7" w:rsidRPr="00B23EC5" w:rsidRDefault="004361DA" w:rsidP="00CE6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E82DAF" w:rsidRPr="00E82DAF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80" w:type="dxa"/>
          </w:tcPr>
          <w:p w14:paraId="6FAB3409" w14:textId="77777777" w:rsidR="00216DB7" w:rsidRPr="00B23EC5" w:rsidRDefault="00216DB7" w:rsidP="00216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F83874" w14:textId="77777777" w:rsidR="00216DB7" w:rsidRPr="00B23EC5" w:rsidRDefault="00CC5A41" w:rsidP="00216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CC5A41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6E9A854B" w14:textId="77777777" w:rsidR="00216DB7" w:rsidRPr="00B23EC5" w:rsidRDefault="00216DB7" w:rsidP="00216DB7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</w:tcPr>
          <w:p w14:paraId="38F86F34" w14:textId="77777777" w:rsidR="00216DB7" w:rsidRPr="00B23EC5" w:rsidRDefault="007946B9" w:rsidP="00216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CC5A41" w:rsidRPr="00CC5A41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2DCEF988" w14:textId="77777777" w:rsidR="00216DB7" w:rsidRPr="00B23EC5" w:rsidRDefault="00216DB7" w:rsidP="00216DB7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8478F80" w14:textId="77777777" w:rsidR="00216DB7" w:rsidRPr="00B23EC5" w:rsidRDefault="00CC5A41" w:rsidP="00216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  <w:r w:rsidRPr="00CC5A41">
              <w:rPr>
                <w:rFonts w:ascii="Angsana New" w:hAnsi="Angsana New"/>
                <w:sz w:val="24"/>
                <w:szCs w:val="24"/>
              </w:rPr>
              <w:t>24</w:t>
            </w:r>
          </w:p>
        </w:tc>
      </w:tr>
      <w:tr w:rsidR="00ED294D" w:rsidRPr="00B23EC5" w14:paraId="481ED818" w14:textId="77777777" w:rsidTr="00837F6A">
        <w:trPr>
          <w:cantSplit/>
          <w:trHeight w:val="270"/>
        </w:trPr>
        <w:tc>
          <w:tcPr>
            <w:tcW w:w="6750" w:type="dxa"/>
          </w:tcPr>
          <w:p w14:paraId="2F0AAF32" w14:textId="77777777" w:rsidR="00ED294D" w:rsidRPr="00B23EC5" w:rsidRDefault="00ED294D" w:rsidP="00ED294D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B23EC5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กำไรขาดทุนเบ็ดเสร็จอื่นที่แบ่งให้กับส่วนได้เสียที่ไม่มีอำนาจควบคุม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80" w:type="dxa"/>
          </w:tcPr>
          <w:p w14:paraId="47EFDC2B" w14:textId="77777777" w:rsidR="00ED294D" w:rsidRPr="00B23EC5" w:rsidRDefault="00ED294D" w:rsidP="00ED2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7DE30A4" w14:textId="77777777" w:rsidR="00ED294D" w:rsidRPr="00B23EC5" w:rsidRDefault="00ED294D" w:rsidP="00ED2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01FCE750" w14:textId="77777777" w:rsidR="00ED294D" w:rsidRPr="00B23EC5" w:rsidRDefault="00CC5A41" w:rsidP="00ED2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CC5A41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90" w:type="dxa"/>
          </w:tcPr>
          <w:p w14:paraId="5E429278" w14:textId="77777777" w:rsidR="00ED294D" w:rsidRPr="00B23EC5" w:rsidRDefault="00ED294D" w:rsidP="00ED2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double" w:sz="4" w:space="0" w:color="auto"/>
              <w:bottom w:val="double" w:sz="4" w:space="0" w:color="auto"/>
            </w:tcBorders>
          </w:tcPr>
          <w:p w14:paraId="3AF9FE75" w14:textId="77777777" w:rsidR="00ED294D" w:rsidRPr="00B23EC5" w:rsidRDefault="00ED294D" w:rsidP="00ED2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  <w:tab w:val="decimal" w:pos="1091"/>
              </w:tabs>
              <w:spacing w:after="0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3A39876" w14:textId="77777777" w:rsidR="00ED294D" w:rsidRPr="00B23EC5" w:rsidRDefault="00ED294D" w:rsidP="00ED2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61CA50F" w14:textId="77777777" w:rsidR="00ED294D" w:rsidRPr="00B23EC5" w:rsidRDefault="00ED294D" w:rsidP="00ED2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  <w:tab w:val="decimal" w:pos="1091"/>
              </w:tabs>
              <w:spacing w:after="0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3F50126" w14:textId="77777777" w:rsidR="00ED294D" w:rsidRPr="00B23EC5" w:rsidRDefault="00ED294D" w:rsidP="00ED294D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</w:tcPr>
          <w:p w14:paraId="0939DA56" w14:textId="77777777" w:rsidR="00ED294D" w:rsidRPr="00B23EC5" w:rsidRDefault="00ED294D" w:rsidP="00ED2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5"/>
                <w:tab w:val="center" w:pos="616"/>
                <w:tab w:val="decimal" w:pos="911"/>
                <w:tab w:val="decimal" w:pos="109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  <w:tc>
          <w:tcPr>
            <w:tcW w:w="180" w:type="dxa"/>
          </w:tcPr>
          <w:p w14:paraId="0B79CC51" w14:textId="77777777" w:rsidR="00ED294D" w:rsidRPr="00B23EC5" w:rsidRDefault="00ED294D" w:rsidP="00ED294D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</w:tcPr>
          <w:p w14:paraId="5AA0064F" w14:textId="77777777" w:rsidR="00ED294D" w:rsidRPr="00B23EC5" w:rsidRDefault="00CC5A41" w:rsidP="00ED2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CC5A41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ED294D" w:rsidRPr="00656B00" w14:paraId="361B43F2" w14:textId="77777777" w:rsidTr="00837F6A">
        <w:trPr>
          <w:cantSplit/>
          <w:trHeight w:val="57"/>
        </w:trPr>
        <w:tc>
          <w:tcPr>
            <w:tcW w:w="6750" w:type="dxa"/>
          </w:tcPr>
          <w:p w14:paraId="6254F0ED" w14:textId="77777777" w:rsidR="00ED294D" w:rsidRPr="00656B00" w:rsidRDefault="00ED294D" w:rsidP="00ED294D">
            <w:pPr>
              <w:pStyle w:val="ListBullet3"/>
              <w:numPr>
                <w:ilvl w:val="0"/>
                <w:numId w:val="0"/>
              </w:numPr>
              <w:ind w:left="19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6FAB96A0" w14:textId="77777777" w:rsidR="00ED294D" w:rsidRPr="00656B00" w:rsidRDefault="00ED294D" w:rsidP="00ED294D">
            <w:pPr>
              <w:tabs>
                <w:tab w:val="clear" w:pos="907"/>
                <w:tab w:val="decimal" w:pos="911"/>
              </w:tabs>
              <w:jc w:val="right"/>
              <w:rPr>
                <w:rFonts w:ascii="Angsana New" w:hAnsi="Angsana New"/>
                <w:sz w:val="2"/>
                <w:szCs w:val="2"/>
                <w:highlight w:val="cyan"/>
              </w:rPr>
            </w:pPr>
          </w:p>
        </w:tc>
        <w:tc>
          <w:tcPr>
            <w:tcW w:w="180" w:type="dxa"/>
          </w:tcPr>
          <w:p w14:paraId="24BE72DC" w14:textId="77777777" w:rsidR="00ED294D" w:rsidRPr="00656B00" w:rsidRDefault="00ED294D" w:rsidP="00ED294D">
            <w:pPr>
              <w:jc w:val="right"/>
              <w:rPr>
                <w:rFonts w:ascii="Angsana New" w:hAnsi="Angsana New"/>
                <w:sz w:val="2"/>
                <w:szCs w:val="2"/>
                <w:highlight w:val="cyan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94929C7" w14:textId="77777777" w:rsidR="00ED294D" w:rsidRPr="00656B00" w:rsidRDefault="00ED294D" w:rsidP="00ED294D">
            <w:pPr>
              <w:tabs>
                <w:tab w:val="clear" w:pos="907"/>
                <w:tab w:val="decimal" w:pos="911"/>
              </w:tabs>
              <w:jc w:val="right"/>
              <w:rPr>
                <w:rFonts w:ascii="Angsana New" w:hAnsi="Angsana New"/>
                <w:sz w:val="2"/>
                <w:szCs w:val="2"/>
                <w:highlight w:val="cyan"/>
              </w:rPr>
            </w:pPr>
          </w:p>
        </w:tc>
        <w:tc>
          <w:tcPr>
            <w:tcW w:w="190" w:type="dxa"/>
          </w:tcPr>
          <w:p w14:paraId="46D4988D" w14:textId="77777777" w:rsidR="00ED294D" w:rsidRPr="00656B00" w:rsidRDefault="00ED294D" w:rsidP="00ED294D">
            <w:pPr>
              <w:jc w:val="right"/>
              <w:rPr>
                <w:rFonts w:ascii="Angsana New" w:hAnsi="Angsana New"/>
                <w:sz w:val="2"/>
                <w:szCs w:val="2"/>
                <w:highlight w:val="cyan"/>
              </w:rPr>
            </w:pPr>
          </w:p>
        </w:tc>
        <w:tc>
          <w:tcPr>
            <w:tcW w:w="1340" w:type="dxa"/>
            <w:tcBorders>
              <w:top w:val="double" w:sz="4" w:space="0" w:color="auto"/>
            </w:tcBorders>
          </w:tcPr>
          <w:p w14:paraId="64ED2A38" w14:textId="77777777" w:rsidR="00ED294D" w:rsidRPr="00656B00" w:rsidRDefault="00ED294D" w:rsidP="00ED2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79798DBE" w14:textId="77777777" w:rsidR="00ED294D" w:rsidRPr="00656B00" w:rsidRDefault="00ED294D" w:rsidP="00ED294D">
            <w:pPr>
              <w:jc w:val="right"/>
              <w:rPr>
                <w:rFonts w:ascii="Angsana New" w:hAnsi="Angsana New"/>
                <w:sz w:val="2"/>
                <w:szCs w:val="2"/>
                <w:highlight w:val="cyan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73FA557" w14:textId="77777777" w:rsidR="00ED294D" w:rsidRPr="00656B00" w:rsidRDefault="00ED294D" w:rsidP="00ED2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6FB6C30F" w14:textId="77777777" w:rsidR="00ED294D" w:rsidRPr="00656B00" w:rsidRDefault="00ED294D" w:rsidP="00ED294D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"/>
                <w:szCs w:val="2"/>
                <w:highlight w:val="cyan"/>
              </w:rPr>
            </w:pPr>
          </w:p>
        </w:tc>
        <w:tc>
          <w:tcPr>
            <w:tcW w:w="1260" w:type="dxa"/>
          </w:tcPr>
          <w:p w14:paraId="51660917" w14:textId="77777777" w:rsidR="00ED294D" w:rsidRPr="00656B00" w:rsidRDefault="00ED294D" w:rsidP="00ED29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52778DE6" w14:textId="77777777" w:rsidR="00ED294D" w:rsidRPr="00656B00" w:rsidRDefault="00ED294D" w:rsidP="00ED294D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</w:tcPr>
          <w:p w14:paraId="4F8B8287" w14:textId="77777777" w:rsidR="00ED294D" w:rsidRPr="00656B00" w:rsidRDefault="00ED294D" w:rsidP="00ED29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ED294D" w:rsidRPr="00B23EC5" w14:paraId="1703535F" w14:textId="77777777" w:rsidTr="00837F6A">
        <w:trPr>
          <w:cantSplit/>
          <w:trHeight w:val="270"/>
        </w:trPr>
        <w:tc>
          <w:tcPr>
            <w:tcW w:w="6750" w:type="dxa"/>
          </w:tcPr>
          <w:p w14:paraId="4F0A58A8" w14:textId="77777777" w:rsidR="00ED294D" w:rsidRPr="00B23EC5" w:rsidRDefault="00ED294D" w:rsidP="00ED294D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B23EC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80" w:type="dxa"/>
          </w:tcPr>
          <w:p w14:paraId="5AF7F248" w14:textId="77777777" w:rsidR="00ED294D" w:rsidRPr="00B23EC5" w:rsidRDefault="00ED294D" w:rsidP="00ED2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5169868" w14:textId="77777777" w:rsidR="00ED294D" w:rsidRPr="00B23EC5" w:rsidRDefault="00ED294D" w:rsidP="00ED294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EE1CF54" w14:textId="77777777" w:rsidR="00ED294D" w:rsidRPr="00B23EC5" w:rsidRDefault="00ED294D" w:rsidP="00ED2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CC5A41" w:rsidRPr="00CC5A41">
              <w:rPr>
                <w:rFonts w:ascii="Angsana New" w:hAnsi="Angsana New"/>
                <w:sz w:val="24"/>
                <w:szCs w:val="24"/>
              </w:rPr>
              <w:t>2</w:t>
            </w:r>
            <w:r w:rsidR="00E82DAF" w:rsidRPr="00E82DAF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90" w:type="dxa"/>
          </w:tcPr>
          <w:p w14:paraId="37DBCBF7" w14:textId="77777777" w:rsidR="00ED294D" w:rsidRPr="00B23EC5" w:rsidRDefault="00ED294D" w:rsidP="00ED2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double" w:sz="4" w:space="0" w:color="auto"/>
            </w:tcBorders>
          </w:tcPr>
          <w:p w14:paraId="062CA5B7" w14:textId="77777777" w:rsidR="00ED294D" w:rsidRPr="00B23EC5" w:rsidRDefault="00657100" w:rsidP="00ED2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CC5A41" w:rsidRPr="00CC5A41">
              <w:rPr>
                <w:rFonts w:ascii="Angsana New" w:hAnsi="Angsana New"/>
                <w:sz w:val="24"/>
                <w:szCs w:val="24"/>
              </w:rPr>
              <w:t>4</w:t>
            </w:r>
            <w:r w:rsidR="004361DA"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79DE0EEE" w14:textId="77777777" w:rsidR="00ED294D" w:rsidRPr="00B23EC5" w:rsidRDefault="00ED294D" w:rsidP="00ED294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6EFBC2B" w14:textId="77777777" w:rsidR="00ED294D" w:rsidRPr="00B23EC5" w:rsidRDefault="00CC5A41" w:rsidP="00ED2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CC5A41">
              <w:rPr>
                <w:rFonts w:ascii="Angsana New" w:hAnsi="Angsana New"/>
                <w:sz w:val="24"/>
                <w:szCs w:val="24"/>
              </w:rPr>
              <w:t>2</w:t>
            </w:r>
            <w:r w:rsidR="004361DA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46129344" w14:textId="77777777" w:rsidR="00ED294D" w:rsidRPr="00B23EC5" w:rsidRDefault="00ED294D" w:rsidP="00ED294D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51A862C8" w14:textId="77777777" w:rsidR="00ED294D" w:rsidRPr="00B23EC5" w:rsidRDefault="00ED294D" w:rsidP="00ED29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3E26CA5" w14:textId="77777777" w:rsidR="00ED294D" w:rsidRPr="00B23EC5" w:rsidRDefault="00ED294D" w:rsidP="00ED294D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06ED58C" w14:textId="77777777" w:rsidR="00ED294D" w:rsidRPr="00B23EC5" w:rsidRDefault="00ED294D" w:rsidP="00ED29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</w:tbl>
    <w:p w14:paraId="75A2327C" w14:textId="77777777" w:rsidR="00D757D7" w:rsidRPr="00AF206B" w:rsidRDefault="00AF206B" w:rsidP="00AF206B">
      <w:pPr>
        <w:spacing w:line="240" w:lineRule="auto"/>
        <w:rPr>
          <w:sz w:val="2"/>
          <w:szCs w:val="2"/>
          <w:cs/>
        </w:rPr>
      </w:pPr>
      <w:r>
        <w:br w:type="page"/>
      </w:r>
    </w:p>
    <w:tbl>
      <w:tblPr>
        <w:tblW w:w="1449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750"/>
        <w:gridCol w:w="180"/>
        <w:gridCol w:w="180"/>
        <w:gridCol w:w="1530"/>
        <w:gridCol w:w="190"/>
        <w:gridCol w:w="1340"/>
        <w:gridCol w:w="180"/>
        <w:gridCol w:w="1260"/>
        <w:gridCol w:w="180"/>
        <w:gridCol w:w="1260"/>
        <w:gridCol w:w="180"/>
        <w:gridCol w:w="1260"/>
      </w:tblGrid>
      <w:tr w:rsidR="00D757D7" w:rsidRPr="00B23EC5" w14:paraId="4D3E30D4" w14:textId="77777777" w:rsidTr="00AA4480">
        <w:trPr>
          <w:cantSplit/>
        </w:trPr>
        <w:tc>
          <w:tcPr>
            <w:tcW w:w="6750" w:type="dxa"/>
          </w:tcPr>
          <w:p w14:paraId="6A77AA1E" w14:textId="77777777" w:rsidR="00D757D7" w:rsidRPr="00B23EC5" w:rsidRDefault="00D757D7" w:rsidP="00AA448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40" w:type="dxa"/>
            <w:gridSpan w:val="11"/>
          </w:tcPr>
          <w:p w14:paraId="0BC63078" w14:textId="77777777" w:rsidR="00D757D7" w:rsidRPr="00B23EC5" w:rsidRDefault="00CC5A41" w:rsidP="00AA4480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C5A4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4361D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D757D7" w:rsidRPr="00B23EC5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</w:t>
            </w:r>
            <w:r w:rsidR="00D757D7" w:rsidRPr="00B23EC5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ธันวาคม</w:t>
            </w:r>
            <w:r w:rsidR="00D757D7" w:rsidRPr="00B23EC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C5A41">
              <w:rPr>
                <w:rFonts w:ascii="Angsana New" w:hAnsi="Angsana New" w:cs="Angsana New"/>
                <w:sz w:val="24"/>
                <w:szCs w:val="24"/>
                <w:lang w:val="en-US"/>
              </w:rPr>
              <w:t>256</w:t>
            </w:r>
            <w:r w:rsidRPr="00CC5A4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</w:t>
            </w:r>
          </w:p>
        </w:tc>
      </w:tr>
      <w:tr w:rsidR="00D757D7" w:rsidRPr="00B23EC5" w14:paraId="1A8797B5" w14:textId="77777777" w:rsidTr="00AA4480">
        <w:trPr>
          <w:cantSplit/>
        </w:trPr>
        <w:tc>
          <w:tcPr>
            <w:tcW w:w="6750" w:type="dxa"/>
            <w:vAlign w:val="bottom"/>
          </w:tcPr>
          <w:p w14:paraId="65E4088F" w14:textId="77777777" w:rsidR="00D757D7" w:rsidRPr="00B23EC5" w:rsidRDefault="00D757D7" w:rsidP="00AA448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8294417" w14:textId="77777777" w:rsidR="00D757D7" w:rsidRPr="004E36E0" w:rsidRDefault="00D757D7" w:rsidP="00AA44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2262701" w14:textId="77777777" w:rsidR="00D757D7" w:rsidRPr="00B23EC5" w:rsidRDefault="00D757D7" w:rsidP="00AA44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CB34CEB" w14:textId="77777777" w:rsidR="00D757D7" w:rsidRPr="004E36E0" w:rsidRDefault="00D757D7" w:rsidP="00AA44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4E36E0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บ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ริษัท ล็อกซ</w:t>
            </w:r>
            <w:r w:rsidRPr="004E36E0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 xml:space="preserve">เล่ย์ </w:t>
            </w:r>
          </w:p>
          <w:p w14:paraId="359AC15E" w14:textId="77777777" w:rsidR="00D757D7" w:rsidRPr="004E36E0" w:rsidRDefault="00D757D7" w:rsidP="00AA44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4E36E0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 xml:space="preserve">พร็อพเพอร์ตี้ </w:t>
            </w:r>
          </w:p>
          <w:p w14:paraId="0CF8FF81" w14:textId="77777777" w:rsidR="00D757D7" w:rsidRPr="004E36E0" w:rsidRDefault="00D757D7" w:rsidP="00AA44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E36E0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ดีเวลลอปเม้นท์ จำกัด</w:t>
            </w:r>
          </w:p>
        </w:tc>
        <w:tc>
          <w:tcPr>
            <w:tcW w:w="190" w:type="dxa"/>
          </w:tcPr>
          <w:p w14:paraId="476EAEDC" w14:textId="77777777" w:rsidR="00D757D7" w:rsidRPr="00B23EC5" w:rsidRDefault="00D757D7" w:rsidP="00AA44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40" w:type="dxa"/>
            <w:vAlign w:val="bottom"/>
          </w:tcPr>
          <w:p w14:paraId="7C371432" w14:textId="77777777" w:rsidR="00D757D7" w:rsidRPr="00B23EC5" w:rsidRDefault="00D757D7" w:rsidP="00AA44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B23EC5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 xml:space="preserve">บริษัท ล็อกซเล่ย์ </w:t>
            </w:r>
          </w:p>
          <w:p w14:paraId="680EC00B" w14:textId="77777777" w:rsidR="00D757D7" w:rsidRPr="00B23EC5" w:rsidRDefault="00D757D7" w:rsidP="00AA44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23EC5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เทรดดิ้ง จำกัด</w:t>
            </w:r>
          </w:p>
        </w:tc>
        <w:tc>
          <w:tcPr>
            <w:tcW w:w="180" w:type="dxa"/>
            <w:vAlign w:val="bottom"/>
          </w:tcPr>
          <w:p w14:paraId="18EA45D5" w14:textId="77777777" w:rsidR="00D757D7" w:rsidRPr="00B23EC5" w:rsidRDefault="00D757D7" w:rsidP="00AA44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E85BC11" w14:textId="77777777" w:rsidR="00D757D7" w:rsidRPr="00B23EC5" w:rsidRDefault="00D757D7" w:rsidP="00AA44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23EC5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 xml:space="preserve">บริษัท </w:t>
            </w:r>
            <w:r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สยามสมุทร วาริน</w:t>
            </w:r>
            <w:r w:rsidRPr="00B23EC5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  <w:tc>
          <w:tcPr>
            <w:tcW w:w="180" w:type="dxa"/>
            <w:vAlign w:val="bottom"/>
          </w:tcPr>
          <w:p w14:paraId="1B8CC127" w14:textId="77777777" w:rsidR="00D757D7" w:rsidRPr="00B23EC5" w:rsidRDefault="00D757D7" w:rsidP="00AA44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1DABB15" w14:textId="77777777" w:rsidR="00D757D7" w:rsidRPr="00B23EC5" w:rsidRDefault="00D757D7" w:rsidP="00AA44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23EC5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14:paraId="3F47B3CD" w14:textId="77777777" w:rsidR="00D757D7" w:rsidRPr="00B23EC5" w:rsidRDefault="00D757D7" w:rsidP="00AA44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CC98888" w14:textId="77777777" w:rsidR="00D757D7" w:rsidRPr="00B23EC5" w:rsidRDefault="00D757D7" w:rsidP="00AA44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B23EC5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757D7" w:rsidRPr="00B23EC5" w14:paraId="5761649A" w14:textId="77777777" w:rsidTr="00AA4480">
        <w:trPr>
          <w:cantSplit/>
        </w:trPr>
        <w:tc>
          <w:tcPr>
            <w:tcW w:w="6750" w:type="dxa"/>
          </w:tcPr>
          <w:p w14:paraId="5ED3CD79" w14:textId="77777777" w:rsidR="00D757D7" w:rsidRPr="00B23EC5" w:rsidRDefault="00D757D7" w:rsidP="00AA4480">
            <w:pPr>
              <w:pStyle w:val="acctfourfigures"/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40" w:type="dxa"/>
            <w:gridSpan w:val="11"/>
          </w:tcPr>
          <w:p w14:paraId="7E7E892C" w14:textId="77777777" w:rsidR="00D757D7" w:rsidRPr="00B23EC5" w:rsidRDefault="00D757D7" w:rsidP="00AA4480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627AF2"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</w:rPr>
              <w:t>(</w:t>
            </w:r>
            <w:r w:rsidRPr="00627AF2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ล้านบาท</w:t>
            </w:r>
            <w:r w:rsidRPr="00627AF2"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D757D7" w:rsidRPr="00B23EC5" w14:paraId="0CE77E8B" w14:textId="77777777" w:rsidTr="00AA4480">
        <w:trPr>
          <w:cantSplit/>
          <w:trHeight w:val="135"/>
        </w:trPr>
        <w:tc>
          <w:tcPr>
            <w:tcW w:w="6750" w:type="dxa"/>
            <w:vAlign w:val="bottom"/>
          </w:tcPr>
          <w:p w14:paraId="4E5D5F75" w14:textId="77777777" w:rsidR="00D757D7" w:rsidRPr="00B23EC5" w:rsidRDefault="00D757D7" w:rsidP="00AA44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B23EC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80" w:type="dxa"/>
            <w:vAlign w:val="bottom"/>
          </w:tcPr>
          <w:p w14:paraId="6F23DA7A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D816564" w14:textId="77777777" w:rsidR="00D757D7" w:rsidRPr="00B23EC5" w:rsidRDefault="00D757D7" w:rsidP="00AA448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81B9CE5" w14:textId="77777777" w:rsidR="00D757D7" w:rsidRPr="00B23EC5" w:rsidRDefault="00CC5A41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CC5A41">
              <w:rPr>
                <w:rFonts w:ascii="Angsana New" w:hAnsi="Angsana New" w:hint="cs"/>
                <w:sz w:val="24"/>
                <w:szCs w:val="24"/>
              </w:rPr>
              <w:t>7</w:t>
            </w:r>
            <w:r w:rsidR="00D757D7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="004361DA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CC5A41">
              <w:rPr>
                <w:rFonts w:ascii="Angsana New" w:hAnsi="Angsana New" w:hint="cs"/>
                <w:sz w:val="24"/>
                <w:szCs w:val="24"/>
              </w:rPr>
              <w:t>5</w:t>
            </w:r>
          </w:p>
        </w:tc>
        <w:tc>
          <w:tcPr>
            <w:tcW w:w="190" w:type="dxa"/>
          </w:tcPr>
          <w:p w14:paraId="565EE8CA" w14:textId="77777777" w:rsidR="00D757D7" w:rsidRPr="00B23EC5" w:rsidRDefault="00D757D7" w:rsidP="00AA448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40" w:type="dxa"/>
            <w:vAlign w:val="bottom"/>
          </w:tcPr>
          <w:p w14:paraId="121560EE" w14:textId="77777777" w:rsidR="00D757D7" w:rsidRPr="00B23EC5" w:rsidRDefault="00CC5A41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CC5A41">
              <w:rPr>
                <w:rFonts w:ascii="Angsana New" w:hAnsi="Angsana New" w:hint="cs"/>
                <w:sz w:val="24"/>
                <w:szCs w:val="24"/>
              </w:rPr>
              <w:t>5</w:t>
            </w:r>
            <w:r w:rsidR="004361DA">
              <w:rPr>
                <w:rFonts w:ascii="Angsana New" w:hAnsi="Angsana New" w:hint="cs"/>
                <w:sz w:val="24"/>
                <w:szCs w:val="24"/>
              </w:rPr>
              <w:t>0</w:t>
            </w:r>
            <w:r w:rsidR="00D757D7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="004361DA">
              <w:rPr>
                <w:rFonts w:ascii="Angsana New" w:hAnsi="Angsana New" w:hint="cs"/>
                <w:sz w:val="24"/>
                <w:szCs w:val="24"/>
              </w:rPr>
              <w:t>00</w:t>
            </w:r>
          </w:p>
        </w:tc>
        <w:tc>
          <w:tcPr>
            <w:tcW w:w="180" w:type="dxa"/>
            <w:vAlign w:val="bottom"/>
          </w:tcPr>
          <w:p w14:paraId="5934523E" w14:textId="77777777" w:rsidR="00D757D7" w:rsidRPr="00B23EC5" w:rsidRDefault="00D757D7" w:rsidP="00AA448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743EED0" w14:textId="77777777" w:rsidR="00D757D7" w:rsidRPr="00B23EC5" w:rsidRDefault="00CC5A41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  <w:r w:rsidRPr="00CC5A41">
              <w:rPr>
                <w:rFonts w:ascii="Angsana New" w:hAnsi="Angsana New" w:hint="cs"/>
                <w:sz w:val="24"/>
                <w:szCs w:val="24"/>
              </w:rPr>
              <w:t>46</w:t>
            </w:r>
            <w:r w:rsidR="00D757D7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="004361DA">
              <w:rPr>
                <w:rFonts w:ascii="Angsana New" w:hAnsi="Angsana New" w:hint="cs"/>
                <w:sz w:val="24"/>
                <w:szCs w:val="24"/>
              </w:rPr>
              <w:t>00</w:t>
            </w:r>
          </w:p>
        </w:tc>
        <w:tc>
          <w:tcPr>
            <w:tcW w:w="180" w:type="dxa"/>
            <w:vAlign w:val="bottom"/>
          </w:tcPr>
          <w:p w14:paraId="142D76AF" w14:textId="77777777" w:rsidR="00D757D7" w:rsidRPr="00B23EC5" w:rsidRDefault="00D757D7" w:rsidP="00AA448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F2ED83D" w14:textId="77777777" w:rsidR="00D757D7" w:rsidRPr="00B23EC5" w:rsidRDefault="00D757D7" w:rsidP="00AA448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32A6CA2" w14:textId="77777777" w:rsidR="00D757D7" w:rsidRPr="00B23EC5" w:rsidRDefault="00D757D7" w:rsidP="00AA448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D965FD6" w14:textId="77777777" w:rsidR="00D757D7" w:rsidRPr="00B23EC5" w:rsidRDefault="00D757D7" w:rsidP="00AA448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D757D7" w:rsidRPr="00B23EC5" w14:paraId="57EE7D72" w14:textId="77777777" w:rsidTr="00AA4480">
        <w:trPr>
          <w:cantSplit/>
        </w:trPr>
        <w:tc>
          <w:tcPr>
            <w:tcW w:w="6750" w:type="dxa"/>
          </w:tcPr>
          <w:p w14:paraId="27EE6042" w14:textId="77777777" w:rsidR="00D757D7" w:rsidRPr="00B23EC5" w:rsidRDefault="00D757D7" w:rsidP="00AA44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B23EC5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80" w:type="dxa"/>
          </w:tcPr>
          <w:p w14:paraId="7EEF7B92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46487B3" w14:textId="77777777" w:rsidR="00D757D7" w:rsidRPr="00B23EC5" w:rsidRDefault="00D757D7" w:rsidP="00AA448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5FB6BB03" w14:textId="77777777" w:rsidR="00D757D7" w:rsidRPr="00B23EC5" w:rsidRDefault="00CC5A41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CC5A41">
              <w:rPr>
                <w:rFonts w:ascii="Angsana New" w:hAnsi="Angsana New" w:hint="cs"/>
                <w:sz w:val="24"/>
                <w:szCs w:val="24"/>
              </w:rPr>
              <w:t>2</w:t>
            </w:r>
            <w:r w:rsidR="004361DA">
              <w:rPr>
                <w:rFonts w:ascii="Angsana New" w:hAnsi="Angsana New" w:hint="cs"/>
                <w:sz w:val="24"/>
                <w:szCs w:val="24"/>
              </w:rPr>
              <w:t>11</w:t>
            </w:r>
          </w:p>
        </w:tc>
        <w:tc>
          <w:tcPr>
            <w:tcW w:w="190" w:type="dxa"/>
          </w:tcPr>
          <w:p w14:paraId="00314BE5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</w:tcPr>
          <w:p w14:paraId="7E392F95" w14:textId="77777777" w:rsidR="00D757D7" w:rsidRPr="00B23EC5" w:rsidRDefault="00CC5A41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CC5A41">
              <w:rPr>
                <w:rFonts w:ascii="Angsana New" w:hAnsi="Angsana New"/>
                <w:sz w:val="24"/>
                <w:szCs w:val="24"/>
              </w:rPr>
              <w:t>3</w:t>
            </w:r>
            <w:r w:rsidR="00E82DAF" w:rsidRPr="00E82DAF">
              <w:rPr>
                <w:rFonts w:ascii="Angsana New" w:hAnsi="Angsana New"/>
                <w:sz w:val="24"/>
                <w:szCs w:val="24"/>
              </w:rPr>
              <w:t>9</w:t>
            </w:r>
            <w:r w:rsidRPr="00CC5A41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72E36B73" w14:textId="77777777" w:rsidR="00D757D7" w:rsidRPr="00B23EC5" w:rsidRDefault="00D757D7" w:rsidP="00AA448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99E20D4" w14:textId="77777777" w:rsidR="00D757D7" w:rsidRPr="00B23EC5" w:rsidRDefault="004361DA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CC5A41" w:rsidRPr="00CC5A41"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180" w:type="dxa"/>
          </w:tcPr>
          <w:p w14:paraId="625E16D7" w14:textId="77777777" w:rsidR="00D757D7" w:rsidRPr="00B23EC5" w:rsidRDefault="00D757D7" w:rsidP="00AA448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E9F2E4A" w14:textId="77777777" w:rsidR="00D757D7" w:rsidRPr="00B23EC5" w:rsidRDefault="00D757D7" w:rsidP="00AA448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BBFB435" w14:textId="77777777" w:rsidR="00D757D7" w:rsidRPr="00B23EC5" w:rsidRDefault="00D757D7" w:rsidP="00AA448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471419A" w14:textId="77777777" w:rsidR="00D757D7" w:rsidRPr="00B23EC5" w:rsidRDefault="00D757D7" w:rsidP="00AA448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D757D7" w:rsidRPr="00B23EC5" w14:paraId="7F31E854" w14:textId="77777777" w:rsidTr="00AA4480">
        <w:trPr>
          <w:cantSplit/>
        </w:trPr>
        <w:tc>
          <w:tcPr>
            <w:tcW w:w="6750" w:type="dxa"/>
          </w:tcPr>
          <w:p w14:paraId="734F69B5" w14:textId="77777777" w:rsidR="00D757D7" w:rsidRPr="00B23EC5" w:rsidRDefault="00D757D7" w:rsidP="00AA44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B23EC5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80" w:type="dxa"/>
          </w:tcPr>
          <w:p w14:paraId="48974927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EDE3582" w14:textId="77777777" w:rsidR="00D757D7" w:rsidRPr="00B23EC5" w:rsidRDefault="00D757D7" w:rsidP="00AA448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5DB79BFC" w14:textId="77777777" w:rsidR="00D757D7" w:rsidRPr="00B23EC5" w:rsidRDefault="00E82DAF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E82DAF">
              <w:rPr>
                <w:rFonts w:ascii="Angsana New" w:hAnsi="Angsana New" w:hint="cs"/>
                <w:sz w:val="24"/>
                <w:szCs w:val="24"/>
              </w:rPr>
              <w:t>8</w:t>
            </w:r>
            <w:r w:rsidR="004361DA">
              <w:rPr>
                <w:rFonts w:ascii="Angsana New" w:hAnsi="Angsana New" w:hint="cs"/>
                <w:sz w:val="24"/>
                <w:szCs w:val="24"/>
              </w:rPr>
              <w:t>00</w:t>
            </w:r>
          </w:p>
        </w:tc>
        <w:tc>
          <w:tcPr>
            <w:tcW w:w="190" w:type="dxa"/>
          </w:tcPr>
          <w:p w14:paraId="67E7F1C7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</w:tcPr>
          <w:p w14:paraId="48335A53" w14:textId="77777777" w:rsidR="00D757D7" w:rsidRPr="00B23EC5" w:rsidRDefault="00CC5A41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CC5A41">
              <w:rPr>
                <w:rFonts w:ascii="Angsana New" w:hAnsi="Angsana New"/>
                <w:sz w:val="24"/>
                <w:szCs w:val="24"/>
              </w:rPr>
              <w:t>62</w:t>
            </w:r>
          </w:p>
        </w:tc>
        <w:tc>
          <w:tcPr>
            <w:tcW w:w="180" w:type="dxa"/>
          </w:tcPr>
          <w:p w14:paraId="751D05BB" w14:textId="77777777" w:rsidR="00D757D7" w:rsidRPr="00B23EC5" w:rsidRDefault="00D757D7" w:rsidP="00AA448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571C021" w14:textId="77777777" w:rsidR="00D757D7" w:rsidRPr="00B23EC5" w:rsidRDefault="004361DA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CC5A41" w:rsidRPr="00CC5A41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27E4B317" w14:textId="77777777" w:rsidR="00D757D7" w:rsidRPr="00B23EC5" w:rsidRDefault="00D757D7" w:rsidP="00AA448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BB75200" w14:textId="77777777" w:rsidR="00D757D7" w:rsidRPr="00B23EC5" w:rsidRDefault="00D757D7" w:rsidP="00AA448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2D178E8" w14:textId="77777777" w:rsidR="00D757D7" w:rsidRPr="00B23EC5" w:rsidRDefault="00D757D7" w:rsidP="00AA448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9182AE2" w14:textId="77777777" w:rsidR="00D757D7" w:rsidRPr="00B23EC5" w:rsidRDefault="00D757D7" w:rsidP="00AA448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D757D7" w:rsidRPr="00B23EC5" w14:paraId="220213F4" w14:textId="77777777" w:rsidTr="00AA4480">
        <w:trPr>
          <w:cantSplit/>
        </w:trPr>
        <w:tc>
          <w:tcPr>
            <w:tcW w:w="6750" w:type="dxa"/>
          </w:tcPr>
          <w:p w14:paraId="38AAE29D" w14:textId="77777777" w:rsidR="00D757D7" w:rsidRPr="00B23EC5" w:rsidRDefault="00D757D7" w:rsidP="00AA44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B23EC5">
              <w:rPr>
                <w:rFonts w:ascii="Angsana New" w:hAnsi="Angsana New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80" w:type="dxa"/>
          </w:tcPr>
          <w:p w14:paraId="0EC483DE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403A588" w14:textId="77777777" w:rsidR="00D757D7" w:rsidRPr="00B23EC5" w:rsidRDefault="00D757D7" w:rsidP="00AA448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3AF209A1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CC5A41" w:rsidRPr="00CC5A41">
              <w:rPr>
                <w:rFonts w:ascii="Angsana New" w:hAnsi="Angsana New" w:hint="cs"/>
                <w:sz w:val="24"/>
                <w:szCs w:val="24"/>
              </w:rPr>
              <w:t>345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90" w:type="dxa"/>
          </w:tcPr>
          <w:p w14:paraId="72683A4E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</w:tcPr>
          <w:p w14:paraId="2391B3DB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CC5A41" w:rsidRPr="00CC5A41">
              <w:rPr>
                <w:rFonts w:ascii="Angsana New" w:hAnsi="Angsana New"/>
                <w:sz w:val="24"/>
                <w:szCs w:val="24"/>
              </w:rPr>
              <w:t>4</w:t>
            </w:r>
            <w:r w:rsidR="004361DA">
              <w:rPr>
                <w:rFonts w:ascii="Angsana New" w:hAnsi="Angsana New"/>
                <w:sz w:val="24"/>
                <w:szCs w:val="24"/>
              </w:rPr>
              <w:t>11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27AD933B" w14:textId="77777777" w:rsidR="00D757D7" w:rsidRPr="00B23EC5" w:rsidRDefault="00D757D7" w:rsidP="00AA448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8F5FA87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82DAF" w:rsidRPr="00E82DAF">
              <w:rPr>
                <w:rFonts w:ascii="Angsana New" w:hAnsi="Angsana New"/>
                <w:sz w:val="24"/>
                <w:szCs w:val="24"/>
              </w:rPr>
              <w:t>9</w:t>
            </w:r>
            <w:r w:rsidR="00CC5A41" w:rsidRPr="00CC5A41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F98DA72" w14:textId="77777777" w:rsidR="00D757D7" w:rsidRPr="00B23EC5" w:rsidRDefault="00D757D7" w:rsidP="00AA448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601133E" w14:textId="77777777" w:rsidR="00D757D7" w:rsidRPr="00B23EC5" w:rsidRDefault="00D757D7" w:rsidP="00AA448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24C0478" w14:textId="77777777" w:rsidR="00D757D7" w:rsidRPr="00B23EC5" w:rsidRDefault="00D757D7" w:rsidP="00AA448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9544C5B" w14:textId="77777777" w:rsidR="00D757D7" w:rsidRPr="00B23EC5" w:rsidRDefault="00D757D7" w:rsidP="00AA448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D757D7" w:rsidRPr="00B23EC5" w14:paraId="01387E45" w14:textId="77777777" w:rsidTr="00AA4480">
        <w:trPr>
          <w:cantSplit/>
        </w:trPr>
        <w:tc>
          <w:tcPr>
            <w:tcW w:w="6750" w:type="dxa"/>
          </w:tcPr>
          <w:p w14:paraId="44C449C3" w14:textId="77777777" w:rsidR="00D757D7" w:rsidRPr="00B23EC5" w:rsidRDefault="00D757D7" w:rsidP="00AA44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B23EC5">
              <w:rPr>
                <w:rFonts w:ascii="Angsana New" w:hAnsi="Angsana New"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80" w:type="dxa"/>
          </w:tcPr>
          <w:p w14:paraId="394E9AAD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790BAB6" w14:textId="77777777" w:rsidR="00D757D7" w:rsidRPr="00B23EC5" w:rsidRDefault="00D757D7" w:rsidP="00AA448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657A61F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CC5A41" w:rsidRPr="00CC5A41">
              <w:rPr>
                <w:rFonts w:ascii="Angsana New" w:hAnsi="Angsana New"/>
                <w:sz w:val="24"/>
                <w:szCs w:val="24"/>
              </w:rPr>
              <w:t>3</w:t>
            </w:r>
            <w:r w:rsidR="004361DA">
              <w:rPr>
                <w:rFonts w:ascii="Angsana New" w:hAnsi="Angsana New"/>
                <w:sz w:val="24"/>
                <w:szCs w:val="24"/>
              </w:rPr>
              <w:t>01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90" w:type="dxa"/>
          </w:tcPr>
          <w:p w14:paraId="0B8CAA1D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2E66CC84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CC5A41" w:rsidRPr="00CC5A41">
              <w:rPr>
                <w:rFonts w:ascii="Angsana New" w:hAnsi="Angsana New"/>
                <w:sz w:val="24"/>
                <w:szCs w:val="24"/>
              </w:rPr>
              <w:t>2</w:t>
            </w:r>
            <w:r w:rsidR="004361DA"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38C09D59" w14:textId="77777777" w:rsidR="00D757D7" w:rsidRPr="00B23EC5" w:rsidRDefault="00D757D7" w:rsidP="00AA448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613E6A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CC5A41" w:rsidRPr="00CC5A41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3DA4559B" w14:textId="77777777" w:rsidR="00D757D7" w:rsidRPr="00B23EC5" w:rsidRDefault="00D757D7" w:rsidP="00AA448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474E0C4" w14:textId="77777777" w:rsidR="00D757D7" w:rsidRPr="00B23EC5" w:rsidRDefault="00D757D7" w:rsidP="00AA448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2DFA7A6" w14:textId="77777777" w:rsidR="00D757D7" w:rsidRPr="00B23EC5" w:rsidRDefault="00D757D7" w:rsidP="00AA448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92F9374" w14:textId="77777777" w:rsidR="00D757D7" w:rsidRPr="00B23EC5" w:rsidRDefault="00D757D7" w:rsidP="00AA448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D757D7" w:rsidRPr="00B23EC5" w14:paraId="7D5CD10F" w14:textId="77777777" w:rsidTr="00AA4480">
        <w:trPr>
          <w:cantSplit/>
        </w:trPr>
        <w:tc>
          <w:tcPr>
            <w:tcW w:w="6750" w:type="dxa"/>
          </w:tcPr>
          <w:p w14:paraId="6F50C839" w14:textId="77777777" w:rsidR="00D757D7" w:rsidRPr="00B23EC5" w:rsidRDefault="00D757D7" w:rsidP="00AA44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EC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สินทรัพย์สุทธิ</w:t>
            </w:r>
          </w:p>
        </w:tc>
        <w:tc>
          <w:tcPr>
            <w:tcW w:w="180" w:type="dxa"/>
          </w:tcPr>
          <w:p w14:paraId="091E2487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46C0AC2" w14:textId="77777777" w:rsidR="00D757D7" w:rsidRPr="00B23EC5" w:rsidRDefault="00D757D7" w:rsidP="00AA448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FE5ABC4" w14:textId="77777777" w:rsidR="00D757D7" w:rsidRPr="00B23EC5" w:rsidRDefault="00CC5A41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C5A41">
              <w:rPr>
                <w:rFonts w:ascii="Angsana New" w:hAnsi="Angsana New"/>
                <w:b/>
                <w:bCs/>
                <w:sz w:val="24"/>
                <w:szCs w:val="24"/>
              </w:rPr>
              <w:t>365</w:t>
            </w:r>
          </w:p>
        </w:tc>
        <w:tc>
          <w:tcPr>
            <w:tcW w:w="190" w:type="dxa"/>
          </w:tcPr>
          <w:p w14:paraId="48FB3846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68AAA680" w14:textId="77777777" w:rsidR="00D757D7" w:rsidRPr="00B23EC5" w:rsidRDefault="00CC5A41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C5A41">
              <w:rPr>
                <w:rFonts w:ascii="Angsana New" w:hAnsi="Angsana New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80" w:type="dxa"/>
          </w:tcPr>
          <w:p w14:paraId="75C26ADE" w14:textId="77777777" w:rsidR="00D757D7" w:rsidRPr="00B23EC5" w:rsidRDefault="00D757D7" w:rsidP="00AA448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E8AB5D8" w14:textId="77777777" w:rsidR="00D757D7" w:rsidRPr="00B23EC5" w:rsidRDefault="00CC5A41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C5A41">
              <w:rPr>
                <w:rFonts w:ascii="Angsana New" w:hAnsi="Angsana New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80" w:type="dxa"/>
          </w:tcPr>
          <w:p w14:paraId="6A6EE839" w14:textId="77777777" w:rsidR="00D757D7" w:rsidRPr="00B23EC5" w:rsidRDefault="00D757D7" w:rsidP="00AA448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</w:tcPr>
          <w:p w14:paraId="3BCFBADC" w14:textId="77777777" w:rsidR="00D757D7" w:rsidRPr="00B23EC5" w:rsidRDefault="00D757D7" w:rsidP="00AA448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80" w:type="dxa"/>
          </w:tcPr>
          <w:p w14:paraId="2B404FD5" w14:textId="77777777" w:rsidR="00D757D7" w:rsidRPr="00B23EC5" w:rsidRDefault="00D757D7" w:rsidP="00AA448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</w:tcPr>
          <w:p w14:paraId="5D4363E9" w14:textId="77777777" w:rsidR="00D757D7" w:rsidRPr="00B23EC5" w:rsidRDefault="00D757D7" w:rsidP="00AA448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highlight w:val="cyan"/>
              </w:rPr>
            </w:pPr>
          </w:p>
        </w:tc>
      </w:tr>
      <w:tr w:rsidR="00D757D7" w:rsidRPr="00B23EC5" w14:paraId="2842C12F" w14:textId="77777777" w:rsidTr="00AA4480">
        <w:trPr>
          <w:cantSplit/>
        </w:trPr>
        <w:tc>
          <w:tcPr>
            <w:tcW w:w="6750" w:type="dxa"/>
          </w:tcPr>
          <w:p w14:paraId="6CCD3078" w14:textId="77777777" w:rsidR="00D757D7" w:rsidRPr="00B23EC5" w:rsidRDefault="00D757D7" w:rsidP="00AA44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B23EC5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80" w:type="dxa"/>
          </w:tcPr>
          <w:p w14:paraId="16C96DE6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889BF3C" w14:textId="77777777" w:rsidR="00D757D7" w:rsidRPr="00B23EC5" w:rsidRDefault="00D757D7" w:rsidP="00AA448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77A40DA" w14:textId="77777777" w:rsidR="00D757D7" w:rsidRPr="00B23EC5" w:rsidRDefault="00CC5A41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CC5A41">
              <w:rPr>
                <w:rFonts w:ascii="Angsana New" w:hAnsi="Angsana New"/>
                <w:sz w:val="24"/>
                <w:szCs w:val="24"/>
              </w:rPr>
              <w:t>26</w:t>
            </w:r>
          </w:p>
        </w:tc>
        <w:tc>
          <w:tcPr>
            <w:tcW w:w="190" w:type="dxa"/>
          </w:tcPr>
          <w:p w14:paraId="5816E627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018842C9" w14:textId="77777777" w:rsidR="00D757D7" w:rsidRPr="00B23EC5" w:rsidRDefault="004361DA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CC5A41" w:rsidRPr="00CC5A41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6376B99D" w14:textId="77777777" w:rsidR="00D757D7" w:rsidRPr="00B23EC5" w:rsidRDefault="00D757D7" w:rsidP="00AA448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CBB9666" w14:textId="77777777" w:rsidR="00D757D7" w:rsidRPr="00B23EC5" w:rsidRDefault="004361DA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E82DAF" w:rsidRPr="00E82DAF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80" w:type="dxa"/>
          </w:tcPr>
          <w:p w14:paraId="2385AE9C" w14:textId="77777777" w:rsidR="00D757D7" w:rsidRPr="00B23EC5" w:rsidRDefault="00D757D7" w:rsidP="00AA448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</w:tcPr>
          <w:p w14:paraId="5A884B32" w14:textId="77777777" w:rsidR="00D757D7" w:rsidRPr="00B23EC5" w:rsidRDefault="00CC5A41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  <w:r w:rsidRPr="00CC5A41"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180" w:type="dxa"/>
          </w:tcPr>
          <w:p w14:paraId="39B9A3AB" w14:textId="77777777" w:rsidR="00D757D7" w:rsidRPr="00B23EC5" w:rsidRDefault="00D757D7" w:rsidP="00AA448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1C89D2E" w14:textId="77777777" w:rsidR="00D757D7" w:rsidRPr="00B23EC5" w:rsidRDefault="00E82DAF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E82DAF">
              <w:rPr>
                <w:rFonts w:ascii="Angsana New" w:hAnsi="Angsana New"/>
                <w:sz w:val="24"/>
                <w:szCs w:val="24"/>
              </w:rPr>
              <w:t>8</w:t>
            </w:r>
            <w:r w:rsidR="00CC5A41" w:rsidRPr="00CC5A41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D757D7" w:rsidRPr="00656B00" w14:paraId="1A4F372F" w14:textId="77777777" w:rsidTr="00AA4480">
        <w:trPr>
          <w:cantSplit/>
          <w:trHeight w:val="57"/>
        </w:trPr>
        <w:tc>
          <w:tcPr>
            <w:tcW w:w="6750" w:type="dxa"/>
          </w:tcPr>
          <w:p w14:paraId="23F9E8E4" w14:textId="77777777" w:rsidR="00D757D7" w:rsidRPr="00656B00" w:rsidRDefault="00D757D7" w:rsidP="00AA4480">
            <w:pPr>
              <w:pStyle w:val="ListBullet3"/>
              <w:numPr>
                <w:ilvl w:val="0"/>
                <w:numId w:val="0"/>
              </w:numPr>
              <w:ind w:left="19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45682AE0" w14:textId="77777777" w:rsidR="00D757D7" w:rsidRPr="00656B00" w:rsidRDefault="00D757D7" w:rsidP="00AA4480">
            <w:pPr>
              <w:tabs>
                <w:tab w:val="clear" w:pos="907"/>
                <w:tab w:val="decimal" w:pos="911"/>
              </w:tabs>
              <w:jc w:val="right"/>
              <w:rPr>
                <w:rFonts w:ascii="Angsana New" w:hAnsi="Angsana New"/>
                <w:sz w:val="2"/>
                <w:szCs w:val="2"/>
                <w:highlight w:val="cyan"/>
              </w:rPr>
            </w:pPr>
          </w:p>
        </w:tc>
        <w:tc>
          <w:tcPr>
            <w:tcW w:w="180" w:type="dxa"/>
          </w:tcPr>
          <w:p w14:paraId="4841A81E" w14:textId="77777777" w:rsidR="00D757D7" w:rsidRPr="00656B00" w:rsidRDefault="00D757D7" w:rsidP="00AA4480">
            <w:pPr>
              <w:jc w:val="right"/>
              <w:rPr>
                <w:rFonts w:ascii="Angsana New" w:hAnsi="Angsana New"/>
                <w:sz w:val="2"/>
                <w:szCs w:val="2"/>
                <w:highlight w:val="cyan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9DB7173" w14:textId="77777777" w:rsidR="00D757D7" w:rsidRPr="00656B00" w:rsidRDefault="00D757D7" w:rsidP="00AA4480">
            <w:pPr>
              <w:tabs>
                <w:tab w:val="clear" w:pos="907"/>
                <w:tab w:val="decimal" w:pos="911"/>
              </w:tabs>
              <w:jc w:val="right"/>
              <w:rPr>
                <w:rFonts w:ascii="Angsana New" w:hAnsi="Angsana New"/>
                <w:sz w:val="2"/>
                <w:szCs w:val="2"/>
                <w:highlight w:val="cyan"/>
              </w:rPr>
            </w:pPr>
          </w:p>
        </w:tc>
        <w:tc>
          <w:tcPr>
            <w:tcW w:w="190" w:type="dxa"/>
          </w:tcPr>
          <w:p w14:paraId="129C077F" w14:textId="77777777" w:rsidR="00D757D7" w:rsidRPr="00656B00" w:rsidRDefault="00D757D7" w:rsidP="00AA4480">
            <w:pPr>
              <w:jc w:val="right"/>
              <w:rPr>
                <w:rFonts w:ascii="Angsana New" w:hAnsi="Angsana New"/>
                <w:sz w:val="2"/>
                <w:szCs w:val="2"/>
                <w:highlight w:val="cyan"/>
              </w:rPr>
            </w:pPr>
          </w:p>
        </w:tc>
        <w:tc>
          <w:tcPr>
            <w:tcW w:w="1340" w:type="dxa"/>
            <w:tcBorders>
              <w:top w:val="double" w:sz="4" w:space="0" w:color="auto"/>
            </w:tcBorders>
          </w:tcPr>
          <w:p w14:paraId="06D847E4" w14:textId="77777777" w:rsidR="00D757D7" w:rsidRPr="00656B00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324AA482" w14:textId="77777777" w:rsidR="00D757D7" w:rsidRPr="00656B00" w:rsidRDefault="00D757D7" w:rsidP="00AA4480">
            <w:pPr>
              <w:jc w:val="right"/>
              <w:rPr>
                <w:rFonts w:ascii="Angsana New" w:hAnsi="Angsana New"/>
                <w:sz w:val="2"/>
                <w:szCs w:val="2"/>
                <w:highlight w:val="cyan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495EF48" w14:textId="77777777" w:rsidR="00D757D7" w:rsidRPr="00656B00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3709981D" w14:textId="77777777" w:rsidR="00D757D7" w:rsidRPr="00656B00" w:rsidRDefault="00D757D7" w:rsidP="00AA4480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"/>
                <w:szCs w:val="2"/>
                <w:highlight w:val="cyan"/>
              </w:rPr>
            </w:pPr>
          </w:p>
        </w:tc>
        <w:tc>
          <w:tcPr>
            <w:tcW w:w="1260" w:type="dxa"/>
          </w:tcPr>
          <w:p w14:paraId="061D6D3A" w14:textId="77777777" w:rsidR="00D757D7" w:rsidRPr="00656B00" w:rsidRDefault="00D757D7" w:rsidP="00AA44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31F3F1A2" w14:textId="77777777" w:rsidR="00D757D7" w:rsidRPr="00656B00" w:rsidRDefault="00D757D7" w:rsidP="00AA4480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</w:tcPr>
          <w:p w14:paraId="7689AA17" w14:textId="77777777" w:rsidR="00D757D7" w:rsidRPr="00656B00" w:rsidRDefault="00D757D7" w:rsidP="00AA4480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"/>
                <w:szCs w:val="2"/>
                <w:highlight w:val="cyan"/>
              </w:rPr>
            </w:pPr>
          </w:p>
        </w:tc>
      </w:tr>
      <w:tr w:rsidR="00D757D7" w:rsidRPr="00B23EC5" w14:paraId="48640BE2" w14:textId="77777777" w:rsidTr="00AA4480">
        <w:trPr>
          <w:cantSplit/>
          <w:trHeight w:val="270"/>
        </w:trPr>
        <w:tc>
          <w:tcPr>
            <w:tcW w:w="6750" w:type="dxa"/>
          </w:tcPr>
          <w:p w14:paraId="6C04BF3E" w14:textId="77777777" w:rsidR="00D757D7" w:rsidRPr="00B23EC5" w:rsidRDefault="00D757D7" w:rsidP="00AA4480">
            <w:pPr>
              <w:pStyle w:val="ListBullet3"/>
              <w:numPr>
                <w:ilvl w:val="0"/>
                <w:numId w:val="0"/>
              </w:numPr>
              <w:rPr>
                <w:rFonts w:ascii="Angsana New" w:hAnsi="Angsana New"/>
                <w:sz w:val="24"/>
                <w:szCs w:val="24"/>
              </w:rPr>
            </w:pPr>
            <w:r w:rsidRPr="00B23EC5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80" w:type="dxa"/>
          </w:tcPr>
          <w:p w14:paraId="0D299E12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0A1C56D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91F9282" w14:textId="77777777" w:rsidR="00D757D7" w:rsidRPr="00B23EC5" w:rsidRDefault="00CC5A41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CC5A41">
              <w:rPr>
                <w:rFonts w:ascii="Angsana New" w:hAnsi="Angsana New"/>
                <w:sz w:val="24"/>
                <w:szCs w:val="24"/>
              </w:rPr>
              <w:t>4</w:t>
            </w:r>
            <w:r w:rsidR="00E82DAF" w:rsidRPr="00E82DAF">
              <w:rPr>
                <w:rFonts w:ascii="Angsana New" w:hAnsi="Angsana New"/>
                <w:sz w:val="24"/>
                <w:szCs w:val="24"/>
              </w:rPr>
              <w:t>8</w:t>
            </w:r>
            <w:r w:rsidRPr="00CC5A41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90" w:type="dxa"/>
          </w:tcPr>
          <w:p w14:paraId="3B4449A3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</w:tcPr>
          <w:p w14:paraId="45C9C5D6" w14:textId="77777777" w:rsidR="00D757D7" w:rsidRPr="00B23EC5" w:rsidRDefault="004361DA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D757D7">
              <w:rPr>
                <w:rFonts w:ascii="Angsana New" w:hAnsi="Angsana New"/>
                <w:sz w:val="24"/>
                <w:szCs w:val="24"/>
              </w:rPr>
              <w:t>,</w:t>
            </w:r>
            <w:r w:rsidR="00CC5A41" w:rsidRPr="00CC5A41">
              <w:rPr>
                <w:rFonts w:ascii="Angsana New" w:hAnsi="Angsana New"/>
                <w:sz w:val="24"/>
                <w:szCs w:val="24"/>
              </w:rPr>
              <w:t>535</w:t>
            </w:r>
          </w:p>
        </w:tc>
        <w:tc>
          <w:tcPr>
            <w:tcW w:w="180" w:type="dxa"/>
          </w:tcPr>
          <w:p w14:paraId="68B7717D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089C4F0" w14:textId="77777777" w:rsidR="00D757D7" w:rsidRPr="00B23EC5" w:rsidRDefault="00CC5A41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CC5A41">
              <w:rPr>
                <w:rFonts w:ascii="Angsana New" w:hAnsi="Angsana New"/>
                <w:sz w:val="24"/>
                <w:szCs w:val="24"/>
              </w:rPr>
              <w:t>2</w:t>
            </w:r>
            <w:r w:rsidR="00E82DAF" w:rsidRPr="00E82DAF">
              <w:rPr>
                <w:rFonts w:ascii="Angsana New" w:hAnsi="Angsana New"/>
                <w:sz w:val="24"/>
                <w:szCs w:val="24"/>
              </w:rPr>
              <w:t>9</w:t>
            </w:r>
            <w:r w:rsidRPr="00CC5A41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2055270C" w14:textId="77777777" w:rsidR="00D757D7" w:rsidRPr="00B23EC5" w:rsidRDefault="00D757D7" w:rsidP="00AA4480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</w:tcPr>
          <w:p w14:paraId="7DC7B47F" w14:textId="77777777" w:rsidR="00D757D7" w:rsidRPr="00B23EC5" w:rsidRDefault="00D757D7" w:rsidP="00AA44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16474BA" w14:textId="77777777" w:rsidR="00D757D7" w:rsidRPr="00B23EC5" w:rsidRDefault="00D757D7" w:rsidP="00AA4480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5DF08DE" w14:textId="77777777" w:rsidR="00D757D7" w:rsidRPr="00B23EC5" w:rsidRDefault="00D757D7" w:rsidP="00AA4480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</w:tr>
      <w:tr w:rsidR="00D757D7" w:rsidRPr="00B23EC5" w14:paraId="4DCB2B84" w14:textId="77777777" w:rsidTr="00AA4480">
        <w:trPr>
          <w:cantSplit/>
          <w:trHeight w:val="270"/>
        </w:trPr>
        <w:tc>
          <w:tcPr>
            <w:tcW w:w="6750" w:type="dxa"/>
          </w:tcPr>
          <w:p w14:paraId="4128B1C5" w14:textId="77777777" w:rsidR="00D757D7" w:rsidRPr="00B23EC5" w:rsidRDefault="00D757D7" w:rsidP="00AA44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กำไร (</w:t>
            </w:r>
            <w:r w:rsidRPr="00B23EC5">
              <w:rPr>
                <w:rFonts w:ascii="Angsana New" w:hAnsi="Angsana New"/>
                <w:sz w:val="24"/>
                <w:szCs w:val="24"/>
                <w:cs/>
                <w:lang w:bidi="th-TH"/>
              </w:rPr>
              <w:t>ขาดทุน</w:t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5138B625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7B092A5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BF67852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CC5A41" w:rsidRPr="00CC5A41">
              <w:rPr>
                <w:rFonts w:ascii="Angsana New" w:hAnsi="Angsana New"/>
                <w:sz w:val="24"/>
                <w:szCs w:val="24"/>
              </w:rPr>
              <w:t>24</w:t>
            </w:r>
            <w:r w:rsidR="00E82DAF" w:rsidRPr="00E82DAF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90" w:type="dxa"/>
          </w:tcPr>
          <w:p w14:paraId="597293FD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</w:tcPr>
          <w:p w14:paraId="1BA44593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4361DA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80DEB20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901F27C" w14:textId="77777777" w:rsidR="00D757D7" w:rsidRPr="00B23EC5" w:rsidRDefault="004361DA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1</w:t>
            </w:r>
            <w:r w:rsidR="00CC5A41" w:rsidRPr="00CC5A41">
              <w:rPr>
                <w:rFonts w:ascii="Angsana New" w:hAnsi="Angsana New" w:hint="cs"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7AC039F0" w14:textId="77777777" w:rsidR="00D757D7" w:rsidRPr="00B23EC5" w:rsidRDefault="00D757D7" w:rsidP="00AA4480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</w:tcPr>
          <w:p w14:paraId="3B7BA38D" w14:textId="77777777" w:rsidR="00D757D7" w:rsidRPr="00B23EC5" w:rsidRDefault="00D757D7" w:rsidP="00AA44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13E1957" w14:textId="77777777" w:rsidR="00D757D7" w:rsidRPr="00B23EC5" w:rsidRDefault="00D757D7" w:rsidP="00AA4480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65ECC2A" w14:textId="77777777" w:rsidR="00D757D7" w:rsidRPr="00B23EC5" w:rsidRDefault="00D757D7" w:rsidP="00AA4480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</w:tr>
      <w:tr w:rsidR="00D757D7" w:rsidRPr="00B23EC5" w14:paraId="44093F4A" w14:textId="77777777" w:rsidTr="00AA4480">
        <w:trPr>
          <w:cantSplit/>
          <w:trHeight w:val="270"/>
        </w:trPr>
        <w:tc>
          <w:tcPr>
            <w:tcW w:w="6750" w:type="dxa"/>
          </w:tcPr>
          <w:p w14:paraId="06515301" w14:textId="77777777" w:rsidR="00D757D7" w:rsidRPr="00B23EC5" w:rsidRDefault="00D757D7" w:rsidP="00AA4480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EC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80" w:type="dxa"/>
          </w:tcPr>
          <w:p w14:paraId="78E9FDFD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3C1CEB1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D2338D5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CC5A41" w:rsidRPr="00CC5A41">
              <w:rPr>
                <w:rFonts w:ascii="Angsana New" w:hAnsi="Angsana New"/>
                <w:b/>
                <w:bCs/>
                <w:sz w:val="24"/>
                <w:szCs w:val="24"/>
              </w:rPr>
              <w:t>24</w:t>
            </w:r>
            <w:r w:rsidR="00E82DAF" w:rsidRPr="00E82DAF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90" w:type="dxa"/>
          </w:tcPr>
          <w:p w14:paraId="4B485018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3035875B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4361DA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0967159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6871B27" w14:textId="77777777" w:rsidR="00D757D7" w:rsidRPr="00216DB7" w:rsidRDefault="004361DA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</w:rPr>
              <w:t>1</w:t>
            </w:r>
            <w:r w:rsidR="00CC5A41" w:rsidRPr="00CC5A41">
              <w:rPr>
                <w:rFonts w:ascii="Angsana New" w:hAnsi="Angsana New" w:hint="cs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38298D5F" w14:textId="77777777" w:rsidR="00D757D7" w:rsidRPr="00B23EC5" w:rsidRDefault="00D757D7" w:rsidP="00AA4480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</w:tcPr>
          <w:p w14:paraId="2D214610" w14:textId="77777777" w:rsidR="00D757D7" w:rsidRPr="00B23EC5" w:rsidRDefault="00D757D7" w:rsidP="00AA44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0899167" w14:textId="77777777" w:rsidR="00D757D7" w:rsidRPr="00B23EC5" w:rsidRDefault="00D757D7" w:rsidP="00AA4480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89C0218" w14:textId="77777777" w:rsidR="00D757D7" w:rsidRPr="00B23EC5" w:rsidRDefault="00D757D7" w:rsidP="00AA4480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</w:tr>
      <w:tr w:rsidR="00D757D7" w:rsidRPr="00B23EC5" w14:paraId="620FF376" w14:textId="77777777" w:rsidTr="00AA4480">
        <w:trPr>
          <w:cantSplit/>
          <w:trHeight w:val="270"/>
        </w:trPr>
        <w:tc>
          <w:tcPr>
            <w:tcW w:w="6750" w:type="dxa"/>
          </w:tcPr>
          <w:p w14:paraId="31CDDB4A" w14:textId="77777777" w:rsidR="00D757D7" w:rsidRPr="00B23EC5" w:rsidRDefault="00D757D7" w:rsidP="00AA4480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กำไร (ขาดทุน) </w:t>
            </w:r>
            <w:r w:rsidRPr="00B23EC5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80" w:type="dxa"/>
          </w:tcPr>
          <w:p w14:paraId="416284D1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B8E2515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7318AB2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CC5A41" w:rsidRPr="00CC5A41">
              <w:rPr>
                <w:rFonts w:ascii="Angsana New" w:hAnsi="Angsana New"/>
                <w:sz w:val="24"/>
                <w:szCs w:val="24"/>
              </w:rPr>
              <w:t>2</w:t>
            </w:r>
            <w:r w:rsidR="004361DA"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90" w:type="dxa"/>
          </w:tcPr>
          <w:p w14:paraId="62A29013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117E18B3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  <w:tab w:val="decimal" w:pos="1091"/>
              </w:tabs>
              <w:spacing w:after="0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D863ECE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242C05" w14:textId="77777777" w:rsidR="00D757D7" w:rsidRPr="00B23EC5" w:rsidRDefault="00E82DAF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E82DAF">
              <w:rPr>
                <w:rFonts w:ascii="Angsana New" w:hAnsi="Angsana New" w:hint="cs"/>
                <w:sz w:val="24"/>
                <w:szCs w:val="24"/>
              </w:rPr>
              <w:t>8</w:t>
            </w:r>
          </w:p>
        </w:tc>
        <w:tc>
          <w:tcPr>
            <w:tcW w:w="180" w:type="dxa"/>
          </w:tcPr>
          <w:p w14:paraId="10B984BA" w14:textId="77777777" w:rsidR="00D757D7" w:rsidRPr="00B23EC5" w:rsidRDefault="00D757D7" w:rsidP="00AA4480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</w:tcPr>
          <w:p w14:paraId="38257CEE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4361DA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1369A7E" w14:textId="77777777" w:rsidR="00D757D7" w:rsidRPr="00B23EC5" w:rsidRDefault="00D757D7" w:rsidP="00AA4480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6D19A0E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4361DA">
              <w:rPr>
                <w:rFonts w:ascii="Angsana New" w:hAnsi="Angsana New"/>
                <w:sz w:val="24"/>
                <w:szCs w:val="24"/>
              </w:rPr>
              <w:t>1</w:t>
            </w:r>
            <w:r w:rsidR="00CC5A41" w:rsidRPr="00CC5A41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757D7" w:rsidRPr="00B23EC5" w14:paraId="076C5085" w14:textId="77777777" w:rsidTr="00AA4480">
        <w:trPr>
          <w:cantSplit/>
          <w:trHeight w:val="270"/>
        </w:trPr>
        <w:tc>
          <w:tcPr>
            <w:tcW w:w="6750" w:type="dxa"/>
          </w:tcPr>
          <w:p w14:paraId="18FBD0C2" w14:textId="77777777" w:rsidR="00D757D7" w:rsidRPr="00B23EC5" w:rsidRDefault="00D757D7" w:rsidP="00AA4480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B23EC5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กำไรขาดทุนเบ็ดเสร็จอื่นที่แบ่งให้กับส่วนได้เสียที่ไม่มีอำนาจควบคุม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80" w:type="dxa"/>
          </w:tcPr>
          <w:p w14:paraId="0F84629E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4C80D74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69B914F9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90" w:type="dxa"/>
          </w:tcPr>
          <w:p w14:paraId="7C667BA1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double" w:sz="4" w:space="0" w:color="auto"/>
              <w:bottom w:val="double" w:sz="4" w:space="0" w:color="auto"/>
            </w:tcBorders>
          </w:tcPr>
          <w:p w14:paraId="02A1D444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  <w:tab w:val="decimal" w:pos="1091"/>
              </w:tabs>
              <w:spacing w:after="0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558E316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0E0C872F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  <w:tab w:val="decimal" w:pos="1091"/>
              </w:tabs>
              <w:spacing w:after="0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1AAC56F" w14:textId="77777777" w:rsidR="00D757D7" w:rsidRPr="00B23EC5" w:rsidRDefault="00D757D7" w:rsidP="00AA4480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</w:tcPr>
          <w:p w14:paraId="5F64DF01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5"/>
                <w:tab w:val="center" w:pos="616"/>
                <w:tab w:val="decimal" w:pos="911"/>
                <w:tab w:val="decimal" w:pos="109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  <w:tc>
          <w:tcPr>
            <w:tcW w:w="180" w:type="dxa"/>
          </w:tcPr>
          <w:p w14:paraId="3BCC2598" w14:textId="77777777" w:rsidR="00D757D7" w:rsidRPr="00B23EC5" w:rsidRDefault="00D757D7" w:rsidP="00AA4480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</w:tcPr>
          <w:p w14:paraId="21CB1834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5"/>
                <w:tab w:val="center" w:pos="616"/>
                <w:tab w:val="decimal" w:pos="911"/>
                <w:tab w:val="decimal" w:pos="109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</w:tr>
      <w:tr w:rsidR="00D757D7" w:rsidRPr="00656B00" w14:paraId="2959AB5C" w14:textId="77777777" w:rsidTr="00AA4480">
        <w:trPr>
          <w:cantSplit/>
          <w:trHeight w:val="57"/>
        </w:trPr>
        <w:tc>
          <w:tcPr>
            <w:tcW w:w="6750" w:type="dxa"/>
          </w:tcPr>
          <w:p w14:paraId="6159B8AF" w14:textId="77777777" w:rsidR="00D757D7" w:rsidRPr="00656B00" w:rsidRDefault="00D757D7" w:rsidP="00AA4480">
            <w:pPr>
              <w:pStyle w:val="ListBullet3"/>
              <w:numPr>
                <w:ilvl w:val="0"/>
                <w:numId w:val="0"/>
              </w:numPr>
              <w:ind w:left="19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4A0EFE85" w14:textId="77777777" w:rsidR="00D757D7" w:rsidRPr="00656B00" w:rsidRDefault="00D757D7" w:rsidP="00AA4480">
            <w:pPr>
              <w:tabs>
                <w:tab w:val="clear" w:pos="907"/>
                <w:tab w:val="decimal" w:pos="911"/>
              </w:tabs>
              <w:jc w:val="right"/>
              <w:rPr>
                <w:rFonts w:ascii="Angsana New" w:hAnsi="Angsana New"/>
                <w:sz w:val="2"/>
                <w:szCs w:val="2"/>
                <w:highlight w:val="cyan"/>
              </w:rPr>
            </w:pPr>
          </w:p>
        </w:tc>
        <w:tc>
          <w:tcPr>
            <w:tcW w:w="180" w:type="dxa"/>
          </w:tcPr>
          <w:p w14:paraId="3C471234" w14:textId="77777777" w:rsidR="00D757D7" w:rsidRPr="00656B00" w:rsidRDefault="00D757D7" w:rsidP="00AA4480">
            <w:pPr>
              <w:jc w:val="right"/>
              <w:rPr>
                <w:rFonts w:ascii="Angsana New" w:hAnsi="Angsana New"/>
                <w:sz w:val="2"/>
                <w:szCs w:val="2"/>
                <w:highlight w:val="cyan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D921F39" w14:textId="77777777" w:rsidR="00D757D7" w:rsidRPr="00656B00" w:rsidRDefault="00D757D7" w:rsidP="00AA4480">
            <w:pPr>
              <w:tabs>
                <w:tab w:val="clear" w:pos="907"/>
                <w:tab w:val="decimal" w:pos="911"/>
              </w:tabs>
              <w:jc w:val="right"/>
              <w:rPr>
                <w:rFonts w:ascii="Angsana New" w:hAnsi="Angsana New"/>
                <w:sz w:val="2"/>
                <w:szCs w:val="2"/>
                <w:highlight w:val="cyan"/>
              </w:rPr>
            </w:pPr>
          </w:p>
        </w:tc>
        <w:tc>
          <w:tcPr>
            <w:tcW w:w="190" w:type="dxa"/>
          </w:tcPr>
          <w:p w14:paraId="39C48860" w14:textId="77777777" w:rsidR="00D757D7" w:rsidRPr="00656B00" w:rsidRDefault="00D757D7" w:rsidP="00AA4480">
            <w:pPr>
              <w:jc w:val="right"/>
              <w:rPr>
                <w:rFonts w:ascii="Angsana New" w:hAnsi="Angsana New"/>
                <w:sz w:val="2"/>
                <w:szCs w:val="2"/>
                <w:highlight w:val="cyan"/>
              </w:rPr>
            </w:pPr>
          </w:p>
        </w:tc>
        <w:tc>
          <w:tcPr>
            <w:tcW w:w="1340" w:type="dxa"/>
            <w:tcBorders>
              <w:top w:val="double" w:sz="4" w:space="0" w:color="auto"/>
            </w:tcBorders>
          </w:tcPr>
          <w:p w14:paraId="43B0AD55" w14:textId="77777777" w:rsidR="00D757D7" w:rsidRPr="00656B00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6BF66347" w14:textId="77777777" w:rsidR="00D757D7" w:rsidRPr="00656B00" w:rsidRDefault="00D757D7" w:rsidP="00AA4480">
            <w:pPr>
              <w:jc w:val="right"/>
              <w:rPr>
                <w:rFonts w:ascii="Angsana New" w:hAnsi="Angsana New"/>
                <w:sz w:val="2"/>
                <w:szCs w:val="2"/>
                <w:highlight w:val="cyan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64B8CFB" w14:textId="77777777" w:rsidR="00D757D7" w:rsidRPr="00656B00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7B6C727D" w14:textId="77777777" w:rsidR="00D757D7" w:rsidRPr="00656B00" w:rsidRDefault="00D757D7" w:rsidP="00AA4480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"/>
                <w:szCs w:val="2"/>
                <w:highlight w:val="cyan"/>
              </w:rPr>
            </w:pPr>
          </w:p>
        </w:tc>
        <w:tc>
          <w:tcPr>
            <w:tcW w:w="1260" w:type="dxa"/>
          </w:tcPr>
          <w:p w14:paraId="0A71288A" w14:textId="77777777" w:rsidR="00D757D7" w:rsidRPr="00656B00" w:rsidRDefault="00D757D7" w:rsidP="00AA44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322CE4D0" w14:textId="77777777" w:rsidR="00D757D7" w:rsidRPr="00656B00" w:rsidRDefault="00D757D7" w:rsidP="00AA4480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</w:tcPr>
          <w:p w14:paraId="7F52DF9E" w14:textId="77777777" w:rsidR="00D757D7" w:rsidRPr="00656B00" w:rsidRDefault="00D757D7" w:rsidP="00AA44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D757D7" w:rsidRPr="00B23EC5" w14:paraId="418C3036" w14:textId="77777777" w:rsidTr="00AA4480">
        <w:trPr>
          <w:cantSplit/>
          <w:trHeight w:val="270"/>
        </w:trPr>
        <w:tc>
          <w:tcPr>
            <w:tcW w:w="6750" w:type="dxa"/>
          </w:tcPr>
          <w:p w14:paraId="700F9EBE" w14:textId="77777777" w:rsidR="00D757D7" w:rsidRPr="00B23EC5" w:rsidRDefault="00D757D7" w:rsidP="00AA4480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B23EC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80" w:type="dxa"/>
          </w:tcPr>
          <w:p w14:paraId="2249D350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53C7A4F" w14:textId="77777777" w:rsidR="00D757D7" w:rsidRPr="00B23EC5" w:rsidRDefault="00D757D7" w:rsidP="00AA448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C2CDECB" w14:textId="77777777" w:rsidR="00D757D7" w:rsidRPr="00B23EC5" w:rsidRDefault="00CC5A41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CC5A41">
              <w:rPr>
                <w:rFonts w:ascii="Angsana New" w:hAnsi="Angsana New"/>
                <w:sz w:val="24"/>
                <w:szCs w:val="24"/>
              </w:rPr>
              <w:t>2</w:t>
            </w:r>
            <w:r w:rsidR="00E82DAF" w:rsidRPr="00E82DAF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90" w:type="dxa"/>
          </w:tcPr>
          <w:p w14:paraId="606C177E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double" w:sz="4" w:space="0" w:color="auto"/>
            </w:tcBorders>
          </w:tcPr>
          <w:p w14:paraId="2DCE1F75" w14:textId="77777777" w:rsidR="00D757D7" w:rsidRPr="00B23EC5" w:rsidRDefault="00CC5A41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CC5A41">
              <w:rPr>
                <w:rFonts w:ascii="Angsana New" w:hAnsi="Angsana New"/>
                <w:sz w:val="24"/>
                <w:szCs w:val="24"/>
              </w:rPr>
              <w:t>72</w:t>
            </w:r>
          </w:p>
        </w:tc>
        <w:tc>
          <w:tcPr>
            <w:tcW w:w="180" w:type="dxa"/>
          </w:tcPr>
          <w:p w14:paraId="57998772" w14:textId="77777777" w:rsidR="00D757D7" w:rsidRPr="00B23EC5" w:rsidRDefault="00D757D7" w:rsidP="00AA448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7EE063E" w14:textId="77777777" w:rsidR="00D757D7" w:rsidRPr="00B23EC5" w:rsidRDefault="00D757D7" w:rsidP="00AA4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CC5A41" w:rsidRPr="00CC5A41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1724C98" w14:textId="77777777" w:rsidR="00D757D7" w:rsidRPr="00B23EC5" w:rsidRDefault="00D757D7" w:rsidP="00AA4480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58F1356A" w14:textId="77777777" w:rsidR="00D757D7" w:rsidRPr="00B23EC5" w:rsidRDefault="00D757D7" w:rsidP="00AA44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89B0750" w14:textId="77777777" w:rsidR="00D757D7" w:rsidRPr="00B23EC5" w:rsidRDefault="00D757D7" w:rsidP="00AA4480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2E745FCE" w14:textId="77777777" w:rsidR="00D757D7" w:rsidRPr="00B23EC5" w:rsidRDefault="00D757D7" w:rsidP="00AA44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</w:tbl>
    <w:p w14:paraId="3A22614F" w14:textId="77777777" w:rsidR="00AF206B" w:rsidRPr="00AF206B" w:rsidRDefault="00AF206B" w:rsidP="00AF206B">
      <w:pPr>
        <w:spacing w:line="240" w:lineRule="auto"/>
        <w:rPr>
          <w:sz w:val="2"/>
          <w:szCs w:val="2"/>
          <w:cs/>
        </w:rPr>
      </w:pPr>
    </w:p>
    <w:p w14:paraId="53FBD76F" w14:textId="77777777" w:rsidR="00AF206B" w:rsidRDefault="00AF206B"/>
    <w:p w14:paraId="7F849EF4" w14:textId="77777777" w:rsidR="00AF206B" w:rsidRDefault="00AF206B"/>
    <w:p w14:paraId="1DD2EA7B" w14:textId="77777777" w:rsidR="005A0862" w:rsidRPr="00A97B80" w:rsidRDefault="005A0862" w:rsidP="005A0862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lang w:val="en-US"/>
        </w:rPr>
        <w:sectPr w:rsidR="005A0862" w:rsidRPr="00A97B80" w:rsidSect="005A0862">
          <w:pgSz w:w="16834" w:h="11909" w:orient="landscape" w:code="9"/>
          <w:pgMar w:top="1440" w:right="691" w:bottom="1152" w:left="576" w:header="547" w:footer="590" w:gutter="0"/>
          <w:cols w:space="720"/>
        </w:sectPr>
      </w:pPr>
    </w:p>
    <w:p w14:paraId="3F7A43A1" w14:textId="77777777" w:rsidR="00EE572D" w:rsidRPr="00D50043" w:rsidRDefault="00EE572D" w:rsidP="00AA4480">
      <w:pPr>
        <w:pStyle w:val="Style1"/>
        <w:ind w:left="540" w:hanging="540"/>
        <w:rPr>
          <w:b/>
          <w:bCs/>
        </w:rPr>
      </w:pPr>
      <w:r w:rsidRPr="00D50043">
        <w:rPr>
          <w:b/>
          <w:bCs/>
          <w:cs/>
        </w:rPr>
        <w:t xml:space="preserve">อสังหาริมทรัพย์เพื่อการลงทุน </w:t>
      </w:r>
    </w:p>
    <w:p w14:paraId="50815440" w14:textId="77777777" w:rsidR="00184463" w:rsidRPr="00944C9C" w:rsidRDefault="00184463" w:rsidP="00184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color w:val="0000FF"/>
          <w:sz w:val="20"/>
          <w:szCs w:val="2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878"/>
        <w:gridCol w:w="1170"/>
        <w:gridCol w:w="269"/>
        <w:gridCol w:w="1168"/>
        <w:gridCol w:w="269"/>
        <w:gridCol w:w="1167"/>
        <w:gridCol w:w="269"/>
        <w:gridCol w:w="990"/>
      </w:tblGrid>
      <w:tr w:rsidR="00ED294D" w:rsidRPr="005654C0" w14:paraId="7F7A211E" w14:textId="77777777" w:rsidTr="00AE2820">
        <w:tc>
          <w:tcPr>
            <w:tcW w:w="3878" w:type="dxa"/>
          </w:tcPr>
          <w:p w14:paraId="0C89F026" w14:textId="77777777" w:rsidR="00ED294D" w:rsidRPr="005654C0" w:rsidRDefault="00ED294D" w:rsidP="000F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07" w:type="dxa"/>
            <w:gridSpan w:val="3"/>
          </w:tcPr>
          <w:p w14:paraId="22CE8D91" w14:textId="77777777" w:rsidR="00ED294D" w:rsidRPr="005654C0" w:rsidRDefault="00ED294D" w:rsidP="000F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654C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6919AA25" w14:textId="77777777" w:rsidR="00ED294D" w:rsidRPr="005654C0" w:rsidRDefault="00ED294D" w:rsidP="000F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26" w:type="dxa"/>
            <w:gridSpan w:val="3"/>
          </w:tcPr>
          <w:p w14:paraId="18A14FAB" w14:textId="77777777" w:rsidR="00ED294D" w:rsidRPr="005654C0" w:rsidRDefault="00ED294D" w:rsidP="000F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654C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294D" w:rsidRPr="005654C0" w14:paraId="31288F92" w14:textId="77777777" w:rsidTr="00AE2820">
        <w:tc>
          <w:tcPr>
            <w:tcW w:w="3878" w:type="dxa"/>
          </w:tcPr>
          <w:p w14:paraId="0B557F7A" w14:textId="77777777" w:rsidR="00ED294D" w:rsidRPr="005654C0" w:rsidRDefault="00ED294D" w:rsidP="00ED2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081D4C" w14:textId="77777777" w:rsidR="00ED294D" w:rsidRPr="00DE4216" w:rsidRDefault="00CC5A41" w:rsidP="000F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5458CC5E" w14:textId="77777777" w:rsidR="00ED294D" w:rsidRPr="00DE4216" w:rsidRDefault="00ED294D" w:rsidP="000F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6DA5113B" w14:textId="77777777" w:rsidR="00ED294D" w:rsidRPr="00DE4216" w:rsidRDefault="00CC5A41" w:rsidP="000F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14:paraId="7092F187" w14:textId="77777777" w:rsidR="00ED294D" w:rsidRPr="005654C0" w:rsidRDefault="00ED294D" w:rsidP="000F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5048B3DD" w14:textId="77777777" w:rsidR="00ED294D" w:rsidRPr="00DE4216" w:rsidRDefault="00CC5A41" w:rsidP="0003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10290DD0" w14:textId="77777777" w:rsidR="00ED294D" w:rsidRPr="00DE4216" w:rsidRDefault="00ED294D" w:rsidP="0003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203A6F4" w14:textId="77777777" w:rsidR="00ED294D" w:rsidRPr="00DE4216" w:rsidRDefault="00CC5A41" w:rsidP="0003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ED294D" w:rsidRPr="005654C0" w14:paraId="64B6DF5D" w14:textId="77777777" w:rsidTr="00AE2820">
        <w:tc>
          <w:tcPr>
            <w:tcW w:w="3878" w:type="dxa"/>
          </w:tcPr>
          <w:p w14:paraId="7C189EF7" w14:textId="77777777" w:rsidR="00ED294D" w:rsidRPr="005654C0" w:rsidRDefault="00ED294D" w:rsidP="000F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02" w:type="dxa"/>
            <w:gridSpan w:val="7"/>
          </w:tcPr>
          <w:p w14:paraId="57975C25" w14:textId="77777777" w:rsidR="00ED294D" w:rsidRPr="005654C0" w:rsidRDefault="00ED294D" w:rsidP="000F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654C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D294D" w:rsidRPr="005654C0" w14:paraId="3FC84594" w14:textId="77777777" w:rsidTr="00AE2820">
        <w:tc>
          <w:tcPr>
            <w:tcW w:w="3878" w:type="dxa"/>
          </w:tcPr>
          <w:p w14:paraId="56A3F084" w14:textId="77777777" w:rsidR="00ED294D" w:rsidRPr="005654C0" w:rsidRDefault="00ED294D" w:rsidP="00AA4480">
            <w:pPr>
              <w:rPr>
                <w:rFonts w:ascii="Angsana New" w:hAnsi="Angsana New"/>
                <w:sz w:val="30"/>
                <w:szCs w:val="30"/>
              </w:rPr>
            </w:pPr>
            <w:r w:rsidRPr="005654C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Pr="005654C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654C0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0" w:type="dxa"/>
          </w:tcPr>
          <w:p w14:paraId="6A4EC9D9" w14:textId="77777777" w:rsidR="00ED294D" w:rsidRPr="00ED294D" w:rsidRDefault="00CC5A41" w:rsidP="00ED2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C5A41">
              <w:rPr>
                <w:rFonts w:ascii="Angsana New" w:hAnsi="Angsana New" w:hint="cs"/>
                <w:sz w:val="30"/>
                <w:szCs w:val="30"/>
              </w:rPr>
              <w:t>624</w:t>
            </w:r>
          </w:p>
        </w:tc>
        <w:tc>
          <w:tcPr>
            <w:tcW w:w="269" w:type="dxa"/>
          </w:tcPr>
          <w:p w14:paraId="6BA27820" w14:textId="77777777" w:rsidR="00ED294D" w:rsidRPr="005654C0" w:rsidRDefault="00ED294D" w:rsidP="00AA4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52E74BD9" w14:textId="77777777" w:rsidR="00ED294D" w:rsidRPr="007B4048" w:rsidRDefault="00CC5A41" w:rsidP="00ED2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5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269" w:type="dxa"/>
          </w:tcPr>
          <w:p w14:paraId="0E55B726" w14:textId="77777777" w:rsidR="00ED294D" w:rsidRPr="005654C0" w:rsidRDefault="00ED294D" w:rsidP="00AA4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095FF530" w14:textId="77777777" w:rsidR="00ED294D" w:rsidRPr="00BD2B01" w:rsidRDefault="004361DA" w:rsidP="00ED2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69" w:type="dxa"/>
          </w:tcPr>
          <w:p w14:paraId="414DF7BF" w14:textId="77777777" w:rsidR="00ED294D" w:rsidRPr="00BD2B01" w:rsidRDefault="00ED294D" w:rsidP="00AA4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2634E6" w14:textId="77777777" w:rsidR="00ED294D" w:rsidRPr="00BD2B01" w:rsidRDefault="004361DA" w:rsidP="00AE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1A2B5E" w:rsidRPr="005654C0" w14:paraId="56DAA2A8" w14:textId="77777777" w:rsidTr="00AE2820">
        <w:tc>
          <w:tcPr>
            <w:tcW w:w="3878" w:type="dxa"/>
          </w:tcPr>
          <w:p w14:paraId="0122196F" w14:textId="77777777" w:rsidR="001A2B5E" w:rsidRPr="005654C0" w:rsidRDefault="001A2B5E" w:rsidP="001A2B5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14366290" w14:textId="77777777" w:rsidR="001A2B5E" w:rsidRPr="009C01CC" w:rsidRDefault="00CC5A41" w:rsidP="001A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sz w:val="30"/>
                <w:szCs w:val="30"/>
              </w:rPr>
              <w:t>32</w:t>
            </w:r>
          </w:p>
        </w:tc>
        <w:tc>
          <w:tcPr>
            <w:tcW w:w="269" w:type="dxa"/>
          </w:tcPr>
          <w:p w14:paraId="056FDA60" w14:textId="77777777" w:rsidR="001A2B5E" w:rsidRPr="005654C0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2F194C5C" w14:textId="77777777" w:rsidR="001A2B5E" w:rsidRPr="005654C0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8933F72" w14:textId="77777777" w:rsidR="001A2B5E" w:rsidRPr="005654C0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43F5EEB0" w14:textId="77777777" w:rsidR="001A2B5E" w:rsidRPr="005654C0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CD2B851" w14:textId="77777777" w:rsidR="001A2B5E" w:rsidRPr="001A4160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AF5E839" w14:textId="77777777" w:rsidR="001A2B5E" w:rsidRPr="005654C0" w:rsidRDefault="001A2B5E" w:rsidP="00AE282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2B5E" w:rsidRPr="005654C0" w14:paraId="75A71DA6" w14:textId="77777777" w:rsidTr="00AE2820">
        <w:tc>
          <w:tcPr>
            <w:tcW w:w="3878" w:type="dxa"/>
          </w:tcPr>
          <w:p w14:paraId="1C9ED99B" w14:textId="77777777" w:rsidR="001A2B5E" w:rsidRPr="005654C0" w:rsidRDefault="001A2B5E" w:rsidP="001A2B5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</w:tcPr>
          <w:p w14:paraId="150EC93B" w14:textId="77777777" w:rsidR="001A2B5E" w:rsidRPr="00E1779A" w:rsidRDefault="001A2B5E" w:rsidP="001A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65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734A9F91" w14:textId="77777777" w:rsidR="001A2B5E" w:rsidRPr="005654C0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10D8744A" w14:textId="77777777" w:rsidR="001A2B5E" w:rsidRPr="005654C0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AF2030A" w14:textId="77777777" w:rsidR="001A2B5E" w:rsidRPr="005654C0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116B6D67" w14:textId="77777777" w:rsidR="001A2B5E" w:rsidRPr="00BD2B01" w:rsidRDefault="001A2B5E" w:rsidP="001A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65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6150C8EE" w14:textId="77777777" w:rsidR="001A2B5E" w:rsidRPr="00BD2B01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393B5C" w14:textId="77777777" w:rsidR="001A2B5E" w:rsidRPr="005654C0" w:rsidRDefault="001A2B5E" w:rsidP="00AE282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2B5E" w:rsidRPr="005654C0" w14:paraId="6D44927B" w14:textId="77777777" w:rsidTr="00AE2820">
        <w:trPr>
          <w:trHeight w:val="180"/>
        </w:trPr>
        <w:tc>
          <w:tcPr>
            <w:tcW w:w="3878" w:type="dxa"/>
          </w:tcPr>
          <w:p w14:paraId="2729526E" w14:textId="77777777" w:rsidR="001A2B5E" w:rsidRPr="001A4160" w:rsidRDefault="001A2B5E" w:rsidP="001A2B5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170" w:type="dxa"/>
          </w:tcPr>
          <w:p w14:paraId="774C19CD" w14:textId="77777777" w:rsidR="001A2B5E" w:rsidRPr="005654C0" w:rsidRDefault="00CC5A41" w:rsidP="001A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sz w:val="30"/>
                <w:szCs w:val="30"/>
              </w:rPr>
              <w:t>2</w:t>
            </w:r>
            <w:r w:rsidR="00E82DAF" w:rsidRPr="00E82DAF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3D86D77E" w14:textId="77777777" w:rsidR="001A2B5E" w:rsidRPr="001A4160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7905C6B9" w14:textId="77777777" w:rsidR="001A2B5E" w:rsidRPr="005654C0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DA5B21F" w14:textId="77777777" w:rsidR="001A2B5E" w:rsidRPr="001A4160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08AF467A" w14:textId="77777777" w:rsidR="001A2B5E" w:rsidRPr="005654C0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72F697F" w14:textId="77777777" w:rsidR="001A2B5E" w:rsidRPr="001A4160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0EF094D" w14:textId="77777777" w:rsidR="001A2B5E" w:rsidRPr="005654C0" w:rsidRDefault="001A2B5E" w:rsidP="00AE282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2B5E" w:rsidRPr="005654C0" w14:paraId="26DD45DD" w14:textId="77777777" w:rsidTr="00AE2820">
        <w:tc>
          <w:tcPr>
            <w:tcW w:w="3878" w:type="dxa"/>
          </w:tcPr>
          <w:p w14:paraId="7AB46BC5" w14:textId="77777777" w:rsidR="001A2B5E" w:rsidRPr="001A4160" w:rsidRDefault="001A2B5E" w:rsidP="001A2B5E">
            <w:pPr>
              <w:tabs>
                <w:tab w:val="clear" w:pos="3742"/>
              </w:tabs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D146B1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D146B1">
              <w:rPr>
                <w:rFonts w:ascii="Angsana New" w:hAnsi="Angsana New" w:hint="cs"/>
                <w:sz w:val="30"/>
                <w:szCs w:val="30"/>
                <w:cs/>
              </w:rPr>
              <w:t>จากการปรับปรุงมูลค่ายุติธรรม</w:t>
            </w:r>
          </w:p>
        </w:tc>
        <w:tc>
          <w:tcPr>
            <w:tcW w:w="1170" w:type="dxa"/>
          </w:tcPr>
          <w:p w14:paraId="7697704E" w14:textId="77777777" w:rsidR="001A2B5E" w:rsidRPr="00E1779A" w:rsidRDefault="001A2B5E" w:rsidP="001A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82DAF" w:rsidRPr="00E82DAF">
              <w:rPr>
                <w:rFonts w:ascii="Angsana New" w:hAnsi="Angsana New" w:hint="cs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2ABC5766" w14:textId="77777777" w:rsidR="001A2B5E" w:rsidRPr="001A4160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1671AFA9" w14:textId="77777777" w:rsidR="001A2B5E" w:rsidRPr="005654C0" w:rsidRDefault="00CC5A41" w:rsidP="001A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sz w:val="30"/>
                <w:szCs w:val="30"/>
              </w:rPr>
              <w:t>26</w:t>
            </w:r>
          </w:p>
        </w:tc>
        <w:tc>
          <w:tcPr>
            <w:tcW w:w="269" w:type="dxa"/>
          </w:tcPr>
          <w:p w14:paraId="226CA470" w14:textId="77777777" w:rsidR="001A2B5E" w:rsidRPr="001A4160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3CED1F73" w14:textId="77777777" w:rsidR="001A2B5E" w:rsidRPr="005654C0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FDC528B" w14:textId="77777777" w:rsidR="001A2B5E" w:rsidRPr="001A4160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257A18B" w14:textId="77777777" w:rsidR="001A2B5E" w:rsidRPr="005654C0" w:rsidRDefault="001A2B5E" w:rsidP="00AE282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2B5E" w:rsidRPr="005654C0" w14:paraId="2B5733C4" w14:textId="77777777" w:rsidTr="00AE2820">
        <w:tc>
          <w:tcPr>
            <w:tcW w:w="3878" w:type="dxa"/>
          </w:tcPr>
          <w:p w14:paraId="11CDE636" w14:textId="77777777" w:rsidR="001A2B5E" w:rsidRPr="001A4160" w:rsidRDefault="001A2B5E" w:rsidP="001A2B5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41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A416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A41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3055E91" w14:textId="77777777" w:rsidR="001A2B5E" w:rsidRPr="00ED294D" w:rsidRDefault="00CC5A41" w:rsidP="001A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69" w:type="dxa"/>
          </w:tcPr>
          <w:p w14:paraId="200995F4" w14:textId="77777777" w:rsidR="001A2B5E" w:rsidRPr="00ED294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2ACA6ABD" w14:textId="77777777" w:rsidR="001A2B5E" w:rsidRPr="00ED294D" w:rsidRDefault="00CC5A41" w:rsidP="001A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b/>
                <w:bCs/>
                <w:sz w:val="30"/>
                <w:szCs w:val="30"/>
              </w:rPr>
              <w:t>624</w:t>
            </w:r>
          </w:p>
        </w:tc>
        <w:tc>
          <w:tcPr>
            <w:tcW w:w="269" w:type="dxa"/>
          </w:tcPr>
          <w:p w14:paraId="326D97DF" w14:textId="77777777" w:rsidR="001A2B5E" w:rsidRPr="00ED294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31681D3B" w14:textId="77777777" w:rsidR="001A2B5E" w:rsidRPr="00ED294D" w:rsidRDefault="001A2B5E" w:rsidP="001A2B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294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2362466" w14:textId="77777777" w:rsidR="001A2B5E" w:rsidRPr="00ED294D" w:rsidRDefault="001A2B5E" w:rsidP="001A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21F06DD" w14:textId="77777777" w:rsidR="001A2B5E" w:rsidRPr="00ED294D" w:rsidRDefault="004361DA" w:rsidP="00AE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CC5A41" w:rsidRPr="00CC5A41">
              <w:rPr>
                <w:rFonts w:ascii="Angsana New" w:hAnsi="Angsana New" w:hint="cs"/>
                <w:b/>
                <w:bCs/>
                <w:sz w:val="30"/>
                <w:szCs w:val="30"/>
              </w:rPr>
              <w:t>65</w:t>
            </w:r>
          </w:p>
        </w:tc>
      </w:tr>
    </w:tbl>
    <w:p w14:paraId="4B69AAC3" w14:textId="77777777" w:rsidR="009B118E" w:rsidRPr="00736BE7" w:rsidRDefault="009B118E" w:rsidP="00736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FF0000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36"/>
        <w:gridCol w:w="1197"/>
        <w:gridCol w:w="7"/>
        <w:gridCol w:w="263"/>
        <w:gridCol w:w="7"/>
        <w:gridCol w:w="1170"/>
        <w:gridCol w:w="236"/>
        <w:gridCol w:w="1024"/>
      </w:tblGrid>
      <w:tr w:rsidR="00D70995" w:rsidRPr="000B3A97" w14:paraId="585299C2" w14:textId="77777777" w:rsidTr="00AE2820">
        <w:trPr>
          <w:trHeight w:val="20"/>
          <w:tblHeader/>
        </w:trPr>
        <w:tc>
          <w:tcPr>
            <w:tcW w:w="3870" w:type="dxa"/>
          </w:tcPr>
          <w:p w14:paraId="2FC8DC66" w14:textId="77777777" w:rsidR="00D70995" w:rsidRPr="000B3A97" w:rsidRDefault="00D70995" w:rsidP="0028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03" w:type="dxa"/>
            <w:gridSpan w:val="3"/>
          </w:tcPr>
          <w:p w14:paraId="47BBFB90" w14:textId="77777777" w:rsidR="00D70995" w:rsidRPr="005654C0" w:rsidRDefault="00D70995" w:rsidP="0028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654C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11AE9A3C" w14:textId="77777777" w:rsidR="00D70995" w:rsidRPr="005654C0" w:rsidRDefault="00D70995" w:rsidP="0028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7" w:type="dxa"/>
            <w:gridSpan w:val="4"/>
          </w:tcPr>
          <w:p w14:paraId="725F97E1" w14:textId="77777777" w:rsidR="00D70995" w:rsidRPr="005654C0" w:rsidRDefault="00D70995" w:rsidP="0028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654C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4480" w:rsidRPr="000B3A97" w14:paraId="69CF2784" w14:textId="77777777" w:rsidTr="00AE2820">
        <w:trPr>
          <w:trHeight w:val="20"/>
          <w:tblHeader/>
        </w:trPr>
        <w:tc>
          <w:tcPr>
            <w:tcW w:w="3870" w:type="dxa"/>
          </w:tcPr>
          <w:p w14:paraId="73E18D9A" w14:textId="77777777" w:rsidR="00AA4480" w:rsidRPr="000B3A97" w:rsidRDefault="00AA4480" w:rsidP="00AA4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3A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CC5A41" w:rsidRPr="00CC5A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0B3A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B3A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2F023CE4" w14:textId="77777777" w:rsidR="00AA4480" w:rsidRPr="00DE4216" w:rsidRDefault="00CC5A41" w:rsidP="00AA4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03E6B8B2" w14:textId="77777777" w:rsidR="00AA4480" w:rsidRPr="00DE4216" w:rsidRDefault="00AA4480" w:rsidP="00AA4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45482B2D" w14:textId="77777777" w:rsidR="00AA4480" w:rsidRPr="00DE4216" w:rsidRDefault="00CC5A41" w:rsidP="00AA4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</w:tcPr>
          <w:p w14:paraId="7CAD451F" w14:textId="77777777" w:rsidR="00AA4480" w:rsidRPr="005654C0" w:rsidRDefault="00AA4480" w:rsidP="00AA4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41A60F" w14:textId="77777777" w:rsidR="00AA4480" w:rsidRPr="00DE4216" w:rsidRDefault="00CC5A41" w:rsidP="00AA4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578C4139" w14:textId="77777777" w:rsidR="00AA4480" w:rsidRPr="00DE4216" w:rsidRDefault="00AA4480" w:rsidP="00AA4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3AAF1541" w14:textId="77777777" w:rsidR="00AA4480" w:rsidRPr="00DE4216" w:rsidRDefault="00CC5A41" w:rsidP="00AA4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ED48F2" w:rsidRPr="000B3A97" w14:paraId="5991280A" w14:textId="77777777" w:rsidTr="00AE2820">
        <w:trPr>
          <w:trHeight w:val="20"/>
          <w:tblHeader/>
        </w:trPr>
        <w:tc>
          <w:tcPr>
            <w:tcW w:w="3870" w:type="dxa"/>
          </w:tcPr>
          <w:p w14:paraId="4B2BE90A" w14:textId="77777777" w:rsidR="00ED48F2" w:rsidRPr="000B3A97" w:rsidRDefault="00ED48F2" w:rsidP="00ED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310" w:type="dxa"/>
            <w:gridSpan w:val="9"/>
          </w:tcPr>
          <w:p w14:paraId="6E9808A9" w14:textId="77777777" w:rsidR="00ED48F2" w:rsidRPr="000B3A97" w:rsidRDefault="00ED48F2" w:rsidP="00ED48F2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0B3A9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D70995" w:rsidRPr="000B3A97" w14:paraId="1A6099E6" w14:textId="77777777" w:rsidTr="00AE2820">
        <w:trPr>
          <w:trHeight w:val="20"/>
          <w:tblHeader/>
        </w:trPr>
        <w:tc>
          <w:tcPr>
            <w:tcW w:w="3870" w:type="dxa"/>
          </w:tcPr>
          <w:p w14:paraId="30B9F029" w14:textId="77777777" w:rsidR="00D70995" w:rsidRPr="000B3A97" w:rsidRDefault="00CF4B6C" w:rsidP="00D7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F4B6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170" w:type="dxa"/>
            <w:vAlign w:val="center"/>
          </w:tcPr>
          <w:p w14:paraId="683F1747" w14:textId="77777777" w:rsidR="00D70995" w:rsidRPr="000B3A97" w:rsidRDefault="00D70995" w:rsidP="00D70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76CFC72" w14:textId="77777777" w:rsidR="00D70995" w:rsidRPr="000B3A97" w:rsidRDefault="00D70995" w:rsidP="00D70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center"/>
          </w:tcPr>
          <w:p w14:paraId="0B1D92B6" w14:textId="77777777" w:rsidR="00D70995" w:rsidRPr="000B3A97" w:rsidRDefault="00D70995" w:rsidP="00D70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891F5CF" w14:textId="77777777" w:rsidR="00D70995" w:rsidRPr="000B3A97" w:rsidRDefault="00D70995" w:rsidP="00D70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28FC7AF" w14:textId="77777777" w:rsidR="00D70995" w:rsidRPr="000B3A97" w:rsidRDefault="00D70995" w:rsidP="00D70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0EC7B56" w14:textId="77777777" w:rsidR="00D70995" w:rsidRPr="000B3A97" w:rsidRDefault="00D70995" w:rsidP="00D70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4B446842" w14:textId="77777777" w:rsidR="00D70995" w:rsidRPr="000B3A97" w:rsidRDefault="00D70995" w:rsidP="00D70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4480" w:rsidRPr="000B3A97" w14:paraId="7CCF3D06" w14:textId="77777777" w:rsidTr="00AE2820">
        <w:trPr>
          <w:trHeight w:val="20"/>
        </w:trPr>
        <w:tc>
          <w:tcPr>
            <w:tcW w:w="3870" w:type="dxa"/>
          </w:tcPr>
          <w:p w14:paraId="06FCD1F1" w14:textId="77777777" w:rsidR="00AA4480" w:rsidRPr="0085682E" w:rsidRDefault="00AA4480" w:rsidP="00AA448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682E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2C0EC5AC" w14:textId="77777777" w:rsidR="00AA4480" w:rsidRPr="0085682E" w:rsidRDefault="00E82DAF" w:rsidP="00ED2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82DA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4DC21706" w14:textId="77777777" w:rsidR="00AA4480" w:rsidRPr="000B3A97" w:rsidRDefault="00AA4480" w:rsidP="00AA4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29FA1C38" w14:textId="77777777" w:rsidR="00AA4480" w:rsidRPr="000B3A97" w:rsidRDefault="004361DA" w:rsidP="00ED2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14:paraId="7B195E6A" w14:textId="77777777" w:rsidR="00AA4480" w:rsidRPr="000B3A97" w:rsidRDefault="00AA4480" w:rsidP="00AA448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48130E" w14:textId="77777777" w:rsidR="00AA4480" w:rsidRPr="000B3A97" w:rsidRDefault="00CC5A41" w:rsidP="00ED2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430FAE04" w14:textId="77777777" w:rsidR="00AA4480" w:rsidRPr="000B3A97" w:rsidRDefault="00AA4480" w:rsidP="00AA4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4B93B68E" w14:textId="77777777" w:rsidR="00AA4480" w:rsidRPr="000B3A97" w:rsidRDefault="00E82DAF" w:rsidP="00AE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82DAF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A957BC" w:rsidRPr="000B3A97" w14:paraId="0FD8CA93" w14:textId="77777777" w:rsidTr="00AE2820">
        <w:trPr>
          <w:trHeight w:val="20"/>
        </w:trPr>
        <w:tc>
          <w:tcPr>
            <w:tcW w:w="3870" w:type="dxa"/>
          </w:tcPr>
          <w:p w14:paraId="35650E69" w14:textId="77777777" w:rsidR="00A957BC" w:rsidRPr="0085682E" w:rsidRDefault="00A957BC" w:rsidP="00A957B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5682E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รายได้ค่าเช่าช่วง</w:t>
            </w:r>
          </w:p>
        </w:tc>
        <w:tc>
          <w:tcPr>
            <w:tcW w:w="1170" w:type="dxa"/>
          </w:tcPr>
          <w:p w14:paraId="00E6961C" w14:textId="77777777" w:rsidR="00A957BC" w:rsidRPr="0085682E" w:rsidRDefault="00CC5A41" w:rsidP="00A95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291959FC" w14:textId="77777777" w:rsidR="00A957BC" w:rsidRPr="000B3A97" w:rsidRDefault="00A957BC" w:rsidP="00A95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4C9DD9A9" w14:textId="77777777" w:rsidR="00A957BC" w:rsidRPr="005654C0" w:rsidRDefault="00A957BC" w:rsidP="00A957B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EB407D0" w14:textId="77777777" w:rsidR="00A957BC" w:rsidRPr="000B3A97" w:rsidRDefault="00A957BC" w:rsidP="00A957B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9CAFCC" w14:textId="77777777" w:rsidR="00A957BC" w:rsidRPr="005654C0" w:rsidRDefault="00A957BC" w:rsidP="00A957B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10FAE8" w14:textId="77777777" w:rsidR="00A957BC" w:rsidRPr="000B3A97" w:rsidRDefault="00A957BC" w:rsidP="00A95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777648EE" w14:textId="77777777" w:rsidR="00A957BC" w:rsidRPr="005654C0" w:rsidRDefault="00A957BC" w:rsidP="00AE282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63B5" w:rsidRPr="000B3A97" w14:paraId="0682C424" w14:textId="77777777" w:rsidTr="00AE2820">
        <w:trPr>
          <w:trHeight w:val="20"/>
        </w:trPr>
        <w:tc>
          <w:tcPr>
            <w:tcW w:w="3870" w:type="dxa"/>
          </w:tcPr>
          <w:p w14:paraId="0AE0237A" w14:textId="77777777" w:rsidR="003163B5" w:rsidRPr="001A4160" w:rsidRDefault="003163B5" w:rsidP="003163B5">
            <w:pPr>
              <w:tabs>
                <w:tab w:val="clear" w:pos="3742"/>
              </w:tabs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D146B1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D146B1">
              <w:rPr>
                <w:rFonts w:ascii="Angsana New" w:hAnsi="Angsana New" w:hint="cs"/>
                <w:sz w:val="30"/>
                <w:szCs w:val="30"/>
                <w:cs/>
              </w:rPr>
              <w:t>จากการปรับปรุงมูลค่ายุติธรรม</w:t>
            </w:r>
          </w:p>
        </w:tc>
        <w:tc>
          <w:tcPr>
            <w:tcW w:w="1170" w:type="dxa"/>
          </w:tcPr>
          <w:p w14:paraId="53BDAA07" w14:textId="77777777" w:rsidR="003163B5" w:rsidRPr="000B3A97" w:rsidRDefault="003163B5" w:rsidP="00316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82DAF" w:rsidRPr="00E82DAF">
              <w:rPr>
                <w:rFonts w:ascii="Angsana New" w:hAnsi="Angsana New" w:hint="cs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E30BCEA" w14:textId="77777777" w:rsidR="003163B5" w:rsidRPr="000B3A97" w:rsidRDefault="003163B5" w:rsidP="00316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1ECC25D7" w14:textId="77777777" w:rsidR="003163B5" w:rsidRPr="000B3A97" w:rsidRDefault="00CC5A41" w:rsidP="00316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  <w:gridSpan w:val="2"/>
          </w:tcPr>
          <w:p w14:paraId="18D471DD" w14:textId="77777777" w:rsidR="003163B5" w:rsidRPr="000B3A97" w:rsidRDefault="003163B5" w:rsidP="003163B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20ED13" w14:textId="77777777" w:rsidR="003163B5" w:rsidRPr="005654C0" w:rsidRDefault="003163B5" w:rsidP="003163B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33B7CF" w14:textId="77777777" w:rsidR="003163B5" w:rsidRPr="000B3A97" w:rsidRDefault="003163B5" w:rsidP="00316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2E1F6C19" w14:textId="77777777" w:rsidR="003163B5" w:rsidRPr="005654C0" w:rsidRDefault="003163B5" w:rsidP="00AE282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1AB5060" w14:textId="77777777" w:rsidR="009B118E" w:rsidRPr="00736BE7" w:rsidRDefault="009B118E" w:rsidP="00736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FF0000"/>
          <w:sz w:val="24"/>
          <w:szCs w:val="24"/>
        </w:rPr>
      </w:pPr>
    </w:p>
    <w:p w14:paraId="04374EAB" w14:textId="66D727E7" w:rsidR="00CF4B6C" w:rsidRPr="00736BE7" w:rsidRDefault="00B45B85" w:rsidP="00B45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FF0000"/>
          <w:sz w:val="30"/>
          <w:szCs w:val="30"/>
          <w:cs/>
        </w:rPr>
      </w:pPr>
      <w:r w:rsidRPr="00947AF5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="00072BE3" w:rsidRPr="00947AF5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947AF5">
        <w:rPr>
          <w:rFonts w:ascii="Angsana New" w:hAnsi="Angsana New" w:hint="cs"/>
          <w:sz w:val="30"/>
          <w:szCs w:val="30"/>
          <w:cs/>
        </w:rPr>
        <w:t>ประกอบด้วย</w:t>
      </w:r>
      <w:r w:rsidR="00745889" w:rsidRPr="00947AF5">
        <w:rPr>
          <w:rFonts w:ascii="Angsana New" w:hAnsi="Angsana New" w:hint="cs"/>
          <w:sz w:val="30"/>
          <w:szCs w:val="30"/>
          <w:cs/>
        </w:rPr>
        <w:t>ที่ดิน</w:t>
      </w:r>
      <w:r w:rsidR="00CE1515">
        <w:rPr>
          <w:rFonts w:ascii="Angsana New" w:hAnsi="Angsana New" w:hint="cs"/>
          <w:sz w:val="30"/>
          <w:szCs w:val="30"/>
          <w:cs/>
        </w:rPr>
        <w:t>และสิ่งปลูกสร้าง</w:t>
      </w:r>
      <w:r w:rsidR="00745889" w:rsidRPr="00947AF5">
        <w:rPr>
          <w:rFonts w:ascii="Angsana New" w:hAnsi="Angsana New" w:hint="cs"/>
          <w:sz w:val="30"/>
          <w:szCs w:val="30"/>
          <w:cs/>
        </w:rPr>
        <w:t>ที่</w:t>
      </w:r>
      <w:r w:rsidR="00CF20BC" w:rsidRPr="00947AF5">
        <w:rPr>
          <w:rFonts w:ascii="Angsana New" w:hAnsi="Angsana New" w:hint="cs"/>
          <w:sz w:val="30"/>
          <w:szCs w:val="30"/>
          <w:cs/>
        </w:rPr>
        <w:t>ถือครองไว้โดยที่ปัจจุบัน</w:t>
      </w:r>
      <w:r w:rsidR="00CE1515">
        <w:rPr>
          <w:rFonts w:ascii="Angsana New" w:hAnsi="Angsana New"/>
          <w:sz w:val="30"/>
          <w:szCs w:val="30"/>
          <w:cs/>
        </w:rPr>
        <w:br/>
      </w:r>
      <w:r w:rsidR="00CF20BC" w:rsidRPr="00947AF5">
        <w:rPr>
          <w:rFonts w:ascii="Angsana New" w:hAnsi="Angsana New" w:hint="cs"/>
          <w:sz w:val="30"/>
          <w:szCs w:val="30"/>
          <w:cs/>
        </w:rPr>
        <w:t>ยั</w:t>
      </w:r>
      <w:r w:rsidR="00CF20BC" w:rsidRPr="00CE1515">
        <w:rPr>
          <w:rFonts w:ascii="Angsana New" w:hAnsi="Angsana New" w:hint="cs"/>
          <w:spacing w:val="-2"/>
          <w:sz w:val="30"/>
          <w:szCs w:val="30"/>
          <w:cs/>
        </w:rPr>
        <w:t>งไม่</w:t>
      </w:r>
      <w:r w:rsidR="00745889" w:rsidRPr="00CE1515">
        <w:rPr>
          <w:rFonts w:ascii="Angsana New" w:hAnsi="Angsana New" w:hint="cs"/>
          <w:spacing w:val="-2"/>
          <w:sz w:val="30"/>
          <w:szCs w:val="30"/>
          <w:cs/>
        </w:rPr>
        <w:t>ได้ระบุวัตถุประสงค์ของการใช้ในอนาค</w:t>
      </w:r>
      <w:r w:rsidR="00080264" w:rsidRPr="00CE1515">
        <w:rPr>
          <w:rFonts w:ascii="Angsana New" w:hAnsi="Angsana New" w:hint="cs"/>
          <w:spacing w:val="-2"/>
          <w:sz w:val="30"/>
          <w:szCs w:val="30"/>
          <w:cs/>
        </w:rPr>
        <w:t>ต</w:t>
      </w:r>
      <w:r w:rsidR="00736BE7" w:rsidRPr="00CE1515">
        <w:rPr>
          <w:rFonts w:ascii="Angsana New" w:hAnsi="Angsana New" w:hint="cs"/>
          <w:spacing w:val="-2"/>
          <w:sz w:val="30"/>
          <w:szCs w:val="30"/>
          <w:cs/>
        </w:rPr>
        <w:t>จำนวนเงิน</w:t>
      </w:r>
      <w:r w:rsidR="00F41995" w:rsidRPr="00CE1515">
        <w:rPr>
          <w:rFonts w:ascii="Angsana New" w:hAnsi="Angsana New"/>
          <w:spacing w:val="-2"/>
          <w:sz w:val="30"/>
          <w:szCs w:val="30"/>
        </w:rPr>
        <w:t xml:space="preserve"> </w:t>
      </w:r>
      <w:r w:rsidR="00CE1515" w:rsidRPr="00CE1515">
        <w:rPr>
          <w:rFonts w:ascii="Angsana New" w:hAnsi="Angsana New"/>
          <w:spacing w:val="-2"/>
          <w:sz w:val="30"/>
          <w:szCs w:val="30"/>
        </w:rPr>
        <w:t>401</w:t>
      </w:r>
      <w:r w:rsidR="00F41995" w:rsidRPr="00CE1515">
        <w:rPr>
          <w:rFonts w:ascii="Angsana New" w:hAnsi="Angsana New"/>
          <w:spacing w:val="-2"/>
          <w:sz w:val="30"/>
          <w:szCs w:val="30"/>
        </w:rPr>
        <w:t xml:space="preserve"> </w:t>
      </w:r>
      <w:r w:rsidR="00F41995" w:rsidRPr="00CE1515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ED294D" w:rsidRPr="00CE151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ED294D" w:rsidRPr="00CE1515"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="00CC5A41" w:rsidRPr="00CE1515">
        <w:rPr>
          <w:rFonts w:ascii="Angsana New" w:hAnsi="Angsana New"/>
          <w:i/>
          <w:iCs/>
          <w:spacing w:val="-2"/>
          <w:sz w:val="30"/>
          <w:szCs w:val="30"/>
        </w:rPr>
        <w:t>2562</w:t>
      </w:r>
      <w:r w:rsidR="00ED294D" w:rsidRPr="00CE1515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CC5A41" w:rsidRPr="00CE1515">
        <w:rPr>
          <w:rFonts w:ascii="Angsana New" w:hAnsi="Angsana New" w:hint="cs"/>
          <w:i/>
          <w:iCs/>
          <w:spacing w:val="-2"/>
          <w:sz w:val="30"/>
          <w:szCs w:val="30"/>
        </w:rPr>
        <w:t>3</w:t>
      </w:r>
      <w:r w:rsidR="00CE1515" w:rsidRPr="00CE1515">
        <w:rPr>
          <w:rFonts w:ascii="Angsana New" w:hAnsi="Angsana New"/>
          <w:i/>
          <w:iCs/>
          <w:spacing w:val="-2"/>
          <w:sz w:val="30"/>
          <w:szCs w:val="30"/>
        </w:rPr>
        <w:t>62</w:t>
      </w:r>
      <w:r w:rsidR="00ED294D" w:rsidRPr="00CE1515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ED294D" w:rsidRPr="00CE1515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ล้านบาท)</w:t>
      </w:r>
      <w:r w:rsidR="00745889" w:rsidRPr="00CE151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36BE7" w:rsidRPr="00CE1515">
        <w:rPr>
          <w:rFonts w:ascii="Angsana New" w:hAnsi="Angsana New" w:hint="cs"/>
          <w:spacing w:val="-2"/>
          <w:sz w:val="30"/>
          <w:szCs w:val="30"/>
          <w:cs/>
        </w:rPr>
        <w:t>สินทรัพย์สิทธิการใช้</w:t>
      </w:r>
      <w:r w:rsidR="00736BE7">
        <w:rPr>
          <w:rFonts w:ascii="Angsana New" w:hAnsi="Angsana New" w:hint="cs"/>
          <w:sz w:val="30"/>
          <w:szCs w:val="30"/>
          <w:cs/>
        </w:rPr>
        <w:t>ตามสัญญาเช่า</w:t>
      </w:r>
      <w:r w:rsidR="003163B5">
        <w:rPr>
          <w:rFonts w:ascii="Angsana New" w:hAnsi="Angsana New" w:hint="cs"/>
          <w:sz w:val="30"/>
          <w:szCs w:val="30"/>
          <w:cs/>
        </w:rPr>
        <w:t>หลัก</w:t>
      </w:r>
      <w:r w:rsidR="00736BE7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="004361DA">
        <w:rPr>
          <w:rFonts w:ascii="Angsana New" w:hAnsi="Angsana New"/>
          <w:sz w:val="30"/>
          <w:szCs w:val="30"/>
        </w:rPr>
        <w:t>10</w:t>
      </w:r>
      <w:r w:rsidR="00E82DAF" w:rsidRPr="00E82DAF">
        <w:rPr>
          <w:rFonts w:ascii="Angsana New" w:hAnsi="Angsana New"/>
          <w:sz w:val="30"/>
          <w:szCs w:val="30"/>
        </w:rPr>
        <w:t>9</w:t>
      </w:r>
      <w:r w:rsidR="00736BE7">
        <w:rPr>
          <w:rFonts w:ascii="Angsana New" w:hAnsi="Angsana New"/>
          <w:sz w:val="30"/>
          <w:szCs w:val="30"/>
        </w:rPr>
        <w:t xml:space="preserve"> </w:t>
      </w:r>
      <w:r w:rsidR="00736BE7">
        <w:rPr>
          <w:rFonts w:ascii="Angsana New" w:hAnsi="Angsana New" w:hint="cs"/>
          <w:sz w:val="30"/>
          <w:szCs w:val="30"/>
          <w:cs/>
        </w:rPr>
        <w:t>ล้านบาท</w:t>
      </w:r>
      <w:r w:rsidR="005F3720">
        <w:rPr>
          <w:rFonts w:ascii="Angsana New" w:hAnsi="Angsana New"/>
          <w:sz w:val="30"/>
          <w:szCs w:val="30"/>
        </w:rPr>
        <w:t xml:space="preserve"> </w:t>
      </w:r>
      <w:r w:rsidR="005F3720" w:rsidRPr="00947AF5">
        <w:rPr>
          <w:rFonts w:ascii="Angsana New" w:hAnsi="Angsana New"/>
          <w:i/>
          <w:iCs/>
          <w:sz w:val="30"/>
          <w:szCs w:val="30"/>
        </w:rPr>
        <w:t>(</w:t>
      </w:r>
      <w:r w:rsidR="00CC5A41" w:rsidRPr="00CC5A41">
        <w:rPr>
          <w:rFonts w:ascii="Angsana New" w:hAnsi="Angsana New"/>
          <w:i/>
          <w:iCs/>
          <w:sz w:val="30"/>
          <w:szCs w:val="30"/>
        </w:rPr>
        <w:t>2562</w:t>
      </w:r>
      <w:r w:rsidR="005F3720" w:rsidRPr="00947AF5">
        <w:rPr>
          <w:rFonts w:ascii="Angsana New" w:hAnsi="Angsana New"/>
          <w:i/>
          <w:iCs/>
          <w:sz w:val="30"/>
          <w:szCs w:val="30"/>
        </w:rPr>
        <w:t xml:space="preserve">: </w:t>
      </w:r>
      <w:r w:rsidR="005F3720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="005F3720" w:rsidRPr="00947AF5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CE1515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E1515">
        <w:rPr>
          <w:rFonts w:ascii="Angsana New" w:hAnsi="Angsana New" w:hint="cs"/>
          <w:sz w:val="30"/>
          <w:szCs w:val="30"/>
          <w:cs/>
        </w:rPr>
        <w:t>และไม่มี</w:t>
      </w:r>
      <w:r w:rsidR="00CE1515" w:rsidRPr="00947AF5">
        <w:rPr>
          <w:rFonts w:ascii="Angsana New" w:hAnsi="Angsana New" w:hint="cs"/>
          <w:sz w:val="30"/>
          <w:szCs w:val="30"/>
          <w:cs/>
        </w:rPr>
        <w:t xml:space="preserve">อสังหาริมทรัพย์เพื่อค้าให้เช่าแก่บุคคลที่สาม </w:t>
      </w:r>
      <w:r w:rsidR="00CE1515" w:rsidRPr="00947AF5">
        <w:rPr>
          <w:rFonts w:ascii="Angsana New" w:hAnsi="Angsana New"/>
          <w:i/>
          <w:iCs/>
          <w:sz w:val="30"/>
          <w:szCs w:val="30"/>
        </w:rPr>
        <w:t>(</w:t>
      </w:r>
      <w:r w:rsidR="00CE1515" w:rsidRPr="00CC5A41">
        <w:rPr>
          <w:rFonts w:ascii="Angsana New" w:hAnsi="Angsana New"/>
          <w:i/>
          <w:iCs/>
          <w:sz w:val="30"/>
          <w:szCs w:val="30"/>
        </w:rPr>
        <w:t>2562</w:t>
      </w:r>
      <w:r w:rsidR="00CE1515" w:rsidRPr="00947AF5">
        <w:rPr>
          <w:rFonts w:ascii="Angsana New" w:hAnsi="Angsana New"/>
          <w:i/>
          <w:iCs/>
          <w:sz w:val="30"/>
          <w:szCs w:val="30"/>
        </w:rPr>
        <w:t xml:space="preserve">: </w:t>
      </w:r>
      <w:r w:rsidR="00CE1515" w:rsidRPr="00CC5A41">
        <w:rPr>
          <w:rFonts w:ascii="Angsana New" w:hAnsi="Angsana New"/>
          <w:i/>
          <w:iCs/>
          <w:sz w:val="30"/>
          <w:szCs w:val="30"/>
        </w:rPr>
        <w:t>2</w:t>
      </w:r>
      <w:r w:rsidR="00CE1515">
        <w:rPr>
          <w:rFonts w:ascii="Angsana New" w:hAnsi="Angsana New"/>
          <w:i/>
          <w:iCs/>
          <w:sz w:val="30"/>
          <w:szCs w:val="30"/>
        </w:rPr>
        <w:t>62</w:t>
      </w:r>
      <w:r w:rsidR="00CE1515" w:rsidRPr="00947AF5">
        <w:rPr>
          <w:rFonts w:ascii="Angsana New" w:hAnsi="Angsana New"/>
          <w:i/>
          <w:iCs/>
          <w:sz w:val="30"/>
          <w:szCs w:val="30"/>
        </w:rPr>
        <w:t xml:space="preserve"> </w:t>
      </w:r>
      <w:r w:rsidR="00CE1515" w:rsidRPr="00947AF5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58D196CA" w14:textId="77777777" w:rsidR="00B45B85" w:rsidRPr="00A957BC" w:rsidRDefault="00B45B85" w:rsidP="00A95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FF0000"/>
          <w:sz w:val="24"/>
          <w:szCs w:val="24"/>
        </w:rPr>
      </w:pPr>
    </w:p>
    <w:p w14:paraId="7B92A4B6" w14:textId="52308D3F" w:rsidR="00C93AD1" w:rsidRDefault="00451D87" w:rsidP="00451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51D87">
        <w:rPr>
          <w:rFonts w:ascii="Angsana New" w:hAnsi="Angsana New" w:hint="cs"/>
          <w:sz w:val="30"/>
          <w:szCs w:val="30"/>
          <w:cs/>
        </w:rPr>
        <w:t>ในเดือนสิงหาคม</w:t>
      </w:r>
      <w:r w:rsidRPr="00451D87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2563</w:t>
      </w:r>
      <w:r w:rsidRPr="00451D87">
        <w:rPr>
          <w:rFonts w:ascii="Angsana New" w:hAnsi="Angsana New"/>
          <w:sz w:val="30"/>
          <w:szCs w:val="30"/>
          <w:cs/>
        </w:rPr>
        <w:t xml:space="preserve"> </w:t>
      </w:r>
      <w:r w:rsidRPr="00451D87">
        <w:rPr>
          <w:rFonts w:ascii="Angsana New" w:hAnsi="Angsana New" w:hint="cs"/>
          <w:sz w:val="30"/>
          <w:szCs w:val="30"/>
          <w:cs/>
        </w:rPr>
        <w:t>บริษัทได้ขายอสังหาริมทรัพย์เพื่อการลงทุนแห่งหนึ่งซึ่งเป็นที่ดินพร้อมสิ่งปลูกสร้างให้แก่บริษัทที่เกี่ยวข้องกันแห่งหนึ่งซึ่งเป็นผู้ชนะการประมูลในราคา</w:t>
      </w:r>
      <w:r w:rsidRPr="00451D87">
        <w:rPr>
          <w:rFonts w:ascii="Angsana New" w:hAnsi="Angsana New"/>
          <w:sz w:val="30"/>
          <w:szCs w:val="30"/>
          <w:cs/>
        </w:rPr>
        <w:t xml:space="preserve"> </w:t>
      </w:r>
      <w:r w:rsidR="004361DA">
        <w:rPr>
          <w:rFonts w:ascii="Angsana New" w:hAnsi="Angsana New"/>
          <w:sz w:val="30"/>
          <w:szCs w:val="30"/>
        </w:rPr>
        <w:t>1</w:t>
      </w:r>
      <w:r w:rsidR="00E82DAF" w:rsidRPr="00E82DAF">
        <w:rPr>
          <w:rFonts w:ascii="Angsana New" w:hAnsi="Angsana New"/>
          <w:sz w:val="30"/>
          <w:szCs w:val="30"/>
        </w:rPr>
        <w:t>9</w:t>
      </w:r>
      <w:r w:rsidR="00CC5A41" w:rsidRPr="00CC5A41">
        <w:rPr>
          <w:rFonts w:ascii="Angsana New" w:hAnsi="Angsana New"/>
          <w:sz w:val="30"/>
          <w:szCs w:val="30"/>
        </w:rPr>
        <w:t>6</w:t>
      </w:r>
      <w:r w:rsidRPr="00451D87">
        <w:rPr>
          <w:rFonts w:ascii="Angsana New" w:hAnsi="Angsana New"/>
          <w:sz w:val="30"/>
          <w:szCs w:val="30"/>
          <w:cs/>
        </w:rPr>
        <w:t xml:space="preserve"> </w:t>
      </w:r>
      <w:r w:rsidRPr="00451D87">
        <w:rPr>
          <w:rFonts w:ascii="Angsana New" w:hAnsi="Angsana New" w:hint="cs"/>
          <w:sz w:val="30"/>
          <w:szCs w:val="30"/>
          <w:cs/>
        </w:rPr>
        <w:t>ล้านบาท</w:t>
      </w:r>
      <w:r w:rsidRPr="00451D87">
        <w:rPr>
          <w:rFonts w:ascii="Angsana New" w:hAnsi="Angsana New"/>
          <w:sz w:val="30"/>
          <w:szCs w:val="30"/>
          <w:cs/>
        </w:rPr>
        <w:t xml:space="preserve"> (</w:t>
      </w:r>
      <w:r w:rsidRPr="00451D87">
        <w:rPr>
          <w:rFonts w:ascii="Angsana New" w:hAnsi="Angsana New" w:hint="cs"/>
          <w:sz w:val="30"/>
          <w:szCs w:val="30"/>
          <w:cs/>
        </w:rPr>
        <w:t>สุทธิจากค่าใช้จ่ายในการขายจำนวน</w:t>
      </w:r>
      <w:r w:rsidRPr="00451D87">
        <w:rPr>
          <w:rFonts w:ascii="Angsana New" w:hAnsi="Angsana New"/>
          <w:sz w:val="30"/>
          <w:szCs w:val="30"/>
          <w:cs/>
        </w:rPr>
        <w:t xml:space="preserve"> </w:t>
      </w:r>
      <w:r w:rsidR="00E82DAF" w:rsidRPr="00E82DAF">
        <w:rPr>
          <w:rFonts w:ascii="Angsana New" w:hAnsi="Angsana New"/>
          <w:sz w:val="30"/>
          <w:szCs w:val="30"/>
        </w:rPr>
        <w:t>9</w:t>
      </w:r>
      <w:r w:rsidRPr="00451D87">
        <w:rPr>
          <w:rFonts w:ascii="Angsana New" w:hAnsi="Angsana New"/>
          <w:sz w:val="30"/>
          <w:szCs w:val="30"/>
          <w:cs/>
        </w:rPr>
        <w:t xml:space="preserve"> </w:t>
      </w:r>
      <w:r w:rsidRPr="00451D87">
        <w:rPr>
          <w:rFonts w:ascii="Angsana New" w:hAnsi="Angsana New" w:hint="cs"/>
          <w:sz w:val="30"/>
          <w:szCs w:val="30"/>
          <w:cs/>
        </w:rPr>
        <w:t>ล้านบาท</w:t>
      </w:r>
      <w:r w:rsidRPr="00451D87">
        <w:rPr>
          <w:rFonts w:ascii="Angsana New" w:hAnsi="Angsana New"/>
          <w:sz w:val="30"/>
          <w:szCs w:val="30"/>
          <w:cs/>
        </w:rPr>
        <w:t xml:space="preserve">) </w:t>
      </w:r>
      <w:r w:rsidRPr="00451D87">
        <w:rPr>
          <w:rFonts w:ascii="Angsana New" w:hAnsi="Angsana New" w:hint="cs"/>
          <w:sz w:val="30"/>
          <w:szCs w:val="30"/>
          <w:cs/>
        </w:rPr>
        <w:t>โดยมีวัตถุประสงค์ของการทำรายการเพื่อเสริมสภาพคล่องและใช้เป็นเงินทุนหมุนเวียนในงานโครงการต่างๆ</w:t>
      </w:r>
      <w:r w:rsidRPr="00451D87">
        <w:rPr>
          <w:rFonts w:ascii="Angsana New" w:hAnsi="Angsana New"/>
          <w:sz w:val="30"/>
          <w:szCs w:val="30"/>
          <w:cs/>
        </w:rPr>
        <w:t xml:space="preserve"> </w:t>
      </w:r>
      <w:r w:rsidRPr="00451D87">
        <w:rPr>
          <w:rFonts w:ascii="Angsana New" w:hAnsi="Angsana New" w:hint="cs"/>
          <w:sz w:val="30"/>
          <w:szCs w:val="30"/>
          <w:cs/>
        </w:rPr>
        <w:t>ในสถานการณ์การแพร่ระบาดของโรคโควิด</w:t>
      </w:r>
      <w:r w:rsidRPr="00451D87">
        <w:rPr>
          <w:rFonts w:ascii="Angsana New" w:hAnsi="Angsana New"/>
          <w:sz w:val="30"/>
          <w:szCs w:val="30"/>
          <w:cs/>
        </w:rPr>
        <w:t xml:space="preserve"> </w:t>
      </w:r>
      <w:r w:rsidR="004361DA">
        <w:rPr>
          <w:rFonts w:ascii="Angsana New" w:hAnsi="Angsana New"/>
          <w:sz w:val="30"/>
          <w:szCs w:val="30"/>
        </w:rPr>
        <w:t>1</w:t>
      </w:r>
      <w:r w:rsidR="00E82DAF" w:rsidRPr="00E82DAF">
        <w:rPr>
          <w:rFonts w:ascii="Angsana New" w:hAnsi="Angsana New"/>
          <w:sz w:val="30"/>
          <w:szCs w:val="30"/>
        </w:rPr>
        <w:t>9</w:t>
      </w:r>
      <w:r w:rsidRPr="00451D87">
        <w:rPr>
          <w:rFonts w:ascii="Angsana New" w:hAnsi="Angsana New"/>
          <w:sz w:val="30"/>
          <w:szCs w:val="30"/>
          <w:cs/>
        </w:rPr>
        <w:t xml:space="preserve"> </w:t>
      </w:r>
      <w:r w:rsidRPr="00451D87">
        <w:rPr>
          <w:rFonts w:ascii="Angsana New" w:hAnsi="Angsana New" w:hint="cs"/>
          <w:sz w:val="30"/>
          <w:szCs w:val="30"/>
          <w:cs/>
        </w:rPr>
        <w:t>บริษัทมีกำไรจากการขายอสังหาริมทรัพย์เพื่อการลงทุนดังกล่าวเป็นจำนวนเงิน</w:t>
      </w:r>
      <w:r w:rsidRPr="00451D87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3</w:t>
      </w:r>
      <w:r w:rsidR="004361DA">
        <w:rPr>
          <w:rFonts w:ascii="Angsana New" w:hAnsi="Angsana New"/>
          <w:sz w:val="30"/>
          <w:szCs w:val="30"/>
        </w:rPr>
        <w:t>0</w:t>
      </w:r>
      <w:r w:rsidRPr="00451D87">
        <w:rPr>
          <w:rFonts w:ascii="Angsana New" w:hAnsi="Angsana New"/>
          <w:sz w:val="30"/>
          <w:szCs w:val="30"/>
          <w:cs/>
        </w:rPr>
        <w:t xml:space="preserve"> </w:t>
      </w:r>
      <w:r w:rsidRPr="00451D87">
        <w:rPr>
          <w:rFonts w:ascii="Angsana New" w:hAnsi="Angsana New" w:hint="cs"/>
          <w:sz w:val="30"/>
          <w:szCs w:val="30"/>
          <w:cs/>
        </w:rPr>
        <w:t>ล้านบาท</w:t>
      </w:r>
      <w:r w:rsidRPr="00451D87">
        <w:rPr>
          <w:rFonts w:ascii="Angsana New" w:hAnsi="Angsana New"/>
          <w:sz w:val="30"/>
          <w:szCs w:val="30"/>
          <w:cs/>
        </w:rPr>
        <w:t xml:space="preserve"> </w:t>
      </w:r>
      <w:r w:rsidRPr="00451D87">
        <w:rPr>
          <w:rFonts w:ascii="Angsana New" w:hAnsi="Angsana New" w:hint="cs"/>
          <w:sz w:val="30"/>
          <w:szCs w:val="30"/>
          <w:cs/>
        </w:rPr>
        <w:t>ซึ่งรับรู้ในงบกำไรขาดทุนทั้งจำนวน</w:t>
      </w:r>
      <w:r w:rsidRPr="00451D87">
        <w:rPr>
          <w:rFonts w:ascii="Angsana New" w:hAnsi="Angsana New"/>
          <w:sz w:val="30"/>
          <w:szCs w:val="30"/>
          <w:cs/>
        </w:rPr>
        <w:t xml:space="preserve"> </w:t>
      </w:r>
      <w:r w:rsidRPr="00451D87">
        <w:rPr>
          <w:rFonts w:ascii="Angsana New" w:hAnsi="Angsana New" w:hint="cs"/>
          <w:sz w:val="30"/>
          <w:szCs w:val="30"/>
          <w:cs/>
        </w:rPr>
        <w:t>และโอนผลกำไรจากการตีราคาสินทรัพย์ซึ่งเป็นส่วนหนึ่งของ</w:t>
      </w:r>
      <w:r w:rsidRPr="00451D87">
        <w:rPr>
          <w:rFonts w:ascii="Angsana New" w:hAnsi="Angsana New"/>
          <w:sz w:val="30"/>
          <w:szCs w:val="30"/>
          <w:cs/>
        </w:rPr>
        <w:t xml:space="preserve"> “</w:t>
      </w:r>
      <w:r w:rsidRPr="00451D87">
        <w:rPr>
          <w:rFonts w:ascii="Angsana New" w:hAnsi="Angsana New" w:hint="cs"/>
          <w:sz w:val="30"/>
          <w:szCs w:val="30"/>
          <w:cs/>
        </w:rPr>
        <w:t>องค์ประกอบอื่นของส่วนของผู้ถือหุ้น</w:t>
      </w:r>
      <w:r w:rsidRPr="00451D87">
        <w:rPr>
          <w:rFonts w:ascii="Angsana New" w:hAnsi="Angsana New" w:hint="eastAsia"/>
          <w:sz w:val="30"/>
          <w:szCs w:val="30"/>
          <w:cs/>
        </w:rPr>
        <w:t>”</w:t>
      </w:r>
      <w:r w:rsidRPr="00451D87">
        <w:rPr>
          <w:rFonts w:ascii="Angsana New" w:hAnsi="Angsana New"/>
          <w:sz w:val="30"/>
          <w:szCs w:val="30"/>
          <w:cs/>
        </w:rPr>
        <w:t xml:space="preserve"> </w:t>
      </w:r>
      <w:r w:rsidRPr="00451D87">
        <w:rPr>
          <w:rFonts w:ascii="Angsana New" w:hAnsi="Angsana New" w:hint="cs"/>
          <w:sz w:val="30"/>
          <w:szCs w:val="30"/>
          <w:cs/>
        </w:rPr>
        <w:t>ไปกำไรสะสมจำนวน</w:t>
      </w:r>
      <w:r w:rsidRPr="00451D87">
        <w:rPr>
          <w:rFonts w:ascii="Angsana New" w:hAnsi="Angsana New"/>
          <w:sz w:val="30"/>
          <w:szCs w:val="30"/>
          <w:cs/>
        </w:rPr>
        <w:t xml:space="preserve"> </w:t>
      </w:r>
      <w:r w:rsidR="00E82DAF" w:rsidRPr="00E82DAF">
        <w:rPr>
          <w:rFonts w:ascii="Angsana New" w:hAnsi="Angsana New"/>
          <w:sz w:val="30"/>
          <w:szCs w:val="30"/>
        </w:rPr>
        <w:t>9</w:t>
      </w:r>
      <w:r w:rsidR="00CC5A41" w:rsidRPr="00CC5A41">
        <w:rPr>
          <w:rFonts w:ascii="Angsana New" w:hAnsi="Angsana New"/>
          <w:sz w:val="30"/>
          <w:szCs w:val="30"/>
        </w:rPr>
        <w:t>3</w:t>
      </w:r>
      <w:r w:rsidRPr="00451D87">
        <w:rPr>
          <w:rFonts w:ascii="Angsana New" w:hAnsi="Angsana New"/>
          <w:sz w:val="30"/>
          <w:szCs w:val="30"/>
          <w:cs/>
        </w:rPr>
        <w:t xml:space="preserve"> </w:t>
      </w:r>
      <w:r w:rsidRPr="00451D87">
        <w:rPr>
          <w:rFonts w:ascii="Angsana New" w:hAnsi="Angsana New" w:hint="cs"/>
          <w:sz w:val="30"/>
          <w:szCs w:val="30"/>
          <w:cs/>
        </w:rPr>
        <w:t>ล้านบาท</w:t>
      </w:r>
      <w:r w:rsidRPr="00451D87">
        <w:rPr>
          <w:rFonts w:ascii="Angsana New" w:hAnsi="Angsana New"/>
          <w:sz w:val="30"/>
          <w:szCs w:val="30"/>
          <w:cs/>
        </w:rPr>
        <w:t xml:space="preserve">  </w:t>
      </w:r>
      <w:r w:rsidRPr="00451D87">
        <w:rPr>
          <w:rFonts w:ascii="Angsana New" w:hAnsi="Angsana New" w:hint="cs"/>
          <w:sz w:val="30"/>
          <w:szCs w:val="30"/>
          <w:cs/>
        </w:rPr>
        <w:t>นอกจากนี้</w:t>
      </w:r>
      <w:r w:rsidR="003163B5">
        <w:rPr>
          <w:rFonts w:ascii="Angsana New" w:hAnsi="Angsana New"/>
          <w:sz w:val="30"/>
          <w:szCs w:val="30"/>
        </w:rPr>
        <w:t xml:space="preserve"> </w:t>
      </w:r>
      <w:r w:rsidR="003163B5">
        <w:rPr>
          <w:rFonts w:ascii="Angsana New" w:hAnsi="Angsana New"/>
          <w:sz w:val="30"/>
          <w:szCs w:val="30"/>
        </w:rPr>
        <w:br/>
      </w:r>
      <w:r w:rsidRPr="00451D87">
        <w:rPr>
          <w:rFonts w:ascii="Angsana New" w:hAnsi="Angsana New" w:hint="cs"/>
          <w:sz w:val="30"/>
          <w:szCs w:val="30"/>
          <w:cs/>
        </w:rPr>
        <w:t>การขายอสังหาริมทรัพย์เพื่อการลงทุนดังกล่าวส่งผลกระทบต่อ</w:t>
      </w:r>
      <w:r w:rsidR="003163B5">
        <w:rPr>
          <w:rFonts w:ascii="Angsana New" w:hAnsi="Angsana New" w:hint="cs"/>
          <w:sz w:val="30"/>
          <w:szCs w:val="30"/>
          <w:cs/>
        </w:rPr>
        <w:t>การจัดประเภทรายการภายใต้อสังหาริมทรัพย์</w:t>
      </w:r>
      <w:r w:rsidR="003163B5">
        <w:rPr>
          <w:rFonts w:ascii="Angsana New" w:hAnsi="Angsana New"/>
          <w:sz w:val="30"/>
          <w:szCs w:val="30"/>
          <w:cs/>
        </w:rPr>
        <w:br/>
      </w:r>
      <w:r w:rsidR="003163B5">
        <w:rPr>
          <w:rFonts w:ascii="Angsana New" w:hAnsi="Angsana New" w:hint="cs"/>
          <w:sz w:val="30"/>
          <w:szCs w:val="30"/>
          <w:cs/>
        </w:rPr>
        <w:t>เพื่อการลงทุนจากอสังหาริมทรัพย์เพื่อค้าเป็นสินทรัพย์สิทธิการใช้ตามสัญญาเช่าหลักและ</w:t>
      </w:r>
      <w:r w:rsidR="003163B5" w:rsidRPr="00451D87">
        <w:rPr>
          <w:rFonts w:ascii="Angsana New" w:hAnsi="Angsana New" w:hint="cs"/>
          <w:sz w:val="30"/>
          <w:szCs w:val="30"/>
          <w:cs/>
        </w:rPr>
        <w:t>การวัดมูลค่ายุติธรรมของอสังหาริมทรัพย์เพื่อการลงทุนของบริษัทย่อย</w:t>
      </w:r>
      <w:r w:rsidR="003163B5">
        <w:rPr>
          <w:rFonts w:ascii="Angsana New" w:hAnsi="Angsana New" w:hint="cs"/>
          <w:sz w:val="30"/>
          <w:szCs w:val="30"/>
          <w:cs/>
        </w:rPr>
        <w:t xml:space="preserve"> ส่งผลให้กลุ่มบริษัทเกิดสินทรัพย์สิทธิการใช้ตามสัญญาเช่าหลักเพิ่มขึ้น </w:t>
      </w:r>
      <w:r w:rsidR="00CC5A41" w:rsidRPr="00CC5A41">
        <w:rPr>
          <w:rFonts w:ascii="Angsana New" w:hAnsi="Angsana New"/>
          <w:sz w:val="30"/>
          <w:szCs w:val="30"/>
        </w:rPr>
        <w:t>32</w:t>
      </w:r>
      <w:r w:rsidR="003163B5">
        <w:rPr>
          <w:rFonts w:ascii="Angsana New" w:hAnsi="Angsana New"/>
          <w:sz w:val="30"/>
          <w:szCs w:val="30"/>
        </w:rPr>
        <w:t xml:space="preserve"> </w:t>
      </w:r>
      <w:r w:rsidR="003163B5">
        <w:rPr>
          <w:rFonts w:ascii="Angsana New" w:hAnsi="Angsana New" w:hint="cs"/>
          <w:sz w:val="30"/>
          <w:szCs w:val="30"/>
          <w:cs/>
        </w:rPr>
        <w:t>ล้านบาท และ</w:t>
      </w:r>
      <w:r w:rsidRPr="00451D87">
        <w:rPr>
          <w:rFonts w:ascii="Angsana New" w:hAnsi="Angsana New" w:hint="cs"/>
          <w:sz w:val="30"/>
          <w:szCs w:val="30"/>
          <w:cs/>
        </w:rPr>
        <w:t>รับรู้ผลขาดทุนจากการเปลี่ยนแปลงมูลค่ายุติธรรมดังกล่าวจำนวน</w:t>
      </w:r>
      <w:r w:rsidRPr="00451D87">
        <w:rPr>
          <w:rFonts w:ascii="Angsana New" w:hAnsi="Angsana New"/>
          <w:sz w:val="30"/>
          <w:szCs w:val="30"/>
          <w:cs/>
        </w:rPr>
        <w:t xml:space="preserve"> </w:t>
      </w:r>
      <w:r w:rsidR="004361DA">
        <w:rPr>
          <w:rFonts w:ascii="Angsana New" w:hAnsi="Angsana New"/>
          <w:sz w:val="30"/>
          <w:szCs w:val="30"/>
        </w:rPr>
        <w:t>1</w:t>
      </w:r>
      <w:r w:rsidR="00CC5A41" w:rsidRPr="00CC5A41">
        <w:rPr>
          <w:rFonts w:ascii="Angsana New" w:hAnsi="Angsana New"/>
          <w:sz w:val="30"/>
          <w:szCs w:val="30"/>
        </w:rPr>
        <w:t>7</w:t>
      </w:r>
      <w:r w:rsidRPr="00451D87">
        <w:rPr>
          <w:rFonts w:ascii="Angsana New" w:hAnsi="Angsana New"/>
          <w:sz w:val="30"/>
          <w:szCs w:val="30"/>
          <w:cs/>
        </w:rPr>
        <w:t xml:space="preserve"> </w:t>
      </w:r>
      <w:r w:rsidRPr="00451D87">
        <w:rPr>
          <w:rFonts w:ascii="Angsana New" w:hAnsi="Angsana New" w:hint="cs"/>
          <w:sz w:val="30"/>
          <w:szCs w:val="30"/>
          <w:cs/>
        </w:rPr>
        <w:t>ล้านบาทใน</w:t>
      </w:r>
      <w:r w:rsidR="003163B5">
        <w:rPr>
          <w:rFonts w:ascii="Angsana New" w:hAnsi="Angsana New"/>
          <w:sz w:val="30"/>
          <w:szCs w:val="30"/>
          <w:cs/>
        </w:rPr>
        <w:br/>
      </w:r>
      <w:r w:rsidRPr="00451D87">
        <w:rPr>
          <w:rFonts w:ascii="Angsana New" w:hAnsi="Angsana New" w:hint="cs"/>
          <w:sz w:val="30"/>
          <w:szCs w:val="30"/>
          <w:cs/>
        </w:rPr>
        <w:t>งบกำไรขาดทุนรวม</w:t>
      </w:r>
    </w:p>
    <w:p w14:paraId="43C5D872" w14:textId="77777777" w:rsidR="00451D87" w:rsidRPr="002C7A35" w:rsidRDefault="00451D87" w:rsidP="00451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80D70D9" w14:textId="77777777" w:rsidR="00187FC5" w:rsidRPr="00CB066C" w:rsidRDefault="009B118E" w:rsidP="00AA4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B118E">
        <w:rPr>
          <w:rFonts w:ascii="Angsana New" w:hAnsi="Angsana New" w:hint="cs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9B118E">
        <w:rPr>
          <w:rFonts w:ascii="Angsana New" w:hAnsi="Angsana New"/>
          <w:sz w:val="30"/>
          <w:szCs w:val="30"/>
          <w:cs/>
        </w:rPr>
        <w:t xml:space="preserve"> </w:t>
      </w:r>
      <w:r w:rsidRPr="009B118E">
        <w:rPr>
          <w:rFonts w:ascii="Angsana New" w:hAnsi="Angsana New" w:hint="cs"/>
          <w:sz w:val="30"/>
          <w:szCs w:val="30"/>
          <w:cs/>
        </w:rPr>
        <w:t>ประเมินราคาโดยผู้ประเมินราคาอิสระโดยวิธีมูลค่าตลาดสำหรับการใช้ประโยชน์ปัจจุบัน</w:t>
      </w:r>
      <w:r w:rsidRPr="009B118E">
        <w:rPr>
          <w:rFonts w:ascii="Angsana New" w:hAnsi="Angsana New"/>
          <w:sz w:val="30"/>
          <w:szCs w:val="30"/>
          <w:cs/>
        </w:rPr>
        <w:t>/</w:t>
      </w:r>
      <w:r w:rsidRPr="009B118E">
        <w:rPr>
          <w:rFonts w:ascii="Angsana New" w:hAnsi="Angsana New" w:hint="cs"/>
          <w:sz w:val="30"/>
          <w:szCs w:val="30"/>
          <w:cs/>
        </w:rPr>
        <w:t>คิดลดกระแสเงินสดโดยใช้อัตราคิดลดที่ปรับค่าความเสี่ยง</w:t>
      </w:r>
      <w:r>
        <w:rPr>
          <w:rFonts w:ascii="Angsana New" w:hAnsi="Angsana New"/>
          <w:sz w:val="30"/>
          <w:szCs w:val="30"/>
        </w:rPr>
        <w:t xml:space="preserve"> </w:t>
      </w:r>
      <w:r w:rsidR="00187FC5" w:rsidRPr="00CB066C">
        <w:rPr>
          <w:rFonts w:ascii="Angsana New" w:hAnsi="Angsana New" w:hint="cs"/>
          <w:sz w:val="30"/>
          <w:szCs w:val="30"/>
          <w:cs/>
        </w:rPr>
        <w:t>มูลค่ายุติธรรมของ</w:t>
      </w:r>
      <w:r w:rsidR="00777548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="00187FC5" w:rsidRPr="00CB066C">
        <w:rPr>
          <w:rFonts w:ascii="Angsana New" w:hAnsi="Angsana New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="00CC5A41" w:rsidRPr="00CC5A41">
        <w:rPr>
          <w:rFonts w:ascii="Angsana New" w:hAnsi="Angsana New"/>
          <w:sz w:val="30"/>
          <w:szCs w:val="30"/>
        </w:rPr>
        <w:t>3</w:t>
      </w:r>
    </w:p>
    <w:p w14:paraId="56AEE9BB" w14:textId="77777777" w:rsidR="00A35A85" w:rsidRPr="006010D7" w:rsidRDefault="00A35A85" w:rsidP="00887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  <w:highlight w:val="cyan"/>
        </w:rPr>
      </w:pPr>
    </w:p>
    <w:tbl>
      <w:tblPr>
        <w:tblW w:w="9559" w:type="dxa"/>
        <w:tblInd w:w="450" w:type="dxa"/>
        <w:tblLook w:val="04A0" w:firstRow="1" w:lastRow="0" w:firstColumn="1" w:lastColumn="0" w:noHBand="0" w:noVBand="1"/>
      </w:tblPr>
      <w:tblGrid>
        <w:gridCol w:w="4320"/>
        <w:gridCol w:w="2430"/>
        <w:gridCol w:w="2809"/>
      </w:tblGrid>
      <w:tr w:rsidR="00355274" w:rsidRPr="00FE2DFB" w14:paraId="5BE7BC34" w14:textId="77777777" w:rsidTr="003163B5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0F498DEB" w14:textId="77777777" w:rsidR="0088784C" w:rsidRPr="00FE2DFB" w:rsidRDefault="0088784C" w:rsidP="0035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E2DF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เทคนิคการประเมินมูลค่า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13D621D4" w14:textId="77777777" w:rsidR="0088784C" w:rsidRPr="00FE2DFB" w:rsidRDefault="0088784C" w:rsidP="0035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E2DF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ข้อมูลที่ไม่สามารถสังเกตได้</w:t>
            </w:r>
            <w:r w:rsidRPr="00FE2DFB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        </w:t>
            </w:r>
            <w:r w:rsidR="00B22479" w:rsidRPr="00FE2DF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br/>
            </w:r>
            <w:r w:rsidRPr="00FE2DF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ที่มีนัยสำคัญ</w:t>
            </w:r>
          </w:p>
        </w:tc>
        <w:tc>
          <w:tcPr>
            <w:tcW w:w="2809" w:type="dxa"/>
            <w:shd w:val="clear" w:color="auto" w:fill="auto"/>
            <w:vAlign w:val="bottom"/>
          </w:tcPr>
          <w:p w14:paraId="18DC7100" w14:textId="77777777" w:rsidR="0088784C" w:rsidRPr="00FE2DFB" w:rsidRDefault="0088784C" w:rsidP="0035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FE2DFB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4B570F" w:rsidRPr="006010D7" w14:paraId="29699445" w14:textId="77777777" w:rsidTr="003163B5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642C015D" w14:textId="77777777" w:rsidR="004B570F" w:rsidRPr="006010D7" w:rsidRDefault="004B570F" w:rsidP="0035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073D2AE6" w14:textId="77777777" w:rsidR="004B570F" w:rsidRPr="006010D7" w:rsidRDefault="004B570F" w:rsidP="0035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809" w:type="dxa"/>
            <w:shd w:val="clear" w:color="auto" w:fill="auto"/>
            <w:vAlign w:val="bottom"/>
          </w:tcPr>
          <w:p w14:paraId="50A3726D" w14:textId="77777777" w:rsidR="004B570F" w:rsidRPr="006010D7" w:rsidRDefault="004B570F" w:rsidP="0035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</w:tr>
      <w:tr w:rsidR="000531CE" w:rsidRPr="00FE2DFB" w14:paraId="78DB1CCB" w14:textId="77777777" w:rsidTr="003163B5">
        <w:tc>
          <w:tcPr>
            <w:tcW w:w="9557" w:type="dxa"/>
            <w:gridSpan w:val="3"/>
            <w:shd w:val="clear" w:color="auto" w:fill="auto"/>
            <w:vAlign w:val="bottom"/>
          </w:tcPr>
          <w:p w14:paraId="5269D848" w14:textId="77777777" w:rsidR="004B74D2" w:rsidRPr="00FE2DFB" w:rsidRDefault="000531CE" w:rsidP="0005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E2DFB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ที่ดินที่ถือครองไว้โดยที่ปัจจุบันยังไม่ได้</w:t>
            </w:r>
          </w:p>
          <w:p w14:paraId="419B2B5B" w14:textId="77777777" w:rsidR="000531CE" w:rsidRPr="00FE2DFB" w:rsidRDefault="004B74D2" w:rsidP="0005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FE2DFB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  </w:t>
            </w:r>
            <w:r w:rsidR="000531CE" w:rsidRPr="00FE2DFB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ระบุวัตถุประสงค์ของการใช้ในอนาคต</w:t>
            </w:r>
          </w:p>
        </w:tc>
      </w:tr>
      <w:tr w:rsidR="000531CE" w:rsidRPr="00FE2DFB" w14:paraId="1F468BD5" w14:textId="77777777" w:rsidTr="003163B5">
        <w:tc>
          <w:tcPr>
            <w:tcW w:w="4320" w:type="dxa"/>
            <w:shd w:val="clear" w:color="auto" w:fill="auto"/>
          </w:tcPr>
          <w:p w14:paraId="08EC96AE" w14:textId="77777777" w:rsidR="000531CE" w:rsidRPr="00FE2DFB" w:rsidRDefault="005C6B52" w:rsidP="00A35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  <w:highlight w:val="yellow"/>
                <w:cs/>
              </w:rPr>
            </w:pPr>
            <w:r w:rsidRPr="00FE2DFB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การเปรียบเทียบราคาตลาด</w:t>
            </w:r>
            <w:r w:rsidR="000531CE" w:rsidRPr="00FE2DFB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 xml:space="preserve"> </w:t>
            </w:r>
            <w:r w:rsidR="000531CE" w:rsidRPr="00FE2DFB">
              <w:rPr>
                <w:rFonts w:ascii="Angsana New" w:hAnsi="Angsana New" w:hint="cs"/>
                <w:sz w:val="29"/>
                <w:szCs w:val="29"/>
                <w:cs/>
              </w:rPr>
              <w:t>รูปแบบการประเมินมูลค่าพิจารณาถึงสภาพของที่ดินเปรียบเทียบกับข้อมูลตลาดที่มีสภาพใกล้เคียง วิเคราะห์มูลค่าตลาดโดยพิจารณาจากปัจจัยต่างๆ ที่มีผลต่อมูลค่า เช่น ทำเลที่ตั้ง สภาพแวดล้อมใกล้เคียง สภาพการคมนาคม ขนาดและรูปร่างของแปลงที่ดิน สภาพและการใช้ประโยชน์ที่ดินในปัจจุบัน เป็นต้น</w:t>
            </w:r>
          </w:p>
        </w:tc>
        <w:tc>
          <w:tcPr>
            <w:tcW w:w="2430" w:type="dxa"/>
            <w:shd w:val="clear" w:color="auto" w:fill="auto"/>
          </w:tcPr>
          <w:p w14:paraId="775D394B" w14:textId="77777777" w:rsidR="000531CE" w:rsidRPr="00FE2DFB" w:rsidRDefault="000531CE" w:rsidP="002F2927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 w:cs="Cordia New"/>
                <w:sz w:val="29"/>
                <w:szCs w:val="29"/>
              </w:rPr>
            </w:pPr>
            <w:r w:rsidRPr="00FE2DFB">
              <w:rPr>
                <w:rFonts w:ascii="Angsana New" w:hAnsi="Angsana New" w:hint="cs"/>
                <w:sz w:val="29"/>
                <w:szCs w:val="29"/>
                <w:cs/>
              </w:rPr>
              <w:t>ราคาขายที่ดินบริเวณใกล้เคียง</w:t>
            </w:r>
          </w:p>
        </w:tc>
        <w:tc>
          <w:tcPr>
            <w:tcW w:w="2809" w:type="dxa"/>
            <w:shd w:val="clear" w:color="auto" w:fill="auto"/>
          </w:tcPr>
          <w:p w14:paraId="4E6BF944" w14:textId="77777777" w:rsidR="000531CE" w:rsidRPr="00FE2DFB" w:rsidRDefault="000531CE" w:rsidP="000531C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0"/>
              <w:rPr>
                <w:rFonts w:ascii="Angsana New" w:hAnsi="Angsana New"/>
                <w:sz w:val="29"/>
                <w:szCs w:val="29"/>
                <w:highlight w:val="yellow"/>
                <w:cs/>
              </w:rPr>
            </w:pPr>
            <w:r w:rsidRPr="00FE2DFB">
              <w:rPr>
                <w:rFonts w:ascii="Angsana New" w:hAnsi="Angsana New" w:hint="cs"/>
                <w:sz w:val="29"/>
                <w:szCs w:val="29"/>
                <w:cs/>
              </w:rPr>
              <w:t>มูลค่ายุติธรรมที่ประมาณการไว้จะเพิ่มขึ้น</w:t>
            </w:r>
            <w:r w:rsidRPr="00FE2DFB">
              <w:rPr>
                <w:rFonts w:ascii="Angsana New" w:hAnsi="Angsana New"/>
                <w:sz w:val="29"/>
                <w:szCs w:val="29"/>
                <w:cs/>
              </w:rPr>
              <w:t xml:space="preserve"> (</w:t>
            </w:r>
            <w:r w:rsidRPr="00FE2DFB">
              <w:rPr>
                <w:rFonts w:ascii="Angsana New" w:hAnsi="Angsana New" w:hint="cs"/>
                <w:sz w:val="29"/>
                <w:szCs w:val="29"/>
                <w:cs/>
              </w:rPr>
              <w:t>ลดลง</w:t>
            </w:r>
            <w:r w:rsidRPr="00FE2DFB">
              <w:rPr>
                <w:rFonts w:ascii="Angsana New" w:hAnsi="Angsana New"/>
                <w:sz w:val="29"/>
                <w:szCs w:val="29"/>
                <w:cs/>
              </w:rPr>
              <w:t xml:space="preserve">) </w:t>
            </w:r>
            <w:r w:rsidRPr="00FE2DFB">
              <w:rPr>
                <w:rFonts w:ascii="Angsana New" w:hAnsi="Angsana New" w:hint="cs"/>
                <w:sz w:val="29"/>
                <w:szCs w:val="29"/>
                <w:cs/>
              </w:rPr>
              <w:t>หากราคาขายที่ดินบริเวณใกล้เคียงสูงขึ้น (ลดลง)</w:t>
            </w:r>
          </w:p>
        </w:tc>
      </w:tr>
      <w:tr w:rsidR="006010D7" w:rsidRPr="006010D7" w14:paraId="042034A5" w14:textId="77777777" w:rsidTr="003163B5">
        <w:tc>
          <w:tcPr>
            <w:tcW w:w="4320" w:type="dxa"/>
            <w:shd w:val="clear" w:color="auto" w:fill="auto"/>
          </w:tcPr>
          <w:p w14:paraId="706F33F5" w14:textId="77777777" w:rsidR="006010D7" w:rsidRPr="006010D7" w:rsidRDefault="006010D7" w:rsidP="00A35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14:paraId="75292614" w14:textId="77777777" w:rsidR="006010D7" w:rsidRPr="006010D7" w:rsidRDefault="006010D7" w:rsidP="00601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809" w:type="dxa"/>
            <w:shd w:val="clear" w:color="auto" w:fill="auto"/>
          </w:tcPr>
          <w:p w14:paraId="46A6B2A5" w14:textId="77777777" w:rsidR="006010D7" w:rsidRPr="006010D7" w:rsidRDefault="006010D7" w:rsidP="000531C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0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0531CE" w:rsidRPr="00FE2DFB" w14:paraId="2BDB93F7" w14:textId="77777777" w:rsidTr="003163B5">
        <w:tc>
          <w:tcPr>
            <w:tcW w:w="4320" w:type="dxa"/>
            <w:shd w:val="clear" w:color="auto" w:fill="auto"/>
            <w:vAlign w:val="bottom"/>
          </w:tcPr>
          <w:p w14:paraId="6290431B" w14:textId="77777777" w:rsidR="000531CE" w:rsidRPr="00FE2DFB" w:rsidRDefault="000531CE" w:rsidP="0005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FE2DFB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อสังหาริมทรัพย์เพื่อค้า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536B403E" w14:textId="77777777" w:rsidR="000531CE" w:rsidRPr="00FE2DFB" w:rsidRDefault="000531CE" w:rsidP="0035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809" w:type="dxa"/>
            <w:shd w:val="clear" w:color="auto" w:fill="auto"/>
            <w:vAlign w:val="bottom"/>
          </w:tcPr>
          <w:p w14:paraId="548C77C5" w14:textId="77777777" w:rsidR="000531CE" w:rsidRPr="00FE2DFB" w:rsidRDefault="000531CE" w:rsidP="0035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</w:tr>
      <w:tr w:rsidR="00355274" w:rsidRPr="00FE2DFB" w14:paraId="08A7C893" w14:textId="77777777" w:rsidTr="003163B5">
        <w:tc>
          <w:tcPr>
            <w:tcW w:w="4320" w:type="dxa"/>
            <w:shd w:val="clear" w:color="auto" w:fill="auto"/>
          </w:tcPr>
          <w:p w14:paraId="21C82494" w14:textId="77777777" w:rsidR="00040DC2" w:rsidRPr="00FE2DFB" w:rsidRDefault="00040DC2" w:rsidP="0035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  <w:highlight w:val="cyan"/>
                <w:cs/>
              </w:rPr>
            </w:pPr>
            <w:r w:rsidRPr="00FE2DFB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การคิดลดกระแสเงินสด</w:t>
            </w:r>
            <w:r w:rsidRPr="00FE2DFB">
              <w:rPr>
                <w:rFonts w:ascii="Angsana New" w:hAnsi="Angsana New" w:hint="cs"/>
                <w:sz w:val="29"/>
                <w:szCs w:val="29"/>
                <w:cs/>
              </w:rPr>
              <w:t xml:space="preserve">  รูปแบบการประเมินมูลค่าพิจารณาถึงมูลค่าปัจจุบันของกระแสเงินสดสุทธิที่ได้จากทรัพย์สิน โดยคำนึงถึงการเพิ่มขึ้นของอัตราค่าเช่าที่คาดไว้ ระยะเวลาที่เลิกเช่า อัตราการครอบครอง ค่าใช้จ่ายเพื่อเป็นสิ่งจูงใจในการเช่า เช่น ระยะเวลาที่ให้เช่าฟรี และการยกเว้นค่าใช้จ่ายอื่นๆ แก่ผู้เช่า กระแสเงินสดสุทธิที่คาดไว้จะถูกคิดลดโดยใช้อัตราคิดลดที่ปรับค่าความเสี่ยงแล้ว</w:t>
            </w:r>
            <w:r w:rsidRPr="00FE2DFB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FE2DFB">
              <w:rPr>
                <w:rFonts w:ascii="Angsana New" w:hAnsi="Angsana New" w:hint="cs"/>
                <w:sz w:val="29"/>
                <w:szCs w:val="29"/>
                <w:cs/>
              </w:rPr>
              <w:t xml:space="preserve">การประมาณอัตราคิดลดได้พิจารณาถึงคุณภาพของอาคารและสถานที่ตั้ง (ตำแหน่งที่ดีที่สุด หรือ รองลงมา) คุณภาพเครดิตของผู้เช่าและระยะเวลาการเช่า </w:t>
            </w:r>
          </w:p>
        </w:tc>
        <w:tc>
          <w:tcPr>
            <w:tcW w:w="2430" w:type="dxa"/>
            <w:shd w:val="clear" w:color="auto" w:fill="auto"/>
          </w:tcPr>
          <w:p w14:paraId="162FFDF0" w14:textId="77777777" w:rsidR="00040DC2" w:rsidRPr="00BB1144" w:rsidRDefault="00040DC2" w:rsidP="002F2927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  <w:r w:rsidRPr="00BB1144">
              <w:rPr>
                <w:rFonts w:ascii="Angsana New" w:hAnsi="Angsana New" w:hint="cs"/>
                <w:sz w:val="29"/>
                <w:szCs w:val="29"/>
                <w:cs/>
              </w:rPr>
              <w:t>อัตราการเพิ่มขึ้นของค่าเช่าในตลาดที่ประมาณการไว้ร้อยละ</w:t>
            </w:r>
            <w:r w:rsidRPr="00BB1144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CC5A41" w:rsidRPr="00CC5A41">
              <w:rPr>
                <w:rFonts w:ascii="Angsana New" w:hAnsi="Angsana New"/>
                <w:sz w:val="29"/>
                <w:szCs w:val="29"/>
              </w:rPr>
              <w:t>5</w:t>
            </w:r>
            <w:r w:rsidR="003448BF" w:rsidRPr="00BB1144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="004361DA">
              <w:rPr>
                <w:rFonts w:ascii="Angsana New" w:hAnsi="Angsana New"/>
                <w:sz w:val="29"/>
                <w:szCs w:val="29"/>
              </w:rPr>
              <w:t>10</w:t>
            </w:r>
            <w:r w:rsidRPr="00BB1144">
              <w:rPr>
                <w:rFonts w:ascii="Angsana New" w:hAnsi="Angsana New" w:hint="cs"/>
                <w:sz w:val="29"/>
                <w:szCs w:val="29"/>
                <w:cs/>
              </w:rPr>
              <w:t xml:space="preserve"> ต่อการเช่า </w:t>
            </w:r>
            <w:r w:rsidR="004361DA">
              <w:rPr>
                <w:rFonts w:ascii="Angsana New" w:hAnsi="Angsana New"/>
                <w:sz w:val="29"/>
                <w:szCs w:val="29"/>
              </w:rPr>
              <w:t>1</w:t>
            </w:r>
            <w:r w:rsidR="003448BF" w:rsidRPr="00BB1144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="00CC5A41" w:rsidRPr="00CC5A41">
              <w:rPr>
                <w:rFonts w:ascii="Angsana New" w:hAnsi="Angsana New"/>
                <w:sz w:val="29"/>
                <w:szCs w:val="29"/>
              </w:rPr>
              <w:t>3</w:t>
            </w:r>
            <w:r w:rsidRPr="00BB1144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BB1144"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</w:p>
          <w:p w14:paraId="4A2D8E31" w14:textId="77777777" w:rsidR="00040DC2" w:rsidRPr="00BB1144" w:rsidRDefault="00040DC2" w:rsidP="002F2927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  <w:r w:rsidRPr="00BB1144">
              <w:rPr>
                <w:rFonts w:ascii="Angsana New" w:hAnsi="Angsana New" w:hint="cs"/>
                <w:sz w:val="29"/>
                <w:szCs w:val="29"/>
                <w:cs/>
              </w:rPr>
              <w:t>อัตราการครอบครอง</w:t>
            </w:r>
            <w:r w:rsidRPr="00BB1144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621731" w:rsidRPr="00BB1144">
              <w:rPr>
                <w:rFonts w:ascii="Angsana New" w:hAnsi="Angsana New"/>
                <w:sz w:val="29"/>
                <w:szCs w:val="29"/>
              </w:rPr>
              <w:br/>
            </w:r>
            <w:r w:rsidRPr="00BB1144">
              <w:rPr>
                <w:rFonts w:ascii="Angsana New" w:hAnsi="Angsana New" w:hint="cs"/>
                <w:sz w:val="29"/>
                <w:szCs w:val="29"/>
                <w:cs/>
              </w:rPr>
              <w:t xml:space="preserve">ร้อยละ </w:t>
            </w:r>
            <w:r w:rsidR="004361DA">
              <w:rPr>
                <w:rFonts w:ascii="Angsana New" w:hAnsi="Angsana New"/>
                <w:sz w:val="29"/>
                <w:szCs w:val="29"/>
              </w:rPr>
              <w:t>100</w:t>
            </w:r>
          </w:p>
          <w:p w14:paraId="50B4DBDF" w14:textId="77777777" w:rsidR="00040DC2" w:rsidRPr="00FE2DFB" w:rsidRDefault="00040DC2" w:rsidP="002F2927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  <w:r w:rsidRPr="00BB1144">
              <w:rPr>
                <w:rFonts w:ascii="Angsana New" w:hAnsi="Angsana New" w:hint="cs"/>
                <w:sz w:val="29"/>
                <w:szCs w:val="29"/>
                <w:cs/>
              </w:rPr>
              <w:t>อัตราคิดลดในการประเมิน</w:t>
            </w:r>
            <w:r w:rsidR="00387A29" w:rsidRPr="00BB1144">
              <w:rPr>
                <w:rFonts w:ascii="Angsana New" w:hAnsi="Angsana New" w:hint="cs"/>
                <w:sz w:val="29"/>
                <w:szCs w:val="29"/>
                <w:cs/>
              </w:rPr>
              <w:t xml:space="preserve">ร้อยละ </w:t>
            </w:r>
            <w:r w:rsidR="00E82DAF" w:rsidRPr="00E82DAF">
              <w:rPr>
                <w:rFonts w:ascii="Angsana New" w:hAnsi="Angsana New" w:hint="cs"/>
                <w:sz w:val="29"/>
                <w:szCs w:val="29"/>
              </w:rPr>
              <w:t>9</w:t>
            </w:r>
            <w:r w:rsidR="0088500F" w:rsidRPr="00BB1144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3812A1">
              <w:rPr>
                <w:rFonts w:ascii="Angsana New" w:hAnsi="Angsana New"/>
                <w:sz w:val="29"/>
                <w:szCs w:val="29"/>
              </w:rPr>
              <w:br/>
            </w:r>
            <w:r w:rsidR="0088500F" w:rsidRPr="00BB1144">
              <w:rPr>
                <w:rFonts w:ascii="Angsana New" w:hAnsi="Angsana New" w:hint="cs"/>
                <w:sz w:val="29"/>
                <w:szCs w:val="29"/>
                <w:cs/>
              </w:rPr>
              <w:t xml:space="preserve">และ </w:t>
            </w:r>
            <w:r w:rsidR="004361DA">
              <w:rPr>
                <w:rFonts w:ascii="Angsana New" w:hAnsi="Angsana New"/>
                <w:sz w:val="29"/>
                <w:szCs w:val="29"/>
              </w:rPr>
              <w:t>11</w:t>
            </w:r>
            <w:r w:rsidRPr="00FE2DFB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2809" w:type="dxa"/>
            <w:shd w:val="clear" w:color="auto" w:fill="auto"/>
          </w:tcPr>
          <w:p w14:paraId="4563CD55" w14:textId="77777777" w:rsidR="00040DC2" w:rsidRPr="00FE2DFB" w:rsidRDefault="00040DC2" w:rsidP="0035527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0"/>
              <w:rPr>
                <w:rFonts w:ascii="Angsana New" w:hAnsi="Angsana New"/>
                <w:sz w:val="29"/>
                <w:szCs w:val="29"/>
              </w:rPr>
            </w:pPr>
            <w:r w:rsidRPr="00FE2DFB">
              <w:rPr>
                <w:rFonts w:ascii="Angsana New" w:hAnsi="Angsana New" w:hint="cs"/>
                <w:sz w:val="29"/>
                <w:szCs w:val="29"/>
                <w:cs/>
              </w:rPr>
              <w:t>มูลค่ายุติธรรมที่ประมาณการไว้จะเพิ่มขึ้น</w:t>
            </w:r>
            <w:r w:rsidRPr="00FE2DFB">
              <w:rPr>
                <w:rFonts w:ascii="Angsana New" w:hAnsi="Angsana New"/>
                <w:sz w:val="29"/>
                <w:szCs w:val="29"/>
                <w:cs/>
              </w:rPr>
              <w:t xml:space="preserve"> (</w:t>
            </w:r>
            <w:r w:rsidRPr="00FE2DFB">
              <w:rPr>
                <w:rFonts w:ascii="Angsana New" w:hAnsi="Angsana New" w:hint="cs"/>
                <w:sz w:val="29"/>
                <w:szCs w:val="29"/>
                <w:cs/>
              </w:rPr>
              <w:t>ลดลง</w:t>
            </w:r>
            <w:r w:rsidRPr="00FE2DFB">
              <w:rPr>
                <w:rFonts w:ascii="Angsana New" w:hAnsi="Angsana New"/>
                <w:sz w:val="29"/>
                <w:szCs w:val="29"/>
                <w:cs/>
              </w:rPr>
              <w:t xml:space="preserve">) </w:t>
            </w:r>
            <w:r w:rsidRPr="00FE2DFB">
              <w:rPr>
                <w:rFonts w:ascii="Angsana New" w:hAnsi="Angsana New" w:hint="cs"/>
                <w:sz w:val="29"/>
                <w:szCs w:val="29"/>
                <w:cs/>
              </w:rPr>
              <w:t>หาก</w:t>
            </w:r>
          </w:p>
          <w:p w14:paraId="20C90F1F" w14:textId="77777777" w:rsidR="00C20818" w:rsidRPr="00FE2DFB" w:rsidRDefault="00C20818" w:rsidP="002F2927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  <w:r w:rsidRPr="00FE2DFB">
              <w:rPr>
                <w:rFonts w:ascii="Angsana New" w:hAnsi="Angsana New" w:hint="cs"/>
                <w:sz w:val="29"/>
                <w:szCs w:val="29"/>
                <w:cs/>
              </w:rPr>
              <w:t>อัตราการเพิ่มขึ้นของค่าเช่าในตลาดที่ประมาณการไว้สูงขึ้น (ลดลง)</w:t>
            </w:r>
          </w:p>
          <w:p w14:paraId="5C55D88C" w14:textId="77777777" w:rsidR="00C20818" w:rsidRPr="00FE2DFB" w:rsidRDefault="00C20818" w:rsidP="002F2927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  <w:r w:rsidRPr="00FE2DFB">
              <w:rPr>
                <w:rFonts w:ascii="Angsana New" w:hAnsi="Angsana New" w:hint="cs"/>
                <w:sz w:val="29"/>
                <w:szCs w:val="29"/>
                <w:cs/>
              </w:rPr>
              <w:t xml:space="preserve">อัตราการครอบครองเพิ่มขึ้น (ลดลง) </w:t>
            </w:r>
          </w:p>
          <w:p w14:paraId="64616D37" w14:textId="77777777" w:rsidR="00040DC2" w:rsidRPr="00FE2DFB" w:rsidRDefault="00C20818" w:rsidP="002F2927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FE2DFB">
              <w:rPr>
                <w:rFonts w:ascii="Angsana New" w:hAnsi="Angsana New" w:hint="cs"/>
                <w:sz w:val="29"/>
                <w:szCs w:val="29"/>
                <w:cs/>
              </w:rPr>
              <w:t>อัตราคิดลดต่ำลง (สูงขึ้น)</w:t>
            </w:r>
          </w:p>
        </w:tc>
      </w:tr>
    </w:tbl>
    <w:p w14:paraId="27C670F7" w14:textId="77777777" w:rsidR="000531CE" w:rsidRDefault="000531CE" w:rsidP="006B3E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750"/>
          <w:tab w:val="left" w:pos="8550"/>
          <w:tab w:val="left" w:pos="8730"/>
          <w:tab w:val="left" w:pos="12330"/>
          <w:tab w:val="left" w:pos="12780"/>
          <w:tab w:val="left" w:pos="12870"/>
          <w:tab w:val="left" w:pos="13230"/>
          <w:tab w:val="left" w:pos="14580"/>
        </w:tabs>
        <w:rPr>
          <w:rFonts w:ascii="Angsana New" w:hAnsi="Angsana New"/>
          <w:b/>
          <w:bCs/>
          <w:sz w:val="30"/>
          <w:szCs w:val="30"/>
        </w:rPr>
      </w:pPr>
    </w:p>
    <w:p w14:paraId="02E88B1A" w14:textId="77777777" w:rsidR="003163B5" w:rsidRPr="000531CE" w:rsidRDefault="003163B5" w:rsidP="006B3E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750"/>
          <w:tab w:val="left" w:pos="8550"/>
          <w:tab w:val="left" w:pos="8730"/>
          <w:tab w:val="left" w:pos="12330"/>
          <w:tab w:val="left" w:pos="12780"/>
          <w:tab w:val="left" w:pos="12870"/>
          <w:tab w:val="left" w:pos="13230"/>
          <w:tab w:val="left" w:pos="14580"/>
        </w:tabs>
        <w:rPr>
          <w:rFonts w:ascii="Angsana New" w:hAnsi="Angsana New"/>
          <w:b/>
          <w:bCs/>
          <w:sz w:val="30"/>
          <w:szCs w:val="30"/>
        </w:rPr>
        <w:sectPr w:rsidR="003163B5" w:rsidRPr="000531CE" w:rsidSect="00573BED">
          <w:headerReference w:type="even" r:id="rId21"/>
          <w:footerReference w:type="default" r:id="rId22"/>
          <w:headerReference w:type="first" r:id="rId23"/>
          <w:pgSz w:w="11909" w:h="16834" w:code="9"/>
          <w:pgMar w:top="1152" w:right="1152" w:bottom="576" w:left="1152" w:header="720" w:footer="576" w:gutter="0"/>
          <w:cols w:space="720"/>
          <w:docGrid w:linePitch="245"/>
        </w:sectPr>
      </w:pPr>
    </w:p>
    <w:p w14:paraId="2E2D0FFB" w14:textId="77777777" w:rsidR="006B3EA8" w:rsidRDefault="006B3EA8" w:rsidP="00AB366C">
      <w:pPr>
        <w:pStyle w:val="Style1"/>
        <w:ind w:left="540" w:hanging="540"/>
        <w:rPr>
          <w:b/>
          <w:bCs/>
        </w:rPr>
      </w:pPr>
      <w:r w:rsidRPr="00D50043">
        <w:rPr>
          <w:b/>
          <w:bCs/>
          <w:cs/>
        </w:rPr>
        <w:t xml:space="preserve">ที่ดิน อาคารและอุปกรณ์ </w:t>
      </w:r>
    </w:p>
    <w:p w14:paraId="11CAD81F" w14:textId="77777777" w:rsidR="003812A1" w:rsidRPr="00E357CD" w:rsidRDefault="003812A1" w:rsidP="00E35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 w:right="-257"/>
        <w:rPr>
          <w:rFonts w:ascii="Angsana New" w:hAnsi="Angsana New"/>
          <w:sz w:val="24"/>
          <w:szCs w:val="24"/>
        </w:rPr>
      </w:pPr>
    </w:p>
    <w:tbl>
      <w:tblPr>
        <w:tblW w:w="141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65"/>
        <w:gridCol w:w="1170"/>
        <w:gridCol w:w="270"/>
        <w:gridCol w:w="1355"/>
        <w:gridCol w:w="253"/>
        <w:gridCol w:w="1207"/>
        <w:gridCol w:w="260"/>
        <w:gridCol w:w="1064"/>
        <w:gridCol w:w="236"/>
        <w:gridCol w:w="1168"/>
        <w:gridCol w:w="247"/>
        <w:gridCol w:w="1145"/>
      </w:tblGrid>
      <w:tr w:rsidR="003812A1" w:rsidRPr="00ED294D" w14:paraId="0B1C99B1" w14:textId="77777777" w:rsidTr="003812A1">
        <w:tc>
          <w:tcPr>
            <w:tcW w:w="4500" w:type="dxa"/>
            <w:shd w:val="clear" w:color="auto" w:fill="auto"/>
          </w:tcPr>
          <w:p w14:paraId="2DD1CFC4" w14:textId="77777777" w:rsidR="003812A1" w:rsidRPr="00ED294D" w:rsidRDefault="003812A1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30" w:type="dxa"/>
            <w:gridSpan w:val="13"/>
            <w:shd w:val="clear" w:color="auto" w:fill="auto"/>
            <w:vAlign w:val="bottom"/>
          </w:tcPr>
          <w:p w14:paraId="651C5603" w14:textId="77777777" w:rsidR="003812A1" w:rsidRPr="00ED294D" w:rsidRDefault="003812A1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812A1" w:rsidRPr="00ED294D" w14:paraId="33038E87" w14:textId="77777777" w:rsidTr="003812A1">
        <w:trPr>
          <w:trHeight w:val="110"/>
        </w:trPr>
        <w:tc>
          <w:tcPr>
            <w:tcW w:w="4500" w:type="dxa"/>
            <w:shd w:val="clear" w:color="auto" w:fill="auto"/>
          </w:tcPr>
          <w:p w14:paraId="6340E4A7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90D434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</w:tcPr>
          <w:p w14:paraId="0E299A32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0D38B1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F44D7E9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7F1BD7FD" w14:textId="77777777" w:rsidR="003812A1" w:rsidRPr="00ED294D" w:rsidRDefault="003812A1" w:rsidP="003812A1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53" w:type="dxa"/>
            <w:shd w:val="clear" w:color="auto" w:fill="auto"/>
          </w:tcPr>
          <w:p w14:paraId="6A39F6A6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4CB83451" w14:textId="77777777" w:rsidR="003812A1" w:rsidRPr="00ED294D" w:rsidRDefault="00F821F3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260" w:type="dxa"/>
          </w:tcPr>
          <w:p w14:paraId="51BBE47C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03959D1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3376891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1FB33AA6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</w:tcPr>
          <w:p w14:paraId="39DDC015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0B1EADF0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12A1" w:rsidRPr="00ED294D" w14:paraId="75174B4A" w14:textId="77777777" w:rsidTr="003812A1">
        <w:trPr>
          <w:trHeight w:val="119"/>
        </w:trPr>
        <w:tc>
          <w:tcPr>
            <w:tcW w:w="4500" w:type="dxa"/>
            <w:shd w:val="clear" w:color="auto" w:fill="auto"/>
          </w:tcPr>
          <w:p w14:paraId="2A7FAFAE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83697E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</w:tcPr>
          <w:p w14:paraId="6F730B52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B862F11" w14:textId="77777777" w:rsidR="003812A1" w:rsidRPr="00ED294D" w:rsidRDefault="003812A1" w:rsidP="003812A1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  <w:shd w:val="clear" w:color="auto" w:fill="auto"/>
          </w:tcPr>
          <w:p w14:paraId="55C876C4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6812402" w14:textId="77777777" w:rsidR="003812A1" w:rsidRPr="00ED294D" w:rsidRDefault="003812A1" w:rsidP="003812A1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53" w:type="dxa"/>
            <w:shd w:val="clear" w:color="auto" w:fill="auto"/>
          </w:tcPr>
          <w:p w14:paraId="234F1C4C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2CFD5299" w14:textId="77777777" w:rsidR="003812A1" w:rsidRPr="00ED294D" w:rsidRDefault="00F821F3" w:rsidP="003812A1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260" w:type="dxa"/>
          </w:tcPr>
          <w:p w14:paraId="0D5679E6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498F1684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15F9501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1AE4130B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247" w:type="dxa"/>
            <w:shd w:val="clear" w:color="auto" w:fill="auto"/>
          </w:tcPr>
          <w:p w14:paraId="3ABB5201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3F45D55E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12A1" w:rsidRPr="00ED294D" w14:paraId="1F570C2B" w14:textId="77777777" w:rsidTr="003812A1">
        <w:tc>
          <w:tcPr>
            <w:tcW w:w="4500" w:type="dxa"/>
            <w:shd w:val="clear" w:color="auto" w:fill="auto"/>
          </w:tcPr>
          <w:p w14:paraId="19B0556A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CC97CFB" w14:textId="77777777" w:rsidR="003812A1" w:rsidRPr="00ED294D" w:rsidRDefault="003812A1" w:rsidP="003812A1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65" w:type="dxa"/>
            <w:shd w:val="clear" w:color="auto" w:fill="auto"/>
          </w:tcPr>
          <w:p w14:paraId="78CC68DF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4E01BFC" w14:textId="77777777" w:rsidR="003812A1" w:rsidRPr="00ED294D" w:rsidRDefault="003812A1" w:rsidP="003812A1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</w:tcPr>
          <w:p w14:paraId="349E7ED2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3F7403D3" w14:textId="77777777" w:rsidR="003812A1" w:rsidRPr="00ED294D" w:rsidRDefault="003812A1" w:rsidP="003812A1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53" w:type="dxa"/>
            <w:shd w:val="clear" w:color="auto" w:fill="auto"/>
          </w:tcPr>
          <w:p w14:paraId="60C37EB5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46E0C36A" w14:textId="77777777" w:rsidR="003812A1" w:rsidRPr="00ED294D" w:rsidRDefault="00F821F3" w:rsidP="003812A1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ให้เช่า</w:t>
            </w:r>
          </w:p>
        </w:tc>
        <w:tc>
          <w:tcPr>
            <w:tcW w:w="260" w:type="dxa"/>
          </w:tcPr>
          <w:p w14:paraId="37B5954C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4C2D4BA4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6" w:type="dxa"/>
            <w:shd w:val="clear" w:color="auto" w:fill="auto"/>
          </w:tcPr>
          <w:p w14:paraId="00BBB3EA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3BF1C99C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47" w:type="dxa"/>
            <w:shd w:val="clear" w:color="auto" w:fill="auto"/>
          </w:tcPr>
          <w:p w14:paraId="45D048F4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628B916E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294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812A1" w:rsidRPr="00ED294D" w14:paraId="744A9AF2" w14:textId="77777777" w:rsidTr="003812A1">
        <w:tc>
          <w:tcPr>
            <w:tcW w:w="4500" w:type="dxa"/>
            <w:shd w:val="clear" w:color="auto" w:fill="auto"/>
          </w:tcPr>
          <w:p w14:paraId="697A93FA" w14:textId="77777777" w:rsidR="003812A1" w:rsidRPr="00ED294D" w:rsidRDefault="003812A1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30" w:type="dxa"/>
            <w:gridSpan w:val="13"/>
            <w:shd w:val="clear" w:color="auto" w:fill="auto"/>
            <w:vAlign w:val="bottom"/>
          </w:tcPr>
          <w:p w14:paraId="1E8BCD2B" w14:textId="77777777" w:rsidR="003812A1" w:rsidRPr="00ED294D" w:rsidRDefault="003812A1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D294D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ED294D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3812A1" w:rsidRPr="00ED294D" w14:paraId="7580162C" w14:textId="77777777" w:rsidTr="003812A1">
        <w:tc>
          <w:tcPr>
            <w:tcW w:w="4500" w:type="dxa"/>
            <w:shd w:val="clear" w:color="auto" w:fill="auto"/>
          </w:tcPr>
          <w:p w14:paraId="6D273C2F" w14:textId="6D661821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D294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  <w:r w:rsidRPr="00ED294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/ </w:t>
            </w:r>
            <w:r w:rsidRPr="00ED294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ราคาประเมินใหม่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3CC419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</w:tcPr>
          <w:p w14:paraId="573BB1A5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1AFA7C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E081DF9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08729268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53" w:type="dxa"/>
            <w:shd w:val="clear" w:color="auto" w:fill="auto"/>
          </w:tcPr>
          <w:p w14:paraId="2E67550F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4D36D98B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</w:tcPr>
          <w:p w14:paraId="4C449312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DCAF0C1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D83066F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569AC6EF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</w:tcPr>
          <w:p w14:paraId="0ACEAD59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35DCDFBD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3812A1" w:rsidRPr="00ED294D" w14:paraId="534AF1B5" w14:textId="77777777" w:rsidTr="003812A1">
        <w:tc>
          <w:tcPr>
            <w:tcW w:w="4500" w:type="dxa"/>
            <w:shd w:val="clear" w:color="auto" w:fill="auto"/>
          </w:tcPr>
          <w:p w14:paraId="4DDF7EE2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4361DA">
              <w:rPr>
                <w:rFonts w:ascii="Angsana New" w:hAnsi="Angsana New"/>
                <w:sz w:val="26"/>
                <w:szCs w:val="26"/>
              </w:rPr>
              <w:t>1</w:t>
            </w:r>
            <w:r w:rsidRPr="00ED294D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="00CC5A41" w:rsidRPr="00CC5A4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2138955" w14:textId="77777777" w:rsidR="003812A1" w:rsidRPr="00ED294D" w:rsidRDefault="00CC5A4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/>
                <w:sz w:val="26"/>
                <w:szCs w:val="26"/>
              </w:rPr>
              <w:t>5</w:t>
            </w:r>
            <w:r w:rsidR="00E82DAF" w:rsidRPr="00E82DAF">
              <w:rPr>
                <w:rFonts w:ascii="Angsana New" w:hAnsi="Angsana New"/>
                <w:sz w:val="26"/>
                <w:szCs w:val="26"/>
              </w:rPr>
              <w:t>8</w:t>
            </w:r>
            <w:r w:rsidRPr="00CC5A4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65" w:type="dxa"/>
            <w:shd w:val="clear" w:color="auto" w:fill="auto"/>
          </w:tcPr>
          <w:p w14:paraId="12884491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BB3B7B" w14:textId="77777777" w:rsidR="003812A1" w:rsidRPr="00ED294D" w:rsidRDefault="004361DA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3812A1" w:rsidRPr="00ED294D">
              <w:rPr>
                <w:rFonts w:ascii="Angsana New" w:hAnsi="Angsana New"/>
                <w:sz w:val="26"/>
                <w:szCs w:val="26"/>
              </w:rPr>
              <w:t>,</w:t>
            </w:r>
            <w:r w:rsidR="00CC5A41" w:rsidRPr="00CC5A41">
              <w:rPr>
                <w:rFonts w:ascii="Angsana New" w:hAnsi="Angsana New"/>
                <w:sz w:val="26"/>
                <w:szCs w:val="26"/>
              </w:rPr>
              <w:t>262</w:t>
            </w:r>
          </w:p>
        </w:tc>
        <w:tc>
          <w:tcPr>
            <w:tcW w:w="270" w:type="dxa"/>
            <w:shd w:val="clear" w:color="auto" w:fill="auto"/>
          </w:tcPr>
          <w:p w14:paraId="79E59820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7809F789" w14:textId="77777777" w:rsidR="003812A1" w:rsidRPr="00ED294D" w:rsidRDefault="00CC5A4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/>
                <w:sz w:val="26"/>
                <w:szCs w:val="26"/>
              </w:rPr>
              <w:t>437</w:t>
            </w:r>
          </w:p>
        </w:tc>
        <w:tc>
          <w:tcPr>
            <w:tcW w:w="253" w:type="dxa"/>
            <w:shd w:val="clear" w:color="auto" w:fill="auto"/>
          </w:tcPr>
          <w:p w14:paraId="316A42F9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54981C34" w14:textId="77777777" w:rsidR="003812A1" w:rsidRPr="00ED294D" w:rsidRDefault="00CC5A4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/>
                <w:sz w:val="26"/>
                <w:szCs w:val="26"/>
              </w:rPr>
              <w:t>46</w:t>
            </w:r>
            <w:r w:rsidR="004361D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60" w:type="dxa"/>
          </w:tcPr>
          <w:p w14:paraId="6A7ED73F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1F147C5B" w14:textId="77777777" w:rsidR="003812A1" w:rsidRPr="00ED294D" w:rsidRDefault="00E82DAF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82DAF">
              <w:rPr>
                <w:rFonts w:ascii="Angsana New" w:hAnsi="Angsana New"/>
                <w:sz w:val="26"/>
                <w:szCs w:val="26"/>
              </w:rPr>
              <w:t>8</w:t>
            </w:r>
            <w:r w:rsidR="00CC5A41" w:rsidRPr="00CC5A4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6FF37B2F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AC9A8E4" w14:textId="77777777" w:rsidR="003812A1" w:rsidRPr="00ED294D" w:rsidRDefault="00CC5A4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/>
                <w:sz w:val="26"/>
                <w:szCs w:val="26"/>
              </w:rPr>
              <w:t>2</w:t>
            </w:r>
            <w:r w:rsidR="004361D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7" w:type="dxa"/>
            <w:shd w:val="clear" w:color="auto" w:fill="auto"/>
          </w:tcPr>
          <w:p w14:paraId="5561258B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0AEA22EF" w14:textId="77777777" w:rsidR="003812A1" w:rsidRPr="00ED294D" w:rsidRDefault="00CC5A4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C5A41">
              <w:rPr>
                <w:rFonts w:ascii="Angsana New" w:hAnsi="Angsana New"/>
                <w:sz w:val="26"/>
                <w:szCs w:val="26"/>
              </w:rPr>
              <w:t>2</w:t>
            </w:r>
            <w:r w:rsidR="003812A1" w:rsidRPr="00ED294D">
              <w:rPr>
                <w:rFonts w:ascii="Angsana New" w:hAnsi="Angsana New"/>
                <w:sz w:val="26"/>
                <w:szCs w:val="26"/>
              </w:rPr>
              <w:t>,</w:t>
            </w:r>
            <w:r w:rsidR="00E82DAF" w:rsidRPr="00E82DAF">
              <w:rPr>
                <w:rFonts w:ascii="Angsana New" w:hAnsi="Angsana New"/>
                <w:sz w:val="26"/>
                <w:szCs w:val="26"/>
              </w:rPr>
              <w:t>8</w:t>
            </w:r>
            <w:r w:rsidRPr="00CC5A41">
              <w:rPr>
                <w:rFonts w:ascii="Angsana New" w:hAnsi="Angsana New"/>
                <w:sz w:val="26"/>
                <w:szCs w:val="26"/>
              </w:rPr>
              <w:t>54</w:t>
            </w:r>
          </w:p>
        </w:tc>
      </w:tr>
      <w:tr w:rsidR="003812A1" w:rsidRPr="00ED294D" w14:paraId="6BDF48C3" w14:textId="77777777" w:rsidTr="003812A1">
        <w:tc>
          <w:tcPr>
            <w:tcW w:w="4500" w:type="dxa"/>
            <w:shd w:val="clear" w:color="auto" w:fill="auto"/>
          </w:tcPr>
          <w:p w14:paraId="7D278025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6F6C1203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1FFBDF9F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BEAB35" w14:textId="77777777" w:rsidR="003812A1" w:rsidRPr="00ED294D" w:rsidRDefault="00CC5A4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CC5A4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9BADEED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71071FA8" w14:textId="77777777" w:rsidR="003812A1" w:rsidRPr="00ED294D" w:rsidRDefault="004361DA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</w:t>
            </w:r>
            <w:r w:rsidR="00CC5A41" w:rsidRPr="00CC5A41">
              <w:rPr>
                <w:rFonts w:ascii="Angsana New" w:hAnsi="Angsana New" w:hint="cs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253" w:type="dxa"/>
            <w:shd w:val="clear" w:color="auto" w:fill="auto"/>
          </w:tcPr>
          <w:p w14:paraId="39567002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4413DFDB" w14:textId="77777777" w:rsidR="003812A1" w:rsidRPr="00ED294D" w:rsidRDefault="00CC5A4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260" w:type="dxa"/>
          </w:tcPr>
          <w:p w14:paraId="497FBA50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441B5C2A" w14:textId="77777777" w:rsidR="003812A1" w:rsidRPr="00ED294D" w:rsidRDefault="004361DA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</w:t>
            </w:r>
            <w:r w:rsidR="00CC5A41" w:rsidRPr="00CC5A41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68AB8D93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186323D6" w14:textId="77777777" w:rsidR="003812A1" w:rsidRPr="00ED294D" w:rsidRDefault="004361DA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4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47" w:type="dxa"/>
            <w:shd w:val="clear" w:color="auto" w:fill="auto"/>
          </w:tcPr>
          <w:p w14:paraId="2E627DA5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137ADF90" w14:textId="77777777" w:rsidR="003812A1" w:rsidRPr="00ED294D" w:rsidRDefault="00CC5A4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 w:hint="cs"/>
                <w:sz w:val="26"/>
                <w:szCs w:val="26"/>
              </w:rPr>
              <w:t>2</w:t>
            </w:r>
            <w:r w:rsidR="004361DA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CC5A41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3812A1" w:rsidRPr="00ED294D" w14:paraId="087D86AB" w14:textId="77777777" w:rsidTr="003812A1">
        <w:tc>
          <w:tcPr>
            <w:tcW w:w="4500" w:type="dxa"/>
            <w:shd w:val="clear" w:color="auto" w:fill="auto"/>
          </w:tcPr>
          <w:p w14:paraId="6FF75C8B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422"/>
              </w:tabs>
              <w:spacing w:line="240" w:lineRule="auto"/>
              <w:ind w:right="-179"/>
              <w:rPr>
                <w:rFonts w:ascii="Angsana New" w:hAnsi="Angsana New"/>
                <w:sz w:val="26"/>
                <w:szCs w:val="26"/>
                <w:cs/>
              </w:rPr>
            </w:pPr>
            <w:r w:rsidRPr="00ED294D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ผลกระทบจากการได้มาซึ่งส่วนได้เสียในบริษัทย่อย</w:t>
            </w:r>
          </w:p>
        </w:tc>
        <w:tc>
          <w:tcPr>
            <w:tcW w:w="990" w:type="dxa"/>
            <w:shd w:val="clear" w:color="auto" w:fill="auto"/>
          </w:tcPr>
          <w:p w14:paraId="7FA63C80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276BEC05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24A367C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191581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715AC369" w14:textId="77777777" w:rsidR="003812A1" w:rsidRPr="00ED294D" w:rsidRDefault="00E82DAF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82DAF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53" w:type="dxa"/>
            <w:shd w:val="clear" w:color="auto" w:fill="auto"/>
          </w:tcPr>
          <w:p w14:paraId="42079346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37A9AF49" w14:textId="77777777" w:rsidR="003812A1" w:rsidRPr="00ED294D" w:rsidRDefault="00CC5A4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60" w:type="dxa"/>
          </w:tcPr>
          <w:p w14:paraId="03B6489C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030C27EC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643266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12EE263C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553D9897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3713AA6A" w14:textId="77777777" w:rsidR="003812A1" w:rsidRPr="00ED294D" w:rsidRDefault="004361DA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</w:t>
            </w:r>
            <w:r w:rsidR="00CC5A41" w:rsidRPr="00CC5A41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  <w:tr w:rsidR="003812A1" w:rsidRPr="00ED294D" w14:paraId="2EA746EC" w14:textId="77777777" w:rsidTr="003812A1">
        <w:tc>
          <w:tcPr>
            <w:tcW w:w="4500" w:type="dxa"/>
            <w:shd w:val="clear" w:color="auto" w:fill="auto"/>
          </w:tcPr>
          <w:p w14:paraId="52A3FFA6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>จำหน่าย/ตัดบัญชี</w:t>
            </w:r>
          </w:p>
        </w:tc>
        <w:tc>
          <w:tcPr>
            <w:tcW w:w="990" w:type="dxa"/>
            <w:shd w:val="clear" w:color="auto" w:fill="auto"/>
          </w:tcPr>
          <w:p w14:paraId="78935F9D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48C801D8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BFBA664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4361DA">
              <w:rPr>
                <w:rFonts w:ascii="Angsana New" w:hAnsi="Angsana New" w:hint="cs"/>
                <w:sz w:val="26"/>
                <w:szCs w:val="26"/>
              </w:rPr>
              <w:t>1</w:t>
            </w:r>
            <w:r w:rsidR="00CC5A41" w:rsidRPr="00CC5A41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ED294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02B2BE3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533F69F9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CC5A41" w:rsidRPr="00CC5A41">
              <w:rPr>
                <w:rFonts w:ascii="Angsana New" w:hAnsi="Angsana New" w:hint="cs"/>
                <w:sz w:val="26"/>
                <w:szCs w:val="26"/>
              </w:rPr>
              <w:t>23</w:t>
            </w:r>
            <w:r w:rsidRPr="00ED294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53" w:type="dxa"/>
            <w:shd w:val="clear" w:color="auto" w:fill="auto"/>
          </w:tcPr>
          <w:p w14:paraId="42D14C60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726BCD52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CC5A41" w:rsidRPr="00CC5A41">
              <w:rPr>
                <w:rFonts w:ascii="Angsana New" w:hAnsi="Angsana New" w:hint="cs"/>
                <w:sz w:val="26"/>
                <w:szCs w:val="26"/>
              </w:rPr>
              <w:t>23</w:t>
            </w:r>
            <w:r w:rsidRPr="00ED294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0" w:type="dxa"/>
          </w:tcPr>
          <w:p w14:paraId="2CB0C9D0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153AF054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4361DA">
              <w:rPr>
                <w:rFonts w:ascii="Angsana New" w:hAnsi="Angsana New" w:hint="cs"/>
                <w:sz w:val="26"/>
                <w:szCs w:val="26"/>
              </w:rPr>
              <w:t>11</w:t>
            </w:r>
            <w:r w:rsidRPr="00ED294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1229019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75FED0CB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4B9CE10C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5C727960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CC5A41" w:rsidRPr="00CC5A41">
              <w:rPr>
                <w:rFonts w:ascii="Angsana New" w:hAnsi="Angsana New" w:hint="cs"/>
                <w:sz w:val="26"/>
                <w:szCs w:val="26"/>
              </w:rPr>
              <w:t>73</w:t>
            </w:r>
            <w:r w:rsidRPr="00ED294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3812A1" w:rsidRPr="00ED294D" w14:paraId="750C6EDC" w14:textId="77777777" w:rsidTr="003812A1">
        <w:tc>
          <w:tcPr>
            <w:tcW w:w="4500" w:type="dxa"/>
            <w:shd w:val="clear" w:color="auto" w:fill="auto"/>
          </w:tcPr>
          <w:p w14:paraId="6258868D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990" w:type="dxa"/>
            <w:shd w:val="clear" w:color="auto" w:fill="auto"/>
          </w:tcPr>
          <w:p w14:paraId="792EBF9D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1179D58F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A029B9B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1835D1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38D568B8" w14:textId="77777777" w:rsidR="003812A1" w:rsidRPr="00ED294D" w:rsidRDefault="004361DA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253" w:type="dxa"/>
            <w:shd w:val="clear" w:color="auto" w:fill="auto"/>
          </w:tcPr>
          <w:p w14:paraId="6E1F33DB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3E1550AB" w14:textId="77777777" w:rsidR="003812A1" w:rsidRPr="00ED294D" w:rsidRDefault="004361DA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60" w:type="dxa"/>
          </w:tcPr>
          <w:p w14:paraId="52C4908E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59EA68A8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BDE367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5FC9AF3F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4361DA">
              <w:rPr>
                <w:rFonts w:ascii="Angsana New" w:hAnsi="Angsana New" w:hint="cs"/>
                <w:sz w:val="26"/>
                <w:szCs w:val="26"/>
              </w:rPr>
              <w:t>11</w:t>
            </w:r>
            <w:r w:rsidRPr="00ED294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14:paraId="5754F301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70FB5583" w14:textId="77777777" w:rsidR="003812A1" w:rsidRPr="00ED294D" w:rsidRDefault="004361DA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3812A1" w:rsidRPr="00ED294D" w14:paraId="31D9982A" w14:textId="77777777" w:rsidTr="003812A1">
        <w:tc>
          <w:tcPr>
            <w:tcW w:w="4500" w:type="dxa"/>
            <w:shd w:val="clear" w:color="auto" w:fill="auto"/>
          </w:tcPr>
          <w:p w14:paraId="7905D9E4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294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C5A41" w:rsidRPr="00CC5A41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4361DA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ED294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D294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ED294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CC5A41" w:rsidRPr="00CC5A41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4F64A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</w:tcPr>
          <w:p w14:paraId="37E95577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09551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8ED0B29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1E95A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3" w:type="dxa"/>
            <w:shd w:val="clear" w:color="auto" w:fill="auto"/>
          </w:tcPr>
          <w:p w14:paraId="07F20A26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C0F38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0" w:type="dxa"/>
          </w:tcPr>
          <w:p w14:paraId="1160D91F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644D1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33AD581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D6597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</w:tcPr>
          <w:p w14:paraId="29CF46BF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9CEA7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3812A1" w:rsidRPr="00ED294D" w14:paraId="45896195" w14:textId="77777777" w:rsidTr="003812A1">
        <w:tc>
          <w:tcPr>
            <w:tcW w:w="4500" w:type="dxa"/>
            <w:shd w:val="clear" w:color="auto" w:fill="auto"/>
          </w:tcPr>
          <w:p w14:paraId="03AF3F48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D294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Pr="00ED294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="004361DA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ED294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D294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CC5A41" w:rsidRPr="00CC5A41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1B4D39" w14:textId="77777777" w:rsidR="003812A1" w:rsidRPr="00ED294D" w:rsidRDefault="00CC5A4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5A41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E82DAF" w:rsidRPr="00E82DAF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Pr="00CC5A41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65" w:type="dxa"/>
            <w:shd w:val="clear" w:color="auto" w:fill="auto"/>
          </w:tcPr>
          <w:p w14:paraId="336E7A05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4BE477" w14:textId="77777777" w:rsidR="003812A1" w:rsidRPr="00ED294D" w:rsidRDefault="004361DA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="003812A1" w:rsidRPr="00ED294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CC5A41" w:rsidRPr="00CC5A41">
              <w:rPr>
                <w:rFonts w:ascii="Angsana New" w:hAnsi="Angsana New" w:hint="cs"/>
                <w:b/>
                <w:bCs/>
                <w:sz w:val="26"/>
                <w:szCs w:val="26"/>
              </w:rPr>
              <w:t>27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6A886A1E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0E5BE648" w14:textId="77777777" w:rsidR="003812A1" w:rsidRPr="00ED294D" w:rsidRDefault="00CC5A4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5A41">
              <w:rPr>
                <w:rFonts w:ascii="Angsana New" w:hAnsi="Angsana New"/>
                <w:b/>
                <w:bCs/>
                <w:sz w:val="26"/>
                <w:szCs w:val="26"/>
              </w:rPr>
              <w:t>555</w:t>
            </w:r>
          </w:p>
        </w:tc>
        <w:tc>
          <w:tcPr>
            <w:tcW w:w="253" w:type="dxa"/>
            <w:shd w:val="clear" w:color="auto" w:fill="auto"/>
          </w:tcPr>
          <w:p w14:paraId="769E026A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6CF876F" w14:textId="77777777" w:rsidR="003812A1" w:rsidRPr="00ED294D" w:rsidRDefault="00CC5A4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5A41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E82DAF" w:rsidRPr="00E82DAF">
              <w:rPr>
                <w:rFonts w:ascii="Angsana New" w:hAnsi="Angsana New"/>
                <w:b/>
                <w:bCs/>
                <w:sz w:val="26"/>
                <w:szCs w:val="26"/>
              </w:rPr>
              <w:t>89</w:t>
            </w:r>
          </w:p>
        </w:tc>
        <w:tc>
          <w:tcPr>
            <w:tcW w:w="260" w:type="dxa"/>
          </w:tcPr>
          <w:p w14:paraId="028B6899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9385CB2" w14:textId="77777777" w:rsidR="003812A1" w:rsidRPr="00ED294D" w:rsidRDefault="00E82DAF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82DAF">
              <w:rPr>
                <w:rFonts w:ascii="Angsana New" w:hAnsi="Angsana New"/>
                <w:b/>
                <w:bCs/>
                <w:sz w:val="26"/>
                <w:szCs w:val="26"/>
              </w:rPr>
              <w:t>89</w:t>
            </w:r>
          </w:p>
        </w:tc>
        <w:tc>
          <w:tcPr>
            <w:tcW w:w="236" w:type="dxa"/>
            <w:shd w:val="clear" w:color="auto" w:fill="auto"/>
          </w:tcPr>
          <w:p w14:paraId="4248EB76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27DF3B3" w14:textId="77777777" w:rsidR="003812A1" w:rsidRPr="00ED294D" w:rsidRDefault="00CC5A4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5A41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4361DA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47" w:type="dxa"/>
            <w:shd w:val="clear" w:color="auto" w:fill="auto"/>
          </w:tcPr>
          <w:p w14:paraId="34FAC7BC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13CD4980" w14:textId="77777777" w:rsidR="003812A1" w:rsidRPr="00ED294D" w:rsidRDefault="00CC5A4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C5A41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3812A1" w:rsidRPr="00ED294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4361DA">
              <w:rPr>
                <w:rFonts w:ascii="Angsana New" w:hAnsi="Angsana New"/>
                <w:b/>
                <w:bCs/>
                <w:sz w:val="26"/>
                <w:szCs w:val="26"/>
              </w:rPr>
              <w:t>010</w:t>
            </w:r>
          </w:p>
        </w:tc>
      </w:tr>
      <w:tr w:rsidR="003812A1" w:rsidRPr="00ED294D" w14:paraId="5C17ECD2" w14:textId="77777777" w:rsidTr="003812A1">
        <w:tc>
          <w:tcPr>
            <w:tcW w:w="4500" w:type="dxa"/>
            <w:shd w:val="clear" w:color="auto" w:fill="auto"/>
          </w:tcPr>
          <w:p w14:paraId="42715FCE" w14:textId="77777777" w:rsidR="003812A1" w:rsidRPr="0088500F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8500F">
              <w:rPr>
                <w:rFonts w:ascii="Angsana New" w:hAnsi="Angsana New" w:hint="cs"/>
                <w:sz w:val="26"/>
                <w:szCs w:val="26"/>
                <w:cs/>
              </w:rPr>
              <w:t>โอนไปสินทรัพย์สิทธิการใช้จากการ</w:t>
            </w:r>
          </w:p>
          <w:p w14:paraId="1275310A" w14:textId="77777777" w:rsidR="003812A1" w:rsidRPr="0088500F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500F">
              <w:rPr>
                <w:rFonts w:ascii="Angsana New" w:hAnsi="Angsana New" w:hint="cs"/>
                <w:sz w:val="26"/>
                <w:szCs w:val="26"/>
                <w:cs/>
              </w:rPr>
              <w:t xml:space="preserve">   ถือปฏิบัติตาม</w:t>
            </w:r>
            <w:r w:rsidRPr="0088500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8500F">
              <w:rPr>
                <w:rFonts w:ascii="Angsana New" w:hAnsi="Angsana New"/>
                <w:sz w:val="26"/>
                <w:szCs w:val="26"/>
              </w:rPr>
              <w:t xml:space="preserve">TFRS </w:t>
            </w:r>
            <w:r w:rsidR="004361DA">
              <w:rPr>
                <w:rFonts w:ascii="Angsana New" w:hAnsi="Angsana New"/>
                <w:sz w:val="26"/>
                <w:szCs w:val="26"/>
              </w:rPr>
              <w:t>1</w:t>
            </w:r>
            <w:r w:rsidR="00CC5A41" w:rsidRPr="00CC5A41">
              <w:rPr>
                <w:rFonts w:ascii="Angsana New" w:hAnsi="Angsana New"/>
                <w:sz w:val="26"/>
                <w:szCs w:val="26"/>
              </w:rPr>
              <w:t>6</w:t>
            </w:r>
            <w:r w:rsidRPr="0088500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8500F">
              <w:rPr>
                <w:rFonts w:ascii="Angsana New" w:hAnsi="Angsana New" w:hint="cs"/>
                <w:sz w:val="26"/>
                <w:szCs w:val="26"/>
                <w:cs/>
              </w:rPr>
              <w:t>เป็นครั้งแรก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6FFE3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1CF3643C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91130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F52B8A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42373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(</w:t>
            </w:r>
            <w:r w:rsidR="00CC5A41" w:rsidRPr="00CC5A41">
              <w:rPr>
                <w:rFonts w:ascii="Angsana New" w:hAnsi="Angsana New"/>
                <w:sz w:val="26"/>
                <w:szCs w:val="26"/>
              </w:rPr>
              <w:t>26</w:t>
            </w:r>
            <w:r w:rsidRPr="00ED294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53" w:type="dxa"/>
            <w:shd w:val="clear" w:color="auto" w:fill="auto"/>
          </w:tcPr>
          <w:p w14:paraId="5120D635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68A84" w14:textId="3C8335D1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(</w:t>
            </w:r>
            <w:r w:rsidR="00E82DAF" w:rsidRPr="00E82DAF">
              <w:rPr>
                <w:rFonts w:ascii="Angsana New" w:hAnsi="Angsana New"/>
                <w:sz w:val="26"/>
                <w:szCs w:val="26"/>
              </w:rPr>
              <w:t>9</w:t>
            </w:r>
            <w:r w:rsidRPr="00ED294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0" w:type="dxa"/>
          </w:tcPr>
          <w:p w14:paraId="22BCCCEF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EC4B7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(</w:t>
            </w:r>
            <w:r w:rsidR="004361DA">
              <w:rPr>
                <w:rFonts w:ascii="Angsana New" w:hAnsi="Angsana New"/>
                <w:sz w:val="26"/>
                <w:szCs w:val="26"/>
              </w:rPr>
              <w:t>1</w:t>
            </w:r>
            <w:r w:rsidR="00CC5A41" w:rsidRPr="00CC5A41">
              <w:rPr>
                <w:rFonts w:ascii="Angsana New" w:hAnsi="Angsana New"/>
                <w:sz w:val="26"/>
                <w:szCs w:val="26"/>
              </w:rPr>
              <w:t>6</w:t>
            </w:r>
            <w:r w:rsidRPr="00ED294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19D7CCC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94931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0209C7A7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D05E4" w14:textId="6D4C8E5C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(</w:t>
            </w:r>
            <w:r w:rsidR="00961188">
              <w:rPr>
                <w:rFonts w:ascii="Angsana New" w:hAnsi="Angsana New"/>
                <w:sz w:val="26"/>
                <w:szCs w:val="26"/>
              </w:rPr>
              <w:t>51</w:t>
            </w:r>
            <w:r w:rsidRPr="00ED294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812A1" w:rsidRPr="00ED294D" w14:paraId="62E71681" w14:textId="77777777" w:rsidTr="003812A1">
        <w:tc>
          <w:tcPr>
            <w:tcW w:w="4500" w:type="dxa"/>
            <w:shd w:val="clear" w:color="auto" w:fill="auto"/>
          </w:tcPr>
          <w:p w14:paraId="1CE521D6" w14:textId="77777777" w:rsidR="003812A1" w:rsidRPr="0088500F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500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</w:t>
            </w:r>
            <w:r w:rsidRPr="008850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88500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วันที่</w:t>
            </w:r>
            <w:r w:rsidRPr="008850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4361DA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88500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88500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มกราคม</w:t>
            </w:r>
            <w:r w:rsidRPr="008850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CC5A41" w:rsidRPr="00CC5A41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  <w:r w:rsidRPr="0088500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Pr="0088500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FD7A6" w14:textId="77777777" w:rsidR="003812A1" w:rsidRPr="00ED294D" w:rsidRDefault="00CC5A4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5A41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E82DAF" w:rsidRPr="00E82DAF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Pr="00CC5A41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65" w:type="dxa"/>
            <w:shd w:val="clear" w:color="auto" w:fill="auto"/>
          </w:tcPr>
          <w:p w14:paraId="1B10CB08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9AF92" w14:textId="77777777" w:rsidR="003812A1" w:rsidRPr="00ED294D" w:rsidRDefault="004361DA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3812A1" w:rsidRPr="00ED294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CC5A41" w:rsidRPr="00CC5A41">
              <w:rPr>
                <w:rFonts w:ascii="Angsana New" w:hAnsi="Angsana New"/>
                <w:b/>
                <w:bCs/>
                <w:sz w:val="26"/>
                <w:szCs w:val="26"/>
              </w:rPr>
              <w:t>27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1BE160B0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7021A" w14:textId="77777777" w:rsidR="003812A1" w:rsidRPr="00ED294D" w:rsidRDefault="00CC5A4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5A41">
              <w:rPr>
                <w:rFonts w:ascii="Angsana New" w:hAnsi="Angsana New"/>
                <w:b/>
                <w:bCs/>
                <w:sz w:val="26"/>
                <w:szCs w:val="26"/>
              </w:rPr>
              <w:t>52</w:t>
            </w:r>
            <w:r w:rsidR="00E82DAF" w:rsidRPr="00E82DAF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53" w:type="dxa"/>
            <w:shd w:val="clear" w:color="auto" w:fill="auto"/>
          </w:tcPr>
          <w:p w14:paraId="2F2861D5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DFFAC" w14:textId="08EFBA9E" w:rsidR="003812A1" w:rsidRPr="00ED294D" w:rsidRDefault="00961188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48</w:t>
            </w:r>
            <w:r w:rsidR="004361DA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60" w:type="dxa"/>
          </w:tcPr>
          <w:p w14:paraId="54863469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59290" w14:textId="77777777" w:rsidR="003812A1" w:rsidRPr="00ED294D" w:rsidRDefault="00CC5A4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5A41">
              <w:rPr>
                <w:rFonts w:ascii="Angsana New" w:hAnsi="Angsana New"/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236" w:type="dxa"/>
            <w:shd w:val="clear" w:color="auto" w:fill="auto"/>
          </w:tcPr>
          <w:p w14:paraId="74245FCC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C0BDF" w14:textId="77777777" w:rsidR="003812A1" w:rsidRPr="00ED294D" w:rsidRDefault="00CC5A4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5A41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4361DA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47" w:type="dxa"/>
            <w:shd w:val="clear" w:color="auto" w:fill="auto"/>
          </w:tcPr>
          <w:p w14:paraId="5BE0401A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81A55" w14:textId="51FBA5A5" w:rsidR="003812A1" w:rsidRPr="00ED294D" w:rsidRDefault="00CC5A4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5A41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3812A1" w:rsidRPr="00ED294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961188">
              <w:rPr>
                <w:rFonts w:ascii="Angsana New" w:hAnsi="Angsana New"/>
                <w:b/>
                <w:bCs/>
                <w:sz w:val="26"/>
                <w:szCs w:val="26"/>
              </w:rPr>
              <w:t>959</w:t>
            </w:r>
          </w:p>
        </w:tc>
      </w:tr>
      <w:tr w:rsidR="003812A1" w:rsidRPr="00ED294D" w14:paraId="4FAD267E" w14:textId="77777777" w:rsidTr="003812A1">
        <w:tc>
          <w:tcPr>
            <w:tcW w:w="4500" w:type="dxa"/>
            <w:shd w:val="clear" w:color="auto" w:fill="auto"/>
          </w:tcPr>
          <w:p w14:paraId="565734B8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6A8E5939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7201CC80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0F40D0" w14:textId="77777777" w:rsidR="003812A1" w:rsidRPr="00ED294D" w:rsidRDefault="00E82DAF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82DAF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6363E35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29FD5E82" w14:textId="77777777" w:rsidR="003812A1" w:rsidRPr="00ED294D" w:rsidRDefault="00E82DAF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82DAF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53" w:type="dxa"/>
            <w:shd w:val="clear" w:color="auto" w:fill="auto"/>
          </w:tcPr>
          <w:p w14:paraId="781F603D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66BBFB25" w14:textId="77777777" w:rsidR="003812A1" w:rsidRPr="00ED294D" w:rsidRDefault="004361DA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CC5A41" w:rsidRPr="00CC5A4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60" w:type="dxa"/>
          </w:tcPr>
          <w:p w14:paraId="549EA55D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653AC257" w14:textId="77777777" w:rsidR="003812A1" w:rsidRPr="00ED294D" w:rsidRDefault="00CC5A4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A3E707B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686DCF3C" w14:textId="77777777" w:rsidR="003812A1" w:rsidRPr="00ED294D" w:rsidRDefault="00CC5A4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46"/>
              <w:rPr>
                <w:rFonts w:ascii="Angsana New" w:hAnsi="Angsana New"/>
                <w:sz w:val="26"/>
                <w:szCs w:val="26"/>
                <w:cs/>
              </w:rPr>
            </w:pPr>
            <w:r w:rsidRPr="00CC5A4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47" w:type="dxa"/>
            <w:shd w:val="clear" w:color="auto" w:fill="auto"/>
          </w:tcPr>
          <w:p w14:paraId="57B4259C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3513B255" w14:textId="77777777" w:rsidR="003812A1" w:rsidRPr="00ED294D" w:rsidRDefault="00CC5A4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  <w:tr w:rsidR="003812A1" w:rsidRPr="00ED294D" w14:paraId="0CF77953" w14:textId="77777777" w:rsidTr="003812A1">
        <w:tc>
          <w:tcPr>
            <w:tcW w:w="4500" w:type="dxa"/>
            <w:shd w:val="clear" w:color="auto" w:fill="auto"/>
          </w:tcPr>
          <w:p w14:paraId="40AA91C8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รายการปรับปรุงให้เป็นมูลค่ายุติธรรม</w:t>
            </w:r>
          </w:p>
        </w:tc>
        <w:tc>
          <w:tcPr>
            <w:tcW w:w="990" w:type="dxa"/>
            <w:shd w:val="clear" w:color="auto" w:fill="auto"/>
          </w:tcPr>
          <w:p w14:paraId="6AA76F9C" w14:textId="77777777" w:rsidR="003812A1" w:rsidRPr="00ED294D" w:rsidRDefault="00CC5A4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265" w:type="dxa"/>
            <w:shd w:val="clear" w:color="auto" w:fill="auto"/>
          </w:tcPr>
          <w:p w14:paraId="3471983A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4E9B9C6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888619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318D2428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0EB0D96B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31918AE7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0" w:type="dxa"/>
          </w:tcPr>
          <w:p w14:paraId="378AA020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5C2DCE28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4AA8E6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1F3E6DA0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39006672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5F66FCA7" w14:textId="77777777" w:rsidR="003812A1" w:rsidRPr="009C01CC" w:rsidRDefault="00CC5A4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/>
                <w:sz w:val="26"/>
                <w:szCs w:val="26"/>
              </w:rPr>
              <w:t>32</w:t>
            </w:r>
          </w:p>
        </w:tc>
      </w:tr>
      <w:tr w:rsidR="003812A1" w:rsidRPr="00ED294D" w14:paraId="52C55113" w14:textId="77777777" w:rsidTr="003812A1">
        <w:tc>
          <w:tcPr>
            <w:tcW w:w="4500" w:type="dxa"/>
            <w:shd w:val="clear" w:color="auto" w:fill="auto"/>
          </w:tcPr>
          <w:p w14:paraId="0CF612CA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>จำหน่าย/ตัดบัญชี</w:t>
            </w:r>
          </w:p>
        </w:tc>
        <w:tc>
          <w:tcPr>
            <w:tcW w:w="990" w:type="dxa"/>
            <w:shd w:val="clear" w:color="auto" w:fill="auto"/>
          </w:tcPr>
          <w:p w14:paraId="573B743F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1EE77CD1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1AC0EEE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(</w:t>
            </w:r>
            <w:r w:rsidR="00CC5A41" w:rsidRPr="00CC5A41">
              <w:rPr>
                <w:rFonts w:ascii="Angsana New" w:hAnsi="Angsana New"/>
                <w:sz w:val="26"/>
                <w:szCs w:val="26"/>
              </w:rPr>
              <w:t>2</w:t>
            </w:r>
            <w:r w:rsidR="00E82DAF" w:rsidRPr="00E82DAF">
              <w:rPr>
                <w:rFonts w:ascii="Angsana New" w:hAnsi="Angsana New"/>
                <w:sz w:val="26"/>
                <w:szCs w:val="26"/>
              </w:rPr>
              <w:t>8</w:t>
            </w:r>
            <w:r w:rsidRPr="00ED294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0C5925C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268C9B5B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(</w:t>
            </w:r>
            <w:r w:rsidR="00CC5A41" w:rsidRPr="00CC5A41">
              <w:rPr>
                <w:rFonts w:ascii="Angsana New" w:hAnsi="Angsana New"/>
                <w:sz w:val="26"/>
                <w:szCs w:val="26"/>
              </w:rPr>
              <w:t>4</w:t>
            </w:r>
            <w:r w:rsidR="004361DA">
              <w:rPr>
                <w:rFonts w:ascii="Angsana New" w:hAnsi="Angsana New"/>
                <w:sz w:val="26"/>
                <w:szCs w:val="26"/>
              </w:rPr>
              <w:t>1</w:t>
            </w:r>
            <w:r w:rsidRPr="00ED294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53" w:type="dxa"/>
            <w:shd w:val="clear" w:color="auto" w:fill="auto"/>
          </w:tcPr>
          <w:p w14:paraId="7B30B3EB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1673319D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(</w:t>
            </w:r>
            <w:r w:rsidR="00CC5A41" w:rsidRPr="00CC5A41">
              <w:rPr>
                <w:rFonts w:ascii="Angsana New" w:hAnsi="Angsana New"/>
                <w:sz w:val="26"/>
                <w:szCs w:val="26"/>
              </w:rPr>
              <w:t>3</w:t>
            </w:r>
            <w:r w:rsidRPr="00ED294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0" w:type="dxa"/>
          </w:tcPr>
          <w:p w14:paraId="5C431599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14A065F4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(</w:t>
            </w:r>
            <w:r w:rsidR="00CC5A41" w:rsidRPr="00CC5A41">
              <w:rPr>
                <w:rFonts w:ascii="Angsana New" w:hAnsi="Angsana New"/>
                <w:sz w:val="26"/>
                <w:szCs w:val="26"/>
              </w:rPr>
              <w:t>32</w:t>
            </w:r>
            <w:r w:rsidRPr="00ED294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873ED2C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425E9F47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(</w:t>
            </w:r>
            <w:r w:rsidR="004361DA">
              <w:rPr>
                <w:rFonts w:ascii="Angsana New" w:hAnsi="Angsana New"/>
                <w:sz w:val="26"/>
                <w:szCs w:val="26"/>
              </w:rPr>
              <w:t>1</w:t>
            </w:r>
            <w:r w:rsidRPr="00ED294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14:paraId="43114F05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0A113FB2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(</w:t>
            </w:r>
            <w:r w:rsidR="004361DA">
              <w:rPr>
                <w:rFonts w:ascii="Angsana New" w:hAnsi="Angsana New"/>
                <w:sz w:val="26"/>
                <w:szCs w:val="26"/>
              </w:rPr>
              <w:t>10</w:t>
            </w:r>
            <w:r w:rsidR="00CC5A41" w:rsidRPr="00CC5A41">
              <w:rPr>
                <w:rFonts w:ascii="Angsana New" w:hAnsi="Angsana New"/>
                <w:sz w:val="26"/>
                <w:szCs w:val="26"/>
              </w:rPr>
              <w:t>5</w:t>
            </w:r>
            <w:r w:rsidRPr="00ED294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812A1" w:rsidRPr="00ED294D" w14:paraId="3AACF30A" w14:textId="77777777" w:rsidTr="003812A1">
        <w:tc>
          <w:tcPr>
            <w:tcW w:w="4500" w:type="dxa"/>
            <w:shd w:val="clear" w:color="auto" w:fill="auto"/>
          </w:tcPr>
          <w:p w14:paraId="76C435B1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990" w:type="dxa"/>
            <w:shd w:val="clear" w:color="auto" w:fill="auto"/>
          </w:tcPr>
          <w:p w14:paraId="604CC7CD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(</w:t>
            </w:r>
            <w:r w:rsidR="004361DA">
              <w:rPr>
                <w:rFonts w:ascii="Angsana New" w:hAnsi="Angsana New"/>
                <w:sz w:val="26"/>
                <w:szCs w:val="26"/>
              </w:rPr>
              <w:t>1</w:t>
            </w:r>
            <w:r w:rsidR="00E82DAF" w:rsidRPr="00E82DAF">
              <w:rPr>
                <w:rFonts w:ascii="Angsana New" w:hAnsi="Angsana New"/>
                <w:sz w:val="26"/>
                <w:szCs w:val="26"/>
              </w:rPr>
              <w:t>8</w:t>
            </w:r>
            <w:r w:rsidRPr="00ED294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7C99F117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8C2F598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(</w:t>
            </w:r>
            <w:r w:rsidR="004361DA">
              <w:rPr>
                <w:rFonts w:ascii="Angsana New" w:hAnsi="Angsana New"/>
                <w:sz w:val="26"/>
                <w:szCs w:val="26"/>
              </w:rPr>
              <w:t>1</w:t>
            </w:r>
            <w:r w:rsidR="00CC5A41" w:rsidRPr="00CC5A41">
              <w:rPr>
                <w:rFonts w:ascii="Angsana New" w:hAnsi="Angsana New"/>
                <w:sz w:val="26"/>
                <w:szCs w:val="26"/>
              </w:rPr>
              <w:t>7</w:t>
            </w:r>
            <w:r w:rsidRPr="00ED294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A5493F9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9BD8370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(</w:t>
            </w:r>
            <w:r w:rsidR="004361DA">
              <w:rPr>
                <w:rFonts w:ascii="Angsana New" w:hAnsi="Angsana New"/>
                <w:sz w:val="26"/>
                <w:szCs w:val="26"/>
              </w:rPr>
              <w:t>11</w:t>
            </w:r>
            <w:r w:rsidR="00CC5A41" w:rsidRPr="00CC5A41">
              <w:rPr>
                <w:rFonts w:ascii="Angsana New" w:hAnsi="Angsana New"/>
                <w:sz w:val="26"/>
                <w:szCs w:val="26"/>
              </w:rPr>
              <w:t>6</w:t>
            </w:r>
            <w:r w:rsidRPr="00ED294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53" w:type="dxa"/>
            <w:shd w:val="clear" w:color="auto" w:fill="auto"/>
          </w:tcPr>
          <w:p w14:paraId="46681A35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2C237C6" w14:textId="7D230141" w:rsidR="003812A1" w:rsidRPr="00ED294D" w:rsidRDefault="00961188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(18)</w:t>
            </w:r>
          </w:p>
        </w:tc>
        <w:tc>
          <w:tcPr>
            <w:tcW w:w="260" w:type="dxa"/>
          </w:tcPr>
          <w:p w14:paraId="0FE27C93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7ED1DE7A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50EEAC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3FE11C2B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(</w:t>
            </w:r>
            <w:r w:rsidR="00E82DAF" w:rsidRPr="00E82DAF">
              <w:rPr>
                <w:rFonts w:ascii="Angsana New" w:hAnsi="Angsana New"/>
                <w:sz w:val="26"/>
                <w:szCs w:val="26"/>
              </w:rPr>
              <w:t>9</w:t>
            </w:r>
            <w:r w:rsidRPr="00ED294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14:paraId="3A0275BD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0B6B9E84" w14:textId="6401E6EA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(</w:t>
            </w:r>
            <w:r w:rsidR="00961188">
              <w:rPr>
                <w:rFonts w:ascii="Angsana New" w:hAnsi="Angsana New"/>
                <w:sz w:val="26"/>
                <w:szCs w:val="26"/>
              </w:rPr>
              <w:t>178</w:t>
            </w:r>
            <w:r w:rsidRPr="00ED294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812A1" w:rsidRPr="00ED294D" w14:paraId="1FBC887D" w14:textId="77777777" w:rsidTr="003812A1">
        <w:tc>
          <w:tcPr>
            <w:tcW w:w="4500" w:type="dxa"/>
            <w:shd w:val="clear" w:color="auto" w:fill="auto"/>
          </w:tcPr>
          <w:p w14:paraId="17F48C3E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422"/>
              </w:tabs>
              <w:spacing w:line="240" w:lineRule="auto"/>
              <w:ind w:right="-194"/>
              <w:rPr>
                <w:rFonts w:ascii="Angsana New" w:hAnsi="Angsana New"/>
                <w:sz w:val="26"/>
                <w:szCs w:val="26"/>
                <w:cs/>
              </w:rPr>
            </w:pPr>
            <w:r w:rsidRPr="00ED294D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ผลกระทบจากการเสียไปซึ่งส่วนได้เสียในบริษัทย่อย</w:t>
            </w:r>
          </w:p>
        </w:tc>
        <w:tc>
          <w:tcPr>
            <w:tcW w:w="990" w:type="dxa"/>
            <w:shd w:val="clear" w:color="auto" w:fill="auto"/>
          </w:tcPr>
          <w:p w14:paraId="1BB4F68D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08633267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0914F37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98DADB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2010D04A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40135A5C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417E4D18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0" w:type="dxa"/>
          </w:tcPr>
          <w:p w14:paraId="25606B1C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7EF9DF65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(</w:t>
            </w:r>
            <w:r w:rsidR="004361DA">
              <w:rPr>
                <w:rFonts w:ascii="Angsana New" w:hAnsi="Angsana New"/>
                <w:sz w:val="26"/>
                <w:szCs w:val="26"/>
              </w:rPr>
              <w:t>1</w:t>
            </w:r>
            <w:r w:rsidRPr="00ED294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2FC17CE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2C2A2C41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68F07B19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14:paraId="6CAF64D7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(</w:t>
            </w:r>
            <w:r w:rsidR="004361DA">
              <w:rPr>
                <w:rFonts w:ascii="Angsana New" w:hAnsi="Angsana New"/>
                <w:sz w:val="26"/>
                <w:szCs w:val="26"/>
              </w:rPr>
              <w:t>1</w:t>
            </w:r>
            <w:r w:rsidRPr="00ED294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812A1" w:rsidRPr="00ED294D" w14:paraId="4C9AE5E6" w14:textId="77777777" w:rsidTr="003812A1">
        <w:tc>
          <w:tcPr>
            <w:tcW w:w="4500" w:type="dxa"/>
            <w:shd w:val="clear" w:color="auto" w:fill="auto"/>
          </w:tcPr>
          <w:p w14:paraId="1ECCEAF8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294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C5A41" w:rsidRPr="00CC5A41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4361DA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ED294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D294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C5A41" w:rsidRPr="00CC5A41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5EF17A" w14:textId="77777777" w:rsidR="003812A1" w:rsidRPr="00ED294D" w:rsidRDefault="00CC5A4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5A41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="004361DA">
              <w:rPr>
                <w:rFonts w:ascii="Angsana New" w:hAnsi="Angsana New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265" w:type="dxa"/>
            <w:shd w:val="clear" w:color="auto" w:fill="auto"/>
          </w:tcPr>
          <w:p w14:paraId="7362B6CD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0BBC60" w14:textId="77777777" w:rsidR="003812A1" w:rsidRPr="00ED294D" w:rsidRDefault="004361DA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3812A1" w:rsidRPr="00ED294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CC5A41" w:rsidRPr="00CC5A41">
              <w:rPr>
                <w:rFonts w:ascii="Angsana New" w:hAnsi="Angsana New"/>
                <w:b/>
                <w:bCs/>
                <w:sz w:val="26"/>
                <w:szCs w:val="26"/>
              </w:rPr>
              <w:t>233</w:t>
            </w:r>
          </w:p>
        </w:tc>
        <w:tc>
          <w:tcPr>
            <w:tcW w:w="270" w:type="dxa"/>
            <w:shd w:val="clear" w:color="auto" w:fill="auto"/>
          </w:tcPr>
          <w:p w14:paraId="364689EA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5A415" w14:textId="77777777" w:rsidR="003812A1" w:rsidRPr="00ED294D" w:rsidRDefault="00CC5A4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5A41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E82DAF" w:rsidRPr="00E82DAF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="004361DA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53" w:type="dxa"/>
            <w:shd w:val="clear" w:color="auto" w:fill="auto"/>
          </w:tcPr>
          <w:p w14:paraId="7E149DCE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F6E26A" w14:textId="77777777" w:rsidR="003812A1" w:rsidRPr="00ED294D" w:rsidRDefault="00CC5A4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5A41">
              <w:rPr>
                <w:rFonts w:ascii="Angsana New" w:hAnsi="Angsana New"/>
                <w:b/>
                <w:bCs/>
                <w:sz w:val="26"/>
                <w:szCs w:val="26"/>
              </w:rPr>
              <w:t>476</w:t>
            </w:r>
          </w:p>
        </w:tc>
        <w:tc>
          <w:tcPr>
            <w:tcW w:w="260" w:type="dxa"/>
          </w:tcPr>
          <w:p w14:paraId="55590301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D51900" w14:textId="77777777" w:rsidR="003812A1" w:rsidRPr="00ED294D" w:rsidRDefault="00CC5A4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5A41">
              <w:rPr>
                <w:rFonts w:ascii="Angsana New" w:hAnsi="Angsana New"/>
                <w:b/>
                <w:bCs/>
                <w:sz w:val="26"/>
                <w:szCs w:val="26"/>
              </w:rPr>
              <w:t>46</w:t>
            </w:r>
          </w:p>
        </w:tc>
        <w:tc>
          <w:tcPr>
            <w:tcW w:w="236" w:type="dxa"/>
            <w:shd w:val="clear" w:color="auto" w:fill="auto"/>
          </w:tcPr>
          <w:p w14:paraId="542CF475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AB1614" w14:textId="77777777" w:rsidR="003812A1" w:rsidRPr="00ED294D" w:rsidRDefault="004361DA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CC5A41" w:rsidRPr="00CC5A41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47" w:type="dxa"/>
            <w:shd w:val="clear" w:color="auto" w:fill="auto"/>
          </w:tcPr>
          <w:p w14:paraId="4D7AD47B" w14:textId="77777777" w:rsidR="003812A1" w:rsidRPr="00ED294D" w:rsidRDefault="003812A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65D01" w14:textId="77777777" w:rsidR="003812A1" w:rsidRPr="00ED294D" w:rsidRDefault="00CC5A41" w:rsidP="0038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C5A41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3812A1" w:rsidRPr="00ED294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C5A41">
              <w:rPr>
                <w:rFonts w:ascii="Angsana New" w:hAnsi="Angsana New"/>
                <w:b/>
                <w:bCs/>
                <w:sz w:val="26"/>
                <w:szCs w:val="26"/>
              </w:rPr>
              <w:t>752</w:t>
            </w:r>
          </w:p>
        </w:tc>
      </w:tr>
    </w:tbl>
    <w:p w14:paraId="6D72902E" w14:textId="77777777" w:rsidR="00F0705A" w:rsidRDefault="00F0705A" w:rsidP="00F0705A">
      <w:pPr>
        <w:spacing w:line="240" w:lineRule="auto"/>
      </w:pPr>
      <w:r>
        <w:br w:type="page"/>
      </w:r>
    </w:p>
    <w:tbl>
      <w:tblPr>
        <w:tblW w:w="14130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1152"/>
        <w:gridCol w:w="250"/>
        <w:gridCol w:w="1388"/>
        <w:gridCol w:w="270"/>
        <w:gridCol w:w="1215"/>
        <w:gridCol w:w="250"/>
        <w:gridCol w:w="1055"/>
        <w:gridCol w:w="254"/>
        <w:gridCol w:w="1096"/>
        <w:gridCol w:w="270"/>
        <w:gridCol w:w="1170"/>
      </w:tblGrid>
      <w:tr w:rsidR="003812A1" w:rsidRPr="00ED294D" w14:paraId="036714A1" w14:textId="77777777" w:rsidTr="003231EB">
        <w:tc>
          <w:tcPr>
            <w:tcW w:w="4500" w:type="dxa"/>
            <w:shd w:val="clear" w:color="auto" w:fill="auto"/>
          </w:tcPr>
          <w:p w14:paraId="5F121691" w14:textId="77777777" w:rsidR="003812A1" w:rsidRPr="00ED294D" w:rsidRDefault="003812A1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9630" w:type="dxa"/>
            <w:gridSpan w:val="13"/>
            <w:shd w:val="clear" w:color="auto" w:fill="auto"/>
          </w:tcPr>
          <w:p w14:paraId="53F89B35" w14:textId="77777777" w:rsidR="003812A1" w:rsidRPr="00ED294D" w:rsidRDefault="003812A1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294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                                                                                                      งบการเงินรวม</w:t>
            </w:r>
          </w:p>
        </w:tc>
      </w:tr>
      <w:tr w:rsidR="00F821F3" w:rsidRPr="00ED294D" w14:paraId="3DBABB01" w14:textId="77777777" w:rsidTr="003231EB">
        <w:tc>
          <w:tcPr>
            <w:tcW w:w="4500" w:type="dxa"/>
            <w:shd w:val="clear" w:color="auto" w:fill="auto"/>
          </w:tcPr>
          <w:p w14:paraId="248F05D5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DDF8FB4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4989F45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22DA5C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  <w:shd w:val="clear" w:color="auto" w:fill="auto"/>
          </w:tcPr>
          <w:p w14:paraId="6A1FA90D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5BA54950" w14:textId="77777777" w:rsidR="00F821F3" w:rsidRPr="00ED294D" w:rsidRDefault="00F821F3" w:rsidP="00F821F3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  <w:shd w:val="clear" w:color="auto" w:fill="auto"/>
          </w:tcPr>
          <w:p w14:paraId="6EFA69FC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7C0E648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250" w:type="dxa"/>
            <w:shd w:val="clear" w:color="auto" w:fill="auto"/>
          </w:tcPr>
          <w:p w14:paraId="5E4F03D7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185324FA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4" w:type="dxa"/>
            <w:shd w:val="clear" w:color="auto" w:fill="auto"/>
          </w:tcPr>
          <w:p w14:paraId="48BE4471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465470AD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0737D95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9A583B6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821F3" w:rsidRPr="00ED294D" w14:paraId="491BF2CB" w14:textId="77777777" w:rsidTr="003231EB">
        <w:tc>
          <w:tcPr>
            <w:tcW w:w="4500" w:type="dxa"/>
            <w:shd w:val="clear" w:color="auto" w:fill="auto"/>
          </w:tcPr>
          <w:p w14:paraId="3FA4DFB1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3266A56" w14:textId="77777777" w:rsidR="00F821F3" w:rsidRPr="00ED294D" w:rsidRDefault="00F821F3" w:rsidP="00F821F3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3CA2155" w14:textId="77777777" w:rsidR="00F821F3" w:rsidRPr="00ED294D" w:rsidRDefault="00F821F3" w:rsidP="00F821F3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C6DADA4" w14:textId="77777777" w:rsidR="00F821F3" w:rsidRPr="00ED294D" w:rsidRDefault="00F821F3" w:rsidP="00F821F3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50" w:type="dxa"/>
            <w:shd w:val="clear" w:color="auto" w:fill="auto"/>
          </w:tcPr>
          <w:p w14:paraId="76AB5EC4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275F7E84" w14:textId="77777777" w:rsidR="00F821F3" w:rsidRPr="00ED294D" w:rsidRDefault="00F821F3" w:rsidP="00F821F3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  <w:shd w:val="clear" w:color="auto" w:fill="auto"/>
          </w:tcPr>
          <w:p w14:paraId="1585446E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349EE576" w14:textId="77777777" w:rsidR="00F821F3" w:rsidRPr="00ED294D" w:rsidRDefault="00F821F3" w:rsidP="00F821F3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250" w:type="dxa"/>
            <w:shd w:val="clear" w:color="auto" w:fill="auto"/>
          </w:tcPr>
          <w:p w14:paraId="4ED5ADDE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767BFADB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4" w:type="dxa"/>
            <w:shd w:val="clear" w:color="auto" w:fill="auto"/>
          </w:tcPr>
          <w:p w14:paraId="0D53A244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5C84C42C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270" w:type="dxa"/>
            <w:shd w:val="clear" w:color="auto" w:fill="auto"/>
          </w:tcPr>
          <w:p w14:paraId="6C66B209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AC8EC3F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821F3" w:rsidRPr="00ED294D" w14:paraId="7E470310" w14:textId="77777777" w:rsidTr="003231EB">
        <w:trPr>
          <w:trHeight w:val="252"/>
        </w:trPr>
        <w:tc>
          <w:tcPr>
            <w:tcW w:w="4500" w:type="dxa"/>
            <w:shd w:val="clear" w:color="auto" w:fill="auto"/>
          </w:tcPr>
          <w:p w14:paraId="503E41A4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F691FFE" w14:textId="77777777" w:rsidR="00F821F3" w:rsidRPr="00ED294D" w:rsidRDefault="00F821F3" w:rsidP="00F821F3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</w:tcPr>
          <w:p w14:paraId="7EFD574B" w14:textId="77777777" w:rsidR="00F821F3" w:rsidRPr="00ED294D" w:rsidRDefault="00F821F3" w:rsidP="00F821F3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80ADA8C" w14:textId="77777777" w:rsidR="00F821F3" w:rsidRPr="00ED294D" w:rsidRDefault="00F821F3" w:rsidP="00F821F3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50" w:type="dxa"/>
            <w:shd w:val="clear" w:color="auto" w:fill="auto"/>
          </w:tcPr>
          <w:p w14:paraId="336F01E7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44A8DAFA" w14:textId="77777777" w:rsidR="00F821F3" w:rsidRPr="00ED294D" w:rsidRDefault="00F821F3" w:rsidP="00F821F3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</w:tcPr>
          <w:p w14:paraId="1CE57D6B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2B09281F" w14:textId="77777777" w:rsidR="00F821F3" w:rsidRPr="00ED294D" w:rsidRDefault="00F821F3" w:rsidP="00F821F3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ให้เช่า</w:t>
            </w:r>
          </w:p>
        </w:tc>
        <w:tc>
          <w:tcPr>
            <w:tcW w:w="250" w:type="dxa"/>
            <w:shd w:val="clear" w:color="auto" w:fill="auto"/>
          </w:tcPr>
          <w:p w14:paraId="1954F439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6B29E2B4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54" w:type="dxa"/>
            <w:shd w:val="clear" w:color="auto" w:fill="auto"/>
          </w:tcPr>
          <w:p w14:paraId="40EB15D7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15B1BC17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0" w:type="dxa"/>
            <w:shd w:val="clear" w:color="auto" w:fill="auto"/>
          </w:tcPr>
          <w:p w14:paraId="5E896FCE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9932D8B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294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231EB" w:rsidRPr="00ED294D" w14:paraId="23329498" w14:textId="77777777" w:rsidTr="00C13882">
        <w:tc>
          <w:tcPr>
            <w:tcW w:w="4500" w:type="dxa"/>
            <w:shd w:val="clear" w:color="auto" w:fill="auto"/>
          </w:tcPr>
          <w:p w14:paraId="054D674A" w14:textId="77777777" w:rsidR="003231EB" w:rsidRPr="00ED294D" w:rsidRDefault="003231EB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630" w:type="dxa"/>
            <w:gridSpan w:val="13"/>
            <w:shd w:val="clear" w:color="auto" w:fill="auto"/>
          </w:tcPr>
          <w:p w14:paraId="058039B5" w14:textId="77777777" w:rsidR="003231EB" w:rsidRPr="00ED294D" w:rsidRDefault="003231EB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ED294D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ED294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3231EB" w:rsidRPr="00ED294D" w14:paraId="27609BD2" w14:textId="77777777" w:rsidTr="003231EB">
        <w:tc>
          <w:tcPr>
            <w:tcW w:w="4500" w:type="dxa"/>
            <w:shd w:val="clear" w:color="auto" w:fill="auto"/>
          </w:tcPr>
          <w:p w14:paraId="667B5BC4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D294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ค่าเสื่อมราคาสะสมและขาดทุนจากการด้อยค่า</w:t>
            </w:r>
          </w:p>
        </w:tc>
        <w:tc>
          <w:tcPr>
            <w:tcW w:w="990" w:type="dxa"/>
            <w:shd w:val="clear" w:color="auto" w:fill="auto"/>
          </w:tcPr>
          <w:p w14:paraId="257C5229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D68AE36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3F013C1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5"/>
                <w:tab w:val="left" w:pos="785"/>
                <w:tab w:val="decimal" w:pos="875"/>
              </w:tabs>
              <w:spacing w:line="360" w:lineRule="exact"/>
              <w:ind w:left="137" w:right="3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50" w:type="dxa"/>
            <w:shd w:val="clear" w:color="auto" w:fill="auto"/>
          </w:tcPr>
          <w:p w14:paraId="4C328730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9791F7E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6BA038F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927562B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50" w:type="dxa"/>
            <w:shd w:val="clear" w:color="auto" w:fill="auto"/>
          </w:tcPr>
          <w:p w14:paraId="2521ABEE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17CD8A0D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54" w:type="dxa"/>
            <w:shd w:val="clear" w:color="auto" w:fill="auto"/>
          </w:tcPr>
          <w:p w14:paraId="4335DE3A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049B382E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1C6FFC5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A4F1835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3231EB" w:rsidRPr="00ED294D" w14:paraId="7251F70F" w14:textId="77777777" w:rsidTr="003231EB">
        <w:trPr>
          <w:trHeight w:val="74"/>
        </w:trPr>
        <w:tc>
          <w:tcPr>
            <w:tcW w:w="4500" w:type="dxa"/>
            <w:shd w:val="clear" w:color="auto" w:fill="auto"/>
          </w:tcPr>
          <w:p w14:paraId="404696B7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4361DA">
              <w:rPr>
                <w:rFonts w:ascii="Angsana New" w:hAnsi="Angsana New"/>
                <w:sz w:val="26"/>
                <w:szCs w:val="26"/>
              </w:rPr>
              <w:t>1</w:t>
            </w:r>
            <w:r w:rsidRPr="00ED294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D294D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="00CC5A41" w:rsidRPr="00CC5A4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90" w:type="dxa"/>
            <w:shd w:val="clear" w:color="auto" w:fill="auto"/>
          </w:tcPr>
          <w:p w14:paraId="6F10B2A2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A1EDFB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339D36" w14:textId="77777777" w:rsidR="003231EB" w:rsidRPr="00ED294D" w:rsidRDefault="00E82DAF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137" w:right="-43"/>
              <w:rPr>
                <w:rFonts w:ascii="Angsana New" w:hAnsi="Angsana New"/>
                <w:sz w:val="26"/>
                <w:szCs w:val="26"/>
              </w:rPr>
            </w:pPr>
            <w:r w:rsidRPr="00E82DAF">
              <w:rPr>
                <w:rFonts w:ascii="Angsana New" w:hAnsi="Angsana New"/>
                <w:sz w:val="26"/>
                <w:szCs w:val="26"/>
              </w:rPr>
              <w:t>999</w:t>
            </w:r>
          </w:p>
        </w:tc>
        <w:tc>
          <w:tcPr>
            <w:tcW w:w="250" w:type="dxa"/>
            <w:shd w:val="clear" w:color="auto" w:fill="auto"/>
          </w:tcPr>
          <w:p w14:paraId="3822F12A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F8ABC37" w14:textId="77777777" w:rsidR="003231EB" w:rsidRPr="00ED294D" w:rsidRDefault="00CC5A41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6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/>
                <w:sz w:val="26"/>
                <w:szCs w:val="26"/>
              </w:rPr>
              <w:t>356</w:t>
            </w:r>
          </w:p>
        </w:tc>
        <w:tc>
          <w:tcPr>
            <w:tcW w:w="270" w:type="dxa"/>
            <w:shd w:val="clear" w:color="auto" w:fill="auto"/>
          </w:tcPr>
          <w:p w14:paraId="7863494B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3FFAEBF" w14:textId="77777777" w:rsidR="003231EB" w:rsidRPr="00ED294D" w:rsidRDefault="00CC5A41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/>
                <w:sz w:val="26"/>
                <w:szCs w:val="26"/>
              </w:rPr>
              <w:t>33</w:t>
            </w:r>
            <w:r w:rsidR="004361D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50" w:type="dxa"/>
            <w:shd w:val="clear" w:color="auto" w:fill="auto"/>
          </w:tcPr>
          <w:p w14:paraId="52DF8976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64A956EC" w14:textId="77777777" w:rsidR="003231EB" w:rsidRPr="00ED294D" w:rsidRDefault="00CC5A41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/>
                <w:sz w:val="26"/>
                <w:szCs w:val="26"/>
              </w:rPr>
              <w:t>6</w:t>
            </w:r>
            <w:r w:rsidR="004361DA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54" w:type="dxa"/>
            <w:shd w:val="clear" w:color="auto" w:fill="auto"/>
          </w:tcPr>
          <w:p w14:paraId="4F787A85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5C01118A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0AB114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380CDB" w14:textId="77777777" w:rsidR="003231EB" w:rsidRPr="00ED294D" w:rsidRDefault="004361DA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3231EB" w:rsidRPr="00ED294D">
              <w:rPr>
                <w:rFonts w:ascii="Angsana New" w:hAnsi="Angsana New"/>
                <w:sz w:val="26"/>
                <w:szCs w:val="26"/>
              </w:rPr>
              <w:t>,</w:t>
            </w:r>
            <w:r w:rsidR="00CC5A41" w:rsidRPr="00CC5A41">
              <w:rPr>
                <w:rFonts w:ascii="Angsana New" w:hAnsi="Angsana New"/>
                <w:sz w:val="26"/>
                <w:szCs w:val="26"/>
              </w:rPr>
              <w:t>746</w:t>
            </w:r>
          </w:p>
        </w:tc>
      </w:tr>
      <w:tr w:rsidR="003231EB" w:rsidRPr="00ED294D" w14:paraId="501CD053" w14:textId="77777777" w:rsidTr="003231EB">
        <w:trPr>
          <w:trHeight w:val="74"/>
        </w:trPr>
        <w:tc>
          <w:tcPr>
            <w:tcW w:w="4500" w:type="dxa"/>
            <w:shd w:val="clear" w:color="auto" w:fill="auto"/>
          </w:tcPr>
          <w:p w14:paraId="4D8001EB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shd w:val="clear" w:color="auto" w:fill="auto"/>
          </w:tcPr>
          <w:p w14:paraId="42D67DCC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A4C464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0EFC89" w14:textId="77777777" w:rsidR="003231EB" w:rsidRPr="00ED294D" w:rsidRDefault="00CC5A41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250" w:type="dxa"/>
            <w:shd w:val="clear" w:color="auto" w:fill="auto"/>
          </w:tcPr>
          <w:p w14:paraId="36FABCD5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C2AFF89" w14:textId="77777777" w:rsidR="003231EB" w:rsidRPr="00ED294D" w:rsidRDefault="00CC5A41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60" w:lineRule="exact"/>
              <w:ind w:left="137" w:right="-115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/>
                <w:sz w:val="26"/>
                <w:szCs w:val="26"/>
              </w:rPr>
              <w:t>2</w:t>
            </w:r>
            <w:r w:rsidR="00E82DAF" w:rsidRPr="00E82DAF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89A0D01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8F197DC" w14:textId="77777777" w:rsidR="003231EB" w:rsidRPr="00ED294D" w:rsidRDefault="00CC5A41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/>
                <w:sz w:val="26"/>
                <w:szCs w:val="26"/>
              </w:rPr>
              <w:t>5</w:t>
            </w:r>
            <w:r w:rsidR="00E82DAF" w:rsidRPr="00E82DA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50" w:type="dxa"/>
            <w:shd w:val="clear" w:color="auto" w:fill="auto"/>
          </w:tcPr>
          <w:p w14:paraId="275BAB1D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02C0495C" w14:textId="77777777" w:rsidR="003231EB" w:rsidRPr="00ED294D" w:rsidRDefault="004361DA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3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54" w:type="dxa"/>
            <w:shd w:val="clear" w:color="auto" w:fill="auto"/>
          </w:tcPr>
          <w:p w14:paraId="25CB0F63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7A1A0EF2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BC63C8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4CD1E3" w14:textId="77777777" w:rsidR="003231EB" w:rsidRPr="00ED294D" w:rsidRDefault="004361DA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</w:t>
            </w:r>
            <w:r w:rsidR="00CC5A41" w:rsidRPr="00CC5A41">
              <w:rPr>
                <w:rFonts w:ascii="Angsana New" w:hAnsi="Angsana New" w:hint="cs"/>
                <w:sz w:val="26"/>
                <w:szCs w:val="26"/>
              </w:rPr>
              <w:t>53</w:t>
            </w:r>
          </w:p>
        </w:tc>
      </w:tr>
      <w:tr w:rsidR="003231EB" w:rsidRPr="00ED294D" w14:paraId="520226D9" w14:textId="77777777" w:rsidTr="003231EB">
        <w:tc>
          <w:tcPr>
            <w:tcW w:w="4500" w:type="dxa"/>
            <w:shd w:val="clear" w:color="auto" w:fill="auto"/>
          </w:tcPr>
          <w:p w14:paraId="7C70D857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422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D294D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ผลกระทบจากการได้มาซึ่งส่วนได้เสีย</w:t>
            </w:r>
          </w:p>
        </w:tc>
        <w:tc>
          <w:tcPr>
            <w:tcW w:w="990" w:type="dxa"/>
            <w:shd w:val="clear" w:color="auto" w:fill="auto"/>
          </w:tcPr>
          <w:p w14:paraId="102879CB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BD521B5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7B091A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36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  <w:shd w:val="clear" w:color="auto" w:fill="auto"/>
          </w:tcPr>
          <w:p w14:paraId="1D18F719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1CC4CF3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60" w:lineRule="exact"/>
              <w:ind w:left="137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5B1026E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2B73557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left="137" w:right="3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0" w:type="dxa"/>
            <w:shd w:val="clear" w:color="auto" w:fill="auto"/>
          </w:tcPr>
          <w:p w14:paraId="69861C5A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8FA890D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3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4" w:type="dxa"/>
            <w:shd w:val="clear" w:color="auto" w:fill="auto"/>
          </w:tcPr>
          <w:p w14:paraId="1E68A831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30092BEE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AE711EA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A730A6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left="137" w:right="3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231EB" w:rsidRPr="00ED294D" w14:paraId="31C917E8" w14:textId="77777777" w:rsidTr="003231EB">
        <w:tc>
          <w:tcPr>
            <w:tcW w:w="4500" w:type="dxa"/>
            <w:shd w:val="clear" w:color="auto" w:fill="auto"/>
          </w:tcPr>
          <w:p w14:paraId="379924CE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422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D294D">
              <w:rPr>
                <w:rFonts w:ascii="Angsana New" w:hAnsi="Angsana New" w:hint="cs"/>
                <w:sz w:val="26"/>
                <w:szCs w:val="26"/>
                <w:cs/>
              </w:rPr>
              <w:t xml:space="preserve">   ในบริษัทย่อย</w:t>
            </w:r>
          </w:p>
        </w:tc>
        <w:tc>
          <w:tcPr>
            <w:tcW w:w="990" w:type="dxa"/>
            <w:shd w:val="clear" w:color="auto" w:fill="auto"/>
          </w:tcPr>
          <w:p w14:paraId="0925C1BD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862D68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1E8895AC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8E2A55F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9EF2F10" w14:textId="77777777" w:rsidR="003231EB" w:rsidRPr="00ED294D" w:rsidRDefault="00E82DAF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60" w:lineRule="exact"/>
              <w:ind w:left="137" w:right="-115"/>
              <w:rPr>
                <w:rFonts w:ascii="Angsana New" w:hAnsi="Angsana New"/>
                <w:sz w:val="26"/>
                <w:szCs w:val="26"/>
              </w:rPr>
            </w:pPr>
            <w:r w:rsidRPr="00E82DAF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7ED54E6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46DEDE76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6F0925B6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</w:tcPr>
          <w:p w14:paraId="4CF8B6F2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7C8F3741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1D47B48C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E6231E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DE21F2" w14:textId="77777777" w:rsidR="003231EB" w:rsidRPr="00ED294D" w:rsidRDefault="00E82DAF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 w:rsidRPr="00E82DAF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</w:tr>
      <w:tr w:rsidR="003231EB" w:rsidRPr="00ED294D" w14:paraId="26F3F623" w14:textId="77777777" w:rsidTr="003231EB">
        <w:tc>
          <w:tcPr>
            <w:tcW w:w="4500" w:type="dxa"/>
            <w:shd w:val="clear" w:color="auto" w:fill="auto"/>
          </w:tcPr>
          <w:p w14:paraId="0AA6F4B4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422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D294D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990" w:type="dxa"/>
            <w:shd w:val="clear" w:color="auto" w:fill="auto"/>
          </w:tcPr>
          <w:p w14:paraId="42065390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C0A1AB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406D53F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152F873D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36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B63EF39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6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DD4329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A66537C" w14:textId="77777777" w:rsidR="003231EB" w:rsidRPr="00ED294D" w:rsidRDefault="00CC5A41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CC5A4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50" w:type="dxa"/>
            <w:shd w:val="clear" w:color="auto" w:fill="auto"/>
          </w:tcPr>
          <w:p w14:paraId="429DA2D9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</w:tcPr>
          <w:p w14:paraId="347D40C4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442A6230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2905B41D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DB8CDB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B7A2F9" w14:textId="77777777" w:rsidR="003231EB" w:rsidRPr="00ED294D" w:rsidRDefault="00CC5A41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CC5A41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3231EB" w:rsidRPr="00ED294D" w14:paraId="05EC4EA6" w14:textId="77777777" w:rsidTr="003231EB">
        <w:tc>
          <w:tcPr>
            <w:tcW w:w="4500" w:type="dxa"/>
            <w:shd w:val="clear" w:color="auto" w:fill="auto"/>
          </w:tcPr>
          <w:p w14:paraId="783661B8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>จำหน่าย/ตัดบัญชี</w:t>
            </w:r>
          </w:p>
        </w:tc>
        <w:tc>
          <w:tcPr>
            <w:tcW w:w="990" w:type="dxa"/>
            <w:shd w:val="clear" w:color="auto" w:fill="auto"/>
          </w:tcPr>
          <w:p w14:paraId="594FDB36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997AC2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076402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36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4361DA">
              <w:rPr>
                <w:rFonts w:ascii="Angsana New" w:hAnsi="Angsana New"/>
                <w:sz w:val="26"/>
                <w:szCs w:val="26"/>
              </w:rPr>
              <w:t>1</w:t>
            </w:r>
            <w:r w:rsidR="00CC5A41" w:rsidRPr="00CC5A41">
              <w:rPr>
                <w:rFonts w:ascii="Angsana New" w:hAnsi="Angsana New"/>
                <w:sz w:val="26"/>
                <w:szCs w:val="26"/>
              </w:rPr>
              <w:t>2</w:t>
            </w:r>
            <w:r w:rsidRPr="00ED294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64945A0B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119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A4F567A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6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CC5A41" w:rsidRPr="00CC5A41">
              <w:rPr>
                <w:rFonts w:ascii="Angsana New" w:hAnsi="Angsana New"/>
                <w:sz w:val="26"/>
                <w:szCs w:val="26"/>
              </w:rPr>
              <w:t>22</w:t>
            </w:r>
            <w:r w:rsidRPr="00ED294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0B5512D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6F7F06F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CC5A41" w:rsidRPr="00CC5A41">
              <w:rPr>
                <w:rFonts w:ascii="Angsana New" w:hAnsi="Angsana New" w:hint="cs"/>
                <w:sz w:val="26"/>
                <w:szCs w:val="26"/>
              </w:rPr>
              <w:t>2</w:t>
            </w:r>
            <w:r w:rsidR="00CC5A41" w:rsidRPr="00CC5A41">
              <w:rPr>
                <w:rFonts w:ascii="Angsana New" w:hAnsi="Angsana New"/>
                <w:sz w:val="26"/>
                <w:szCs w:val="26"/>
              </w:rPr>
              <w:t>3</w:t>
            </w:r>
            <w:r w:rsidRPr="00ED294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70CF97EE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67047BD8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4361DA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ED294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54" w:type="dxa"/>
            <w:shd w:val="clear" w:color="auto" w:fill="auto"/>
          </w:tcPr>
          <w:p w14:paraId="32100D5F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2CDDD1AD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C19D5B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2BE9F27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CC5A41" w:rsidRPr="00CC5A41">
              <w:rPr>
                <w:rFonts w:ascii="Angsana New" w:hAnsi="Angsana New" w:hint="cs"/>
                <w:sz w:val="26"/>
                <w:szCs w:val="26"/>
              </w:rPr>
              <w:t>6</w:t>
            </w:r>
            <w:r w:rsidR="00CC5A41" w:rsidRPr="00CC5A41">
              <w:rPr>
                <w:rFonts w:ascii="Angsana New" w:hAnsi="Angsana New"/>
                <w:sz w:val="26"/>
                <w:szCs w:val="26"/>
              </w:rPr>
              <w:t>7</w:t>
            </w:r>
            <w:r w:rsidRPr="00ED294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3231EB" w:rsidRPr="00ED294D" w14:paraId="4F972831" w14:textId="77777777" w:rsidTr="003231EB">
        <w:tc>
          <w:tcPr>
            <w:tcW w:w="4500" w:type="dxa"/>
            <w:shd w:val="clear" w:color="auto" w:fill="auto"/>
          </w:tcPr>
          <w:p w14:paraId="5591E19D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294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C5A41" w:rsidRPr="00CC5A41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4361DA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ED294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D294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C5A41" w:rsidRPr="00CC5A41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8891D6C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F3AACD3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4E668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360" w:lineRule="exact"/>
              <w:ind w:left="137"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  <w:shd w:val="clear" w:color="auto" w:fill="auto"/>
          </w:tcPr>
          <w:p w14:paraId="3C07EFC2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5C65D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60" w:lineRule="exact"/>
              <w:ind w:left="137" w:right="3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2178BF2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07231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left="137" w:right="3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  <w:shd w:val="clear" w:color="auto" w:fill="auto"/>
          </w:tcPr>
          <w:p w14:paraId="7B09B33E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E4284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left="137" w:right="3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4" w:type="dxa"/>
            <w:shd w:val="clear" w:color="auto" w:fill="auto"/>
          </w:tcPr>
          <w:p w14:paraId="0FBA9880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</w:tcPr>
          <w:p w14:paraId="0479121D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3B88B13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BC15A5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left="137" w:right="3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231EB" w:rsidRPr="00ED294D" w14:paraId="1642D9FD" w14:textId="77777777" w:rsidTr="003231EB">
        <w:tc>
          <w:tcPr>
            <w:tcW w:w="4500" w:type="dxa"/>
            <w:shd w:val="clear" w:color="auto" w:fill="auto"/>
          </w:tcPr>
          <w:p w14:paraId="74EDC40D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D294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Pr="00ED294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="004361DA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ED294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D294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CC5A41" w:rsidRPr="00CC5A41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90" w:type="dxa"/>
            <w:shd w:val="clear" w:color="auto" w:fill="auto"/>
          </w:tcPr>
          <w:p w14:paraId="60872846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294D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20E184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7867DC" w14:textId="77777777" w:rsidR="003231EB" w:rsidRPr="00ED294D" w:rsidRDefault="004361DA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137"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="003231EB" w:rsidRPr="00ED294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0</w:t>
            </w:r>
            <w:r w:rsidR="00CC5A41" w:rsidRPr="00CC5A41">
              <w:rPr>
                <w:rFonts w:ascii="Angsana New" w:hAnsi="Angsana New" w:hint="cs"/>
                <w:b/>
                <w:bCs/>
                <w:sz w:val="26"/>
                <w:szCs w:val="26"/>
              </w:rPr>
              <w:t>42</w:t>
            </w:r>
          </w:p>
        </w:tc>
        <w:tc>
          <w:tcPr>
            <w:tcW w:w="250" w:type="dxa"/>
            <w:shd w:val="clear" w:color="auto" w:fill="auto"/>
          </w:tcPr>
          <w:p w14:paraId="2A3533C5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60FE608" w14:textId="77777777" w:rsidR="003231EB" w:rsidRPr="00ED294D" w:rsidRDefault="00CC5A41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60" w:lineRule="exact"/>
              <w:ind w:left="137" w:right="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5A41">
              <w:rPr>
                <w:rFonts w:ascii="Angsana New" w:hAnsi="Angsana New" w:hint="cs"/>
                <w:b/>
                <w:bCs/>
                <w:sz w:val="26"/>
                <w:szCs w:val="26"/>
              </w:rPr>
              <w:t>372</w:t>
            </w:r>
          </w:p>
        </w:tc>
        <w:tc>
          <w:tcPr>
            <w:tcW w:w="270" w:type="dxa"/>
            <w:shd w:val="clear" w:color="auto" w:fill="auto"/>
          </w:tcPr>
          <w:p w14:paraId="3AF8961A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DA32B13" w14:textId="77777777" w:rsidR="003231EB" w:rsidRPr="00ED294D" w:rsidRDefault="00CC5A41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left="137" w:right="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5A41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E82DAF" w:rsidRPr="00E82DAF">
              <w:rPr>
                <w:rFonts w:ascii="Angsana New" w:hAnsi="Angsana New"/>
                <w:b/>
                <w:bCs/>
                <w:sz w:val="26"/>
                <w:szCs w:val="26"/>
              </w:rPr>
              <w:t>98</w:t>
            </w:r>
          </w:p>
        </w:tc>
        <w:tc>
          <w:tcPr>
            <w:tcW w:w="250" w:type="dxa"/>
            <w:shd w:val="clear" w:color="auto" w:fill="auto"/>
          </w:tcPr>
          <w:p w14:paraId="27B86A9F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68DF0CD5" w14:textId="77777777" w:rsidR="003231EB" w:rsidRPr="00ED294D" w:rsidRDefault="00CC5A41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left="137" w:right="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5A41">
              <w:rPr>
                <w:rFonts w:ascii="Angsana New" w:hAnsi="Angsana New" w:hint="cs"/>
                <w:b/>
                <w:bCs/>
                <w:sz w:val="26"/>
                <w:szCs w:val="26"/>
              </w:rPr>
              <w:t>6</w:t>
            </w:r>
            <w:r w:rsidR="004361DA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54" w:type="dxa"/>
            <w:shd w:val="clear" w:color="auto" w:fill="auto"/>
          </w:tcPr>
          <w:p w14:paraId="4FFC34A0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197BB186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294D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561B86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6AC636" w14:textId="77777777" w:rsidR="003231EB" w:rsidRPr="00ED294D" w:rsidRDefault="004361DA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left="137" w:right="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="003231EB" w:rsidRPr="00ED294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E82DAF" w:rsidRPr="00E82DAF">
              <w:rPr>
                <w:rFonts w:ascii="Angsana New" w:hAnsi="Angsana New" w:hint="cs"/>
                <w:b/>
                <w:bCs/>
                <w:sz w:val="26"/>
                <w:szCs w:val="26"/>
              </w:rPr>
              <w:t>8</w:t>
            </w:r>
            <w:r w:rsidR="00CC5A41" w:rsidRPr="00CC5A41">
              <w:rPr>
                <w:rFonts w:ascii="Angsana New" w:hAnsi="Angsana New" w:hint="cs"/>
                <w:b/>
                <w:bCs/>
                <w:sz w:val="26"/>
                <w:szCs w:val="26"/>
              </w:rPr>
              <w:t>7</w:t>
            </w:r>
            <w:r w:rsidR="00CC5A41" w:rsidRPr="00CC5A41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</w:tr>
      <w:tr w:rsidR="003231EB" w:rsidRPr="00ED294D" w14:paraId="666F6BB4" w14:textId="77777777" w:rsidTr="003231EB">
        <w:tc>
          <w:tcPr>
            <w:tcW w:w="4500" w:type="dxa"/>
            <w:shd w:val="clear" w:color="auto" w:fill="auto"/>
          </w:tcPr>
          <w:p w14:paraId="1DB1869E" w14:textId="403AE69D" w:rsidR="003231EB" w:rsidRPr="0088500F" w:rsidRDefault="003231EB" w:rsidP="0096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8500F">
              <w:rPr>
                <w:rFonts w:asciiTheme="majorBidi" w:hAnsiTheme="majorBidi" w:cstheme="majorBidi"/>
                <w:sz w:val="26"/>
                <w:szCs w:val="26"/>
                <w:cs/>
              </w:rPr>
              <w:t>โอนค่าเสื่อมราคาของสินทรัพย์</w:t>
            </w:r>
            <w:r w:rsidR="00961188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ไป</w:t>
            </w:r>
            <w:r w:rsidRPr="0088500F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สิทธิการใช้จากการ</w:t>
            </w:r>
            <w:r w:rsidR="00961188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8850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ถือปฏิบัติตาม </w:t>
            </w:r>
            <w:r w:rsidRPr="0088500F">
              <w:rPr>
                <w:rFonts w:asciiTheme="majorBidi" w:hAnsiTheme="majorBidi" w:cstheme="majorBidi"/>
                <w:sz w:val="26"/>
                <w:szCs w:val="26"/>
              </w:rPr>
              <w:t xml:space="preserve">TFRS </w:t>
            </w:r>
            <w:r w:rsidR="004361D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C5A41" w:rsidRPr="00CC5A4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88500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8500F">
              <w:rPr>
                <w:rFonts w:asciiTheme="majorBidi" w:hAnsiTheme="majorBidi" w:cstheme="majorBidi"/>
                <w:sz w:val="26"/>
                <w:szCs w:val="26"/>
                <w:cs/>
              </w:rPr>
              <w:t>เป็นครั้งแรก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E862EB8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14:paraId="3CBB2215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176647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BAC28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68C81F78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C2D7C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6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(</w:t>
            </w:r>
            <w:r w:rsidR="004361DA">
              <w:rPr>
                <w:rFonts w:ascii="Angsana New" w:hAnsi="Angsana New"/>
                <w:sz w:val="26"/>
                <w:szCs w:val="26"/>
              </w:rPr>
              <w:t>1</w:t>
            </w:r>
            <w:r w:rsidR="00CC5A41" w:rsidRPr="00CC5A41">
              <w:rPr>
                <w:rFonts w:ascii="Angsana New" w:hAnsi="Angsana New"/>
                <w:sz w:val="26"/>
                <w:szCs w:val="26"/>
              </w:rPr>
              <w:t>4</w:t>
            </w:r>
            <w:r w:rsidRPr="00ED294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119E7A8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8EA4D" w14:textId="189AAA00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961188">
              <w:rPr>
                <w:rFonts w:ascii="Angsana New" w:hAnsi="Angsana New"/>
                <w:sz w:val="26"/>
                <w:szCs w:val="26"/>
              </w:rPr>
              <w:t>9</w:t>
            </w:r>
            <w:r w:rsidRPr="00ED294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21A176BF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55102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(</w:t>
            </w:r>
            <w:r w:rsidR="00CC5A41" w:rsidRPr="00CC5A41">
              <w:rPr>
                <w:rFonts w:ascii="Angsana New" w:hAnsi="Angsana New"/>
                <w:sz w:val="26"/>
                <w:szCs w:val="26"/>
              </w:rPr>
              <w:t>3</w:t>
            </w:r>
            <w:r w:rsidRPr="00ED294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54" w:type="dxa"/>
            <w:shd w:val="clear" w:color="auto" w:fill="auto"/>
          </w:tcPr>
          <w:p w14:paraId="4611887A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</w:tcPr>
          <w:p w14:paraId="29AD867D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14:paraId="010D3EE8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33076B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09C77" w14:textId="45452DCB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(</w:t>
            </w:r>
            <w:r w:rsidR="00CC5A41" w:rsidRPr="00CC5A41">
              <w:rPr>
                <w:rFonts w:ascii="Angsana New" w:hAnsi="Angsana New"/>
                <w:sz w:val="26"/>
                <w:szCs w:val="26"/>
              </w:rPr>
              <w:t>2</w:t>
            </w:r>
            <w:r w:rsidR="00961188">
              <w:rPr>
                <w:rFonts w:ascii="Angsana New" w:hAnsi="Angsana New"/>
                <w:sz w:val="26"/>
                <w:szCs w:val="26"/>
              </w:rPr>
              <w:t>6</w:t>
            </w:r>
            <w:r w:rsidRPr="00ED294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231EB" w:rsidRPr="00ED294D" w14:paraId="51788621" w14:textId="77777777" w:rsidTr="003231EB">
        <w:tc>
          <w:tcPr>
            <w:tcW w:w="4500" w:type="dxa"/>
            <w:shd w:val="clear" w:color="auto" w:fill="auto"/>
          </w:tcPr>
          <w:p w14:paraId="5B83B680" w14:textId="77777777" w:rsidR="003231EB" w:rsidRPr="0088500F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850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88500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4361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88500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8850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CC5A41" w:rsidRPr="00CC5A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  <w:r w:rsidRPr="0088500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 </w:t>
            </w:r>
            <w:r w:rsidRPr="008850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6FD2BBB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294D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839FF8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CAA4F" w14:textId="77777777" w:rsidR="003231EB" w:rsidRPr="00ED294D" w:rsidRDefault="004361DA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137"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3231EB" w:rsidRPr="00ED294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="00CC5A41" w:rsidRPr="00CC5A41">
              <w:rPr>
                <w:rFonts w:ascii="Angsana New" w:hAnsi="Angsana New"/>
                <w:b/>
                <w:bCs/>
                <w:sz w:val="26"/>
                <w:szCs w:val="26"/>
              </w:rPr>
              <w:t>42</w:t>
            </w:r>
          </w:p>
        </w:tc>
        <w:tc>
          <w:tcPr>
            <w:tcW w:w="250" w:type="dxa"/>
            <w:shd w:val="clear" w:color="auto" w:fill="auto"/>
          </w:tcPr>
          <w:p w14:paraId="3A3E81E6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A2F4C" w14:textId="77777777" w:rsidR="003231EB" w:rsidRPr="00ED294D" w:rsidRDefault="00CC5A41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60" w:lineRule="exact"/>
              <w:ind w:left="137" w:right="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5A41">
              <w:rPr>
                <w:rFonts w:ascii="Angsana New" w:hAnsi="Angsana New"/>
                <w:b/>
                <w:bCs/>
                <w:sz w:val="26"/>
                <w:szCs w:val="26"/>
              </w:rPr>
              <w:t>35</w:t>
            </w:r>
            <w:r w:rsidR="00E82DAF" w:rsidRPr="00E82DAF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0C528D0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B81DD" w14:textId="2B9274B7" w:rsidR="003231EB" w:rsidRPr="00ED294D" w:rsidRDefault="00CC5A41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left="137" w:right="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5A41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E82DAF" w:rsidRPr="00E82DAF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="00961188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50" w:type="dxa"/>
            <w:shd w:val="clear" w:color="auto" w:fill="auto"/>
          </w:tcPr>
          <w:p w14:paraId="2271CE02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8EA96" w14:textId="77777777" w:rsidR="003231EB" w:rsidRPr="00ED294D" w:rsidRDefault="00CC5A41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left="137" w:right="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5A41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E82DAF" w:rsidRPr="00E82DAF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54" w:type="dxa"/>
            <w:shd w:val="clear" w:color="auto" w:fill="auto"/>
          </w:tcPr>
          <w:p w14:paraId="224C3763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</w:tcPr>
          <w:p w14:paraId="60F5A1F7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294D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5358C5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167D0" w14:textId="51C6D6BE" w:rsidR="003231EB" w:rsidRPr="00ED294D" w:rsidRDefault="004361DA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left="137" w:right="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3231EB" w:rsidRPr="00ED294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E82DAF" w:rsidRPr="00E82DAF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="00CC5A41" w:rsidRPr="00CC5A41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961188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</w:tr>
      <w:tr w:rsidR="003231EB" w:rsidRPr="00ED294D" w14:paraId="21B11B59" w14:textId="77777777" w:rsidTr="003231EB">
        <w:tc>
          <w:tcPr>
            <w:tcW w:w="4500" w:type="dxa"/>
            <w:shd w:val="clear" w:color="auto" w:fill="auto"/>
          </w:tcPr>
          <w:p w14:paraId="17BE8BAA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shd w:val="clear" w:color="auto" w:fill="auto"/>
          </w:tcPr>
          <w:p w14:paraId="0400ACE9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F62A4E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C1CD01" w14:textId="77777777" w:rsidR="003231EB" w:rsidRPr="00ED294D" w:rsidRDefault="00CC5A41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137" w:right="-43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250" w:type="dxa"/>
            <w:shd w:val="clear" w:color="auto" w:fill="auto"/>
          </w:tcPr>
          <w:p w14:paraId="53E24A99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B54A201" w14:textId="77777777" w:rsidR="003231EB" w:rsidRPr="00ED294D" w:rsidRDefault="00CC5A41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60" w:lineRule="exact"/>
              <w:ind w:left="137" w:right="-115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14:paraId="68D7D2B5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ABB5B7F" w14:textId="77777777" w:rsidR="003231EB" w:rsidRPr="00ED294D" w:rsidRDefault="00CC5A41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/>
                <w:sz w:val="26"/>
                <w:szCs w:val="26"/>
              </w:rPr>
              <w:t>4</w:t>
            </w:r>
            <w:r w:rsidR="004361D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50" w:type="dxa"/>
            <w:shd w:val="clear" w:color="auto" w:fill="auto"/>
          </w:tcPr>
          <w:p w14:paraId="40B1E6A3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03E9CA58" w14:textId="77777777" w:rsidR="003231EB" w:rsidRPr="00ED294D" w:rsidRDefault="00CC5A41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32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54" w:type="dxa"/>
            <w:shd w:val="clear" w:color="auto" w:fill="auto"/>
          </w:tcPr>
          <w:p w14:paraId="3B043E41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2CD50481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1A87E2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DB935D" w14:textId="77777777" w:rsidR="003231EB" w:rsidRPr="00ED294D" w:rsidRDefault="004361DA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  <w:r w:rsidR="00CC5A41" w:rsidRPr="00CC5A41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3231EB" w:rsidRPr="00ED294D" w14:paraId="7F213345" w14:textId="77777777" w:rsidTr="003231EB">
        <w:tc>
          <w:tcPr>
            <w:tcW w:w="4500" w:type="dxa"/>
            <w:shd w:val="clear" w:color="auto" w:fill="auto"/>
          </w:tcPr>
          <w:p w14:paraId="2272F788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>จำหน่าย/ตัดบัญชี</w:t>
            </w:r>
          </w:p>
        </w:tc>
        <w:tc>
          <w:tcPr>
            <w:tcW w:w="990" w:type="dxa"/>
            <w:shd w:val="clear" w:color="auto" w:fill="auto"/>
          </w:tcPr>
          <w:p w14:paraId="2F8ED9D9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483193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AA2A2C6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137" w:right="-43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(</w:t>
            </w:r>
            <w:r w:rsidR="00CC5A41" w:rsidRPr="00CC5A41">
              <w:rPr>
                <w:rFonts w:ascii="Angsana New" w:hAnsi="Angsana New"/>
                <w:sz w:val="26"/>
                <w:szCs w:val="26"/>
              </w:rPr>
              <w:t>23</w:t>
            </w:r>
            <w:r w:rsidRPr="00ED294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7C4B85FB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119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785FD847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6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(</w:t>
            </w:r>
            <w:r w:rsidR="00CC5A41" w:rsidRPr="00CC5A41">
              <w:rPr>
                <w:rFonts w:ascii="Angsana New" w:hAnsi="Angsana New"/>
                <w:sz w:val="26"/>
                <w:szCs w:val="26"/>
              </w:rPr>
              <w:t>35</w:t>
            </w:r>
            <w:r w:rsidRPr="00ED294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FF923CB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3DEC9EF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(</w:t>
            </w:r>
            <w:r w:rsidR="00CC5A41" w:rsidRPr="00CC5A41">
              <w:rPr>
                <w:rFonts w:ascii="Angsana New" w:hAnsi="Angsana New"/>
                <w:sz w:val="26"/>
                <w:szCs w:val="26"/>
              </w:rPr>
              <w:t>3</w:t>
            </w:r>
            <w:r w:rsidRPr="00ED294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74F5AF96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105DFE90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(</w:t>
            </w:r>
            <w:r w:rsidR="00CC5A41" w:rsidRPr="00CC5A41">
              <w:rPr>
                <w:rFonts w:ascii="Angsana New" w:hAnsi="Angsana New"/>
                <w:sz w:val="26"/>
                <w:szCs w:val="26"/>
              </w:rPr>
              <w:t>27</w:t>
            </w:r>
            <w:r w:rsidRPr="00ED294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54" w:type="dxa"/>
            <w:shd w:val="clear" w:color="auto" w:fill="auto"/>
          </w:tcPr>
          <w:p w14:paraId="00FB918A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4E0B0996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7BB103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C428625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(</w:t>
            </w:r>
            <w:r w:rsidR="00E82DAF" w:rsidRPr="00E82DAF">
              <w:rPr>
                <w:rFonts w:ascii="Angsana New" w:hAnsi="Angsana New"/>
                <w:sz w:val="26"/>
                <w:szCs w:val="26"/>
              </w:rPr>
              <w:t>88</w:t>
            </w:r>
            <w:r w:rsidRPr="00ED294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231EB" w:rsidRPr="00ED294D" w14:paraId="5CB3FF86" w14:textId="77777777" w:rsidTr="003231EB">
        <w:tc>
          <w:tcPr>
            <w:tcW w:w="4500" w:type="dxa"/>
            <w:shd w:val="clear" w:color="auto" w:fill="auto"/>
          </w:tcPr>
          <w:p w14:paraId="37B8EB9B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990" w:type="dxa"/>
            <w:shd w:val="clear" w:color="auto" w:fill="auto"/>
          </w:tcPr>
          <w:p w14:paraId="4C3377CB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878275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2A4A8EF" w14:textId="77777777" w:rsidR="003231EB" w:rsidRPr="00ED294D" w:rsidRDefault="00CC5A41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137" w:right="-43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50" w:type="dxa"/>
            <w:shd w:val="clear" w:color="auto" w:fill="auto"/>
          </w:tcPr>
          <w:p w14:paraId="01F197FE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119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C60A379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6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(</w:t>
            </w:r>
            <w:r w:rsidR="00CC5A41" w:rsidRPr="00CC5A41">
              <w:rPr>
                <w:rFonts w:ascii="Angsana New" w:hAnsi="Angsana New"/>
                <w:sz w:val="26"/>
                <w:szCs w:val="26"/>
              </w:rPr>
              <w:t>2</w:t>
            </w:r>
            <w:r w:rsidR="00E82DAF" w:rsidRPr="00E82DAF">
              <w:rPr>
                <w:rFonts w:ascii="Angsana New" w:hAnsi="Angsana New"/>
                <w:sz w:val="26"/>
                <w:szCs w:val="26"/>
              </w:rPr>
              <w:t>8</w:t>
            </w:r>
            <w:r w:rsidRPr="00ED294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26C2C47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5AEB4B06" w14:textId="50199E81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(</w:t>
            </w:r>
            <w:r w:rsidR="00961188">
              <w:rPr>
                <w:rFonts w:ascii="Angsana New" w:hAnsi="Angsana New"/>
                <w:sz w:val="26"/>
                <w:szCs w:val="26"/>
              </w:rPr>
              <w:t>9</w:t>
            </w:r>
            <w:r w:rsidRPr="00ED294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0FAA1DF8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</w:tcPr>
          <w:p w14:paraId="0C4C5F15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68E84DA4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32F78271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53F82C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C64A8FF" w14:textId="6B882982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(</w:t>
            </w:r>
            <w:r w:rsidR="00CC5A41" w:rsidRPr="00CC5A41">
              <w:rPr>
                <w:rFonts w:ascii="Angsana New" w:hAnsi="Angsana New"/>
                <w:sz w:val="26"/>
                <w:szCs w:val="26"/>
              </w:rPr>
              <w:t>3</w:t>
            </w:r>
            <w:r w:rsidR="00961188">
              <w:rPr>
                <w:rFonts w:ascii="Angsana New" w:hAnsi="Angsana New"/>
                <w:sz w:val="26"/>
                <w:szCs w:val="26"/>
              </w:rPr>
              <w:t>3</w:t>
            </w:r>
            <w:r w:rsidRPr="00ED294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231EB" w:rsidRPr="00ED294D" w14:paraId="673ACA06" w14:textId="77777777" w:rsidTr="003231EB">
        <w:tc>
          <w:tcPr>
            <w:tcW w:w="4500" w:type="dxa"/>
            <w:shd w:val="clear" w:color="auto" w:fill="auto"/>
          </w:tcPr>
          <w:p w14:paraId="005E9D10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294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C5A41" w:rsidRPr="00CC5A41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4361DA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ED294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D294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C5A41" w:rsidRPr="00CC5A41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C1912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294D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1AB276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D48CF" w14:textId="77777777" w:rsidR="003231EB" w:rsidRPr="00ED294D" w:rsidRDefault="004361DA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137"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3231EB" w:rsidRPr="00ED294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="00CC5A41" w:rsidRPr="00CC5A41">
              <w:rPr>
                <w:rFonts w:ascii="Angsana New" w:hAnsi="Angsana New"/>
                <w:b/>
                <w:bCs/>
                <w:sz w:val="26"/>
                <w:szCs w:val="26"/>
              </w:rPr>
              <w:t>67</w:t>
            </w:r>
          </w:p>
        </w:tc>
        <w:tc>
          <w:tcPr>
            <w:tcW w:w="250" w:type="dxa"/>
            <w:shd w:val="clear" w:color="auto" w:fill="auto"/>
          </w:tcPr>
          <w:p w14:paraId="641F156C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85C37A" w14:textId="77777777" w:rsidR="003231EB" w:rsidRPr="00ED294D" w:rsidRDefault="00CC5A41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60" w:lineRule="exact"/>
              <w:ind w:left="137" w:right="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5A41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4361DA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E82DAF" w:rsidRPr="00E82DAF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01A8E0BD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255BA" w14:textId="77777777" w:rsidR="003231EB" w:rsidRPr="00ED294D" w:rsidRDefault="00CC5A41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left="137" w:right="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5A41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4361DA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E82DAF" w:rsidRPr="00E82DAF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50" w:type="dxa"/>
            <w:shd w:val="clear" w:color="auto" w:fill="auto"/>
          </w:tcPr>
          <w:p w14:paraId="285F9AB6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F0AC3" w14:textId="77777777" w:rsidR="003231EB" w:rsidRPr="00ED294D" w:rsidRDefault="00CC5A41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left="137" w:right="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5A41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E82DAF" w:rsidRPr="00E82DAF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54" w:type="dxa"/>
            <w:shd w:val="clear" w:color="auto" w:fill="auto"/>
          </w:tcPr>
          <w:p w14:paraId="1A0CC218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ED1E1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294D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46A9A8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E79B3B" w14:textId="77777777" w:rsidR="003231EB" w:rsidRPr="00ED294D" w:rsidRDefault="004361DA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left="137" w:right="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3231EB" w:rsidRPr="00ED294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E82DAF" w:rsidRPr="00E82DAF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="00CC5A41" w:rsidRPr="00CC5A41">
              <w:rPr>
                <w:rFonts w:ascii="Angsana New" w:hAnsi="Angsana New"/>
                <w:b/>
                <w:bCs/>
                <w:sz w:val="26"/>
                <w:szCs w:val="26"/>
              </w:rPr>
              <w:t>42</w:t>
            </w:r>
          </w:p>
        </w:tc>
      </w:tr>
    </w:tbl>
    <w:p w14:paraId="55652CBC" w14:textId="77777777" w:rsidR="0056652C" w:rsidRDefault="0056652C" w:rsidP="00566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 w:right="-257"/>
        <w:rPr>
          <w:rFonts w:ascii="Angsana New" w:hAnsi="Angsana New"/>
          <w:sz w:val="10"/>
          <w:szCs w:val="10"/>
        </w:rPr>
      </w:pPr>
    </w:p>
    <w:p w14:paraId="2571F8FF" w14:textId="77777777" w:rsidR="003231EB" w:rsidRDefault="003231EB" w:rsidP="00566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 w:right="-257"/>
        <w:rPr>
          <w:rFonts w:ascii="Angsana New" w:hAnsi="Angsana New"/>
          <w:sz w:val="10"/>
          <w:szCs w:val="10"/>
        </w:rPr>
      </w:pPr>
    </w:p>
    <w:p w14:paraId="206A1A2B" w14:textId="77777777" w:rsidR="003231EB" w:rsidRDefault="003231EB" w:rsidP="00566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 w:right="-257"/>
        <w:rPr>
          <w:rFonts w:ascii="Angsana New" w:hAnsi="Angsana New"/>
          <w:sz w:val="10"/>
          <w:szCs w:val="10"/>
        </w:rPr>
      </w:pPr>
    </w:p>
    <w:p w14:paraId="217A9AB2" w14:textId="77777777" w:rsidR="005F2917" w:rsidRDefault="005F2917" w:rsidP="00566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 w:right="-257"/>
        <w:rPr>
          <w:rFonts w:ascii="Angsana New" w:hAnsi="Angsana New"/>
          <w:sz w:val="10"/>
          <w:szCs w:val="10"/>
        </w:rPr>
      </w:pPr>
    </w:p>
    <w:p w14:paraId="778D658B" w14:textId="77777777" w:rsidR="003231EB" w:rsidRDefault="003231EB" w:rsidP="00566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 w:right="-257"/>
        <w:rPr>
          <w:rFonts w:ascii="Angsana New" w:hAnsi="Angsana New"/>
          <w:sz w:val="10"/>
          <w:szCs w:val="10"/>
        </w:rPr>
      </w:pPr>
    </w:p>
    <w:tbl>
      <w:tblPr>
        <w:tblW w:w="14130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45"/>
        <w:gridCol w:w="1107"/>
        <w:gridCol w:w="18"/>
        <w:gridCol w:w="232"/>
        <w:gridCol w:w="60"/>
        <w:gridCol w:w="1328"/>
        <w:gridCol w:w="270"/>
        <w:gridCol w:w="45"/>
        <w:gridCol w:w="1125"/>
        <w:gridCol w:w="45"/>
        <w:gridCol w:w="250"/>
        <w:gridCol w:w="20"/>
        <w:gridCol w:w="1035"/>
        <w:gridCol w:w="254"/>
        <w:gridCol w:w="16"/>
        <w:gridCol w:w="1080"/>
        <w:gridCol w:w="270"/>
        <w:gridCol w:w="1170"/>
      </w:tblGrid>
      <w:tr w:rsidR="003231EB" w:rsidRPr="00ED294D" w14:paraId="4DFFFAB1" w14:textId="77777777" w:rsidTr="00C13882">
        <w:tc>
          <w:tcPr>
            <w:tcW w:w="4500" w:type="dxa"/>
            <w:shd w:val="clear" w:color="auto" w:fill="auto"/>
          </w:tcPr>
          <w:p w14:paraId="067D7F42" w14:textId="77777777" w:rsidR="003231EB" w:rsidRPr="00ED294D" w:rsidRDefault="003231EB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9630" w:type="dxa"/>
            <w:gridSpan w:val="20"/>
            <w:shd w:val="clear" w:color="auto" w:fill="auto"/>
          </w:tcPr>
          <w:p w14:paraId="1787C0E6" w14:textId="77777777" w:rsidR="003231EB" w:rsidRPr="00ED294D" w:rsidRDefault="003231EB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294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                                                                                                      งบการเงินรวม</w:t>
            </w:r>
          </w:p>
        </w:tc>
      </w:tr>
      <w:tr w:rsidR="00F821F3" w:rsidRPr="00ED294D" w14:paraId="727653DF" w14:textId="77777777" w:rsidTr="00C13882">
        <w:tc>
          <w:tcPr>
            <w:tcW w:w="4500" w:type="dxa"/>
            <w:shd w:val="clear" w:color="auto" w:fill="auto"/>
          </w:tcPr>
          <w:p w14:paraId="7041288C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EBD714F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4B08D4A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5428FC17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  <w:gridSpan w:val="2"/>
            <w:shd w:val="clear" w:color="auto" w:fill="auto"/>
          </w:tcPr>
          <w:p w14:paraId="435BDEA3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gridSpan w:val="2"/>
            <w:shd w:val="clear" w:color="auto" w:fill="auto"/>
          </w:tcPr>
          <w:p w14:paraId="3678FCB7" w14:textId="77777777" w:rsidR="00F821F3" w:rsidRPr="00ED294D" w:rsidRDefault="00F821F3" w:rsidP="00F821F3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  <w:shd w:val="clear" w:color="auto" w:fill="auto"/>
          </w:tcPr>
          <w:p w14:paraId="5A83C8BA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3"/>
            <w:shd w:val="clear" w:color="auto" w:fill="auto"/>
            <w:vAlign w:val="bottom"/>
          </w:tcPr>
          <w:p w14:paraId="0CB87605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250" w:type="dxa"/>
            <w:shd w:val="clear" w:color="auto" w:fill="auto"/>
          </w:tcPr>
          <w:p w14:paraId="1B944741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227E4D40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4" w:type="dxa"/>
            <w:shd w:val="clear" w:color="auto" w:fill="auto"/>
          </w:tcPr>
          <w:p w14:paraId="62665269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gridSpan w:val="2"/>
            <w:shd w:val="clear" w:color="auto" w:fill="auto"/>
          </w:tcPr>
          <w:p w14:paraId="0A746EE6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FCF1E7C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7D145FA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821F3" w:rsidRPr="00ED294D" w14:paraId="34E016F6" w14:textId="77777777" w:rsidTr="00C13882">
        <w:tc>
          <w:tcPr>
            <w:tcW w:w="4500" w:type="dxa"/>
            <w:shd w:val="clear" w:color="auto" w:fill="auto"/>
          </w:tcPr>
          <w:p w14:paraId="407C79DD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25BE3D6" w14:textId="77777777" w:rsidR="00F821F3" w:rsidRPr="00ED294D" w:rsidRDefault="00F821F3" w:rsidP="00F821F3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A404656" w14:textId="77777777" w:rsidR="00F821F3" w:rsidRPr="00ED294D" w:rsidRDefault="00F821F3" w:rsidP="00F821F3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2ED7108F" w14:textId="77777777" w:rsidR="00F821F3" w:rsidRPr="00ED294D" w:rsidRDefault="00F821F3" w:rsidP="00F821F3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0BA31B17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gridSpan w:val="2"/>
            <w:shd w:val="clear" w:color="auto" w:fill="auto"/>
          </w:tcPr>
          <w:p w14:paraId="0B52EC5E" w14:textId="77777777" w:rsidR="00F821F3" w:rsidRPr="00ED294D" w:rsidRDefault="00F821F3" w:rsidP="00F821F3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  <w:shd w:val="clear" w:color="auto" w:fill="auto"/>
          </w:tcPr>
          <w:p w14:paraId="07428FAB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14:paraId="1F8E4B78" w14:textId="77777777" w:rsidR="00F821F3" w:rsidRPr="00ED294D" w:rsidRDefault="00F821F3" w:rsidP="00F821F3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250" w:type="dxa"/>
            <w:shd w:val="clear" w:color="auto" w:fill="auto"/>
          </w:tcPr>
          <w:p w14:paraId="30F204D9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4FB0D2E5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4" w:type="dxa"/>
            <w:shd w:val="clear" w:color="auto" w:fill="auto"/>
          </w:tcPr>
          <w:p w14:paraId="4D9781C5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gridSpan w:val="2"/>
            <w:shd w:val="clear" w:color="auto" w:fill="auto"/>
          </w:tcPr>
          <w:p w14:paraId="485A2F98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270" w:type="dxa"/>
            <w:shd w:val="clear" w:color="auto" w:fill="auto"/>
          </w:tcPr>
          <w:p w14:paraId="46E0A991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3D6073A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821F3" w:rsidRPr="00ED294D" w14:paraId="6E856BFA" w14:textId="77777777" w:rsidTr="00C13882">
        <w:trPr>
          <w:trHeight w:val="252"/>
        </w:trPr>
        <w:tc>
          <w:tcPr>
            <w:tcW w:w="4500" w:type="dxa"/>
            <w:shd w:val="clear" w:color="auto" w:fill="auto"/>
          </w:tcPr>
          <w:p w14:paraId="13DD9B82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7A39049" w14:textId="77777777" w:rsidR="00F821F3" w:rsidRPr="00ED294D" w:rsidRDefault="00F821F3" w:rsidP="00F821F3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</w:tcPr>
          <w:p w14:paraId="18E313FE" w14:textId="77777777" w:rsidR="00F821F3" w:rsidRPr="00ED294D" w:rsidRDefault="00F821F3" w:rsidP="00F821F3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5A82B816" w14:textId="77777777" w:rsidR="00F821F3" w:rsidRPr="00ED294D" w:rsidRDefault="00F821F3" w:rsidP="00F821F3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63DD0266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gridSpan w:val="2"/>
            <w:shd w:val="clear" w:color="auto" w:fill="auto"/>
          </w:tcPr>
          <w:p w14:paraId="30B1FE2A" w14:textId="77777777" w:rsidR="00F821F3" w:rsidRPr="00ED294D" w:rsidRDefault="00F821F3" w:rsidP="00F821F3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</w:tcPr>
          <w:p w14:paraId="37705572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14:paraId="6B8AB520" w14:textId="77777777" w:rsidR="00F821F3" w:rsidRPr="00ED294D" w:rsidRDefault="00F821F3" w:rsidP="00F821F3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ให้เช่า</w:t>
            </w:r>
          </w:p>
        </w:tc>
        <w:tc>
          <w:tcPr>
            <w:tcW w:w="250" w:type="dxa"/>
            <w:shd w:val="clear" w:color="auto" w:fill="auto"/>
          </w:tcPr>
          <w:p w14:paraId="43538E1A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777F507C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54" w:type="dxa"/>
            <w:shd w:val="clear" w:color="auto" w:fill="auto"/>
          </w:tcPr>
          <w:p w14:paraId="6A3FAB77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gridSpan w:val="2"/>
            <w:shd w:val="clear" w:color="auto" w:fill="auto"/>
          </w:tcPr>
          <w:p w14:paraId="27A1EF57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0" w:type="dxa"/>
            <w:shd w:val="clear" w:color="auto" w:fill="auto"/>
          </w:tcPr>
          <w:p w14:paraId="0A67A0CB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4904A76" w14:textId="77777777" w:rsidR="00F821F3" w:rsidRPr="00ED294D" w:rsidRDefault="00F821F3" w:rsidP="00F8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294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231EB" w:rsidRPr="00ED294D" w14:paraId="6168EC74" w14:textId="77777777" w:rsidTr="00C13882">
        <w:tc>
          <w:tcPr>
            <w:tcW w:w="4500" w:type="dxa"/>
            <w:shd w:val="clear" w:color="auto" w:fill="auto"/>
          </w:tcPr>
          <w:p w14:paraId="0F8C513B" w14:textId="77777777" w:rsidR="003231EB" w:rsidRPr="00ED294D" w:rsidRDefault="003231EB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630" w:type="dxa"/>
            <w:gridSpan w:val="20"/>
            <w:shd w:val="clear" w:color="auto" w:fill="auto"/>
          </w:tcPr>
          <w:p w14:paraId="1514FE35" w14:textId="77777777" w:rsidR="003231EB" w:rsidRPr="00ED294D" w:rsidRDefault="003231EB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ED294D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ED294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EF017E" w:rsidRPr="00ED294D" w14:paraId="3C981DEB" w14:textId="77777777" w:rsidTr="00C13882">
        <w:tc>
          <w:tcPr>
            <w:tcW w:w="4500" w:type="dxa"/>
            <w:shd w:val="clear" w:color="auto" w:fill="auto"/>
          </w:tcPr>
          <w:p w14:paraId="1143F6A2" w14:textId="77777777" w:rsidR="00EF017E" w:rsidRPr="00EF017E" w:rsidRDefault="00EF017E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F01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9630" w:type="dxa"/>
            <w:gridSpan w:val="20"/>
            <w:shd w:val="clear" w:color="auto" w:fill="auto"/>
          </w:tcPr>
          <w:p w14:paraId="77596C2E" w14:textId="77777777" w:rsidR="00EF017E" w:rsidRPr="00ED294D" w:rsidRDefault="00EF017E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3231EB" w:rsidRPr="00ED294D" w14:paraId="4DBCBAF8" w14:textId="77777777" w:rsidTr="003231EB">
        <w:tc>
          <w:tcPr>
            <w:tcW w:w="4500" w:type="dxa"/>
            <w:shd w:val="clear" w:color="auto" w:fill="auto"/>
          </w:tcPr>
          <w:p w14:paraId="32C087EE" w14:textId="77777777" w:rsidR="003231EB" w:rsidRPr="00ED294D" w:rsidRDefault="003231EB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294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361DA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ED294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D294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CC5A41" w:rsidRPr="00CC5A41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90" w:type="dxa"/>
            <w:shd w:val="clear" w:color="auto" w:fill="auto"/>
          </w:tcPr>
          <w:p w14:paraId="1F2B7AD9" w14:textId="77777777" w:rsidR="003231EB" w:rsidRPr="00ED294D" w:rsidRDefault="003231EB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dxa"/>
            <w:gridSpan w:val="2"/>
            <w:shd w:val="clear" w:color="auto" w:fill="auto"/>
          </w:tcPr>
          <w:p w14:paraId="621491F3" w14:textId="77777777" w:rsidR="003231EB" w:rsidRPr="00ED294D" w:rsidRDefault="003231EB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gridSpan w:val="2"/>
            <w:shd w:val="clear" w:color="auto" w:fill="auto"/>
            <w:vAlign w:val="bottom"/>
          </w:tcPr>
          <w:p w14:paraId="4A2FFD2E" w14:textId="77777777" w:rsidR="003231EB" w:rsidRPr="00ED294D" w:rsidRDefault="003231EB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34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2" w:type="dxa"/>
            <w:gridSpan w:val="2"/>
            <w:shd w:val="clear" w:color="auto" w:fill="auto"/>
          </w:tcPr>
          <w:p w14:paraId="2E10A8C0" w14:textId="77777777" w:rsidR="003231EB" w:rsidRPr="00ED294D" w:rsidRDefault="003231EB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50269BD3" w14:textId="77777777" w:rsidR="003231EB" w:rsidRPr="00ED294D" w:rsidRDefault="003231EB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4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dxa"/>
            <w:gridSpan w:val="2"/>
            <w:shd w:val="clear" w:color="auto" w:fill="auto"/>
          </w:tcPr>
          <w:p w14:paraId="7434D1D4" w14:textId="77777777" w:rsidR="003231EB" w:rsidRPr="00ED294D" w:rsidRDefault="003231EB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962AC9A" w14:textId="77777777" w:rsidR="003231EB" w:rsidRPr="00ED294D" w:rsidRDefault="003231EB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4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dxa"/>
            <w:gridSpan w:val="3"/>
            <w:shd w:val="clear" w:color="auto" w:fill="auto"/>
          </w:tcPr>
          <w:p w14:paraId="498449B7" w14:textId="77777777" w:rsidR="003231EB" w:rsidRPr="00ED294D" w:rsidRDefault="003231EB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30CCD0A" w14:textId="77777777" w:rsidR="003231EB" w:rsidRPr="00ED294D" w:rsidRDefault="003231EB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4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D22F77C" w14:textId="77777777" w:rsidR="003231EB" w:rsidRPr="00ED294D" w:rsidRDefault="003231EB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17D3DD1" w14:textId="77777777" w:rsidR="003231EB" w:rsidRPr="00ED294D" w:rsidRDefault="003231EB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CB958BC" w14:textId="77777777" w:rsidR="003231EB" w:rsidRPr="00ED294D" w:rsidRDefault="003231EB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8E0E04" w14:textId="77777777" w:rsidR="003231EB" w:rsidRPr="00ED294D" w:rsidRDefault="003231EB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4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31EB" w:rsidRPr="00ED294D" w14:paraId="28319FE4" w14:textId="77777777" w:rsidTr="003231EB">
        <w:tc>
          <w:tcPr>
            <w:tcW w:w="4500" w:type="dxa"/>
            <w:shd w:val="clear" w:color="auto" w:fill="auto"/>
          </w:tcPr>
          <w:p w14:paraId="5C5D9E53" w14:textId="77777777" w:rsidR="003231EB" w:rsidRPr="00ED294D" w:rsidRDefault="003231EB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 w:hint="cs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E8FB504" w14:textId="77777777" w:rsidR="003231EB" w:rsidRPr="00ED294D" w:rsidRDefault="00CC5A41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/>
                <w:sz w:val="26"/>
                <w:szCs w:val="26"/>
              </w:rPr>
              <w:t>5</w:t>
            </w:r>
            <w:r w:rsidR="00E82DAF" w:rsidRPr="00E82DAF">
              <w:rPr>
                <w:rFonts w:ascii="Angsana New" w:hAnsi="Angsana New"/>
                <w:sz w:val="26"/>
                <w:szCs w:val="26"/>
              </w:rPr>
              <w:t>8</w:t>
            </w:r>
            <w:r w:rsidRPr="00CC5A4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315" w:type="dxa"/>
            <w:gridSpan w:val="2"/>
            <w:shd w:val="clear" w:color="auto" w:fill="auto"/>
            <w:vAlign w:val="bottom"/>
          </w:tcPr>
          <w:p w14:paraId="3A200C48" w14:textId="77777777" w:rsidR="003231EB" w:rsidRPr="00ED294D" w:rsidRDefault="003231EB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gridSpan w:val="2"/>
            <w:shd w:val="clear" w:color="auto" w:fill="auto"/>
            <w:vAlign w:val="bottom"/>
          </w:tcPr>
          <w:p w14:paraId="7A83F7FA" w14:textId="77777777" w:rsidR="003231EB" w:rsidRPr="00ED294D" w:rsidRDefault="00CC5A41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/>
                <w:sz w:val="26"/>
                <w:szCs w:val="26"/>
              </w:rPr>
              <w:t>263</w:t>
            </w:r>
          </w:p>
        </w:tc>
        <w:tc>
          <w:tcPr>
            <w:tcW w:w="292" w:type="dxa"/>
            <w:gridSpan w:val="2"/>
            <w:shd w:val="clear" w:color="auto" w:fill="auto"/>
            <w:vAlign w:val="bottom"/>
          </w:tcPr>
          <w:p w14:paraId="33CD1926" w14:textId="77777777" w:rsidR="003231EB" w:rsidRPr="00ED294D" w:rsidRDefault="003231EB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5E4A8CDC" w14:textId="77777777" w:rsidR="003231EB" w:rsidRPr="00ED294D" w:rsidRDefault="00CC5A41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4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315" w:type="dxa"/>
            <w:gridSpan w:val="2"/>
            <w:shd w:val="clear" w:color="auto" w:fill="auto"/>
          </w:tcPr>
          <w:p w14:paraId="6D0ACDC1" w14:textId="77777777" w:rsidR="003231EB" w:rsidRPr="00ED294D" w:rsidRDefault="003231EB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2844C4A" w14:textId="77777777" w:rsidR="003231EB" w:rsidRPr="00ED294D" w:rsidRDefault="004361DA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4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CC5A41" w:rsidRPr="00CC5A41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315" w:type="dxa"/>
            <w:gridSpan w:val="3"/>
            <w:shd w:val="clear" w:color="auto" w:fill="auto"/>
            <w:vAlign w:val="bottom"/>
          </w:tcPr>
          <w:p w14:paraId="386F915E" w14:textId="77777777" w:rsidR="003231EB" w:rsidRPr="00ED294D" w:rsidRDefault="003231EB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B289EDD" w14:textId="77777777" w:rsidR="003231EB" w:rsidRPr="00ED294D" w:rsidRDefault="00CC5A41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4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0634459" w14:textId="77777777" w:rsidR="003231EB" w:rsidRPr="00ED294D" w:rsidRDefault="003231EB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41EFCA" w14:textId="77777777" w:rsidR="003231EB" w:rsidRPr="00ED294D" w:rsidRDefault="00CC5A41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/>
                <w:sz w:val="26"/>
                <w:szCs w:val="26"/>
              </w:rPr>
              <w:t>2</w:t>
            </w:r>
            <w:r w:rsidR="004361D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98C99B" w14:textId="77777777" w:rsidR="003231EB" w:rsidRPr="00ED294D" w:rsidRDefault="003231EB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7B4C7A" w14:textId="77777777" w:rsidR="003231EB" w:rsidRPr="00ED294D" w:rsidRDefault="004361DA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4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3231EB" w:rsidRPr="00ED294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E82DAF" w:rsidRPr="00E82DAF">
              <w:rPr>
                <w:rFonts w:ascii="Angsana New" w:hAnsi="Angsana New"/>
                <w:sz w:val="26"/>
                <w:szCs w:val="26"/>
              </w:rPr>
              <w:t>8</w:t>
            </w:r>
            <w:r w:rsidR="00CC5A41" w:rsidRPr="00CC5A4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3231EB" w:rsidRPr="00ED294D" w14:paraId="407665DF" w14:textId="77777777" w:rsidTr="003231EB">
        <w:tc>
          <w:tcPr>
            <w:tcW w:w="4500" w:type="dxa"/>
            <w:shd w:val="clear" w:color="auto" w:fill="auto"/>
          </w:tcPr>
          <w:p w14:paraId="12CFB0D1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D294D">
              <w:rPr>
                <w:rFonts w:ascii="Angsana New" w:hAnsi="Angsana New" w:hint="cs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4BF043D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15" w:type="dxa"/>
            <w:gridSpan w:val="2"/>
            <w:shd w:val="clear" w:color="auto" w:fill="auto"/>
            <w:vAlign w:val="bottom"/>
          </w:tcPr>
          <w:p w14:paraId="6F12687B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30"/>
              </w:tabs>
              <w:spacing w:line="34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3F2C19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92" w:type="dxa"/>
            <w:gridSpan w:val="2"/>
            <w:shd w:val="clear" w:color="auto" w:fill="auto"/>
            <w:vAlign w:val="bottom"/>
          </w:tcPr>
          <w:p w14:paraId="028B86D7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3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08BB8" w14:textId="77777777" w:rsidR="003231EB" w:rsidRPr="00ED294D" w:rsidRDefault="004361DA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4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CC5A41" w:rsidRPr="00CC5A4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315" w:type="dxa"/>
            <w:gridSpan w:val="2"/>
            <w:shd w:val="clear" w:color="auto" w:fill="auto"/>
          </w:tcPr>
          <w:p w14:paraId="1EBCF2BB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3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8B517" w14:textId="77777777" w:rsidR="003231EB" w:rsidRPr="00ED294D" w:rsidRDefault="00CC5A41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4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315" w:type="dxa"/>
            <w:gridSpan w:val="3"/>
            <w:shd w:val="clear" w:color="auto" w:fill="auto"/>
            <w:vAlign w:val="bottom"/>
          </w:tcPr>
          <w:p w14:paraId="3608264C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3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1FD82" w14:textId="77777777" w:rsidR="003231EB" w:rsidRPr="00ED294D" w:rsidRDefault="00CC5A41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4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4576481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3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B78181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F00722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3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E71F4" w14:textId="77777777" w:rsidR="003231EB" w:rsidRPr="00ED294D" w:rsidRDefault="00CC5A41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4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  <w:tr w:rsidR="003231EB" w:rsidRPr="00ED294D" w14:paraId="22A4C660" w14:textId="77777777" w:rsidTr="003231EB">
        <w:tc>
          <w:tcPr>
            <w:tcW w:w="4500" w:type="dxa"/>
            <w:shd w:val="clear" w:color="auto" w:fill="auto"/>
          </w:tcPr>
          <w:p w14:paraId="192EF9C0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2FF725" w14:textId="77777777" w:rsidR="003231EB" w:rsidRPr="00ED294D" w:rsidRDefault="00CC5A41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5A41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E82DAF" w:rsidRPr="00E82DAF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Pr="00CC5A41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315" w:type="dxa"/>
            <w:gridSpan w:val="2"/>
            <w:shd w:val="clear" w:color="auto" w:fill="auto"/>
          </w:tcPr>
          <w:p w14:paraId="5D29095A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58A368" w14:textId="77777777" w:rsidR="003231EB" w:rsidRPr="00ED294D" w:rsidRDefault="00CC5A41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5A41">
              <w:rPr>
                <w:rFonts w:ascii="Angsana New" w:hAnsi="Angsana New"/>
                <w:b/>
                <w:bCs/>
                <w:sz w:val="26"/>
                <w:szCs w:val="26"/>
              </w:rPr>
              <w:t>263</w:t>
            </w:r>
          </w:p>
        </w:tc>
        <w:tc>
          <w:tcPr>
            <w:tcW w:w="292" w:type="dxa"/>
            <w:gridSpan w:val="2"/>
            <w:shd w:val="clear" w:color="auto" w:fill="auto"/>
          </w:tcPr>
          <w:p w14:paraId="05817ADE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119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533EF6" w14:textId="77777777" w:rsidR="003231EB" w:rsidRPr="00ED294D" w:rsidRDefault="00E82DAF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40" w:lineRule="exact"/>
              <w:ind w:left="137" w:right="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82DAF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="004361DA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315" w:type="dxa"/>
            <w:gridSpan w:val="2"/>
            <w:shd w:val="clear" w:color="auto" w:fill="auto"/>
          </w:tcPr>
          <w:p w14:paraId="3BA33291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D7BE49" w14:textId="77777777" w:rsidR="003231EB" w:rsidRPr="00ED294D" w:rsidRDefault="004361DA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40" w:lineRule="exact"/>
              <w:ind w:left="137" w:right="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CC5A41" w:rsidRPr="00CC5A41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315" w:type="dxa"/>
            <w:gridSpan w:val="3"/>
            <w:shd w:val="clear" w:color="auto" w:fill="auto"/>
          </w:tcPr>
          <w:p w14:paraId="35AC0004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8958EB" w14:textId="77777777" w:rsidR="003231EB" w:rsidRPr="00ED294D" w:rsidRDefault="00CC5A41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40" w:lineRule="exact"/>
              <w:ind w:left="137" w:right="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5A41">
              <w:rPr>
                <w:rFonts w:ascii="Angsana New" w:hAnsi="Angsana New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A250372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01D83F" w14:textId="77777777" w:rsidR="003231EB" w:rsidRPr="00ED294D" w:rsidRDefault="00CC5A41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5A41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4361DA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6D1CCB0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A67A0B" w14:textId="77777777" w:rsidR="003231EB" w:rsidRPr="00ED294D" w:rsidRDefault="004361DA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40" w:lineRule="exact"/>
              <w:ind w:left="137" w:right="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3231EB" w:rsidRPr="00ED294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10</w:t>
            </w:r>
            <w:r w:rsidR="00E82DAF" w:rsidRPr="00E82DAF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</w:tr>
      <w:tr w:rsidR="003231EB" w:rsidRPr="00ED294D" w14:paraId="1BB3D630" w14:textId="77777777" w:rsidTr="003231EB">
        <w:trPr>
          <w:trHeight w:val="134"/>
        </w:trPr>
        <w:tc>
          <w:tcPr>
            <w:tcW w:w="4500" w:type="dxa"/>
            <w:shd w:val="clear" w:color="auto" w:fill="auto"/>
            <w:vAlign w:val="bottom"/>
          </w:tcPr>
          <w:p w14:paraId="265B0434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CBD02A1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5" w:type="dxa"/>
            <w:gridSpan w:val="2"/>
            <w:shd w:val="clear" w:color="auto" w:fill="auto"/>
          </w:tcPr>
          <w:p w14:paraId="4A1A95C2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25" w:type="dxa"/>
            <w:gridSpan w:val="2"/>
            <w:shd w:val="clear" w:color="auto" w:fill="auto"/>
            <w:vAlign w:val="bottom"/>
          </w:tcPr>
          <w:p w14:paraId="78F000F3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137" w:right="-4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92" w:type="dxa"/>
            <w:gridSpan w:val="2"/>
            <w:shd w:val="clear" w:color="auto" w:fill="auto"/>
          </w:tcPr>
          <w:p w14:paraId="2A616370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75308E96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137" w:right="32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15" w:type="dxa"/>
            <w:gridSpan w:val="2"/>
            <w:shd w:val="clear" w:color="auto" w:fill="auto"/>
          </w:tcPr>
          <w:p w14:paraId="62DAF498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4E65ED6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137" w:right="32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15" w:type="dxa"/>
            <w:gridSpan w:val="3"/>
            <w:shd w:val="clear" w:color="auto" w:fill="auto"/>
          </w:tcPr>
          <w:p w14:paraId="14D0F5A3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F6C230A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137" w:right="32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28912A5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3F9D1FE1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9DCCFB6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192BD7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37" w:right="32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3231EB" w:rsidRPr="00ED294D" w14:paraId="10FD3BFB" w14:textId="77777777" w:rsidTr="003231EB">
        <w:tc>
          <w:tcPr>
            <w:tcW w:w="4500" w:type="dxa"/>
            <w:shd w:val="clear" w:color="auto" w:fill="auto"/>
            <w:vAlign w:val="bottom"/>
          </w:tcPr>
          <w:p w14:paraId="5D2CA54F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294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C5A41" w:rsidRPr="00CC5A41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4361DA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ED294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D294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C5A41" w:rsidRPr="00CC5A41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  <w:r w:rsidRPr="00ED294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</w:t>
            </w:r>
          </w:p>
          <w:p w14:paraId="14CEB88B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294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Pr="00ED294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="004361DA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ED294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D294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CC5A41" w:rsidRPr="00CC5A41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90" w:type="dxa"/>
            <w:shd w:val="clear" w:color="auto" w:fill="auto"/>
          </w:tcPr>
          <w:p w14:paraId="598A751A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14:paraId="2FBB40A9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dxa"/>
            <w:gridSpan w:val="2"/>
            <w:shd w:val="clear" w:color="auto" w:fill="auto"/>
          </w:tcPr>
          <w:p w14:paraId="3DAC618C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gridSpan w:val="2"/>
            <w:shd w:val="clear" w:color="auto" w:fill="auto"/>
            <w:vAlign w:val="bottom"/>
          </w:tcPr>
          <w:p w14:paraId="1926FCA5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40" w:lineRule="exact"/>
              <w:ind w:left="137"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92" w:type="dxa"/>
            <w:gridSpan w:val="2"/>
            <w:shd w:val="clear" w:color="auto" w:fill="auto"/>
          </w:tcPr>
          <w:p w14:paraId="07B7160B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15D55E25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40" w:lineRule="exact"/>
              <w:ind w:left="137" w:right="3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5" w:type="dxa"/>
            <w:gridSpan w:val="2"/>
            <w:shd w:val="clear" w:color="auto" w:fill="auto"/>
          </w:tcPr>
          <w:p w14:paraId="3589631F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2AC6025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40" w:lineRule="exact"/>
              <w:ind w:left="137" w:right="3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5" w:type="dxa"/>
            <w:gridSpan w:val="3"/>
            <w:shd w:val="clear" w:color="auto" w:fill="auto"/>
          </w:tcPr>
          <w:p w14:paraId="59F15B02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B3D4767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40" w:lineRule="exact"/>
              <w:ind w:left="137" w:right="3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8E8EE92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B151AB3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3AE1FB1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029AE6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40" w:lineRule="exact"/>
              <w:ind w:left="137" w:right="3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231EB" w:rsidRPr="00ED294D" w14:paraId="0C27A6BA" w14:textId="77777777" w:rsidTr="003231EB">
        <w:tc>
          <w:tcPr>
            <w:tcW w:w="4500" w:type="dxa"/>
            <w:shd w:val="clear" w:color="auto" w:fill="auto"/>
          </w:tcPr>
          <w:p w14:paraId="5DF2B82A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 w:hint="cs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3901500" w14:textId="77777777" w:rsidR="003231EB" w:rsidRPr="00ED294D" w:rsidRDefault="00CC5A41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/>
                <w:sz w:val="26"/>
                <w:szCs w:val="26"/>
              </w:rPr>
              <w:t>5</w:t>
            </w:r>
            <w:r w:rsidR="00E82DAF" w:rsidRPr="00E82DAF">
              <w:rPr>
                <w:rFonts w:ascii="Angsana New" w:hAnsi="Angsana New"/>
                <w:sz w:val="26"/>
                <w:szCs w:val="26"/>
              </w:rPr>
              <w:t>8</w:t>
            </w:r>
            <w:r w:rsidRPr="00CC5A4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315" w:type="dxa"/>
            <w:gridSpan w:val="2"/>
            <w:shd w:val="clear" w:color="auto" w:fill="auto"/>
            <w:vAlign w:val="bottom"/>
          </w:tcPr>
          <w:p w14:paraId="09827081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gridSpan w:val="2"/>
            <w:shd w:val="clear" w:color="auto" w:fill="auto"/>
            <w:vAlign w:val="bottom"/>
          </w:tcPr>
          <w:p w14:paraId="6C22AD9F" w14:textId="77777777" w:rsidR="003231EB" w:rsidRPr="00ED294D" w:rsidRDefault="00CC5A41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/>
                <w:sz w:val="26"/>
                <w:szCs w:val="26"/>
              </w:rPr>
              <w:t>22</w:t>
            </w:r>
            <w:r w:rsidR="00E82DAF" w:rsidRPr="00E82DA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92" w:type="dxa"/>
            <w:gridSpan w:val="2"/>
            <w:shd w:val="clear" w:color="auto" w:fill="auto"/>
            <w:vAlign w:val="bottom"/>
          </w:tcPr>
          <w:p w14:paraId="096BA5C6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01C35DE6" w14:textId="77777777" w:rsidR="003231EB" w:rsidRPr="00ED294D" w:rsidRDefault="004361DA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4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CC5A41" w:rsidRPr="00CC5A41">
              <w:rPr>
                <w:rFonts w:ascii="Angsana New" w:hAnsi="Angsana New" w:hint="cs"/>
                <w:sz w:val="26"/>
                <w:szCs w:val="26"/>
              </w:rPr>
              <w:t>6</w:t>
            </w:r>
            <w:r w:rsidR="00E82DAF" w:rsidRPr="00E82DAF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315" w:type="dxa"/>
            <w:gridSpan w:val="2"/>
            <w:shd w:val="clear" w:color="auto" w:fill="auto"/>
          </w:tcPr>
          <w:p w14:paraId="3EF5E02D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9A5EAD9" w14:textId="77777777" w:rsidR="003231EB" w:rsidRPr="00ED294D" w:rsidRDefault="00E82DAF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4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 w:rsidRPr="00E82DAF">
              <w:rPr>
                <w:rFonts w:ascii="Angsana New" w:hAnsi="Angsana New"/>
                <w:sz w:val="26"/>
                <w:szCs w:val="26"/>
              </w:rPr>
              <w:t>9</w:t>
            </w:r>
            <w:r w:rsidR="004361D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315" w:type="dxa"/>
            <w:gridSpan w:val="3"/>
            <w:shd w:val="clear" w:color="auto" w:fill="auto"/>
            <w:vAlign w:val="bottom"/>
          </w:tcPr>
          <w:p w14:paraId="6D2F8921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3ACB265" w14:textId="77777777" w:rsidR="003231EB" w:rsidRPr="00ED294D" w:rsidRDefault="00CC5A41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4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 w:hint="cs"/>
                <w:sz w:val="26"/>
                <w:szCs w:val="26"/>
              </w:rPr>
              <w:t>2</w:t>
            </w:r>
            <w:r w:rsidR="004361DA">
              <w:rPr>
                <w:rFonts w:ascii="Angsana New" w:hAnsi="Angsana New" w:hint="cs"/>
                <w:sz w:val="26"/>
                <w:szCs w:val="26"/>
              </w:rPr>
              <w:t>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344ACD4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A6F638" w14:textId="77777777" w:rsidR="003231EB" w:rsidRPr="00ED294D" w:rsidRDefault="00CC5A41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/>
                <w:sz w:val="26"/>
                <w:szCs w:val="26"/>
              </w:rPr>
              <w:t>2</w:t>
            </w:r>
            <w:r w:rsidR="004361D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407478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C10D4A" w14:textId="77777777" w:rsidR="003231EB" w:rsidRPr="00ED294D" w:rsidRDefault="004361DA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4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3231EB" w:rsidRPr="00ED294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11</w:t>
            </w:r>
            <w:r w:rsidR="00CC5A41" w:rsidRPr="00CC5A41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3231EB" w:rsidRPr="00ED294D" w14:paraId="1281174A" w14:textId="77777777" w:rsidTr="003231EB">
        <w:tc>
          <w:tcPr>
            <w:tcW w:w="4500" w:type="dxa"/>
            <w:shd w:val="clear" w:color="auto" w:fill="auto"/>
          </w:tcPr>
          <w:p w14:paraId="6833F50D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D294D">
              <w:rPr>
                <w:rFonts w:ascii="Angsana New" w:hAnsi="Angsana New" w:hint="cs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990" w:type="dxa"/>
            <w:shd w:val="clear" w:color="auto" w:fill="auto"/>
          </w:tcPr>
          <w:p w14:paraId="2C4CD881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15" w:type="dxa"/>
            <w:gridSpan w:val="2"/>
            <w:shd w:val="clear" w:color="auto" w:fill="auto"/>
            <w:vAlign w:val="bottom"/>
          </w:tcPr>
          <w:p w14:paraId="1B1A8C1B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30"/>
              </w:tabs>
              <w:spacing w:line="34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gridSpan w:val="2"/>
            <w:shd w:val="clear" w:color="auto" w:fill="auto"/>
          </w:tcPr>
          <w:p w14:paraId="647DA6F9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92" w:type="dxa"/>
            <w:gridSpan w:val="2"/>
            <w:shd w:val="clear" w:color="auto" w:fill="auto"/>
            <w:vAlign w:val="bottom"/>
          </w:tcPr>
          <w:p w14:paraId="437B7D04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3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7377E522" w14:textId="77777777" w:rsidR="003231EB" w:rsidRPr="00ED294D" w:rsidRDefault="004361DA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4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CC5A41" w:rsidRPr="00CC5A4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315" w:type="dxa"/>
            <w:gridSpan w:val="2"/>
            <w:shd w:val="clear" w:color="auto" w:fill="auto"/>
          </w:tcPr>
          <w:p w14:paraId="599E2BA8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3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3FDB1DC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4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15" w:type="dxa"/>
            <w:gridSpan w:val="3"/>
            <w:shd w:val="clear" w:color="auto" w:fill="auto"/>
            <w:vAlign w:val="bottom"/>
          </w:tcPr>
          <w:p w14:paraId="569D18FE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3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3D49A78" w14:textId="77777777" w:rsidR="003231EB" w:rsidRPr="00ED294D" w:rsidRDefault="00E82DAF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4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 w:rsidRPr="00E82DAF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E36D165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3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80C0DCC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7A1990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3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33639C" w14:textId="77777777" w:rsidR="003231EB" w:rsidRPr="00ED294D" w:rsidRDefault="00CC5A41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4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/>
                <w:sz w:val="26"/>
                <w:szCs w:val="26"/>
              </w:rPr>
              <w:t>22</w:t>
            </w:r>
          </w:p>
        </w:tc>
      </w:tr>
      <w:tr w:rsidR="003231EB" w:rsidRPr="00ED294D" w14:paraId="11C9B98F" w14:textId="77777777" w:rsidTr="003231EB">
        <w:tc>
          <w:tcPr>
            <w:tcW w:w="4500" w:type="dxa"/>
            <w:shd w:val="clear" w:color="auto" w:fill="auto"/>
          </w:tcPr>
          <w:p w14:paraId="7D672D86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4A5DFE" w14:textId="77777777" w:rsidR="003231EB" w:rsidRPr="00ED294D" w:rsidRDefault="00CC5A41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5A41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E82DAF" w:rsidRPr="00E82DAF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Pr="00CC5A41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315" w:type="dxa"/>
            <w:gridSpan w:val="2"/>
            <w:shd w:val="clear" w:color="auto" w:fill="auto"/>
          </w:tcPr>
          <w:p w14:paraId="1204E445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B5DC71" w14:textId="77777777" w:rsidR="003231EB" w:rsidRPr="00ED294D" w:rsidRDefault="00CC5A41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5A41">
              <w:rPr>
                <w:rFonts w:ascii="Angsana New" w:hAnsi="Angsana New"/>
                <w:b/>
                <w:bCs/>
                <w:sz w:val="26"/>
                <w:szCs w:val="26"/>
              </w:rPr>
              <w:t>22</w:t>
            </w:r>
            <w:r w:rsidR="00E82DAF" w:rsidRPr="00E82DAF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92" w:type="dxa"/>
            <w:gridSpan w:val="2"/>
            <w:shd w:val="clear" w:color="auto" w:fill="auto"/>
          </w:tcPr>
          <w:p w14:paraId="3BD6CFCA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119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EE5213" w14:textId="77777777" w:rsidR="003231EB" w:rsidRPr="00ED294D" w:rsidRDefault="004361DA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40" w:lineRule="exact"/>
              <w:ind w:left="137" w:right="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E82DAF" w:rsidRPr="00E82DAF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="00CC5A41" w:rsidRPr="00CC5A41">
              <w:rPr>
                <w:rFonts w:ascii="Angsana New" w:hAnsi="Angsana New" w:hint="cs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315" w:type="dxa"/>
            <w:gridSpan w:val="2"/>
            <w:shd w:val="clear" w:color="auto" w:fill="auto"/>
          </w:tcPr>
          <w:p w14:paraId="63CF66A3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A15CD9" w14:textId="77777777" w:rsidR="003231EB" w:rsidRPr="00ED294D" w:rsidRDefault="00E82DAF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40" w:lineRule="exact"/>
              <w:ind w:left="137" w:right="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82DAF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  <w:r w:rsidR="004361DA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315" w:type="dxa"/>
            <w:gridSpan w:val="3"/>
            <w:shd w:val="clear" w:color="auto" w:fill="auto"/>
          </w:tcPr>
          <w:p w14:paraId="1773BE50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58AF7F" w14:textId="77777777" w:rsidR="003231EB" w:rsidRPr="00ED294D" w:rsidRDefault="00CC5A41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40" w:lineRule="exact"/>
              <w:ind w:left="137" w:right="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5A41"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  <w:r w:rsidR="00E82DAF" w:rsidRPr="00E82DAF">
              <w:rPr>
                <w:rFonts w:ascii="Angsana New" w:hAnsi="Angsan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5169F6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5ADF81" w14:textId="77777777" w:rsidR="003231EB" w:rsidRPr="00ED294D" w:rsidRDefault="00CC5A41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5A41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4361DA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23D293C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63C6AD" w14:textId="77777777" w:rsidR="003231EB" w:rsidRPr="00ED294D" w:rsidRDefault="004361DA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40" w:lineRule="exact"/>
              <w:ind w:left="137" w:right="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3231EB" w:rsidRPr="00ED294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CC5A41" w:rsidRPr="00CC5A41">
              <w:rPr>
                <w:rFonts w:ascii="Angsana New" w:hAnsi="Angsana New"/>
                <w:b/>
                <w:bCs/>
                <w:sz w:val="26"/>
                <w:szCs w:val="26"/>
              </w:rPr>
              <w:t>37</w:t>
            </w:r>
          </w:p>
        </w:tc>
      </w:tr>
      <w:tr w:rsidR="003231EB" w:rsidRPr="00ED294D" w14:paraId="10F8304C" w14:textId="77777777" w:rsidTr="003231EB">
        <w:trPr>
          <w:trHeight w:val="134"/>
        </w:trPr>
        <w:tc>
          <w:tcPr>
            <w:tcW w:w="4500" w:type="dxa"/>
            <w:shd w:val="clear" w:color="auto" w:fill="auto"/>
            <w:vAlign w:val="bottom"/>
          </w:tcPr>
          <w:p w14:paraId="02E06D35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6CA3DF4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5" w:type="dxa"/>
            <w:gridSpan w:val="2"/>
            <w:shd w:val="clear" w:color="auto" w:fill="auto"/>
          </w:tcPr>
          <w:p w14:paraId="47B7A038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25" w:type="dxa"/>
            <w:gridSpan w:val="2"/>
            <w:shd w:val="clear" w:color="auto" w:fill="auto"/>
            <w:vAlign w:val="bottom"/>
          </w:tcPr>
          <w:p w14:paraId="6A8A685F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137" w:right="-4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92" w:type="dxa"/>
            <w:gridSpan w:val="2"/>
            <w:shd w:val="clear" w:color="auto" w:fill="auto"/>
          </w:tcPr>
          <w:p w14:paraId="5AD2F128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697A73E7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137" w:right="32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15" w:type="dxa"/>
            <w:gridSpan w:val="2"/>
            <w:shd w:val="clear" w:color="auto" w:fill="auto"/>
          </w:tcPr>
          <w:p w14:paraId="19BD6619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2028641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137" w:right="32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15" w:type="dxa"/>
            <w:gridSpan w:val="3"/>
            <w:shd w:val="clear" w:color="auto" w:fill="auto"/>
          </w:tcPr>
          <w:p w14:paraId="05E535CC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54D7FD7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137" w:right="32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92E45CE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0F38BC7E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EA3DA49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F9D1F3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37" w:right="32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3231EB" w:rsidRPr="00ED294D" w14:paraId="687B3A07" w14:textId="77777777" w:rsidTr="003231EB">
        <w:trPr>
          <w:trHeight w:val="80"/>
        </w:trPr>
        <w:tc>
          <w:tcPr>
            <w:tcW w:w="4500" w:type="dxa"/>
            <w:shd w:val="clear" w:color="auto" w:fill="auto"/>
          </w:tcPr>
          <w:p w14:paraId="1C617EFF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D294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C5A41" w:rsidRPr="00CC5A41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4361DA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ED294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D294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C5A41" w:rsidRPr="00CC5A41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351B6A1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40" w:lineRule="exact"/>
              <w:ind w:left="137" w:right="32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315" w:type="dxa"/>
            <w:gridSpan w:val="2"/>
            <w:shd w:val="clear" w:color="auto" w:fill="auto"/>
            <w:vAlign w:val="bottom"/>
          </w:tcPr>
          <w:p w14:paraId="50D82EF4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40" w:lineRule="exact"/>
              <w:ind w:left="137" w:right="32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25" w:type="dxa"/>
            <w:gridSpan w:val="2"/>
            <w:shd w:val="clear" w:color="auto" w:fill="auto"/>
            <w:vAlign w:val="bottom"/>
          </w:tcPr>
          <w:p w14:paraId="108E3922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40" w:lineRule="exact"/>
              <w:ind w:left="137" w:right="-133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92" w:type="dxa"/>
            <w:gridSpan w:val="2"/>
            <w:shd w:val="clear" w:color="auto" w:fill="auto"/>
            <w:vAlign w:val="bottom"/>
          </w:tcPr>
          <w:p w14:paraId="3B3295CF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1EA9F27B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340" w:lineRule="exact"/>
              <w:ind w:left="137" w:right="32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315" w:type="dxa"/>
            <w:gridSpan w:val="2"/>
            <w:shd w:val="clear" w:color="auto" w:fill="auto"/>
            <w:vAlign w:val="bottom"/>
          </w:tcPr>
          <w:p w14:paraId="78C808B6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D031884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40" w:lineRule="exact"/>
              <w:ind w:left="137" w:right="32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315" w:type="dxa"/>
            <w:gridSpan w:val="3"/>
            <w:shd w:val="clear" w:color="auto" w:fill="auto"/>
            <w:vAlign w:val="bottom"/>
          </w:tcPr>
          <w:p w14:paraId="6AD05718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5AA1713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40" w:lineRule="exact"/>
              <w:ind w:left="137" w:right="32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9440858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010D02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40" w:lineRule="exact"/>
              <w:ind w:left="137" w:right="32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5CD513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672174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40" w:lineRule="exact"/>
              <w:ind w:left="137" w:right="32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3231EB" w:rsidRPr="00ED294D" w14:paraId="054FB238" w14:textId="77777777" w:rsidTr="003231EB">
        <w:trPr>
          <w:trHeight w:val="80"/>
        </w:trPr>
        <w:tc>
          <w:tcPr>
            <w:tcW w:w="4500" w:type="dxa"/>
            <w:shd w:val="clear" w:color="auto" w:fill="auto"/>
          </w:tcPr>
          <w:p w14:paraId="5A6E050B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D294D">
              <w:rPr>
                <w:rFonts w:ascii="Angsana New" w:hAnsi="Angsana New" w:hint="cs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9C4636B" w14:textId="77777777" w:rsidR="003231EB" w:rsidRPr="00ED294D" w:rsidRDefault="00CC5A41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/>
                <w:sz w:val="26"/>
                <w:szCs w:val="26"/>
              </w:rPr>
              <w:t>6</w:t>
            </w:r>
            <w:r w:rsidR="004361D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315" w:type="dxa"/>
            <w:gridSpan w:val="2"/>
            <w:shd w:val="clear" w:color="auto" w:fill="auto"/>
            <w:vAlign w:val="bottom"/>
          </w:tcPr>
          <w:p w14:paraId="0E26D358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gridSpan w:val="2"/>
            <w:shd w:val="clear" w:color="auto" w:fill="auto"/>
            <w:vAlign w:val="bottom"/>
          </w:tcPr>
          <w:p w14:paraId="028697C9" w14:textId="77777777" w:rsidR="003231EB" w:rsidRPr="00ED294D" w:rsidRDefault="004361DA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CC5A41" w:rsidRPr="00CC5A41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292" w:type="dxa"/>
            <w:gridSpan w:val="2"/>
            <w:shd w:val="clear" w:color="auto" w:fill="auto"/>
            <w:vAlign w:val="bottom"/>
          </w:tcPr>
          <w:p w14:paraId="0079B212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57B10AEC" w14:textId="77777777" w:rsidR="003231EB" w:rsidRPr="00ED294D" w:rsidRDefault="00CC5A41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4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315" w:type="dxa"/>
            <w:gridSpan w:val="2"/>
            <w:shd w:val="clear" w:color="auto" w:fill="auto"/>
          </w:tcPr>
          <w:p w14:paraId="3DFCDAEB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8673247" w14:textId="77777777" w:rsidR="003231EB" w:rsidRPr="00ED294D" w:rsidRDefault="00CC5A41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4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/>
                <w:sz w:val="26"/>
                <w:szCs w:val="26"/>
              </w:rPr>
              <w:t>5</w:t>
            </w:r>
            <w:r w:rsidR="00E82DAF" w:rsidRPr="00E82DA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315" w:type="dxa"/>
            <w:gridSpan w:val="3"/>
            <w:shd w:val="clear" w:color="auto" w:fill="auto"/>
            <w:vAlign w:val="bottom"/>
          </w:tcPr>
          <w:p w14:paraId="1A009D85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4A7B4FC" w14:textId="77777777" w:rsidR="003231EB" w:rsidRPr="00ED294D" w:rsidRDefault="00E82DAF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4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 w:rsidRPr="00E82DA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0D6EDD4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6EC664" w14:textId="77777777" w:rsidR="003231EB" w:rsidRPr="00ED294D" w:rsidRDefault="004361DA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CC5A41" w:rsidRPr="00CC5A4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BDC525" w14:textId="77777777" w:rsidR="003231EB" w:rsidRPr="00ED294D" w:rsidRDefault="003231EB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40D59C" w14:textId="77777777" w:rsidR="003231EB" w:rsidRPr="00ED294D" w:rsidRDefault="00E82DAF" w:rsidP="0032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40" w:lineRule="exact"/>
              <w:ind w:left="137" w:right="32"/>
              <w:rPr>
                <w:rFonts w:ascii="Angsana New" w:hAnsi="Angsana New"/>
                <w:sz w:val="26"/>
                <w:szCs w:val="26"/>
              </w:rPr>
            </w:pPr>
            <w:r w:rsidRPr="00E82DAF">
              <w:rPr>
                <w:rFonts w:ascii="Angsana New" w:hAnsi="Angsana New"/>
                <w:sz w:val="26"/>
                <w:szCs w:val="26"/>
              </w:rPr>
              <w:t>9</w:t>
            </w:r>
            <w:r w:rsidR="004361DA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</w:tbl>
    <w:p w14:paraId="5A858A98" w14:textId="77777777" w:rsidR="0056652C" w:rsidRPr="006F6734" w:rsidRDefault="0056652C" w:rsidP="00566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 w:right="-257"/>
        <w:rPr>
          <w:rFonts w:ascii="Angsana New" w:hAnsi="Angsana New"/>
          <w:sz w:val="10"/>
          <w:szCs w:val="10"/>
        </w:rPr>
      </w:pPr>
    </w:p>
    <w:p w14:paraId="5022E274" w14:textId="77777777" w:rsidR="0056652C" w:rsidRDefault="0056652C" w:rsidP="00566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" w:right="-50"/>
        <w:jc w:val="thaiDistribute"/>
        <w:rPr>
          <w:rFonts w:ascii="Angsana New" w:hAnsi="Angsana New"/>
          <w:sz w:val="30"/>
          <w:szCs w:val="30"/>
        </w:rPr>
      </w:pPr>
      <w:r w:rsidRPr="006F6734">
        <w:rPr>
          <w:rFonts w:ascii="Angsana New" w:hAnsi="Angsana New" w:hint="cs"/>
          <w:sz w:val="30"/>
          <w:szCs w:val="30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CC5A41" w:rsidRPr="00CC5A41">
        <w:rPr>
          <w:rFonts w:ascii="Angsana New" w:hAnsi="Angsana New"/>
          <w:sz w:val="30"/>
          <w:szCs w:val="30"/>
        </w:rPr>
        <w:t>3</w:t>
      </w:r>
      <w:r w:rsidR="004361DA">
        <w:rPr>
          <w:rFonts w:ascii="Angsana New" w:hAnsi="Angsana New"/>
          <w:sz w:val="30"/>
          <w:szCs w:val="30"/>
        </w:rPr>
        <w:t>1</w:t>
      </w:r>
      <w:r w:rsidRPr="006F6734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CC5A41" w:rsidRPr="00CC5A41">
        <w:rPr>
          <w:rFonts w:ascii="Angsana New" w:hAnsi="Angsana New"/>
          <w:sz w:val="30"/>
          <w:szCs w:val="30"/>
        </w:rPr>
        <w:t>2563</w:t>
      </w:r>
      <w:r w:rsidR="00C2177B">
        <w:rPr>
          <w:rFonts w:ascii="Angsana New" w:hAnsi="Angsana New"/>
          <w:sz w:val="30"/>
          <w:szCs w:val="30"/>
        </w:rPr>
        <w:t xml:space="preserve"> </w:t>
      </w:r>
      <w:r w:rsidRPr="006F6734">
        <w:rPr>
          <w:rFonts w:ascii="Angsana New" w:hAnsi="Angsana New" w:hint="cs"/>
          <w:sz w:val="30"/>
          <w:szCs w:val="30"/>
          <w:cs/>
        </w:rPr>
        <w:t>มี</w:t>
      </w:r>
      <w:r w:rsidRPr="001A6E27">
        <w:rPr>
          <w:rFonts w:ascii="Angsana New" w:hAnsi="Angsana New" w:hint="cs"/>
          <w:sz w:val="30"/>
          <w:szCs w:val="30"/>
          <w:cs/>
        </w:rPr>
        <w:t>จำนวน</w:t>
      </w:r>
      <w:r w:rsidRPr="001A6E27">
        <w:rPr>
          <w:rFonts w:ascii="Angsana New" w:hAnsi="Angsana New"/>
          <w:sz w:val="30"/>
          <w:szCs w:val="30"/>
        </w:rPr>
        <w:t xml:space="preserve"> </w:t>
      </w:r>
      <w:r w:rsidR="00E82DAF" w:rsidRPr="00E82DAF">
        <w:rPr>
          <w:rFonts w:ascii="Angsana New" w:hAnsi="Angsana New"/>
          <w:sz w:val="30"/>
          <w:szCs w:val="30"/>
        </w:rPr>
        <w:t>9</w:t>
      </w:r>
      <w:r w:rsidR="004361DA">
        <w:rPr>
          <w:rFonts w:ascii="Angsana New" w:hAnsi="Angsana New"/>
          <w:sz w:val="30"/>
          <w:szCs w:val="30"/>
        </w:rPr>
        <w:t>0</w:t>
      </w:r>
      <w:r w:rsidR="00CC5A41" w:rsidRPr="00CC5A41">
        <w:rPr>
          <w:rFonts w:ascii="Angsana New" w:hAnsi="Angsana New"/>
          <w:sz w:val="30"/>
          <w:szCs w:val="30"/>
        </w:rPr>
        <w:t>4</w:t>
      </w:r>
      <w:r w:rsidRPr="001A6E27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1A6E27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CC5A41" w:rsidRPr="00CC5A41">
        <w:rPr>
          <w:rFonts w:ascii="Angsana New" w:hAnsi="Angsana New"/>
          <w:i/>
          <w:iCs/>
          <w:sz w:val="30"/>
          <w:szCs w:val="30"/>
        </w:rPr>
        <w:t>2562</w:t>
      </w:r>
      <w:r w:rsidRPr="001A6E27">
        <w:rPr>
          <w:rFonts w:ascii="Angsana New" w:hAnsi="Angsana New"/>
          <w:i/>
          <w:iCs/>
          <w:sz w:val="30"/>
          <w:szCs w:val="30"/>
        </w:rPr>
        <w:t xml:space="preserve">: </w:t>
      </w:r>
      <w:r w:rsidR="00CC5A41" w:rsidRPr="00CC5A41">
        <w:rPr>
          <w:rFonts w:ascii="Angsana New" w:hAnsi="Angsana New"/>
          <w:i/>
          <w:iCs/>
          <w:sz w:val="30"/>
          <w:szCs w:val="30"/>
        </w:rPr>
        <w:t>753</w:t>
      </w:r>
      <w:r w:rsidR="00DF17F6" w:rsidRPr="001A6E27">
        <w:rPr>
          <w:rFonts w:ascii="Angsana New" w:hAnsi="Angsana New"/>
          <w:i/>
          <w:iCs/>
          <w:sz w:val="30"/>
          <w:szCs w:val="30"/>
        </w:rPr>
        <w:t xml:space="preserve"> </w:t>
      </w:r>
      <w:r w:rsidRPr="001A6E27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1A6E27">
        <w:rPr>
          <w:rFonts w:ascii="Angsana New" w:hAnsi="Angsana New" w:hint="cs"/>
          <w:sz w:val="30"/>
          <w:szCs w:val="30"/>
          <w:cs/>
        </w:rPr>
        <w:t>)</w:t>
      </w:r>
    </w:p>
    <w:p w14:paraId="655651EE" w14:textId="77777777" w:rsidR="00A957BC" w:rsidRPr="006F6734" w:rsidRDefault="00A957BC" w:rsidP="00566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" w:right="-50"/>
        <w:jc w:val="thaiDistribute"/>
        <w:rPr>
          <w:rFonts w:ascii="Angsana New" w:hAnsi="Angsana New"/>
          <w:sz w:val="30"/>
          <w:szCs w:val="30"/>
        </w:rPr>
      </w:pPr>
    </w:p>
    <w:p w14:paraId="3B9216D7" w14:textId="77777777" w:rsidR="003231EB" w:rsidRDefault="003231EB">
      <w:r>
        <w:br w:type="page"/>
      </w:r>
    </w:p>
    <w:tbl>
      <w:tblPr>
        <w:tblW w:w="14370" w:type="dxa"/>
        <w:tblLayout w:type="fixed"/>
        <w:tblLook w:val="01E0" w:firstRow="1" w:lastRow="1" w:firstColumn="1" w:lastColumn="1" w:noHBand="0" w:noVBand="0"/>
      </w:tblPr>
      <w:tblGrid>
        <w:gridCol w:w="4230"/>
        <w:gridCol w:w="1260"/>
        <w:gridCol w:w="270"/>
        <w:gridCol w:w="1170"/>
        <w:gridCol w:w="270"/>
        <w:gridCol w:w="1548"/>
        <w:gridCol w:w="252"/>
        <w:gridCol w:w="1170"/>
        <w:gridCol w:w="270"/>
        <w:gridCol w:w="1080"/>
        <w:gridCol w:w="270"/>
        <w:gridCol w:w="1136"/>
        <w:gridCol w:w="270"/>
        <w:gridCol w:w="1174"/>
      </w:tblGrid>
      <w:tr w:rsidR="003231EB" w:rsidRPr="009432FA" w14:paraId="775B0FD6" w14:textId="77777777" w:rsidTr="00DD7953">
        <w:tc>
          <w:tcPr>
            <w:tcW w:w="4230" w:type="dxa"/>
            <w:shd w:val="clear" w:color="auto" w:fill="auto"/>
          </w:tcPr>
          <w:p w14:paraId="6E8307DA" w14:textId="77777777" w:rsidR="003231EB" w:rsidRPr="009432FA" w:rsidRDefault="003231EB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32FA">
              <w:rPr>
                <w:rFonts w:ascii="Angsana New" w:hAnsi="Angsana New"/>
                <w:sz w:val="28"/>
                <w:szCs w:val="28"/>
              </w:rPr>
              <w:br w:type="page"/>
            </w:r>
            <w:r w:rsidRPr="009432FA">
              <w:rPr>
                <w:rFonts w:ascii="Angsana New" w:hAnsi="Angsana New"/>
                <w:sz w:val="28"/>
                <w:szCs w:val="28"/>
              </w:rPr>
              <w:br w:type="page"/>
            </w:r>
            <w:r w:rsidRPr="009432FA">
              <w:rPr>
                <w:rFonts w:ascii="Angsana New" w:hAnsi="Angsana New"/>
                <w:sz w:val="28"/>
                <w:szCs w:val="28"/>
              </w:rPr>
              <w:br w:type="page"/>
            </w:r>
            <w:r w:rsidRPr="009432FA">
              <w:rPr>
                <w:rFonts w:ascii="Angsana New" w:hAnsi="Angsana New"/>
                <w:sz w:val="28"/>
                <w:szCs w:val="28"/>
              </w:rPr>
              <w:br w:type="page"/>
            </w:r>
            <w:r w:rsidRPr="009432FA">
              <w:rPr>
                <w:rFonts w:ascii="Angsana New" w:hAnsi="Angsana New"/>
                <w:sz w:val="28"/>
                <w:szCs w:val="28"/>
              </w:rPr>
              <w:br w:type="page"/>
            </w:r>
            <w:r w:rsidRPr="009432FA">
              <w:rPr>
                <w:rFonts w:ascii="Angsana New" w:hAnsi="Angsana New"/>
                <w:sz w:val="28"/>
                <w:szCs w:val="28"/>
              </w:rPr>
              <w:br w:type="page"/>
            </w:r>
            <w:r w:rsidRPr="009432FA">
              <w:rPr>
                <w:rFonts w:ascii="Angsana New" w:hAnsi="Angsana New"/>
                <w:sz w:val="28"/>
                <w:szCs w:val="28"/>
              </w:rPr>
              <w:br w:type="page"/>
            </w:r>
            <w:r w:rsidRPr="009432FA">
              <w:rPr>
                <w:rFonts w:ascii="Angsana New" w:hAnsi="Angsana New"/>
                <w:sz w:val="28"/>
                <w:szCs w:val="28"/>
              </w:rPr>
              <w:br w:type="page"/>
            </w:r>
            <w:r w:rsidRPr="009432FA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9432FA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0140" w:type="dxa"/>
            <w:gridSpan w:val="13"/>
            <w:shd w:val="clear" w:color="auto" w:fill="auto"/>
            <w:vAlign w:val="bottom"/>
          </w:tcPr>
          <w:p w14:paraId="33D1168E" w14:textId="77777777" w:rsidR="003231EB" w:rsidRPr="009432FA" w:rsidRDefault="003231EB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432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4B1E" w:rsidRPr="009432FA" w14:paraId="74FB7673" w14:textId="77777777" w:rsidTr="00884B1E">
        <w:tc>
          <w:tcPr>
            <w:tcW w:w="4230" w:type="dxa"/>
            <w:shd w:val="clear" w:color="auto" w:fill="auto"/>
          </w:tcPr>
          <w:p w14:paraId="7B7B852A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B0A959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05D965F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5E8897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2AAC6AB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14:paraId="1C9488B5" w14:textId="77777777" w:rsidR="00884B1E" w:rsidRPr="009432FA" w:rsidRDefault="00884B1E" w:rsidP="00884B1E">
            <w:pPr>
              <w:tabs>
                <w:tab w:val="clear" w:pos="5613"/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32FA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52" w:type="dxa"/>
            <w:shd w:val="clear" w:color="auto" w:fill="auto"/>
          </w:tcPr>
          <w:p w14:paraId="094D4187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D78D3D" w14:textId="52D4654F" w:rsidR="00884B1E" w:rsidRPr="009432FA" w:rsidRDefault="00884B1E" w:rsidP="00884B1E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4B1E">
              <w:rPr>
                <w:rFonts w:ascii="Angsana New" w:hAnsi="Angsana New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70" w:type="dxa"/>
            <w:shd w:val="clear" w:color="auto" w:fill="auto"/>
          </w:tcPr>
          <w:p w14:paraId="2F525C04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A0CCDD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4DFF1BC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1E497CA9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4401E30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2AD2D328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4B1E" w:rsidRPr="009432FA" w14:paraId="3BE81D8D" w14:textId="77777777" w:rsidTr="00884B1E">
        <w:tc>
          <w:tcPr>
            <w:tcW w:w="4230" w:type="dxa"/>
            <w:shd w:val="clear" w:color="auto" w:fill="auto"/>
          </w:tcPr>
          <w:p w14:paraId="6DFC2092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C7A788C" w14:textId="77777777" w:rsidR="00884B1E" w:rsidRPr="009432FA" w:rsidRDefault="00884B1E" w:rsidP="00884B1E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6F8847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ECBB12F" w14:textId="77777777" w:rsidR="00884B1E" w:rsidRPr="009432FA" w:rsidRDefault="00884B1E" w:rsidP="00884B1E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32FA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  <w:shd w:val="clear" w:color="auto" w:fill="auto"/>
          </w:tcPr>
          <w:p w14:paraId="5759240D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14:paraId="11C8F31C" w14:textId="77777777" w:rsidR="00884B1E" w:rsidRPr="009432FA" w:rsidRDefault="00884B1E" w:rsidP="00884B1E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32FA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52" w:type="dxa"/>
            <w:shd w:val="clear" w:color="auto" w:fill="auto"/>
          </w:tcPr>
          <w:p w14:paraId="65233603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2DBFDD0" w14:textId="4F4E7FA6" w:rsidR="00884B1E" w:rsidRPr="009432FA" w:rsidRDefault="00884B1E" w:rsidP="00884B1E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4B1E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  <w:r w:rsidRPr="00884B1E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  <w:shd w:val="clear" w:color="auto" w:fill="auto"/>
          </w:tcPr>
          <w:p w14:paraId="1CA4DD8C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D3F42F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4BB559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2C78DDFE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32FA">
              <w:rPr>
                <w:rFonts w:ascii="Angsana New" w:hAnsi="Angsana New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70" w:type="dxa"/>
            <w:shd w:val="clear" w:color="auto" w:fill="auto"/>
          </w:tcPr>
          <w:p w14:paraId="33E917C4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1041806A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4B1E" w:rsidRPr="009432FA" w14:paraId="3383D4DC" w14:textId="77777777" w:rsidTr="00884B1E">
        <w:tc>
          <w:tcPr>
            <w:tcW w:w="4230" w:type="dxa"/>
            <w:shd w:val="clear" w:color="auto" w:fill="auto"/>
          </w:tcPr>
          <w:p w14:paraId="52C28928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C14A2B2" w14:textId="77777777" w:rsidR="00884B1E" w:rsidRPr="009432FA" w:rsidRDefault="00884B1E" w:rsidP="00884B1E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32FA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</w:tcPr>
          <w:p w14:paraId="0EB22E01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49B9DB3" w14:textId="77777777" w:rsidR="00884B1E" w:rsidRPr="009432FA" w:rsidRDefault="00884B1E" w:rsidP="00884B1E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32FA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</w:tcPr>
          <w:p w14:paraId="40FDC4DA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14:paraId="6275BD74" w14:textId="77777777" w:rsidR="00884B1E" w:rsidRPr="009432FA" w:rsidRDefault="00884B1E" w:rsidP="00884B1E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32FA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52" w:type="dxa"/>
            <w:shd w:val="clear" w:color="auto" w:fill="auto"/>
          </w:tcPr>
          <w:p w14:paraId="59F1F84F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2CFE17E" w14:textId="0CCD0ED7" w:rsidR="00884B1E" w:rsidRPr="009432FA" w:rsidRDefault="00884B1E" w:rsidP="00884B1E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4B1E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  <w:r w:rsidRPr="00884B1E">
              <w:rPr>
                <w:rFonts w:ascii="Angsana New" w:hAnsi="Angsana New" w:hint="cs"/>
                <w:sz w:val="28"/>
                <w:szCs w:val="28"/>
                <w:cs/>
              </w:rPr>
              <w:t>ให้เช่า</w:t>
            </w:r>
          </w:p>
        </w:tc>
        <w:tc>
          <w:tcPr>
            <w:tcW w:w="270" w:type="dxa"/>
            <w:shd w:val="clear" w:color="auto" w:fill="auto"/>
          </w:tcPr>
          <w:p w14:paraId="6C0A5CBD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94A0D0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32FA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</w:tcPr>
          <w:p w14:paraId="34EA49F8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1B2472FB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32FA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  <w:shd w:val="clear" w:color="auto" w:fill="auto"/>
          </w:tcPr>
          <w:p w14:paraId="605BD063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3D565190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432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84B1E" w:rsidRPr="009432FA" w14:paraId="3B11AA55" w14:textId="77777777" w:rsidTr="00DD7953">
        <w:tc>
          <w:tcPr>
            <w:tcW w:w="4230" w:type="dxa"/>
            <w:shd w:val="clear" w:color="auto" w:fill="auto"/>
          </w:tcPr>
          <w:p w14:paraId="6389C3B4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40" w:type="dxa"/>
            <w:gridSpan w:val="13"/>
            <w:shd w:val="clear" w:color="auto" w:fill="auto"/>
            <w:vAlign w:val="bottom"/>
          </w:tcPr>
          <w:p w14:paraId="3725AAAE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32F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84B1E" w:rsidRPr="009432FA" w14:paraId="68C419DA" w14:textId="77777777" w:rsidTr="00884B1E">
        <w:tc>
          <w:tcPr>
            <w:tcW w:w="4230" w:type="dxa"/>
            <w:shd w:val="clear" w:color="auto" w:fill="auto"/>
          </w:tcPr>
          <w:p w14:paraId="2FC03F8B" w14:textId="6EEE9E56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432F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  <w:r w:rsidRPr="009432F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/ </w:t>
            </w:r>
            <w:r w:rsidRPr="009432F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ราคาประเมินใหม่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5287F7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371214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BD7323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FF6F8CD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40B3D0AD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4D594E98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28FD93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94E0DF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839736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A4CE868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137CA5F1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FF6BEF5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28087D85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884B1E" w:rsidRPr="009432FA" w14:paraId="14A9D1B0" w14:textId="77777777" w:rsidTr="00884B1E">
        <w:trPr>
          <w:trHeight w:val="378"/>
        </w:trPr>
        <w:tc>
          <w:tcPr>
            <w:tcW w:w="4230" w:type="dxa"/>
            <w:shd w:val="clear" w:color="auto" w:fill="auto"/>
          </w:tcPr>
          <w:p w14:paraId="4620A56C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432F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9432F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432FA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CC5A4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770948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C5A41">
              <w:rPr>
                <w:rFonts w:ascii="Angsana New" w:hAnsi="Angsana New"/>
                <w:sz w:val="28"/>
                <w:szCs w:val="28"/>
              </w:rPr>
              <w:t>3</w:t>
            </w:r>
            <w:r w:rsidRPr="00E82DAF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270" w:type="dxa"/>
            <w:shd w:val="clear" w:color="auto" w:fill="auto"/>
          </w:tcPr>
          <w:p w14:paraId="0AAC0253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E1E4AD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C5A41">
              <w:rPr>
                <w:rFonts w:ascii="Angsana New" w:hAnsi="Angsana New"/>
                <w:sz w:val="28"/>
                <w:szCs w:val="28"/>
              </w:rPr>
              <w:t>45</w:t>
            </w:r>
            <w:r w:rsidRPr="00E82DA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C0E6F02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20C54F02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C5A41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E82DA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52" w:type="dxa"/>
            <w:shd w:val="clear" w:color="auto" w:fill="auto"/>
          </w:tcPr>
          <w:p w14:paraId="4C74CACE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951AD3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82DAF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6E32F042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380B7D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C5A41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14:paraId="081D8977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02F3F8B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5FA5A2DE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06603B9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DF17F6">
              <w:rPr>
                <w:rFonts w:ascii="Angsana New" w:hAnsi="Angsana New"/>
                <w:sz w:val="28"/>
                <w:szCs w:val="28"/>
              </w:rPr>
              <w:t>,</w:t>
            </w:r>
            <w:r w:rsidRPr="00CC5A41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884B1E" w:rsidRPr="009432FA" w14:paraId="01312E84" w14:textId="77777777" w:rsidTr="00884B1E">
        <w:tc>
          <w:tcPr>
            <w:tcW w:w="4230" w:type="dxa"/>
            <w:shd w:val="clear" w:color="auto" w:fill="auto"/>
          </w:tcPr>
          <w:p w14:paraId="51DDFB9E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432FA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</w:tcPr>
          <w:p w14:paraId="4C0ABC75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137" w:right="32"/>
              <w:rPr>
                <w:rFonts w:ascii="Angsana New" w:hAnsi="Angsana New"/>
                <w:sz w:val="28"/>
                <w:szCs w:val="28"/>
              </w:rPr>
            </w:pPr>
            <w:r w:rsidRPr="009432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ECA919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2000B1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C5A41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2C7739F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48AB7520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C5A41">
              <w:rPr>
                <w:rFonts w:ascii="Angsana New" w:hAnsi="Angsana New" w:hint="cs"/>
                <w:sz w:val="28"/>
                <w:szCs w:val="28"/>
              </w:rPr>
              <w:t>2</w:t>
            </w:r>
            <w:r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52" w:type="dxa"/>
            <w:shd w:val="clear" w:color="auto" w:fill="auto"/>
          </w:tcPr>
          <w:p w14:paraId="74B928B5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5BB105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82DAF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EA30408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DE5A14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332B3CA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B283668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40BC0E72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982FD04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C5A41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CC5A41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884B1E" w:rsidRPr="009432FA" w14:paraId="56E76312" w14:textId="77777777" w:rsidTr="00884B1E">
        <w:tc>
          <w:tcPr>
            <w:tcW w:w="4230" w:type="dxa"/>
            <w:shd w:val="clear" w:color="auto" w:fill="auto"/>
          </w:tcPr>
          <w:p w14:paraId="56D229EF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432FA">
              <w:rPr>
                <w:rFonts w:ascii="Angsana New" w:hAnsi="Angsana New"/>
                <w:sz w:val="28"/>
                <w:szCs w:val="28"/>
                <w:cs/>
              </w:rPr>
              <w:t>จำหน่าย/ตัดบัญชี</w:t>
            </w:r>
          </w:p>
        </w:tc>
        <w:tc>
          <w:tcPr>
            <w:tcW w:w="1260" w:type="dxa"/>
            <w:shd w:val="clear" w:color="auto" w:fill="auto"/>
          </w:tcPr>
          <w:p w14:paraId="579FA791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137" w:right="32"/>
              <w:rPr>
                <w:rFonts w:ascii="Angsana New" w:hAnsi="Angsana New"/>
                <w:sz w:val="28"/>
                <w:szCs w:val="28"/>
              </w:rPr>
            </w:pPr>
            <w:r w:rsidRPr="009432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EC40A4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spacing w:line="240" w:lineRule="auto"/>
              <w:ind w:left="137" w:righ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C789AAF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82DAF">
              <w:rPr>
                <w:rFonts w:ascii="Angsana New" w:hAnsi="Angsana New" w:hint="cs"/>
                <w:sz w:val="28"/>
                <w:szCs w:val="28"/>
              </w:rPr>
              <w:t>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9D313E1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spacing w:line="240" w:lineRule="auto"/>
              <w:ind w:left="137" w:righ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51AE4C38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82DAF">
              <w:rPr>
                <w:rFonts w:ascii="Angsana New" w:hAnsi="Angsana New" w:hint="cs"/>
                <w:sz w:val="28"/>
                <w:szCs w:val="28"/>
              </w:rPr>
              <w:t>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26AEE400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6D9DCF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C5A41">
              <w:rPr>
                <w:rFonts w:ascii="Angsana New" w:hAnsi="Angsana New" w:hint="cs"/>
                <w:sz w:val="28"/>
                <w:szCs w:val="28"/>
              </w:rPr>
              <w:t>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4BBE73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D64114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CC5A41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88B8D7C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5CBF9334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137" w:right="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7F24D5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74B4CB47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C5A41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CC5A4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884B1E" w:rsidRPr="009432FA" w14:paraId="29030F4E" w14:textId="77777777" w:rsidTr="00884B1E">
        <w:tc>
          <w:tcPr>
            <w:tcW w:w="4230" w:type="dxa"/>
            <w:shd w:val="clear" w:color="auto" w:fill="auto"/>
          </w:tcPr>
          <w:p w14:paraId="05D0822F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432FA">
              <w:rPr>
                <w:rFonts w:ascii="Angsana New" w:hAnsi="Angsana New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260" w:type="dxa"/>
            <w:shd w:val="clear" w:color="auto" w:fill="auto"/>
          </w:tcPr>
          <w:p w14:paraId="2B1EF3FB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137" w:right="32"/>
              <w:rPr>
                <w:rFonts w:ascii="Angsana New" w:hAnsi="Angsana New"/>
                <w:sz w:val="28"/>
                <w:szCs w:val="28"/>
              </w:rPr>
            </w:pPr>
            <w:r w:rsidRPr="009432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82B2C8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spacing w:line="240" w:lineRule="auto"/>
              <w:ind w:left="137" w:righ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A11913F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137" w:right="32"/>
              <w:rPr>
                <w:rFonts w:ascii="Angsana New" w:hAnsi="Angsana New"/>
                <w:sz w:val="28"/>
                <w:szCs w:val="28"/>
              </w:rPr>
            </w:pPr>
            <w:r w:rsidRPr="009432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FE21FD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14:paraId="466AA361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137" w:right="32"/>
              <w:rPr>
                <w:rFonts w:ascii="Angsana New" w:hAnsi="Angsana New"/>
                <w:sz w:val="28"/>
                <w:szCs w:val="28"/>
              </w:rPr>
            </w:pPr>
            <w:r w:rsidRPr="009432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040A8A1F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617E7C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6E3E2FDD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2BF22CD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137" w:right="32"/>
              <w:rPr>
                <w:rFonts w:ascii="Angsana New" w:hAnsi="Angsana New"/>
                <w:sz w:val="28"/>
                <w:szCs w:val="28"/>
              </w:rPr>
            </w:pPr>
            <w:r w:rsidRPr="009432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A6F381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74D87E51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</w:rPr>
              <w:t>11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072DD31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419C6CB4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137" w:right="32"/>
              <w:rPr>
                <w:rFonts w:ascii="Angsana New" w:hAnsi="Angsana New"/>
                <w:sz w:val="28"/>
                <w:szCs w:val="28"/>
              </w:rPr>
            </w:pPr>
            <w:r w:rsidRPr="009432F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4B1E" w:rsidRPr="009432FA" w14:paraId="3F8915CC" w14:textId="77777777" w:rsidTr="00884B1E">
        <w:trPr>
          <w:trHeight w:val="278"/>
        </w:trPr>
        <w:tc>
          <w:tcPr>
            <w:tcW w:w="4230" w:type="dxa"/>
            <w:shd w:val="clear" w:color="auto" w:fill="auto"/>
          </w:tcPr>
          <w:p w14:paraId="756EFBF9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432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C5A41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9432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432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C5A41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432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9432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432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CC5A41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57B17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5A41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E82DAF">
              <w:rPr>
                <w:rFonts w:ascii="Angsana New" w:hAnsi="Angsana New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270" w:type="dxa"/>
            <w:shd w:val="clear" w:color="auto" w:fill="auto"/>
          </w:tcPr>
          <w:p w14:paraId="5C0FF01B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B11F9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5A41">
              <w:rPr>
                <w:rFonts w:ascii="Angsana New" w:hAnsi="Angsana New" w:hint="cs"/>
                <w:b/>
                <w:bCs/>
                <w:sz w:val="28"/>
                <w:szCs w:val="28"/>
              </w:rPr>
              <w:t>464</w:t>
            </w:r>
          </w:p>
        </w:tc>
        <w:tc>
          <w:tcPr>
            <w:tcW w:w="270" w:type="dxa"/>
            <w:shd w:val="clear" w:color="auto" w:fill="auto"/>
          </w:tcPr>
          <w:p w14:paraId="0E6D7951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D3D592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5A41">
              <w:rPr>
                <w:rFonts w:ascii="Angsana New" w:hAnsi="Angsana New" w:hint="cs"/>
                <w:b/>
                <w:bCs/>
                <w:sz w:val="28"/>
                <w:szCs w:val="28"/>
              </w:rPr>
              <w:t>22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52" w:type="dxa"/>
            <w:shd w:val="clear" w:color="auto" w:fill="auto"/>
          </w:tcPr>
          <w:p w14:paraId="11B4FDE9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D8C23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  <w:r w:rsidRPr="00CC5A41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6761945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43DE4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5A41">
              <w:rPr>
                <w:rFonts w:ascii="Angsana New" w:hAnsi="Angsana New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1CB714CB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575BB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2DA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04A25370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7B49F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C5A41">
              <w:rPr>
                <w:rFonts w:ascii="Angsana New" w:hAnsi="Angsana New" w:hint="cs"/>
                <w:b/>
                <w:bCs/>
                <w:sz w:val="28"/>
                <w:szCs w:val="28"/>
              </w:rPr>
              <w:t>24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</w:p>
        </w:tc>
      </w:tr>
      <w:tr w:rsidR="00884B1E" w:rsidRPr="009432FA" w14:paraId="15E57432" w14:textId="77777777" w:rsidTr="00884B1E">
        <w:trPr>
          <w:trHeight w:val="278"/>
        </w:trPr>
        <w:tc>
          <w:tcPr>
            <w:tcW w:w="4230" w:type="dxa"/>
            <w:shd w:val="clear" w:color="auto" w:fill="auto"/>
          </w:tcPr>
          <w:p w14:paraId="09160B61" w14:textId="77777777" w:rsidR="00884B1E" w:rsidRPr="00D642BB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42BB">
              <w:rPr>
                <w:rFonts w:ascii="Angsana New" w:hAnsi="Angsana New" w:hint="cs"/>
                <w:sz w:val="28"/>
                <w:szCs w:val="28"/>
                <w:cs/>
              </w:rPr>
              <w:t>โอนไปสินทรัพย์สิทธิการใช้จากการ</w:t>
            </w:r>
          </w:p>
          <w:p w14:paraId="2DBF3AAB" w14:textId="77777777" w:rsidR="00884B1E" w:rsidRPr="00D642BB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42BB">
              <w:rPr>
                <w:rFonts w:ascii="Angsana New" w:hAnsi="Angsana New" w:hint="cs"/>
                <w:sz w:val="28"/>
                <w:szCs w:val="28"/>
                <w:cs/>
              </w:rPr>
              <w:t xml:space="preserve">   ถือปฏิบัติตาม</w:t>
            </w:r>
            <w:r w:rsidRPr="00D642B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642BB">
              <w:rPr>
                <w:rFonts w:ascii="Angsana New" w:hAnsi="Angsana New"/>
                <w:sz w:val="28"/>
                <w:szCs w:val="28"/>
              </w:rPr>
              <w:t xml:space="preserve">TFRS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CC5A41">
              <w:rPr>
                <w:rFonts w:ascii="Angsana New" w:hAnsi="Angsana New"/>
                <w:sz w:val="28"/>
                <w:szCs w:val="28"/>
              </w:rPr>
              <w:t>6</w:t>
            </w:r>
            <w:r w:rsidRPr="00D642B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642BB">
              <w:rPr>
                <w:rFonts w:ascii="Angsana New" w:hAnsi="Angsana New" w:hint="cs"/>
                <w:sz w:val="28"/>
                <w:szCs w:val="28"/>
                <w:cs/>
              </w:rPr>
              <w:t>เป็นครั้งแรก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A6EF7" w14:textId="77777777" w:rsidR="00884B1E" w:rsidRPr="00D06BD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137" w:right="32"/>
              <w:rPr>
                <w:rFonts w:ascii="Angsana New" w:hAnsi="Angsana New"/>
                <w:sz w:val="28"/>
                <w:szCs w:val="28"/>
              </w:rPr>
            </w:pPr>
            <w:r w:rsidRPr="00D06BD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BFC018" w14:textId="77777777" w:rsidR="00884B1E" w:rsidRPr="00D06BD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8FB56" w14:textId="77777777" w:rsidR="00884B1E" w:rsidRPr="00D06BD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137" w:right="32"/>
              <w:rPr>
                <w:rFonts w:ascii="Angsana New" w:hAnsi="Angsana New"/>
                <w:sz w:val="28"/>
                <w:szCs w:val="28"/>
              </w:rPr>
            </w:pPr>
            <w:r w:rsidRPr="00D06BD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0EE8F0" w14:textId="77777777" w:rsidR="00884B1E" w:rsidRPr="00D06BD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0AF8BC" w14:textId="77777777" w:rsidR="00884B1E" w:rsidRPr="00D06BD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137" w:right="32"/>
              <w:rPr>
                <w:rFonts w:ascii="Angsana New" w:hAnsi="Angsana New"/>
                <w:sz w:val="28"/>
                <w:szCs w:val="28"/>
              </w:rPr>
            </w:pPr>
            <w:r w:rsidRPr="00D06BD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2F50AF5" w14:textId="77777777" w:rsidR="00884B1E" w:rsidRPr="00D06BD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2177F" w14:textId="77777777" w:rsidR="00884B1E" w:rsidRPr="00D06BD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06BD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3C2959" w14:textId="77777777" w:rsidR="00884B1E" w:rsidRPr="00D06BD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AF660" w14:textId="77777777" w:rsidR="00884B1E" w:rsidRPr="00D06BD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06BD6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D06BD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69A9FCF" w14:textId="77777777" w:rsidR="00884B1E" w:rsidRPr="00D06BD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1A75C" w14:textId="77777777" w:rsidR="00884B1E" w:rsidRPr="00D06BD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137" w:right="32"/>
              <w:rPr>
                <w:rFonts w:ascii="Angsana New" w:hAnsi="Angsana New"/>
                <w:sz w:val="28"/>
                <w:szCs w:val="28"/>
              </w:rPr>
            </w:pPr>
            <w:r w:rsidRPr="00D06B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AE4220" w14:textId="77777777" w:rsidR="00884B1E" w:rsidRPr="00D06BD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B86F6" w14:textId="77777777" w:rsidR="00884B1E" w:rsidRPr="00D06BD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06BD6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D06BD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84B1E" w:rsidRPr="009432FA" w14:paraId="4309FCC7" w14:textId="77777777" w:rsidTr="00884B1E">
        <w:trPr>
          <w:trHeight w:val="278"/>
        </w:trPr>
        <w:tc>
          <w:tcPr>
            <w:tcW w:w="4230" w:type="dxa"/>
            <w:shd w:val="clear" w:color="auto" w:fill="auto"/>
          </w:tcPr>
          <w:p w14:paraId="1EA75A23" w14:textId="77777777" w:rsidR="00884B1E" w:rsidRPr="00D642BB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42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</w:t>
            </w:r>
            <w:r w:rsidRPr="00D642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D642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วันที่</w:t>
            </w:r>
            <w:r w:rsidRPr="00D642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642B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642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มกราคม</w:t>
            </w:r>
            <w:r w:rsidRPr="00D642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CC5A41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  <w:r w:rsidRPr="00D642B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D642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9BE7E" w14:textId="77777777" w:rsidR="00884B1E" w:rsidRPr="00405A8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5A41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E82DAF">
              <w:rPr>
                <w:rFonts w:ascii="Angsana New" w:hAnsi="Angsana New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270" w:type="dxa"/>
            <w:shd w:val="clear" w:color="auto" w:fill="auto"/>
          </w:tcPr>
          <w:p w14:paraId="634DB014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8D3F8" w14:textId="77777777" w:rsidR="00884B1E" w:rsidRPr="00405A8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5A41">
              <w:rPr>
                <w:rFonts w:ascii="Angsana New" w:hAnsi="Angsana New"/>
                <w:b/>
                <w:bCs/>
                <w:sz w:val="28"/>
                <w:szCs w:val="28"/>
              </w:rPr>
              <w:t>464</w:t>
            </w:r>
          </w:p>
        </w:tc>
        <w:tc>
          <w:tcPr>
            <w:tcW w:w="270" w:type="dxa"/>
            <w:shd w:val="clear" w:color="auto" w:fill="auto"/>
          </w:tcPr>
          <w:p w14:paraId="6E98AFBA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A5C37" w14:textId="77777777" w:rsidR="00884B1E" w:rsidRPr="00405A8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5A41">
              <w:rPr>
                <w:rFonts w:ascii="Angsana New" w:hAnsi="Angsana New"/>
                <w:b/>
                <w:bCs/>
                <w:sz w:val="28"/>
                <w:szCs w:val="28"/>
              </w:rPr>
              <w:t>22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52" w:type="dxa"/>
            <w:shd w:val="clear" w:color="auto" w:fill="auto"/>
          </w:tcPr>
          <w:p w14:paraId="26D0AEAE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A1710" w14:textId="77777777" w:rsidR="00884B1E" w:rsidRPr="00405A8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  <w:r w:rsidRPr="00CC5A41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9E39017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B7C93" w14:textId="77777777" w:rsidR="00884B1E" w:rsidRPr="00405A8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5A41">
              <w:rPr>
                <w:rFonts w:ascii="Angsana New" w:hAnsi="Angsana New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1B86F26A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E8C46" w14:textId="77777777" w:rsidR="00884B1E" w:rsidRPr="00405A8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2DA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00282303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3EBCE" w14:textId="77777777" w:rsidR="00884B1E" w:rsidRPr="00405A8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</w:t>
            </w:r>
            <w:r w:rsidRPr="00CC5A41">
              <w:rPr>
                <w:rFonts w:ascii="Angsana New" w:hAnsi="Angsana New"/>
                <w:b/>
                <w:bCs/>
                <w:sz w:val="28"/>
                <w:szCs w:val="28"/>
              </w:rPr>
              <w:t>24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</w:tr>
      <w:tr w:rsidR="00884B1E" w:rsidRPr="009432FA" w14:paraId="355A74F0" w14:textId="77777777" w:rsidTr="00884B1E">
        <w:tc>
          <w:tcPr>
            <w:tcW w:w="4230" w:type="dxa"/>
            <w:shd w:val="clear" w:color="auto" w:fill="auto"/>
          </w:tcPr>
          <w:p w14:paraId="71333655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432FA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</w:tcPr>
          <w:p w14:paraId="54B84520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137" w:right="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40CC58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EC1F24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9737362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4D1E3F22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C5A4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52" w:type="dxa"/>
            <w:shd w:val="clear" w:color="auto" w:fill="auto"/>
          </w:tcPr>
          <w:p w14:paraId="1C68CE99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CA95DA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C5A4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5E3B6F8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EF1BCA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137" w:right="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09EA1B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A66B97F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C5A4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1E6ECA5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3112F90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CC5A4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884B1E" w:rsidRPr="009432FA" w14:paraId="26515062" w14:textId="77777777" w:rsidTr="00884B1E">
        <w:tc>
          <w:tcPr>
            <w:tcW w:w="4230" w:type="dxa"/>
            <w:shd w:val="clear" w:color="auto" w:fill="auto"/>
          </w:tcPr>
          <w:p w14:paraId="6A44FBEB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432FA">
              <w:rPr>
                <w:rFonts w:ascii="Angsana New" w:hAnsi="Angsana New"/>
                <w:sz w:val="28"/>
                <w:szCs w:val="28"/>
                <w:cs/>
              </w:rPr>
              <w:t>จำหน่าย/ตัดบัญชี</w:t>
            </w:r>
          </w:p>
        </w:tc>
        <w:tc>
          <w:tcPr>
            <w:tcW w:w="1260" w:type="dxa"/>
            <w:shd w:val="clear" w:color="auto" w:fill="auto"/>
          </w:tcPr>
          <w:p w14:paraId="73815350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137" w:right="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662850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spacing w:line="240" w:lineRule="auto"/>
              <w:ind w:left="137" w:righ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1254F77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CC5A41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F66703B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spacing w:line="240" w:lineRule="auto"/>
              <w:ind w:left="137" w:righ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27EC65C5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</w:t>
            </w:r>
            <w:r w:rsidRPr="00CC5A41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33090458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F86C45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CC5A41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45E9E23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E55CFD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CC5A4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62D1932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4B2C7159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137" w:right="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05498A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7CE2DD50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CC5A41">
              <w:rPr>
                <w:rFonts w:ascii="Angsana New" w:hAnsi="Angsana New"/>
                <w:sz w:val="28"/>
                <w:szCs w:val="28"/>
              </w:rPr>
              <w:t>2</w:t>
            </w:r>
            <w:r w:rsidRPr="00E82DAF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84B1E" w:rsidRPr="009432FA" w14:paraId="13EA6141" w14:textId="77777777" w:rsidTr="00884B1E">
        <w:tc>
          <w:tcPr>
            <w:tcW w:w="4230" w:type="dxa"/>
            <w:shd w:val="clear" w:color="auto" w:fill="auto"/>
          </w:tcPr>
          <w:p w14:paraId="188595FF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432FA">
              <w:rPr>
                <w:rFonts w:ascii="Angsana New" w:hAnsi="Angsana New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260" w:type="dxa"/>
            <w:shd w:val="clear" w:color="auto" w:fill="auto"/>
          </w:tcPr>
          <w:p w14:paraId="57D81BAC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137" w:right="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AA6CA1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spacing w:line="240" w:lineRule="auto"/>
              <w:ind w:left="137" w:righ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D16197A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137" w:right="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DC57FB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14:paraId="2727F8EC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CC5A4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43854D2D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EE9036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</w:t>
            </w:r>
            <w:r w:rsidRPr="00CC5A41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A1F51CB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919B0E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137" w:right="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F65EC7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109EA0FB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E82DAF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09288DD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00994B4C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CC5A41">
              <w:rPr>
                <w:rFonts w:ascii="Angsana New" w:hAnsi="Angsana New"/>
                <w:sz w:val="28"/>
                <w:szCs w:val="28"/>
              </w:rPr>
              <w:t>24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84B1E" w:rsidRPr="009432FA" w14:paraId="211A0037" w14:textId="77777777" w:rsidTr="00884B1E">
        <w:tc>
          <w:tcPr>
            <w:tcW w:w="4230" w:type="dxa"/>
            <w:shd w:val="clear" w:color="auto" w:fill="auto"/>
          </w:tcPr>
          <w:p w14:paraId="21A1A866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432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C5A41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9432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432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C5A41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C60F5B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5A41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E82DAF">
              <w:rPr>
                <w:rFonts w:ascii="Angsana New" w:hAnsi="Angsana New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270" w:type="dxa"/>
            <w:shd w:val="clear" w:color="auto" w:fill="auto"/>
          </w:tcPr>
          <w:p w14:paraId="36480464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DD48E6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5A41">
              <w:rPr>
                <w:rFonts w:ascii="Angsana New" w:hAnsi="Angsana New"/>
                <w:b/>
                <w:bCs/>
                <w:sz w:val="28"/>
                <w:szCs w:val="28"/>
              </w:rPr>
              <w:t>45</w:t>
            </w:r>
            <w:r w:rsidRPr="00E82DA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B42477D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D7F7F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5A41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CC5A41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52" w:type="dxa"/>
            <w:shd w:val="clear" w:color="auto" w:fill="auto"/>
          </w:tcPr>
          <w:p w14:paraId="38D0F2FE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6DB88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Pr="00CC5A41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920C167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A873D1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5A41">
              <w:rPr>
                <w:rFonts w:ascii="Angsana New" w:hAnsi="Angsana New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71700C3D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26EFA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5A41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6B85F88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35E835" w14:textId="77777777" w:rsidR="00884B1E" w:rsidRPr="009432FA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</w:t>
            </w:r>
            <w:r w:rsidRPr="00CC5A41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00</w:t>
            </w:r>
          </w:p>
        </w:tc>
      </w:tr>
    </w:tbl>
    <w:p w14:paraId="7D86F1FA" w14:textId="77777777" w:rsidR="0056652C" w:rsidRDefault="0056652C" w:rsidP="00566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14:paraId="3CFE0645" w14:textId="77777777" w:rsidR="00ED294D" w:rsidRDefault="00ED294D" w:rsidP="00566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14:paraId="7843680B" w14:textId="77777777" w:rsidR="00ED294D" w:rsidRDefault="00ED294D" w:rsidP="00566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14:paraId="4CFB6C2D" w14:textId="77777777" w:rsidR="00ED294D" w:rsidRDefault="00ED294D" w:rsidP="00566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14:paraId="6471CFB0" w14:textId="77777777" w:rsidR="00DD7953" w:rsidRDefault="00DD7953" w:rsidP="00566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14:paraId="7D398EDE" w14:textId="77777777" w:rsidR="00DD7953" w:rsidRDefault="00DD7953" w:rsidP="00566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14:paraId="242AC520" w14:textId="77777777" w:rsidR="00DD7953" w:rsidRDefault="00DD7953" w:rsidP="00566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14:paraId="17D91473" w14:textId="77777777" w:rsidR="00DD7953" w:rsidRDefault="00DD7953" w:rsidP="00566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tbl>
      <w:tblPr>
        <w:tblW w:w="14400" w:type="dxa"/>
        <w:tblLayout w:type="fixed"/>
        <w:tblLook w:val="01E0" w:firstRow="1" w:lastRow="1" w:firstColumn="1" w:lastColumn="1" w:noHBand="0" w:noVBand="0"/>
      </w:tblPr>
      <w:tblGrid>
        <w:gridCol w:w="4230"/>
        <w:gridCol w:w="1260"/>
        <w:gridCol w:w="272"/>
        <w:gridCol w:w="1178"/>
        <w:gridCol w:w="272"/>
        <w:gridCol w:w="1550"/>
        <w:gridCol w:w="238"/>
        <w:gridCol w:w="1180"/>
        <w:gridCol w:w="260"/>
        <w:gridCol w:w="1080"/>
        <w:gridCol w:w="262"/>
        <w:gridCol w:w="1178"/>
        <w:gridCol w:w="272"/>
        <w:gridCol w:w="1168"/>
      </w:tblGrid>
      <w:tr w:rsidR="00DD7953" w:rsidRPr="009432FA" w14:paraId="1EB707F2" w14:textId="77777777" w:rsidTr="00DD7953">
        <w:tc>
          <w:tcPr>
            <w:tcW w:w="4230" w:type="dxa"/>
            <w:shd w:val="clear" w:color="auto" w:fill="auto"/>
          </w:tcPr>
          <w:p w14:paraId="7DF23F9D" w14:textId="77777777" w:rsidR="00DD7953" w:rsidRPr="00DF17F6" w:rsidRDefault="00DD7953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br w:type="page"/>
            </w:r>
            <w:r w:rsidRPr="00DF17F6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0170" w:type="dxa"/>
            <w:gridSpan w:val="13"/>
            <w:shd w:val="clear" w:color="auto" w:fill="auto"/>
            <w:vAlign w:val="bottom"/>
          </w:tcPr>
          <w:p w14:paraId="517F60F2" w14:textId="77777777" w:rsidR="00DD7953" w:rsidRPr="00DF17F6" w:rsidRDefault="00DD7953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1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4B1E" w:rsidRPr="009432FA" w14:paraId="497F8628" w14:textId="77777777" w:rsidTr="00DD7953">
        <w:tc>
          <w:tcPr>
            <w:tcW w:w="4230" w:type="dxa"/>
            <w:shd w:val="clear" w:color="auto" w:fill="auto"/>
          </w:tcPr>
          <w:p w14:paraId="6EB89532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40878A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589C9405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9E76A52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0DE691DA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</w:tcPr>
          <w:p w14:paraId="6176054D" w14:textId="77777777" w:rsidR="00884B1E" w:rsidRPr="00DF17F6" w:rsidRDefault="00884B1E" w:rsidP="00884B1E">
            <w:pPr>
              <w:tabs>
                <w:tab w:val="clear" w:pos="5613"/>
                <w:tab w:val="decimal" w:pos="1145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17F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8" w:type="dxa"/>
            <w:shd w:val="clear" w:color="auto" w:fill="auto"/>
          </w:tcPr>
          <w:p w14:paraId="07B64227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6148A36" w14:textId="1FED27EA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4B1E">
              <w:rPr>
                <w:rFonts w:ascii="Angsana New" w:hAnsi="Angsana New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60" w:type="dxa"/>
            <w:shd w:val="clear" w:color="auto" w:fill="auto"/>
          </w:tcPr>
          <w:p w14:paraId="0D0734BA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7E87D4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592DBC10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4A9488CE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3F511C41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25B5C627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4B1E" w:rsidRPr="009432FA" w14:paraId="6FE5B6E5" w14:textId="77777777" w:rsidTr="00DD7953">
        <w:tc>
          <w:tcPr>
            <w:tcW w:w="4230" w:type="dxa"/>
            <w:shd w:val="clear" w:color="auto" w:fill="auto"/>
          </w:tcPr>
          <w:p w14:paraId="3C4A8B04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2C3F42B" w14:textId="77777777" w:rsidR="00884B1E" w:rsidRPr="00DF17F6" w:rsidRDefault="00884B1E" w:rsidP="00884B1E">
            <w:pPr>
              <w:tabs>
                <w:tab w:val="decimal" w:pos="1145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027AD5B0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3D648007" w14:textId="77777777" w:rsidR="00884B1E" w:rsidRPr="00DF17F6" w:rsidRDefault="00884B1E" w:rsidP="00884B1E">
            <w:pPr>
              <w:tabs>
                <w:tab w:val="decimal" w:pos="1145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17F6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2" w:type="dxa"/>
            <w:shd w:val="clear" w:color="auto" w:fill="auto"/>
          </w:tcPr>
          <w:p w14:paraId="53906423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</w:tcPr>
          <w:p w14:paraId="655E6A27" w14:textId="77777777" w:rsidR="00884B1E" w:rsidRPr="00DF17F6" w:rsidRDefault="00884B1E" w:rsidP="00884B1E">
            <w:pPr>
              <w:tabs>
                <w:tab w:val="decimal" w:pos="1145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17F6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8" w:type="dxa"/>
            <w:shd w:val="clear" w:color="auto" w:fill="auto"/>
          </w:tcPr>
          <w:p w14:paraId="721B5965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1E4161DE" w14:textId="54CF1FDA" w:rsidR="00884B1E" w:rsidRPr="00DF17F6" w:rsidRDefault="00884B1E" w:rsidP="00884B1E">
            <w:pPr>
              <w:tabs>
                <w:tab w:val="decimal" w:pos="1145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B1E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  <w:r w:rsidRPr="00884B1E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</w:p>
        </w:tc>
        <w:tc>
          <w:tcPr>
            <w:tcW w:w="260" w:type="dxa"/>
            <w:shd w:val="clear" w:color="auto" w:fill="auto"/>
          </w:tcPr>
          <w:p w14:paraId="4D5443F6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C004B1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4580C95A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78B94D5F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17F6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72" w:type="dxa"/>
            <w:shd w:val="clear" w:color="auto" w:fill="auto"/>
          </w:tcPr>
          <w:p w14:paraId="77DA20E2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062C632F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4B1E" w:rsidRPr="009432FA" w14:paraId="15A0D637" w14:textId="77777777" w:rsidTr="00DD7953">
        <w:tc>
          <w:tcPr>
            <w:tcW w:w="4230" w:type="dxa"/>
            <w:shd w:val="clear" w:color="auto" w:fill="auto"/>
          </w:tcPr>
          <w:p w14:paraId="5AA67191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E5FA39D" w14:textId="77777777" w:rsidR="00884B1E" w:rsidRPr="00DF17F6" w:rsidRDefault="00884B1E" w:rsidP="00884B1E">
            <w:pPr>
              <w:tabs>
                <w:tab w:val="decimal" w:pos="1145"/>
              </w:tabs>
              <w:spacing w:line="240" w:lineRule="auto"/>
              <w:ind w:left="-468" w:right="-117" w:firstLine="3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17F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2" w:type="dxa"/>
            <w:shd w:val="clear" w:color="auto" w:fill="auto"/>
          </w:tcPr>
          <w:p w14:paraId="76149300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0E586675" w14:textId="77777777" w:rsidR="00884B1E" w:rsidRPr="00DF17F6" w:rsidRDefault="00884B1E" w:rsidP="00884B1E">
            <w:pPr>
              <w:tabs>
                <w:tab w:val="decimal" w:pos="1145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17F6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2" w:type="dxa"/>
            <w:shd w:val="clear" w:color="auto" w:fill="auto"/>
          </w:tcPr>
          <w:p w14:paraId="705F48EE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</w:tcPr>
          <w:p w14:paraId="127DB5AB" w14:textId="77777777" w:rsidR="00884B1E" w:rsidRPr="00DF17F6" w:rsidRDefault="00884B1E" w:rsidP="00884B1E">
            <w:pPr>
              <w:tabs>
                <w:tab w:val="decimal" w:pos="1145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17F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38" w:type="dxa"/>
            <w:shd w:val="clear" w:color="auto" w:fill="auto"/>
          </w:tcPr>
          <w:p w14:paraId="7BAF277A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098A62AB" w14:textId="60BD7193" w:rsidR="00884B1E" w:rsidRPr="00DF17F6" w:rsidRDefault="00884B1E" w:rsidP="00884B1E">
            <w:pPr>
              <w:tabs>
                <w:tab w:val="decimal" w:pos="1145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4B1E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  <w:r w:rsidRPr="00884B1E">
              <w:rPr>
                <w:rFonts w:ascii="Angsana New" w:hAnsi="Angsana New" w:hint="cs"/>
                <w:sz w:val="28"/>
                <w:szCs w:val="28"/>
                <w:cs/>
              </w:rPr>
              <w:t>ให้เช่า</w:t>
            </w:r>
          </w:p>
        </w:tc>
        <w:tc>
          <w:tcPr>
            <w:tcW w:w="260" w:type="dxa"/>
            <w:shd w:val="clear" w:color="auto" w:fill="auto"/>
          </w:tcPr>
          <w:p w14:paraId="1CF7EA9A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EFDD6D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 w:firstLine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17F6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62" w:type="dxa"/>
            <w:shd w:val="clear" w:color="auto" w:fill="auto"/>
          </w:tcPr>
          <w:p w14:paraId="260E8361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15D2DF8E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17F6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2" w:type="dxa"/>
            <w:shd w:val="clear" w:color="auto" w:fill="auto"/>
          </w:tcPr>
          <w:p w14:paraId="55D710B8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36A93D48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1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84B1E" w:rsidRPr="009432FA" w14:paraId="624FFD85" w14:textId="77777777" w:rsidTr="00DD7953">
        <w:tc>
          <w:tcPr>
            <w:tcW w:w="4230" w:type="dxa"/>
            <w:shd w:val="clear" w:color="auto" w:fill="auto"/>
          </w:tcPr>
          <w:p w14:paraId="5646B467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70" w:type="dxa"/>
            <w:gridSpan w:val="13"/>
            <w:shd w:val="clear" w:color="auto" w:fill="auto"/>
            <w:vAlign w:val="bottom"/>
          </w:tcPr>
          <w:p w14:paraId="7183A4A3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17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84B1E" w:rsidRPr="009432FA" w14:paraId="36367BB7" w14:textId="77777777" w:rsidTr="00DD7953">
        <w:tc>
          <w:tcPr>
            <w:tcW w:w="4230" w:type="dxa"/>
            <w:shd w:val="clear" w:color="auto" w:fill="auto"/>
          </w:tcPr>
          <w:p w14:paraId="31BDBE58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F1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ค่าเสื่อมราคาสะสมและขาดทุนจากการด้อยค่า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3C0671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34CFFA0A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9B81512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160D194D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0F905693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2F55F056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EF1F028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7296EAFF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C228E2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0DA71D7A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5F228DB6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4BA36864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6E8A609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884B1E" w:rsidRPr="009432FA" w14:paraId="189C570A" w14:textId="77777777" w:rsidTr="00DD7953">
        <w:trPr>
          <w:trHeight w:val="378"/>
        </w:trPr>
        <w:tc>
          <w:tcPr>
            <w:tcW w:w="4230" w:type="dxa"/>
            <w:shd w:val="clear" w:color="auto" w:fill="auto"/>
          </w:tcPr>
          <w:p w14:paraId="6334EA27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F17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F17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F17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CC5A4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0007CFBC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F1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46B9128C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50967FE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C5A4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2" w:type="dxa"/>
            <w:shd w:val="clear" w:color="auto" w:fill="auto"/>
          </w:tcPr>
          <w:p w14:paraId="14E7484D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07CD8153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C5A41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238" w:type="dxa"/>
            <w:shd w:val="clear" w:color="auto" w:fill="auto"/>
          </w:tcPr>
          <w:p w14:paraId="71E70E56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81DFA7E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E82DA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CC5A4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60" w:type="dxa"/>
            <w:shd w:val="clear" w:color="auto" w:fill="auto"/>
          </w:tcPr>
          <w:p w14:paraId="411F9A5A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713BB8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62" w:type="dxa"/>
            <w:shd w:val="clear" w:color="auto" w:fill="auto"/>
          </w:tcPr>
          <w:p w14:paraId="370CF78F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0781EA37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F1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1E02FB7A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73763356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82DAF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884B1E" w:rsidRPr="009432FA" w14:paraId="5C06F3CE" w14:textId="77777777" w:rsidTr="00DD7953">
        <w:tc>
          <w:tcPr>
            <w:tcW w:w="4230" w:type="dxa"/>
            <w:shd w:val="clear" w:color="auto" w:fill="auto"/>
          </w:tcPr>
          <w:p w14:paraId="40C3EA95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F17F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</w:tcPr>
          <w:p w14:paraId="370B28B3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F1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42253B4F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9612F33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C5A4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2" w:type="dxa"/>
            <w:shd w:val="clear" w:color="auto" w:fill="auto"/>
          </w:tcPr>
          <w:p w14:paraId="105C87C7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48D1A560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38" w:type="dxa"/>
            <w:shd w:val="clear" w:color="auto" w:fill="auto"/>
          </w:tcPr>
          <w:p w14:paraId="2DC223AD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BDF687C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E82DA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0" w:type="dxa"/>
            <w:shd w:val="clear" w:color="auto" w:fill="auto"/>
          </w:tcPr>
          <w:p w14:paraId="14B81F36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921D00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5E6F86A7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778DA608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F1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10277A4B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58B4C9D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</w:tr>
      <w:tr w:rsidR="00884B1E" w:rsidRPr="009432FA" w14:paraId="5D721A98" w14:textId="77777777" w:rsidTr="00DD7953">
        <w:trPr>
          <w:trHeight w:val="80"/>
        </w:trPr>
        <w:tc>
          <w:tcPr>
            <w:tcW w:w="4230" w:type="dxa"/>
            <w:shd w:val="clear" w:color="auto" w:fill="auto"/>
          </w:tcPr>
          <w:p w14:paraId="11C41EB3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F17F6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จำหน่าย/ตัดบัญชี</w:t>
            </w:r>
          </w:p>
        </w:tc>
        <w:tc>
          <w:tcPr>
            <w:tcW w:w="1260" w:type="dxa"/>
            <w:shd w:val="clear" w:color="auto" w:fill="auto"/>
          </w:tcPr>
          <w:p w14:paraId="2BDA6BFB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F1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756D4370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7BC115EC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DF17F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82DA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F17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3972F0DA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098EA740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7F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82DA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F17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40B303BD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2EA33A0F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DF17F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C5A4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F17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46F72778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B1EE27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7F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C5A4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F17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4F0A138D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509CE9B4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F17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2EBE844B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DE60C48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F17F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C5A41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DF17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84B1E" w:rsidRPr="009432FA" w14:paraId="764CBD48" w14:textId="77777777" w:rsidTr="00DD7953">
        <w:tc>
          <w:tcPr>
            <w:tcW w:w="4230" w:type="dxa"/>
            <w:shd w:val="clear" w:color="auto" w:fill="auto"/>
          </w:tcPr>
          <w:p w14:paraId="7D731D65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1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F1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F1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  <w:r w:rsidRPr="00DF1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F1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F1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F1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43BA646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1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3F66AB90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08EE0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72" w:type="dxa"/>
            <w:shd w:val="clear" w:color="auto" w:fill="auto"/>
          </w:tcPr>
          <w:p w14:paraId="3C05FFDE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35AEFB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E82D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8" w:type="dxa"/>
            <w:shd w:val="clear" w:color="auto" w:fill="auto"/>
          </w:tcPr>
          <w:p w14:paraId="1F86AA07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59607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2D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60" w:type="dxa"/>
            <w:shd w:val="clear" w:color="auto" w:fill="auto"/>
          </w:tcPr>
          <w:p w14:paraId="7EC948F4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0C49C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E82D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14:paraId="378353D6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</w:tcPr>
          <w:p w14:paraId="4434174D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1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1D6EC7A8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3DEE33F9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884B1E" w:rsidRPr="009432FA" w14:paraId="669EE636" w14:textId="77777777" w:rsidTr="00E475DB">
        <w:tc>
          <w:tcPr>
            <w:tcW w:w="4230" w:type="dxa"/>
            <w:shd w:val="clear" w:color="auto" w:fill="auto"/>
          </w:tcPr>
          <w:p w14:paraId="79066D96" w14:textId="7319CB0B" w:rsidR="00884B1E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642BB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  <w:r w:rsidRPr="00D642B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ไป</w:t>
            </w:r>
            <w:r w:rsidRPr="00D642BB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สิทธิการใช้</w:t>
            </w:r>
          </w:p>
          <w:p w14:paraId="06A70C35" w14:textId="77777777" w:rsidR="00884B1E" w:rsidRPr="00D642BB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642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จากการถือปฏิบัติตาม </w:t>
            </w:r>
            <w:r w:rsidRPr="00D642BB">
              <w:rPr>
                <w:rFonts w:asciiTheme="majorBidi" w:hAnsiTheme="majorBidi" w:cstheme="majorBidi"/>
                <w:sz w:val="28"/>
                <w:szCs w:val="28"/>
              </w:rPr>
              <w:t xml:space="preserve">TFRS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C5A4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642B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642BB">
              <w:rPr>
                <w:rFonts w:asciiTheme="majorBidi" w:hAnsiTheme="majorBidi" w:cstheme="majorBidi"/>
                <w:sz w:val="28"/>
                <w:szCs w:val="28"/>
                <w:cs/>
              </w:rPr>
              <w:t>เป็นครั้งแรก</w:t>
            </w:r>
            <w:r w:rsidRPr="00D642B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518BF258" w14:textId="77777777" w:rsidR="00884B1E" w:rsidRPr="00D06BD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DCF071" w14:textId="77777777" w:rsidR="00884B1E" w:rsidRPr="00D06BD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3700C3B1" w14:textId="77777777" w:rsidR="00884B1E" w:rsidRPr="00D06BD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3603053" w14:textId="77777777" w:rsidR="00884B1E" w:rsidRPr="00D06BD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0C2AA8FC" w14:textId="77777777" w:rsidR="00884B1E" w:rsidRPr="00D06BD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5BA1944D" w14:textId="77777777" w:rsidR="00884B1E" w:rsidRPr="00D06BD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0C3361F" w14:textId="77777777" w:rsidR="00884B1E" w:rsidRPr="00D06BD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C002F89" w14:textId="77777777" w:rsidR="00884B1E" w:rsidRPr="00D06BD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E2C604D" w14:textId="77777777" w:rsidR="00884B1E" w:rsidRPr="00D06BD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775964" w14:textId="77777777" w:rsidR="00884B1E" w:rsidRPr="00D06BD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62" w:type="dxa"/>
            <w:shd w:val="clear" w:color="auto" w:fill="auto"/>
          </w:tcPr>
          <w:p w14:paraId="78AD2F0F" w14:textId="77777777" w:rsidR="00884B1E" w:rsidRPr="00D06BD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26F35B92" w14:textId="77777777" w:rsidR="00884B1E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0CB319" w14:textId="77777777" w:rsidR="00884B1E" w:rsidRPr="00D06BD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3F3FB5BA" w14:textId="77777777" w:rsidR="00884B1E" w:rsidRPr="00D06BD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0A2B6CC7" w14:textId="77777777" w:rsidR="00884B1E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F8B75B" w14:textId="77777777" w:rsidR="00884B1E" w:rsidRPr="00D06BD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884B1E" w:rsidRPr="009432FA" w14:paraId="77A97D73" w14:textId="77777777" w:rsidTr="00DD7953">
        <w:tc>
          <w:tcPr>
            <w:tcW w:w="4230" w:type="dxa"/>
            <w:shd w:val="clear" w:color="auto" w:fill="auto"/>
          </w:tcPr>
          <w:p w14:paraId="78F2A2BF" w14:textId="77777777" w:rsidR="00884B1E" w:rsidRPr="00D642BB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42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D642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642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642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D642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D642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F5A6044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192BD351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69042" w14:textId="77777777" w:rsidR="00884B1E" w:rsidRPr="00405A8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72" w:type="dxa"/>
            <w:shd w:val="clear" w:color="auto" w:fill="auto"/>
          </w:tcPr>
          <w:p w14:paraId="30E918E8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D4974" w14:textId="77777777" w:rsidR="00884B1E" w:rsidRPr="00405A8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E82D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8" w:type="dxa"/>
            <w:shd w:val="clear" w:color="auto" w:fill="auto"/>
          </w:tcPr>
          <w:p w14:paraId="70A7EAC9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726C3" w14:textId="77777777" w:rsidR="00884B1E" w:rsidRPr="00405A8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2D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60" w:type="dxa"/>
            <w:shd w:val="clear" w:color="auto" w:fill="auto"/>
          </w:tcPr>
          <w:p w14:paraId="62C70FE2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9337C" w14:textId="77777777" w:rsidR="00884B1E" w:rsidRPr="00405A8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262" w:type="dxa"/>
            <w:shd w:val="clear" w:color="auto" w:fill="auto"/>
          </w:tcPr>
          <w:p w14:paraId="20F8E27B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</w:tcPr>
          <w:p w14:paraId="071558A3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58F6116C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73073C84" w14:textId="77777777" w:rsidR="00884B1E" w:rsidRPr="00405A81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884B1E" w:rsidRPr="009432FA" w14:paraId="07DF879A" w14:textId="77777777" w:rsidTr="00DD7953">
        <w:tc>
          <w:tcPr>
            <w:tcW w:w="4230" w:type="dxa"/>
            <w:shd w:val="clear" w:color="auto" w:fill="auto"/>
          </w:tcPr>
          <w:p w14:paraId="3C3E9B64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F17F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</w:tcPr>
          <w:p w14:paraId="48DC137C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3DE452D0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B49DC70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C5A4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2" w:type="dxa"/>
            <w:shd w:val="clear" w:color="auto" w:fill="auto"/>
          </w:tcPr>
          <w:p w14:paraId="5B9A9D96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559C68B8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38" w:type="dxa"/>
            <w:shd w:val="clear" w:color="auto" w:fill="auto"/>
          </w:tcPr>
          <w:p w14:paraId="6C6A43E4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3BB74FE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E82DA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60" w:type="dxa"/>
            <w:shd w:val="clear" w:color="auto" w:fill="auto"/>
          </w:tcPr>
          <w:p w14:paraId="09841529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2C740D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636CEC5D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64B49D3A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00009410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313CE30F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  <w:tr w:rsidR="00884B1E" w:rsidRPr="009432FA" w14:paraId="1AFE5856" w14:textId="77777777" w:rsidTr="00DD7953">
        <w:tc>
          <w:tcPr>
            <w:tcW w:w="4230" w:type="dxa"/>
            <w:shd w:val="clear" w:color="auto" w:fill="auto"/>
          </w:tcPr>
          <w:p w14:paraId="2561D558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F17F6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จำหน่าย/ตัดบัญชี</w:t>
            </w:r>
          </w:p>
        </w:tc>
        <w:tc>
          <w:tcPr>
            <w:tcW w:w="1260" w:type="dxa"/>
            <w:shd w:val="clear" w:color="auto" w:fill="auto"/>
          </w:tcPr>
          <w:p w14:paraId="354265DD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4F4AA168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7D1EEF9D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C5A4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26DB5C43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486F447D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Pr="00CC5A4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6FA35A8E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8D5F00C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C5A4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7266DCF0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36E88F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C5A4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28849C14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026474ED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62E64A6A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37C1A5B1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C5A41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84B1E" w:rsidRPr="009432FA" w14:paraId="775BCA15" w14:textId="77777777" w:rsidTr="00DD7953">
        <w:tc>
          <w:tcPr>
            <w:tcW w:w="4230" w:type="dxa"/>
            <w:shd w:val="clear" w:color="auto" w:fill="auto"/>
          </w:tcPr>
          <w:p w14:paraId="2A8F9756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32FA">
              <w:rPr>
                <w:rFonts w:ascii="Angsana New" w:hAnsi="Angsana New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260" w:type="dxa"/>
            <w:shd w:val="clear" w:color="auto" w:fill="auto"/>
          </w:tcPr>
          <w:p w14:paraId="61AD8BA4" w14:textId="77777777" w:rsidR="00884B1E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59D304C5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0F6ACC84" w14:textId="77777777" w:rsidR="00884B1E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82DA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0F349A5B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70124396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C5A4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07B7C9FB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0CC58A8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Pr="00CC5A4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2A7200E5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991F30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74E7802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185EE36F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0B47D2CC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D6E9BCC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C5A41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84B1E" w:rsidRPr="009432FA" w14:paraId="2CCCC273" w14:textId="77777777" w:rsidTr="00DD7953">
        <w:trPr>
          <w:trHeight w:val="323"/>
        </w:trPr>
        <w:tc>
          <w:tcPr>
            <w:tcW w:w="4230" w:type="dxa"/>
            <w:shd w:val="clear" w:color="auto" w:fill="auto"/>
          </w:tcPr>
          <w:p w14:paraId="176473D4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1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F1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F1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C4A96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6986034E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39A49F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E82D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2" w:type="dxa"/>
            <w:shd w:val="clear" w:color="auto" w:fill="auto"/>
          </w:tcPr>
          <w:p w14:paraId="1F6D4713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C592D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8" w:type="dxa"/>
            <w:shd w:val="clear" w:color="auto" w:fill="auto"/>
          </w:tcPr>
          <w:p w14:paraId="1205F2CF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40B26A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2D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60" w:type="dxa"/>
            <w:shd w:val="clear" w:color="auto" w:fill="auto"/>
          </w:tcPr>
          <w:p w14:paraId="12093D5D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3DCC0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E82D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62" w:type="dxa"/>
            <w:shd w:val="clear" w:color="auto" w:fill="auto"/>
          </w:tcPr>
          <w:p w14:paraId="68B85B8F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9D646E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48227D84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61B93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E82D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</w:t>
            </w:r>
          </w:p>
        </w:tc>
      </w:tr>
      <w:tr w:rsidR="00884B1E" w:rsidRPr="009432FA" w14:paraId="75E7ACD0" w14:textId="77777777" w:rsidTr="00DD7953">
        <w:trPr>
          <w:trHeight w:hRule="exact" w:val="192"/>
        </w:trPr>
        <w:tc>
          <w:tcPr>
            <w:tcW w:w="4230" w:type="dxa"/>
            <w:shd w:val="clear" w:color="auto" w:fill="auto"/>
          </w:tcPr>
          <w:p w14:paraId="464C8CEB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6F6BB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48F411DD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E3263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76BFEE68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A01F2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329965A0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DC7441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4164C63E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61030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3377EF35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</w:tcPr>
          <w:p w14:paraId="1B20A211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4DF62989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77A451EB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highlight w:val="darkGreen"/>
              </w:rPr>
            </w:pPr>
          </w:p>
        </w:tc>
      </w:tr>
      <w:tr w:rsidR="00884B1E" w:rsidRPr="009432FA" w14:paraId="646F4C59" w14:textId="77777777" w:rsidTr="00DD7953">
        <w:tc>
          <w:tcPr>
            <w:tcW w:w="4230" w:type="dxa"/>
            <w:shd w:val="clear" w:color="auto" w:fill="auto"/>
          </w:tcPr>
          <w:p w14:paraId="53DD9EEC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F17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shd w:val="clear" w:color="auto" w:fill="auto"/>
          </w:tcPr>
          <w:p w14:paraId="7826AB35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7E830A89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4381465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76732C72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3B7D15BD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137" w:right="3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8B7C51B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D1187A8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137" w:right="3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348E129F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6D2864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864"/>
              </w:tabs>
              <w:spacing w:line="240" w:lineRule="auto"/>
              <w:ind w:left="137" w:right="3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7BB35ADE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AB1EEFC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072A089A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298A142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137" w:right="3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884B1E" w:rsidRPr="009432FA" w14:paraId="76AA212A" w14:textId="77777777" w:rsidTr="00DD7953">
        <w:trPr>
          <w:trHeight w:val="360"/>
        </w:trPr>
        <w:tc>
          <w:tcPr>
            <w:tcW w:w="4230" w:type="dxa"/>
            <w:shd w:val="clear" w:color="auto" w:fill="auto"/>
          </w:tcPr>
          <w:p w14:paraId="1CD0D76A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1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F1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F1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E4B243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E82D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A976305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137" w:right="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CBE96E0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6AEE3F8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3E6C7DB5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31F4FB6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341D37B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137" w:right="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4F5AF1C5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F9F578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37" w:right="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064AF3CF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477FF61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A8CE20A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9C85D24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137" w:right="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522</w:t>
            </w:r>
          </w:p>
        </w:tc>
      </w:tr>
      <w:tr w:rsidR="00884B1E" w:rsidRPr="009432FA" w14:paraId="7A218E45" w14:textId="77777777" w:rsidTr="00DD7953">
        <w:trPr>
          <w:trHeight w:val="74"/>
        </w:trPr>
        <w:tc>
          <w:tcPr>
            <w:tcW w:w="4230" w:type="dxa"/>
            <w:shd w:val="clear" w:color="auto" w:fill="auto"/>
          </w:tcPr>
          <w:p w14:paraId="77C74875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1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F1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F1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  <w:r w:rsidRPr="00DF1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F1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F1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33A89D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E82D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FD86F77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137" w:right="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D391FAB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380AB20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5A31D9D1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57E160B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11208C26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137" w:right="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28AD53B7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715904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37" w:right="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2D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370B782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63CD3E3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2D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6998740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AE68FA4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137" w:right="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</w:t>
            </w:r>
            <w:r w:rsidRPr="00E82D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  <w:tr w:rsidR="00884B1E" w:rsidRPr="009432FA" w14:paraId="4B352259" w14:textId="77777777" w:rsidTr="00DD7953">
        <w:tc>
          <w:tcPr>
            <w:tcW w:w="4230" w:type="dxa"/>
            <w:shd w:val="clear" w:color="auto" w:fill="auto"/>
          </w:tcPr>
          <w:p w14:paraId="745BEB78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1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F17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F17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6544EC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E82D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911BB9F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137" w:right="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8578AD7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1765045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22F22BB4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F835A8D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2D35BBF9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137" w:right="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017916C1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6A8EAE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37" w:right="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BF07544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2CF7EB0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D3C2B5A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857CBE0" w14:textId="77777777" w:rsidR="00884B1E" w:rsidRPr="00DF17F6" w:rsidRDefault="00884B1E" w:rsidP="00884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137" w:right="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</w:tbl>
    <w:p w14:paraId="50737F3B" w14:textId="77777777" w:rsidR="00A957BC" w:rsidRPr="00A957BC" w:rsidRDefault="00A957BC" w:rsidP="00A957BC">
      <w:pPr>
        <w:spacing w:line="120" w:lineRule="atLeast"/>
        <w:jc w:val="thaiDistribute"/>
        <w:rPr>
          <w:rFonts w:ascii="Angsana New" w:hAnsi="Angsana New"/>
          <w:sz w:val="8"/>
          <w:szCs w:val="8"/>
        </w:rPr>
      </w:pPr>
    </w:p>
    <w:p w14:paraId="5C3A2162" w14:textId="77777777" w:rsidR="009863C1" w:rsidRPr="006F6734" w:rsidRDefault="009863C1" w:rsidP="006F6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" w:right="33"/>
        <w:rPr>
          <w:rFonts w:ascii="Angsana New" w:hAnsi="Angsana New"/>
          <w:i/>
          <w:iCs/>
          <w:sz w:val="30"/>
          <w:szCs w:val="30"/>
        </w:rPr>
        <w:sectPr w:rsidR="009863C1" w:rsidRPr="006F6734" w:rsidSect="00E96864">
          <w:headerReference w:type="even" r:id="rId24"/>
          <w:headerReference w:type="default" r:id="rId25"/>
          <w:headerReference w:type="first" r:id="rId26"/>
          <w:pgSz w:w="16834" w:h="11909" w:orient="landscape" w:code="9"/>
          <w:pgMar w:top="691" w:right="1152" w:bottom="576" w:left="1152" w:header="475" w:footer="274" w:gutter="0"/>
          <w:cols w:space="720"/>
        </w:sectPr>
      </w:pPr>
    </w:p>
    <w:p w14:paraId="3D1F90EE" w14:textId="77777777" w:rsidR="00ED294D" w:rsidRPr="006F6734" w:rsidRDefault="00ED294D" w:rsidP="00ED294D">
      <w:pPr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6F6734">
        <w:rPr>
          <w:rFonts w:ascii="Angsana New" w:hAnsi="Angsana New" w:hint="cs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="00CC5A41" w:rsidRPr="00CC5A41">
        <w:rPr>
          <w:rFonts w:ascii="Angsana New" w:hAnsi="Angsana New"/>
          <w:sz w:val="30"/>
          <w:szCs w:val="30"/>
        </w:rPr>
        <w:t>3</w:t>
      </w:r>
      <w:r w:rsidR="004361DA">
        <w:rPr>
          <w:rFonts w:ascii="Angsana New" w:hAnsi="Angsana New"/>
          <w:sz w:val="30"/>
          <w:szCs w:val="30"/>
        </w:rPr>
        <w:t>1</w:t>
      </w:r>
      <w:r w:rsidRPr="006F6734">
        <w:rPr>
          <w:rFonts w:ascii="Angsana New" w:hAnsi="Angsana New"/>
          <w:sz w:val="30"/>
          <w:szCs w:val="30"/>
        </w:rPr>
        <w:t xml:space="preserve"> </w:t>
      </w:r>
      <w:r w:rsidRPr="006F673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C5A41" w:rsidRPr="00CC5A41">
        <w:rPr>
          <w:rFonts w:ascii="Angsana New" w:hAnsi="Angsana New"/>
          <w:sz w:val="30"/>
          <w:szCs w:val="30"/>
        </w:rPr>
        <w:t>2563</w:t>
      </w:r>
      <w:r w:rsidRPr="00780E65">
        <w:rPr>
          <w:rFonts w:ascii="Angsana New" w:hAnsi="Angsana New"/>
          <w:sz w:val="30"/>
          <w:szCs w:val="30"/>
        </w:rPr>
        <w:t xml:space="preserve"> </w:t>
      </w:r>
      <w:r w:rsidRPr="00780E65">
        <w:rPr>
          <w:rFonts w:ascii="Angsana New" w:hAnsi="Angsana New" w:hint="cs"/>
          <w:sz w:val="30"/>
          <w:szCs w:val="30"/>
          <w:cs/>
        </w:rPr>
        <w:t>มี</w:t>
      </w:r>
      <w:r w:rsidRPr="000B21EE">
        <w:rPr>
          <w:rFonts w:ascii="Angsana New" w:hAnsi="Angsana New" w:hint="cs"/>
          <w:sz w:val="30"/>
          <w:szCs w:val="30"/>
          <w:cs/>
        </w:rPr>
        <w:t>จำนวน</w:t>
      </w:r>
      <w:r w:rsidRPr="000B21EE">
        <w:rPr>
          <w:rFonts w:ascii="Angsana New" w:hAnsi="Angsana New"/>
          <w:sz w:val="30"/>
          <w:szCs w:val="30"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57</w:t>
      </w:r>
      <w:r w:rsidR="00E82DAF" w:rsidRPr="00E82DAF">
        <w:rPr>
          <w:rFonts w:ascii="Angsana New" w:hAnsi="Angsana New"/>
          <w:sz w:val="30"/>
          <w:szCs w:val="30"/>
        </w:rPr>
        <w:t>9</w:t>
      </w:r>
      <w:r w:rsidRPr="000B21EE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780E65">
        <w:rPr>
          <w:rFonts w:ascii="Angsana New" w:hAnsi="Angsana New" w:hint="cs"/>
          <w:sz w:val="30"/>
          <w:szCs w:val="30"/>
          <w:cs/>
        </w:rPr>
        <w:t xml:space="preserve"> </w:t>
      </w:r>
      <w:r w:rsidRPr="00780E6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CC5A41" w:rsidRPr="00CC5A41">
        <w:rPr>
          <w:rFonts w:ascii="Angsana New" w:hAnsi="Angsana New"/>
          <w:i/>
          <w:iCs/>
          <w:sz w:val="30"/>
          <w:szCs w:val="30"/>
        </w:rPr>
        <w:t>2562</w:t>
      </w:r>
      <w:r w:rsidRPr="00780E65">
        <w:rPr>
          <w:rFonts w:ascii="Angsana New" w:hAnsi="Angsana New"/>
          <w:i/>
          <w:iCs/>
          <w:sz w:val="30"/>
          <w:szCs w:val="30"/>
        </w:rPr>
        <w:t xml:space="preserve">: </w:t>
      </w:r>
      <w:r w:rsidR="00CC5A41" w:rsidRPr="00CC5A41">
        <w:rPr>
          <w:rFonts w:ascii="Angsana New" w:hAnsi="Angsana New"/>
          <w:i/>
          <w:iCs/>
          <w:sz w:val="30"/>
          <w:szCs w:val="30"/>
        </w:rPr>
        <w:t>55</w:t>
      </w:r>
      <w:r w:rsidR="004361DA">
        <w:rPr>
          <w:rFonts w:ascii="Angsana New" w:hAnsi="Angsana New"/>
          <w:i/>
          <w:iCs/>
          <w:sz w:val="30"/>
          <w:szCs w:val="30"/>
        </w:rPr>
        <w:t>1</w:t>
      </w:r>
      <w:r w:rsidRPr="00780E65">
        <w:rPr>
          <w:rFonts w:ascii="Angsana New" w:hAnsi="Angsana New"/>
          <w:i/>
          <w:iCs/>
          <w:sz w:val="30"/>
          <w:szCs w:val="30"/>
        </w:rPr>
        <w:t xml:space="preserve"> </w:t>
      </w:r>
      <w:r w:rsidRPr="00780E65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7F07DC9D" w14:textId="77777777" w:rsidR="00ED294D" w:rsidRPr="00DD7953" w:rsidRDefault="00ED294D" w:rsidP="009A4368">
      <w:pPr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6BA77149" w14:textId="77777777" w:rsidR="00187FC5" w:rsidRDefault="00187FC5" w:rsidP="009A4368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3C5BD8">
        <w:rPr>
          <w:rFonts w:ascii="Angsana New" w:hAnsi="Angsana New" w:hint="cs"/>
          <w:sz w:val="30"/>
          <w:szCs w:val="30"/>
          <w:cs/>
        </w:rPr>
        <w:t>มูลค่ายุติธรรมของ</w:t>
      </w:r>
      <w:r w:rsidR="00CB066C" w:rsidRPr="003C5BD8">
        <w:rPr>
          <w:rFonts w:ascii="Angsana New" w:hAnsi="Angsana New" w:hint="cs"/>
          <w:sz w:val="30"/>
          <w:szCs w:val="30"/>
          <w:cs/>
        </w:rPr>
        <w:t>ที่ดิน</w:t>
      </w:r>
      <w:r w:rsidR="009A4368">
        <w:rPr>
          <w:rFonts w:ascii="Angsana New" w:hAnsi="Angsana New" w:hint="cs"/>
          <w:sz w:val="30"/>
          <w:szCs w:val="30"/>
          <w:cs/>
        </w:rPr>
        <w:t xml:space="preserve"> </w:t>
      </w:r>
      <w:r w:rsidR="009A4368" w:rsidRPr="009A4368">
        <w:rPr>
          <w:rFonts w:ascii="Angsana New" w:hAnsi="Angsana New" w:hint="cs"/>
          <w:sz w:val="30"/>
          <w:szCs w:val="30"/>
          <w:cs/>
        </w:rPr>
        <w:t>ประเมินราคาโดยผู้ประเมินราคาอิสระโดย</w:t>
      </w:r>
      <w:r w:rsidR="009A4368" w:rsidRPr="009A57EC">
        <w:rPr>
          <w:rFonts w:ascii="Angsana New" w:hAnsi="Angsana New" w:hint="cs"/>
          <w:sz w:val="30"/>
          <w:szCs w:val="30"/>
          <w:cs/>
        </w:rPr>
        <w:t>วิธีมูลค่าตลาดสำหรับการใช้ประโยชน์ปัจจุบัน</w:t>
      </w:r>
      <w:r w:rsidR="009A4368" w:rsidRPr="009A57EC">
        <w:rPr>
          <w:rFonts w:ascii="Angsana New" w:hAnsi="Angsana New"/>
          <w:sz w:val="30"/>
          <w:szCs w:val="30"/>
          <w:cs/>
        </w:rPr>
        <w:t xml:space="preserve"> </w:t>
      </w:r>
      <w:r w:rsidR="009A4368" w:rsidRPr="009A57EC">
        <w:rPr>
          <w:rFonts w:ascii="Angsana New" w:hAnsi="Angsana New" w:hint="cs"/>
          <w:sz w:val="30"/>
          <w:szCs w:val="30"/>
          <w:cs/>
        </w:rPr>
        <w:t>มูลค่ายุติธรรมของ</w:t>
      </w:r>
      <w:r w:rsidR="00112C51" w:rsidRPr="009A57EC">
        <w:rPr>
          <w:rFonts w:ascii="Angsana New" w:hAnsi="Angsana New" w:hint="cs"/>
          <w:sz w:val="30"/>
          <w:szCs w:val="30"/>
          <w:cs/>
        </w:rPr>
        <w:t>ที่ดิน</w:t>
      </w:r>
      <w:r w:rsidR="009A4368" w:rsidRPr="009A57EC">
        <w:rPr>
          <w:rFonts w:ascii="Angsana New" w:hAnsi="Angsana New" w:hint="cs"/>
          <w:sz w:val="30"/>
          <w:szCs w:val="30"/>
          <w:cs/>
        </w:rPr>
        <w:t>ถูกจัดลำดับชั้นการวัดมูลค่ายุติธรรมอยู่ในระดับ</w:t>
      </w:r>
      <w:r w:rsidR="009A4368" w:rsidRPr="009A4368">
        <w:rPr>
          <w:rFonts w:ascii="Angsana New" w:hAnsi="Angsana New" w:hint="cs"/>
          <w:sz w:val="30"/>
          <w:szCs w:val="30"/>
          <w:cs/>
        </w:rPr>
        <w:t>ที่</w:t>
      </w:r>
      <w:r w:rsidR="009A4368" w:rsidRPr="009A4368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3</w:t>
      </w:r>
    </w:p>
    <w:p w14:paraId="11B20046" w14:textId="77777777" w:rsidR="00B66E8F" w:rsidRPr="0088094B" w:rsidRDefault="00B66E8F" w:rsidP="00B66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  <w:highlight w:val="cyan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420"/>
        <w:gridCol w:w="2962"/>
        <w:gridCol w:w="2978"/>
      </w:tblGrid>
      <w:tr w:rsidR="00355274" w:rsidRPr="0083502C" w14:paraId="0002CC7C" w14:textId="77777777" w:rsidTr="009B195E">
        <w:tc>
          <w:tcPr>
            <w:tcW w:w="3420" w:type="dxa"/>
            <w:shd w:val="clear" w:color="auto" w:fill="auto"/>
            <w:vAlign w:val="bottom"/>
          </w:tcPr>
          <w:p w14:paraId="74C12F8E" w14:textId="77777777" w:rsidR="00B66E8F" w:rsidRPr="00355274" w:rsidRDefault="00B66E8F" w:rsidP="0035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52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962" w:type="dxa"/>
            <w:shd w:val="clear" w:color="auto" w:fill="auto"/>
            <w:vAlign w:val="bottom"/>
          </w:tcPr>
          <w:p w14:paraId="324A4848" w14:textId="77777777" w:rsidR="00B66E8F" w:rsidRPr="00355274" w:rsidRDefault="00B66E8F" w:rsidP="0035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52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ข้อมูลที่ไม่สามารถสังเกตได้</w:t>
            </w:r>
            <w:r w:rsidRPr="003552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</w:t>
            </w:r>
            <w:r w:rsidRPr="003552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ที่มีนัยสำคัญ</w:t>
            </w:r>
          </w:p>
        </w:tc>
        <w:tc>
          <w:tcPr>
            <w:tcW w:w="2978" w:type="dxa"/>
            <w:shd w:val="clear" w:color="auto" w:fill="auto"/>
            <w:vAlign w:val="bottom"/>
          </w:tcPr>
          <w:p w14:paraId="66C3C8FF" w14:textId="77777777" w:rsidR="00B66E8F" w:rsidRPr="00355274" w:rsidRDefault="00B66E8F" w:rsidP="0035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52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EF2DB3" w14:paraId="4675E00D" w14:textId="77777777" w:rsidTr="009B195E">
        <w:tc>
          <w:tcPr>
            <w:tcW w:w="3420" w:type="dxa"/>
            <w:shd w:val="clear" w:color="auto" w:fill="auto"/>
          </w:tcPr>
          <w:p w14:paraId="066B6F77" w14:textId="77777777" w:rsidR="00EF2DB3" w:rsidRDefault="00EF2DB3" w:rsidP="00A35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D837C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ต้นทุนการเปลี่ยนแทนปัจจุบัน </w:t>
            </w:r>
            <w:r w:rsidRPr="00D837C0">
              <w:rPr>
                <w:rFonts w:ascii="Angsana New" w:hAnsi="Angsana New" w:hint="cs"/>
                <w:sz w:val="30"/>
                <w:szCs w:val="30"/>
                <w:cs/>
              </w:rPr>
              <w:t>รูปแบบการประเมินมูลค่าพิจารณาถึงสภาพของที่ดินเปรียบเทียบกับข้อมูลตลาดที่มีสภาพใกล้เคียง วิเคราะห์มูลค่าตลาดโดยพิจารณาจากป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ัจจัยต่างๆ ที่มีผลต่อมูลค่า เช่น </w:t>
            </w:r>
            <w:r w:rsidRPr="002767F9">
              <w:rPr>
                <w:rFonts w:ascii="Angsana New" w:hAnsi="Angsana New" w:hint="cs"/>
                <w:sz w:val="30"/>
                <w:szCs w:val="30"/>
                <w:cs/>
              </w:rPr>
              <w:t>ทำเลที่ตั้ง สภาพแวดล้อมใกล้เคียง สภาพการคมนาคม ขนาดและรูปร่างของแปลงที่ดิน สภาพ</w:t>
            </w:r>
            <w:r w:rsidR="002767F9" w:rsidRPr="002767F9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2767F9">
              <w:rPr>
                <w:rFonts w:ascii="Angsana New" w:hAnsi="Angsana New" w:hint="cs"/>
                <w:sz w:val="30"/>
                <w:szCs w:val="30"/>
                <w:cs/>
              </w:rPr>
              <w:t>การใช้ประโยชน์ที่ดินในปัจจุบัน เป็นต้น</w:t>
            </w:r>
          </w:p>
        </w:tc>
        <w:tc>
          <w:tcPr>
            <w:tcW w:w="2962" w:type="dxa"/>
            <w:shd w:val="clear" w:color="auto" w:fill="auto"/>
          </w:tcPr>
          <w:p w14:paraId="629FE778" w14:textId="77777777" w:rsidR="00EF2DB3" w:rsidRPr="002D09D0" w:rsidRDefault="00EF2DB3" w:rsidP="002F2927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 w:cs="Cordia New"/>
                <w:sz w:val="30"/>
                <w:szCs w:val="30"/>
              </w:rPr>
            </w:pPr>
            <w:r w:rsidRPr="00EF2DB3">
              <w:rPr>
                <w:rFonts w:ascii="Angsana New" w:hAnsi="Angsana New" w:hint="cs"/>
                <w:sz w:val="30"/>
                <w:szCs w:val="30"/>
                <w:cs/>
              </w:rPr>
              <w:t>ราคาขายที่ดิน</w:t>
            </w:r>
            <w:r w:rsidR="006E2520">
              <w:rPr>
                <w:rFonts w:ascii="Angsana New" w:hAnsi="Angsana New" w:hint="cs"/>
                <w:sz w:val="30"/>
                <w:szCs w:val="30"/>
                <w:cs/>
              </w:rPr>
              <w:t>บริเวณใกล้เคียง</w:t>
            </w:r>
          </w:p>
          <w:p w14:paraId="2B7FD9F5" w14:textId="77777777" w:rsidR="00EF2DB3" w:rsidRPr="005C039F" w:rsidRDefault="00EF2DB3" w:rsidP="00EF2DB3">
            <w:pPr>
              <w:jc w:val="right"/>
              <w:rPr>
                <w:rFonts w:ascii="Angsana New" w:hAnsi="Angsana New" w:cs="Cordia New"/>
                <w:sz w:val="30"/>
                <w:szCs w:val="30"/>
                <w:lang w:eastAsia="en-GB"/>
              </w:rPr>
            </w:pPr>
          </w:p>
        </w:tc>
        <w:tc>
          <w:tcPr>
            <w:tcW w:w="2978" w:type="dxa"/>
            <w:shd w:val="clear" w:color="auto" w:fill="auto"/>
          </w:tcPr>
          <w:p w14:paraId="62D953EF" w14:textId="77777777" w:rsidR="00EF2DB3" w:rsidRPr="006E2520" w:rsidRDefault="006E2520" w:rsidP="006E25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0"/>
              <w:rPr>
                <w:rFonts w:ascii="Angsana New" w:hAnsi="Angsana New"/>
                <w:sz w:val="30"/>
                <w:szCs w:val="30"/>
              </w:rPr>
            </w:pPr>
            <w:r w:rsidRPr="006E2520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มูลค่ายุติธรรมที่ประมาณการไว้จะเพิ่มขึ้น</w:t>
            </w:r>
            <w:r w:rsidRPr="006E2520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6E2520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Pr="006E2520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6E2520">
              <w:rPr>
                <w:rFonts w:ascii="Angsana New" w:hAnsi="Angsana New" w:hint="cs"/>
                <w:sz w:val="30"/>
                <w:szCs w:val="30"/>
                <w:cs/>
              </w:rPr>
              <w:t>หากราคาขายที่ดินบริเวณใกล้เคียงสูงขึ้น (ลดลง)</w:t>
            </w:r>
            <w:r w:rsidRPr="006E252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</w:tbl>
    <w:p w14:paraId="33211F9A" w14:textId="77777777" w:rsidR="00CF4EDF" w:rsidRPr="00A957BC" w:rsidRDefault="00CF4EDF" w:rsidP="00880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b/>
          <w:bCs/>
          <w:sz w:val="24"/>
          <w:szCs w:val="24"/>
        </w:rPr>
      </w:pPr>
    </w:p>
    <w:p w14:paraId="18C6185C" w14:textId="77777777" w:rsidR="00CF4EDF" w:rsidRPr="00E52D19" w:rsidRDefault="00CF4EDF" w:rsidP="00DF17F6">
      <w:pPr>
        <w:pStyle w:val="Style1"/>
        <w:ind w:left="540" w:hanging="540"/>
        <w:rPr>
          <w:b/>
          <w:bCs/>
        </w:rPr>
      </w:pPr>
      <w:bookmarkStart w:id="1" w:name="_Hlk64283184"/>
      <w:r w:rsidRPr="00E52D19">
        <w:rPr>
          <w:rFonts w:hint="cs"/>
          <w:b/>
          <w:bCs/>
          <w:cs/>
        </w:rPr>
        <w:t>สัญญาเช่า</w:t>
      </w:r>
    </w:p>
    <w:p w14:paraId="02A14ADB" w14:textId="77777777" w:rsidR="0088094B" w:rsidRPr="00A957BC" w:rsidRDefault="0088094B" w:rsidP="00A95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b/>
          <w:bCs/>
          <w:sz w:val="24"/>
          <w:szCs w:val="24"/>
          <w:cs/>
        </w:rPr>
      </w:pPr>
    </w:p>
    <w:p w14:paraId="00C16757" w14:textId="77777777" w:rsidR="00CF4EDF" w:rsidRPr="00E357CD" w:rsidRDefault="00CF4EDF" w:rsidP="00E357CD">
      <w:pPr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E357CD">
        <w:rPr>
          <w:rFonts w:ascii="Angsana New" w:hAnsi="Angsana New" w:hint="cs"/>
          <w:i/>
          <w:iCs/>
          <w:sz w:val="30"/>
          <w:szCs w:val="30"/>
          <w:cs/>
        </w:rPr>
        <w:t>ในฐานะผู้เช่า</w:t>
      </w:r>
    </w:p>
    <w:p w14:paraId="16A6156E" w14:textId="77777777" w:rsidR="0088094B" w:rsidRPr="00A957BC" w:rsidRDefault="0088094B" w:rsidP="00A95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b/>
          <w:bCs/>
          <w:sz w:val="24"/>
          <w:szCs w:val="24"/>
          <w:cs/>
        </w:rPr>
      </w:pPr>
    </w:p>
    <w:tbl>
      <w:tblPr>
        <w:tblW w:w="9299" w:type="dxa"/>
        <w:tblInd w:w="450" w:type="dxa"/>
        <w:tblLook w:val="01E0" w:firstRow="1" w:lastRow="1" w:firstColumn="1" w:lastColumn="1" w:noHBand="0" w:noVBand="0"/>
      </w:tblPr>
      <w:tblGrid>
        <w:gridCol w:w="5220"/>
        <w:gridCol w:w="665"/>
        <w:gridCol w:w="1530"/>
        <w:gridCol w:w="256"/>
        <w:gridCol w:w="1628"/>
      </w:tblGrid>
      <w:tr w:rsidR="00CF4EDF" w:rsidRPr="001435D9" w14:paraId="6602B785" w14:textId="77777777" w:rsidTr="0088094B">
        <w:tc>
          <w:tcPr>
            <w:tcW w:w="5220" w:type="dxa"/>
          </w:tcPr>
          <w:p w14:paraId="7C90D67F" w14:textId="77777777" w:rsidR="00CF4EDF" w:rsidRPr="00E52D19" w:rsidRDefault="00CF4EDF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  <w:p w14:paraId="5B81C665" w14:textId="77777777" w:rsidR="0088094B" w:rsidRPr="0088500F" w:rsidRDefault="0088094B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88500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C5A41" w:rsidRPr="00CC5A4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</w:t>
            </w:r>
            <w:r w:rsidR="004361D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1</w:t>
            </w:r>
            <w:r w:rsidRPr="0088500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CC5A41" w:rsidRPr="00CC5A4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665" w:type="dxa"/>
          </w:tcPr>
          <w:p w14:paraId="1CA4F147" w14:textId="77777777" w:rsidR="00CF4EDF" w:rsidRPr="00E52D19" w:rsidRDefault="00CF4EDF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EC8E96F" w14:textId="77777777" w:rsidR="0088094B" w:rsidRPr="00E52D19" w:rsidRDefault="0088094B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7CB053D0" w14:textId="77777777" w:rsidR="00CF4EDF" w:rsidRPr="00E52D19" w:rsidRDefault="0088094B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52D1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" w:type="dxa"/>
          </w:tcPr>
          <w:p w14:paraId="138C4295" w14:textId="77777777" w:rsidR="00CF4EDF" w:rsidRPr="00E52D19" w:rsidRDefault="00CF4EDF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8" w:type="dxa"/>
          </w:tcPr>
          <w:p w14:paraId="06E316E3" w14:textId="77777777" w:rsidR="0088094B" w:rsidRPr="00E52D19" w:rsidRDefault="0088094B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52D1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</w:t>
            </w:r>
          </w:p>
          <w:p w14:paraId="50F1C440" w14:textId="77777777" w:rsidR="00CF4EDF" w:rsidRPr="00E52D19" w:rsidRDefault="0088094B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52D19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F4EDF" w:rsidRPr="001435D9" w14:paraId="2DD84C66" w14:textId="77777777" w:rsidTr="0088094B">
        <w:tc>
          <w:tcPr>
            <w:tcW w:w="5220" w:type="dxa"/>
          </w:tcPr>
          <w:p w14:paraId="11475537" w14:textId="77777777" w:rsidR="00CF4EDF" w:rsidRPr="00E52D19" w:rsidRDefault="00CF4EDF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65" w:type="dxa"/>
          </w:tcPr>
          <w:p w14:paraId="789CE808" w14:textId="77777777" w:rsidR="00CF4EDF" w:rsidRPr="00E52D19" w:rsidRDefault="00CF4EDF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14" w:type="dxa"/>
            <w:gridSpan w:val="3"/>
          </w:tcPr>
          <w:p w14:paraId="367E7EEE" w14:textId="77777777" w:rsidR="00CF4EDF" w:rsidRPr="00E52D19" w:rsidRDefault="00CF4EDF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E52D19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CF4EDF" w:rsidRPr="001435D9" w14:paraId="4E99BE09" w14:textId="77777777" w:rsidTr="0088094B">
        <w:trPr>
          <w:trHeight w:val="362"/>
        </w:trPr>
        <w:tc>
          <w:tcPr>
            <w:tcW w:w="5220" w:type="dxa"/>
          </w:tcPr>
          <w:p w14:paraId="5DF7BA06" w14:textId="77777777" w:rsidR="00CF4EDF" w:rsidRPr="0088500F" w:rsidRDefault="0088094B" w:rsidP="000E482F">
            <w:pPr>
              <w:ind w:right="-4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850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665" w:type="dxa"/>
          </w:tcPr>
          <w:p w14:paraId="03A85146" w14:textId="77777777" w:rsidR="00CF4EDF" w:rsidRPr="00E52D19" w:rsidRDefault="00CF4EDF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B429CC7" w14:textId="77777777" w:rsidR="00CF4EDF" w:rsidRPr="00E52D19" w:rsidRDefault="00CF4EDF" w:rsidP="000E482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108" w:right="-18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6" w:type="dxa"/>
          </w:tcPr>
          <w:p w14:paraId="758580E4" w14:textId="77777777" w:rsidR="00CF4EDF" w:rsidRPr="00E52D19" w:rsidRDefault="00CF4EDF" w:rsidP="000E482F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8" w:type="dxa"/>
          </w:tcPr>
          <w:p w14:paraId="1DAE9BBF" w14:textId="77777777" w:rsidR="00CF4EDF" w:rsidRPr="00E52D19" w:rsidRDefault="00CF4EDF" w:rsidP="000E482F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8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F4EDF" w:rsidRPr="001435D9" w14:paraId="29EF081C" w14:textId="77777777" w:rsidTr="0088094B">
        <w:tc>
          <w:tcPr>
            <w:tcW w:w="5220" w:type="dxa"/>
          </w:tcPr>
          <w:p w14:paraId="7B1C3C54" w14:textId="77777777" w:rsidR="00CF4EDF" w:rsidRPr="00E52D19" w:rsidRDefault="00953B2B" w:rsidP="000E482F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ที่ดิน </w:t>
            </w:r>
            <w:r w:rsidR="0088094B" w:rsidRPr="00E52D19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665" w:type="dxa"/>
          </w:tcPr>
          <w:p w14:paraId="05435349" w14:textId="77777777" w:rsidR="00CF4EDF" w:rsidRPr="00E52D19" w:rsidRDefault="00CF4EDF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2DED93C" w14:textId="77777777" w:rsidR="00CF4EDF" w:rsidRPr="00E52D19" w:rsidRDefault="004361DA" w:rsidP="0021454D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56" w:type="dxa"/>
            <w:shd w:val="clear" w:color="auto" w:fill="auto"/>
          </w:tcPr>
          <w:p w14:paraId="3A4091BD" w14:textId="77777777" w:rsidR="00CF4EDF" w:rsidRPr="00E52D19" w:rsidRDefault="00CF4EDF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8" w:type="dxa"/>
            <w:shd w:val="clear" w:color="auto" w:fill="auto"/>
          </w:tcPr>
          <w:p w14:paraId="5A23C951" w14:textId="77777777" w:rsidR="00CF4EDF" w:rsidRPr="00E52D19" w:rsidRDefault="00CC5A41" w:rsidP="0088094B">
            <w:pPr>
              <w:pStyle w:val="acctfourfigures"/>
              <w:tabs>
                <w:tab w:val="clear" w:pos="765"/>
                <w:tab w:val="decimal" w:pos="1254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</w:t>
            </w:r>
            <w:r w:rsidR="00E82DAF" w:rsidRPr="00E82DAF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</w:p>
        </w:tc>
      </w:tr>
      <w:tr w:rsidR="00CF4EDF" w:rsidRPr="001435D9" w14:paraId="53AAECCE" w14:textId="77777777" w:rsidTr="0088094B">
        <w:tc>
          <w:tcPr>
            <w:tcW w:w="5220" w:type="dxa"/>
          </w:tcPr>
          <w:p w14:paraId="5216F249" w14:textId="77777777" w:rsidR="00CF4EDF" w:rsidRPr="00E52D19" w:rsidRDefault="0088094B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E52D19"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65" w:type="dxa"/>
          </w:tcPr>
          <w:p w14:paraId="5559CBBC" w14:textId="77777777" w:rsidR="00CF4EDF" w:rsidRPr="00E52D19" w:rsidRDefault="00CF4EDF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0E9D6BE" w14:textId="77777777" w:rsidR="00CF4EDF" w:rsidRPr="00E52D19" w:rsidRDefault="004361DA" w:rsidP="0021454D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55E022FE" w14:textId="77777777" w:rsidR="00CF4EDF" w:rsidRPr="00E52D19" w:rsidRDefault="00CF4EDF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8" w:type="dxa"/>
            <w:shd w:val="clear" w:color="auto" w:fill="auto"/>
          </w:tcPr>
          <w:p w14:paraId="12AB60BD" w14:textId="77777777" w:rsidR="00CF4EDF" w:rsidRPr="00E52D19" w:rsidRDefault="0021454D" w:rsidP="0021454D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2D1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F4EDF" w:rsidRPr="001435D9" w14:paraId="5F2F092C" w14:textId="77777777" w:rsidTr="0088094B">
        <w:tc>
          <w:tcPr>
            <w:tcW w:w="5220" w:type="dxa"/>
          </w:tcPr>
          <w:p w14:paraId="5F4B72E0" w14:textId="77777777" w:rsidR="00CF4EDF" w:rsidRPr="00E52D19" w:rsidRDefault="0088094B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E52D19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65" w:type="dxa"/>
          </w:tcPr>
          <w:p w14:paraId="6C82E59F" w14:textId="77777777" w:rsidR="00CF4EDF" w:rsidRPr="00E52D19" w:rsidRDefault="00CF4EDF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4AFF454" w14:textId="77777777" w:rsidR="00CF4EDF" w:rsidRPr="00E52D19" w:rsidRDefault="00CC5A41" w:rsidP="0021454D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256" w:type="dxa"/>
            <w:shd w:val="clear" w:color="auto" w:fill="auto"/>
          </w:tcPr>
          <w:p w14:paraId="1D3D2631" w14:textId="77777777" w:rsidR="00CF4EDF" w:rsidRPr="00E52D19" w:rsidRDefault="00CF4EDF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8" w:type="dxa"/>
            <w:shd w:val="clear" w:color="auto" w:fill="auto"/>
          </w:tcPr>
          <w:p w14:paraId="4DEEDA06" w14:textId="77777777" w:rsidR="00CF4EDF" w:rsidRPr="00E52D19" w:rsidRDefault="004361DA" w:rsidP="0088094B">
            <w:pPr>
              <w:pStyle w:val="acctfourfigures"/>
              <w:tabs>
                <w:tab w:val="clear" w:pos="765"/>
                <w:tab w:val="decimal" w:pos="1254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</w:p>
        </w:tc>
      </w:tr>
      <w:tr w:rsidR="00CF4EDF" w:rsidRPr="001435D9" w14:paraId="66BD8B05" w14:textId="77777777" w:rsidTr="0088094B">
        <w:tc>
          <w:tcPr>
            <w:tcW w:w="5220" w:type="dxa"/>
          </w:tcPr>
          <w:p w14:paraId="2A7FB387" w14:textId="77777777" w:rsidR="00CF4EDF" w:rsidRPr="00E52D19" w:rsidRDefault="0088094B" w:rsidP="000E482F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2D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5" w:type="dxa"/>
          </w:tcPr>
          <w:p w14:paraId="00171405" w14:textId="77777777" w:rsidR="00CF4EDF" w:rsidRPr="00E52D19" w:rsidRDefault="00CF4EDF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67AC5B" w14:textId="77777777" w:rsidR="00CF4EDF" w:rsidRPr="00E52D19" w:rsidRDefault="004361DA" w:rsidP="0021454D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108" w:right="-1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E82DAF" w:rsidRPr="00E82DAF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</w:t>
            </w:r>
            <w:r w:rsidR="00CC5A41" w:rsidRPr="00CC5A41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6" w:type="dxa"/>
            <w:shd w:val="clear" w:color="auto" w:fill="auto"/>
          </w:tcPr>
          <w:p w14:paraId="744BDCCC" w14:textId="77777777" w:rsidR="00CF4EDF" w:rsidRPr="00E52D19" w:rsidRDefault="00CF4EDF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627F62" w14:textId="77777777" w:rsidR="00CF4EDF" w:rsidRPr="00E52D19" w:rsidRDefault="00CC5A41" w:rsidP="0088094B">
            <w:pPr>
              <w:pStyle w:val="acctfourfigures"/>
              <w:tabs>
                <w:tab w:val="clear" w:pos="765"/>
                <w:tab w:val="decimal" w:pos="1254"/>
              </w:tabs>
              <w:spacing w:line="240" w:lineRule="atLeast"/>
              <w:ind w:left="-108" w:right="-1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275</w:t>
            </w:r>
          </w:p>
        </w:tc>
      </w:tr>
    </w:tbl>
    <w:p w14:paraId="108B3668" w14:textId="77777777" w:rsidR="00CF4EDF" w:rsidRPr="00657100" w:rsidRDefault="00CF4EDF" w:rsidP="0088094B">
      <w:pPr>
        <w:pStyle w:val="a"/>
        <w:tabs>
          <w:tab w:val="clear" w:pos="1080"/>
          <w:tab w:val="left" w:pos="540"/>
        </w:tabs>
        <w:ind w:left="540" w:right="307"/>
        <w:jc w:val="both"/>
        <w:rPr>
          <w:rFonts w:ascii="Angsana New" w:hAnsi="Angsana New" w:cs="Angsana New"/>
          <w:sz w:val="24"/>
          <w:szCs w:val="24"/>
          <w:highlight w:val="cyan"/>
          <w:lang w:val="en-US"/>
        </w:rPr>
      </w:pPr>
    </w:p>
    <w:p w14:paraId="47B2E35C" w14:textId="77777777" w:rsidR="009B195E" w:rsidRDefault="0088094B" w:rsidP="00AD276F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7F2093">
        <w:rPr>
          <w:rFonts w:ascii="Angsana New" w:hAnsi="Angsana New" w:hint="cs"/>
          <w:sz w:val="30"/>
          <w:szCs w:val="30"/>
          <w:cs/>
        </w:rPr>
        <w:t>ในปี</w:t>
      </w:r>
      <w:r w:rsidRPr="007F2093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2563</w:t>
      </w:r>
      <w:r w:rsidRPr="007F2093">
        <w:rPr>
          <w:rFonts w:ascii="Angsana New" w:hAnsi="Angsana New"/>
          <w:sz w:val="30"/>
          <w:szCs w:val="30"/>
        </w:rPr>
        <w:t xml:space="preserve"> </w:t>
      </w:r>
      <w:r w:rsidRPr="007F2093">
        <w:rPr>
          <w:rFonts w:ascii="Angsana New" w:hAnsi="Angsana New" w:hint="cs"/>
          <w:sz w:val="30"/>
          <w:szCs w:val="30"/>
          <w:cs/>
        </w:rPr>
        <w:t>สินทรัพย์สิทธิการใช้ของกลุ่มบริษัทและบริษัทเพิ่มขึ้นเป็นจำนวน</w:t>
      </w:r>
      <w:r w:rsidRPr="007F2093">
        <w:rPr>
          <w:rFonts w:ascii="Angsana New" w:hAnsi="Angsana New"/>
          <w:sz w:val="30"/>
          <w:szCs w:val="30"/>
          <w:cs/>
        </w:rPr>
        <w:t xml:space="preserve"> </w:t>
      </w:r>
      <w:r w:rsidR="00E82DAF" w:rsidRPr="00E82DAF">
        <w:rPr>
          <w:rFonts w:ascii="Angsana New" w:hAnsi="Angsana New" w:hint="cs"/>
          <w:sz w:val="30"/>
          <w:szCs w:val="30"/>
        </w:rPr>
        <w:t>9</w:t>
      </w:r>
      <w:r w:rsidR="00CC5A41" w:rsidRPr="00CC5A41">
        <w:rPr>
          <w:rFonts w:ascii="Angsana New" w:hAnsi="Angsana New"/>
          <w:sz w:val="30"/>
          <w:szCs w:val="30"/>
        </w:rPr>
        <w:t>3</w:t>
      </w:r>
      <w:r w:rsidR="00AD276F" w:rsidRPr="007F2093">
        <w:rPr>
          <w:rFonts w:ascii="Angsana New" w:hAnsi="Angsana New"/>
          <w:sz w:val="30"/>
          <w:szCs w:val="30"/>
        </w:rPr>
        <w:t xml:space="preserve"> </w:t>
      </w:r>
      <w:r w:rsidRPr="007F2093">
        <w:rPr>
          <w:rFonts w:ascii="Angsana New" w:hAnsi="Angsana New" w:hint="cs"/>
          <w:sz w:val="30"/>
          <w:szCs w:val="30"/>
          <w:cs/>
        </w:rPr>
        <w:t>ล้านบาท</w:t>
      </w:r>
      <w:r w:rsidRPr="007F2093">
        <w:rPr>
          <w:rFonts w:ascii="Angsana New" w:hAnsi="Angsana New"/>
          <w:sz w:val="30"/>
          <w:szCs w:val="30"/>
          <w:cs/>
        </w:rPr>
        <w:t xml:space="preserve"> </w:t>
      </w:r>
      <w:r w:rsidRPr="007F2093">
        <w:rPr>
          <w:rFonts w:ascii="Angsana New" w:hAnsi="Angsana New" w:hint="cs"/>
          <w:sz w:val="30"/>
          <w:szCs w:val="30"/>
          <w:cs/>
        </w:rPr>
        <w:t>และ</w:t>
      </w:r>
      <w:r w:rsidRPr="007F2093">
        <w:rPr>
          <w:rFonts w:ascii="Angsana New" w:hAnsi="Angsana New"/>
          <w:sz w:val="30"/>
          <w:szCs w:val="30"/>
          <w:cs/>
        </w:rPr>
        <w:t xml:space="preserve"> </w:t>
      </w:r>
      <w:r w:rsidR="004361DA">
        <w:rPr>
          <w:rFonts w:ascii="Angsana New" w:hAnsi="Angsana New"/>
          <w:sz w:val="30"/>
          <w:szCs w:val="30"/>
        </w:rPr>
        <w:t>1</w:t>
      </w:r>
      <w:r w:rsidR="00CC5A41" w:rsidRPr="00CC5A41">
        <w:rPr>
          <w:rFonts w:ascii="Angsana New" w:hAnsi="Angsana New"/>
          <w:sz w:val="30"/>
          <w:szCs w:val="30"/>
        </w:rPr>
        <w:t>4</w:t>
      </w:r>
      <w:r w:rsidRPr="007F2093">
        <w:rPr>
          <w:rFonts w:ascii="Angsana New" w:hAnsi="Angsana New"/>
          <w:sz w:val="30"/>
          <w:szCs w:val="30"/>
        </w:rPr>
        <w:t xml:space="preserve"> </w:t>
      </w:r>
      <w:r w:rsidRPr="007F2093">
        <w:rPr>
          <w:rFonts w:ascii="Angsana New" w:hAnsi="Angsana New" w:hint="cs"/>
          <w:sz w:val="30"/>
          <w:szCs w:val="30"/>
          <w:cs/>
        </w:rPr>
        <w:t>ล้านบาท</w:t>
      </w:r>
      <w:r w:rsidRPr="007F2093">
        <w:rPr>
          <w:rFonts w:ascii="Angsana New" w:hAnsi="Angsana New"/>
          <w:sz w:val="30"/>
          <w:szCs w:val="30"/>
          <w:cs/>
        </w:rPr>
        <w:t xml:space="preserve"> </w:t>
      </w:r>
      <w:r w:rsidRPr="007F2093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34C92760" w14:textId="77777777" w:rsidR="007F2093" w:rsidRPr="007F2093" w:rsidRDefault="007F2093" w:rsidP="00AD276F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7F209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F2093">
        <w:rPr>
          <w:rFonts w:ascii="Angsana New" w:hAnsi="Angsana New"/>
          <w:sz w:val="30"/>
          <w:szCs w:val="30"/>
          <w:cs/>
        </w:rPr>
        <w:t>/</w:t>
      </w:r>
      <w:r w:rsidRPr="007F2093">
        <w:rPr>
          <w:rFonts w:ascii="Angsana New" w:hAnsi="Angsana New" w:hint="cs"/>
          <w:sz w:val="30"/>
          <w:szCs w:val="30"/>
          <w:cs/>
        </w:rPr>
        <w:t>บริษัทเช่า</w:t>
      </w:r>
      <w:r w:rsidR="00953B2B">
        <w:rPr>
          <w:rFonts w:ascii="Angsana New" w:hAnsi="Angsana New" w:hint="cs"/>
          <w:sz w:val="30"/>
          <w:szCs w:val="30"/>
          <w:cs/>
        </w:rPr>
        <w:t>สินทรัพย์</w:t>
      </w:r>
      <w:r w:rsidRPr="001A6E27">
        <w:rPr>
          <w:rFonts w:ascii="Angsana New" w:hAnsi="Angsana New" w:hint="cs"/>
          <w:sz w:val="30"/>
          <w:szCs w:val="30"/>
          <w:cs/>
        </w:rPr>
        <w:t>เป็น</w:t>
      </w:r>
      <w:r w:rsidRPr="007F2093">
        <w:rPr>
          <w:rFonts w:ascii="Angsana New" w:hAnsi="Angsana New" w:hint="cs"/>
          <w:sz w:val="30"/>
          <w:szCs w:val="30"/>
          <w:cs/>
        </w:rPr>
        <w:t>ระยะเวลา</w:t>
      </w:r>
      <w:r w:rsidRPr="007F2093">
        <w:rPr>
          <w:rFonts w:ascii="Angsana New" w:hAnsi="Angsana New"/>
          <w:sz w:val="30"/>
          <w:szCs w:val="30"/>
          <w:cs/>
        </w:rPr>
        <w:t xml:space="preserve"> </w:t>
      </w:r>
      <w:r w:rsidR="004361DA">
        <w:rPr>
          <w:rFonts w:ascii="Angsana New" w:hAnsi="Angsana New"/>
          <w:sz w:val="30"/>
          <w:szCs w:val="30"/>
        </w:rPr>
        <w:t>1</w:t>
      </w:r>
      <w:r w:rsidRPr="007F2093">
        <w:rPr>
          <w:rFonts w:ascii="Angsana New" w:hAnsi="Angsana New"/>
          <w:sz w:val="30"/>
          <w:szCs w:val="30"/>
          <w:cs/>
        </w:rPr>
        <w:t xml:space="preserve"> - </w:t>
      </w:r>
      <w:r w:rsidR="00CC5A41" w:rsidRPr="00CC5A41">
        <w:rPr>
          <w:rFonts w:ascii="Angsana New" w:hAnsi="Angsana New"/>
          <w:sz w:val="30"/>
          <w:szCs w:val="30"/>
        </w:rPr>
        <w:t>4</w:t>
      </w:r>
      <w:r w:rsidRPr="007F2093">
        <w:rPr>
          <w:rFonts w:ascii="Angsana New" w:hAnsi="Angsana New"/>
          <w:sz w:val="30"/>
          <w:szCs w:val="30"/>
          <w:cs/>
        </w:rPr>
        <w:t xml:space="preserve"> </w:t>
      </w:r>
      <w:r w:rsidRPr="007F2093">
        <w:rPr>
          <w:rFonts w:ascii="Angsana New" w:hAnsi="Angsana New" w:hint="cs"/>
          <w:sz w:val="30"/>
          <w:szCs w:val="30"/>
          <w:cs/>
        </w:rPr>
        <w:t>ปี</w:t>
      </w:r>
      <w:r w:rsidRPr="007F2093">
        <w:rPr>
          <w:rFonts w:ascii="Angsana New" w:hAnsi="Angsana New"/>
          <w:sz w:val="30"/>
          <w:szCs w:val="30"/>
          <w:cs/>
        </w:rPr>
        <w:t xml:space="preserve"> </w:t>
      </w:r>
      <w:r w:rsidRPr="007F2093">
        <w:rPr>
          <w:rFonts w:ascii="Angsana New" w:hAnsi="Angsana New" w:hint="cs"/>
          <w:sz w:val="30"/>
          <w:szCs w:val="30"/>
          <w:cs/>
        </w:rPr>
        <w:t>โดยมีสิทธิต่ออายุสัญญาเช่าเมื่อสิ้นสุดอายุสัญญา</w:t>
      </w:r>
      <w:r w:rsidRPr="007F2093">
        <w:rPr>
          <w:rFonts w:ascii="Angsana New" w:hAnsi="Angsana New"/>
          <w:sz w:val="30"/>
          <w:szCs w:val="30"/>
          <w:cs/>
        </w:rPr>
        <w:t xml:space="preserve"> </w:t>
      </w:r>
      <w:r w:rsidRPr="007F2093">
        <w:rPr>
          <w:rFonts w:ascii="Angsana New" w:hAnsi="Angsana New" w:hint="cs"/>
          <w:sz w:val="30"/>
          <w:szCs w:val="30"/>
          <w:cs/>
        </w:rPr>
        <w:t>ค่าเช่ากำหนดชำระเป็นรายเดือนตามอัตราที่ระบุไว้ในสัญญา</w:t>
      </w:r>
    </w:p>
    <w:p w14:paraId="23F85762" w14:textId="77777777" w:rsidR="009B195E" w:rsidRPr="002C07DA" w:rsidRDefault="009B195E" w:rsidP="002C07DA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4"/>
          <w:szCs w:val="24"/>
          <w:highlight w:val="cyan"/>
          <w:lang w:val="en-US" w:bidi="th-TH"/>
        </w:rPr>
      </w:pPr>
    </w:p>
    <w:p w14:paraId="093D0559" w14:textId="77777777" w:rsidR="009B195E" w:rsidRPr="007F2093" w:rsidRDefault="009B195E" w:rsidP="009B195E">
      <w:pPr>
        <w:tabs>
          <w:tab w:val="clear" w:pos="454"/>
        </w:tabs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7F2093">
        <w:rPr>
          <w:rFonts w:ascii="Angsana New" w:hAnsi="Angsana New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0502EA66" w14:textId="77777777" w:rsidR="009B195E" w:rsidRPr="002C07DA" w:rsidRDefault="009B195E" w:rsidP="002C07DA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4"/>
          <w:szCs w:val="24"/>
          <w:highlight w:val="cyan"/>
          <w:lang w:val="en-US" w:bidi="th-TH"/>
        </w:rPr>
      </w:pPr>
    </w:p>
    <w:p w14:paraId="5BE6EDF8" w14:textId="77777777" w:rsidR="009B195E" w:rsidRPr="007F2093" w:rsidRDefault="009B195E" w:rsidP="009B195E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7F2093">
        <w:rPr>
          <w:rFonts w:ascii="Angsana New" w:hAnsi="Angsana New"/>
          <w:sz w:val="30"/>
          <w:szCs w:val="30"/>
          <w:cs/>
        </w:rPr>
        <w:t>สัญญาเช่าอสังหาริมทรัพย์บางสัญญาให้สิทธิกลุ่มบริษัท/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ท/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/บริษัทเป็นผู้มีสิทธิเลือกโดยผู้ให้เช่าไม่มีสิทธิดังกล่าว กลุ่มบริษัท/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กลุ่มบริษัท/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/บริษัท</w:t>
      </w:r>
    </w:p>
    <w:p w14:paraId="454435A9" w14:textId="77777777" w:rsidR="00C47207" w:rsidRPr="002C07DA" w:rsidRDefault="00C47207" w:rsidP="002C07DA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4"/>
          <w:szCs w:val="24"/>
          <w:highlight w:val="cyan"/>
          <w:lang w:val="en-US" w:bidi="th-TH"/>
        </w:rPr>
      </w:pPr>
    </w:p>
    <w:tbl>
      <w:tblPr>
        <w:tblW w:w="9271" w:type="dxa"/>
        <w:tblInd w:w="450" w:type="dxa"/>
        <w:tblLook w:val="01E0" w:firstRow="1" w:lastRow="1" w:firstColumn="1" w:lastColumn="1" w:noHBand="0" w:noVBand="0"/>
      </w:tblPr>
      <w:tblGrid>
        <w:gridCol w:w="4135"/>
        <w:gridCol w:w="1080"/>
        <w:gridCol w:w="270"/>
        <w:gridCol w:w="1086"/>
        <w:gridCol w:w="270"/>
        <w:gridCol w:w="1080"/>
        <w:gridCol w:w="270"/>
        <w:gridCol w:w="1080"/>
      </w:tblGrid>
      <w:tr w:rsidR="00333E74" w:rsidRPr="001435D9" w14:paraId="2FEE8165" w14:textId="77777777" w:rsidTr="00D9184A">
        <w:tc>
          <w:tcPr>
            <w:tcW w:w="4135" w:type="dxa"/>
          </w:tcPr>
          <w:p w14:paraId="64CB63D1" w14:textId="77777777" w:rsidR="00333E74" w:rsidRPr="00E52D19" w:rsidRDefault="00333E74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6" w:type="dxa"/>
            <w:gridSpan w:val="3"/>
          </w:tcPr>
          <w:p w14:paraId="69C13771" w14:textId="77777777" w:rsidR="00333E74" w:rsidRPr="00E52D19" w:rsidRDefault="00333E74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52D1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478E72F" w14:textId="77777777" w:rsidR="00333E74" w:rsidRPr="00E52D19" w:rsidRDefault="00333E74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D49B697" w14:textId="77777777" w:rsidR="00333E74" w:rsidRPr="00E52D19" w:rsidRDefault="00333E74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52D1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3E74" w:rsidRPr="001435D9" w14:paraId="5D92AC0B" w14:textId="77777777" w:rsidTr="00D9184A">
        <w:tc>
          <w:tcPr>
            <w:tcW w:w="4135" w:type="dxa"/>
          </w:tcPr>
          <w:p w14:paraId="6BE6BE8E" w14:textId="77777777" w:rsidR="00333E74" w:rsidRPr="00E52D19" w:rsidRDefault="00333E74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E52D1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E52D19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C5A41" w:rsidRPr="00CC5A41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1</w:t>
            </w:r>
            <w:r w:rsidRPr="00E52D19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E52D1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0E2936A4" w14:textId="77777777" w:rsidR="00333E74" w:rsidRPr="00E52D19" w:rsidRDefault="00CC5A41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E21D82A" w14:textId="77777777" w:rsidR="00333E74" w:rsidRPr="00E52D19" w:rsidRDefault="00333E74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536EB200" w14:textId="77777777" w:rsidR="00333E74" w:rsidRPr="00E52D19" w:rsidRDefault="00CC5A41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8AF95AC" w14:textId="77777777" w:rsidR="00333E74" w:rsidRPr="00E52D19" w:rsidRDefault="00333E74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0DC1FF" w14:textId="77777777" w:rsidR="00333E74" w:rsidRPr="00E52D19" w:rsidRDefault="00CC5A41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1D83DAA" w14:textId="77777777" w:rsidR="00333E74" w:rsidRPr="00E52D19" w:rsidRDefault="00333E74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C2570E" w14:textId="77777777" w:rsidR="00333E74" w:rsidRPr="00E52D19" w:rsidRDefault="00CC5A41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333E74" w:rsidRPr="001435D9" w14:paraId="5B5E84A1" w14:textId="77777777" w:rsidTr="00D9184A">
        <w:tc>
          <w:tcPr>
            <w:tcW w:w="4135" w:type="dxa"/>
          </w:tcPr>
          <w:p w14:paraId="5EDF1ADB" w14:textId="77777777" w:rsidR="00333E74" w:rsidRPr="00E52D19" w:rsidRDefault="00333E74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6" w:type="dxa"/>
            <w:gridSpan w:val="7"/>
          </w:tcPr>
          <w:p w14:paraId="30161CE0" w14:textId="77777777" w:rsidR="00333E74" w:rsidRPr="00E52D19" w:rsidRDefault="00333E74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52D1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33E74" w:rsidRPr="001435D9" w14:paraId="5FC5BCA1" w14:textId="77777777" w:rsidTr="00D9184A">
        <w:tc>
          <w:tcPr>
            <w:tcW w:w="4135" w:type="dxa"/>
          </w:tcPr>
          <w:p w14:paraId="54130AB9" w14:textId="77777777" w:rsidR="00333E74" w:rsidRPr="00E52D19" w:rsidRDefault="00333E74" w:rsidP="000E482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52D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080" w:type="dxa"/>
          </w:tcPr>
          <w:p w14:paraId="798F4D2B" w14:textId="77777777" w:rsidR="00333E74" w:rsidRPr="00E52D19" w:rsidRDefault="00333E74" w:rsidP="000E48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9907564" w14:textId="77777777" w:rsidR="00333E74" w:rsidRPr="00E52D19" w:rsidRDefault="00333E74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05F44018" w14:textId="77777777" w:rsidR="00333E74" w:rsidRPr="00E52D19" w:rsidRDefault="00333E74" w:rsidP="000E48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64B8621" w14:textId="77777777" w:rsidR="00333E74" w:rsidRPr="00E52D19" w:rsidRDefault="00333E74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655650" w14:textId="77777777" w:rsidR="00333E74" w:rsidRPr="00E52D19" w:rsidRDefault="00333E74" w:rsidP="000E48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CAD08FD" w14:textId="77777777" w:rsidR="00333E74" w:rsidRPr="00E52D19" w:rsidRDefault="00333E74" w:rsidP="000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3EA827" w14:textId="77777777" w:rsidR="00333E74" w:rsidRPr="00E52D19" w:rsidRDefault="00333E74" w:rsidP="000E48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B2027" w:rsidRPr="001435D9" w14:paraId="30BE4C4B" w14:textId="77777777" w:rsidTr="00D9184A">
        <w:tc>
          <w:tcPr>
            <w:tcW w:w="4135" w:type="dxa"/>
          </w:tcPr>
          <w:p w14:paraId="3FE24BDF" w14:textId="77777777" w:rsidR="00DB2027" w:rsidRPr="00E52D19" w:rsidRDefault="00DB2027" w:rsidP="00DB202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52D19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</w:tcPr>
          <w:p w14:paraId="67858C9E" w14:textId="77777777" w:rsidR="00DB2027" w:rsidRPr="00E52D19" w:rsidRDefault="00DB2027" w:rsidP="00DB20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97064BD" w14:textId="77777777" w:rsidR="00DB2027" w:rsidRPr="00E52D19" w:rsidRDefault="00DB2027" w:rsidP="00DB2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37D56A3F" w14:textId="77777777" w:rsidR="00DB2027" w:rsidRPr="00E52D19" w:rsidRDefault="00DB2027" w:rsidP="00DB20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159C696" w14:textId="77777777" w:rsidR="00DB2027" w:rsidRPr="00E52D19" w:rsidRDefault="00DB2027" w:rsidP="00DB2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2417D9" w14:textId="77777777" w:rsidR="00DB2027" w:rsidRPr="00E52D19" w:rsidRDefault="00DB2027" w:rsidP="00DB20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B3B1E1" w14:textId="77777777" w:rsidR="00DB2027" w:rsidRPr="00E52D19" w:rsidRDefault="00DB2027" w:rsidP="00DB2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BBDA9B" w14:textId="77777777" w:rsidR="00DB2027" w:rsidRPr="00E52D19" w:rsidRDefault="00DB2027" w:rsidP="00DB20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B2027" w:rsidRPr="001435D9" w14:paraId="0018734D" w14:textId="77777777" w:rsidTr="00D9184A">
        <w:tc>
          <w:tcPr>
            <w:tcW w:w="4135" w:type="dxa"/>
          </w:tcPr>
          <w:p w14:paraId="0F81A6E0" w14:textId="77777777" w:rsidR="00DB2027" w:rsidRPr="00E52D19" w:rsidRDefault="00953B2B" w:rsidP="002F2927">
            <w:pPr>
              <w:pStyle w:val="ListParagraph"/>
              <w:numPr>
                <w:ilvl w:val="0"/>
                <w:numId w:val="28"/>
              </w:numPr>
              <w:ind w:right="-46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ที่ดิน </w:t>
            </w:r>
            <w:r w:rsidR="00DB2027" w:rsidRPr="00E52D19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080" w:type="dxa"/>
          </w:tcPr>
          <w:p w14:paraId="7BEB99BE" w14:textId="77777777" w:rsidR="00DB2027" w:rsidRPr="00E52D19" w:rsidRDefault="00CC5A41" w:rsidP="00DB20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875FAF9" w14:textId="77777777" w:rsidR="00DB2027" w:rsidRPr="00E52D19" w:rsidRDefault="00DB2027" w:rsidP="00DB2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0129DA22" w14:textId="77777777" w:rsidR="00DB2027" w:rsidRPr="00E52D19" w:rsidRDefault="00DB2027" w:rsidP="00DB202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52D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DA1FC41" w14:textId="77777777" w:rsidR="00DB2027" w:rsidRPr="00E52D19" w:rsidRDefault="00DB2027" w:rsidP="00DB2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572268" w14:textId="77777777" w:rsidR="00DB2027" w:rsidRPr="00E52D19" w:rsidRDefault="00CC5A41" w:rsidP="00DB20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BCFB816" w14:textId="77777777" w:rsidR="00DB2027" w:rsidRPr="00E52D19" w:rsidRDefault="00DB2027" w:rsidP="00DB2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D608B1" w14:textId="77777777" w:rsidR="00DB2027" w:rsidRPr="00E52D19" w:rsidRDefault="00DB2027" w:rsidP="00DB202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52D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DB2027" w:rsidRPr="001435D9" w14:paraId="6D6AC4E7" w14:textId="77777777" w:rsidTr="00D9184A">
        <w:tc>
          <w:tcPr>
            <w:tcW w:w="4135" w:type="dxa"/>
          </w:tcPr>
          <w:p w14:paraId="450C1455" w14:textId="77777777" w:rsidR="00DB2027" w:rsidRPr="00E52D19" w:rsidRDefault="00DB2027" w:rsidP="002F2927">
            <w:pPr>
              <w:pStyle w:val="ListParagraph"/>
              <w:numPr>
                <w:ilvl w:val="0"/>
                <w:numId w:val="28"/>
              </w:numPr>
              <w:ind w:right="-46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E52D19"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080" w:type="dxa"/>
          </w:tcPr>
          <w:p w14:paraId="7B74E608" w14:textId="77777777" w:rsidR="00DB2027" w:rsidRPr="00E52D19" w:rsidRDefault="00CC5A41" w:rsidP="00DB20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EA9B0A0" w14:textId="77777777" w:rsidR="00DB2027" w:rsidRPr="00E52D19" w:rsidRDefault="00DB2027" w:rsidP="00DB2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5EE9BD5E" w14:textId="77777777" w:rsidR="00DB2027" w:rsidRPr="00E52D19" w:rsidRDefault="00DB2027" w:rsidP="00DB202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52D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812B7C8" w14:textId="77777777" w:rsidR="00DB2027" w:rsidRPr="00E52D19" w:rsidRDefault="00DB2027" w:rsidP="00DB2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215E6F" w14:textId="77777777" w:rsidR="00DB2027" w:rsidRPr="00E52D19" w:rsidRDefault="00DB2027" w:rsidP="00DB202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E52D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307595" w14:textId="77777777" w:rsidR="00DB2027" w:rsidRPr="00E52D19" w:rsidRDefault="00DB2027" w:rsidP="00DB2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1BA3E2" w14:textId="77777777" w:rsidR="00DB2027" w:rsidRPr="00E52D19" w:rsidRDefault="00DB2027" w:rsidP="00DB202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52D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DB2027" w:rsidRPr="001435D9" w14:paraId="71B3AE91" w14:textId="77777777" w:rsidTr="00D9184A">
        <w:tc>
          <w:tcPr>
            <w:tcW w:w="4135" w:type="dxa"/>
          </w:tcPr>
          <w:p w14:paraId="3410CDC7" w14:textId="77777777" w:rsidR="00DB2027" w:rsidRPr="00E52D19" w:rsidRDefault="00DB2027" w:rsidP="002F2927">
            <w:pPr>
              <w:pStyle w:val="ListParagraph"/>
              <w:numPr>
                <w:ilvl w:val="0"/>
                <w:numId w:val="28"/>
              </w:numPr>
              <w:ind w:right="-46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E52D19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14:paraId="03B30883" w14:textId="77777777" w:rsidR="00DB2027" w:rsidRPr="00E52D19" w:rsidRDefault="00CC5A41" w:rsidP="00DB20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065A4C6E" w14:textId="77777777" w:rsidR="00DB2027" w:rsidRPr="00E52D19" w:rsidRDefault="00DB2027" w:rsidP="00DB2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5132CC56" w14:textId="77777777" w:rsidR="00DB2027" w:rsidRPr="00E52D19" w:rsidRDefault="00DB2027" w:rsidP="00DB202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52D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4D5D7CF" w14:textId="77777777" w:rsidR="00DB2027" w:rsidRPr="00E52D19" w:rsidRDefault="00DB2027" w:rsidP="00DB2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C4EE80" w14:textId="77777777" w:rsidR="00DB2027" w:rsidRPr="00E52D19" w:rsidRDefault="004361DA" w:rsidP="00DB20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2FFE7739" w14:textId="77777777" w:rsidR="00DB2027" w:rsidRPr="00E52D19" w:rsidRDefault="00DB2027" w:rsidP="00DB2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308D90" w14:textId="77777777" w:rsidR="00DB2027" w:rsidRPr="00E52D19" w:rsidRDefault="00DB2027" w:rsidP="00DB202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52D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DB2027" w:rsidRPr="001435D9" w14:paraId="4212DAB5" w14:textId="77777777" w:rsidTr="00D9184A">
        <w:tc>
          <w:tcPr>
            <w:tcW w:w="4135" w:type="dxa"/>
          </w:tcPr>
          <w:p w14:paraId="153CE80A" w14:textId="77777777" w:rsidR="00DB2027" w:rsidRPr="00E52D19" w:rsidRDefault="00DB2027" w:rsidP="00DB202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52D19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5C9E88BE" w14:textId="77777777" w:rsidR="00DB2027" w:rsidRPr="00E52D19" w:rsidRDefault="00E82DAF" w:rsidP="00DB20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2DAF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48F0DB4E" w14:textId="77777777" w:rsidR="00DB2027" w:rsidRPr="00E52D19" w:rsidRDefault="00DB2027" w:rsidP="00DB2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5B1A29F5" w14:textId="77777777" w:rsidR="00DB2027" w:rsidRPr="00E52D19" w:rsidRDefault="00DB2027" w:rsidP="00DB202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52D1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5C8880E" w14:textId="77777777" w:rsidR="00DB2027" w:rsidRPr="00E52D19" w:rsidRDefault="00DB2027" w:rsidP="00DB2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1831B7" w14:textId="77777777" w:rsidR="00DB2027" w:rsidRPr="00E52D19" w:rsidRDefault="004361DA" w:rsidP="00DB20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40380EE6" w14:textId="77777777" w:rsidR="00DB2027" w:rsidRPr="00E52D19" w:rsidRDefault="00DB2027" w:rsidP="00DB2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A06A17" w14:textId="77777777" w:rsidR="00DB2027" w:rsidRPr="00E52D19" w:rsidRDefault="00DB2027" w:rsidP="00DB202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E52D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2027" w:rsidRPr="001435D9" w14:paraId="46143A7C" w14:textId="77777777" w:rsidTr="00D9184A">
        <w:tc>
          <w:tcPr>
            <w:tcW w:w="4135" w:type="dxa"/>
          </w:tcPr>
          <w:p w14:paraId="685D303D" w14:textId="77777777" w:rsidR="00DB2027" w:rsidRPr="00E52D19" w:rsidRDefault="00DB2027" w:rsidP="00DD795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52D1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  <w:r w:rsidR="00DD795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DD7953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</w:t>
            </w:r>
            <w:r w:rsidR="00DD7953" w:rsidRPr="00E52D19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สินทรัพย์ที่มีมูลค่าต่ำ</w:t>
            </w:r>
          </w:p>
        </w:tc>
        <w:tc>
          <w:tcPr>
            <w:tcW w:w="1080" w:type="dxa"/>
          </w:tcPr>
          <w:p w14:paraId="5A106FDF" w14:textId="77777777" w:rsidR="00DD7953" w:rsidRDefault="00DD7953" w:rsidP="00DB20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3A0A470" w14:textId="77777777" w:rsidR="00DB2027" w:rsidRPr="00E52D19" w:rsidRDefault="00CC5A41" w:rsidP="00DB20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70" w:type="dxa"/>
          </w:tcPr>
          <w:p w14:paraId="04D14225" w14:textId="77777777" w:rsidR="00DB2027" w:rsidRPr="00E52D19" w:rsidRDefault="00DB2027" w:rsidP="00DB2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6AE336AB" w14:textId="77777777" w:rsidR="00DD7953" w:rsidRDefault="00DD7953" w:rsidP="00DB202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  <w:p w14:paraId="29B524ED" w14:textId="77777777" w:rsidR="00DB2027" w:rsidRPr="00E52D19" w:rsidRDefault="00DB2027" w:rsidP="00DB202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E52D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5653AB" w14:textId="77777777" w:rsidR="00DB2027" w:rsidRPr="00E52D19" w:rsidRDefault="00DB2027" w:rsidP="00DB2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D48A1B" w14:textId="77777777" w:rsidR="00DD7953" w:rsidRDefault="00DD7953" w:rsidP="00DB20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3C3167C" w14:textId="77777777" w:rsidR="00DB2027" w:rsidRPr="00E52D19" w:rsidRDefault="00CC5A41" w:rsidP="00DB20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0E426373" w14:textId="77777777" w:rsidR="00DB2027" w:rsidRPr="00E52D19" w:rsidRDefault="00DB2027" w:rsidP="00DB2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EDE26F" w14:textId="77777777" w:rsidR="00DD7953" w:rsidRDefault="00DD7953" w:rsidP="00DB202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  <w:p w14:paraId="781483E1" w14:textId="77777777" w:rsidR="00DB2027" w:rsidRPr="00E52D19" w:rsidRDefault="00DB2027" w:rsidP="00DB202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E52D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2027" w:rsidRPr="001435D9" w14:paraId="2A57B629" w14:textId="77777777" w:rsidTr="00D9184A">
        <w:tc>
          <w:tcPr>
            <w:tcW w:w="4135" w:type="dxa"/>
          </w:tcPr>
          <w:p w14:paraId="111488AE" w14:textId="77777777" w:rsidR="00DB2027" w:rsidRPr="00E52D19" w:rsidRDefault="00DB2027" w:rsidP="00DB2027">
            <w:pPr>
              <w:rPr>
                <w:rFonts w:ascii="Angsana New" w:hAnsi="Angsana New"/>
                <w:sz w:val="30"/>
                <w:szCs w:val="30"/>
              </w:rPr>
            </w:pPr>
            <w:r w:rsidRPr="00E52D19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0" w:type="dxa"/>
          </w:tcPr>
          <w:p w14:paraId="5BCC48AF" w14:textId="77777777" w:rsidR="00DB2027" w:rsidRPr="00E52D19" w:rsidRDefault="00E52D19" w:rsidP="00E52D1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52D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70D5ABC" w14:textId="77777777" w:rsidR="00DB2027" w:rsidRPr="00E52D19" w:rsidRDefault="00DB2027" w:rsidP="00DB2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665EAD1F" w14:textId="77777777" w:rsidR="00DB2027" w:rsidRPr="00E52D19" w:rsidRDefault="00E82DAF" w:rsidP="00DB20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2DAF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CC5A41"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59245B65" w14:textId="77777777" w:rsidR="00DB2027" w:rsidRPr="00E52D19" w:rsidRDefault="00DB2027" w:rsidP="00DB2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D3296D" w14:textId="77777777" w:rsidR="00DB2027" w:rsidRPr="00E52D19" w:rsidRDefault="00E52D19" w:rsidP="00E52D1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E52D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9E91E7A" w14:textId="77777777" w:rsidR="00DB2027" w:rsidRPr="00E52D19" w:rsidRDefault="00DB2027" w:rsidP="00DB2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430D07" w14:textId="77777777" w:rsidR="00DB2027" w:rsidRPr="00E52D19" w:rsidRDefault="00E82DAF" w:rsidP="00DB20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2DA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CC5A41"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</w:tr>
    </w:tbl>
    <w:p w14:paraId="01F41CF6" w14:textId="77777777" w:rsidR="002C07DA" w:rsidRPr="002C07DA" w:rsidRDefault="002C07DA" w:rsidP="002C07DA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4"/>
          <w:szCs w:val="24"/>
          <w:highlight w:val="cyan"/>
          <w:lang w:val="en-US" w:bidi="th-TH"/>
        </w:rPr>
      </w:pPr>
    </w:p>
    <w:p w14:paraId="0D07C996" w14:textId="77777777" w:rsidR="00333E74" w:rsidRPr="00E52D19" w:rsidRDefault="00333E74" w:rsidP="009B195E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E52D19">
        <w:rPr>
          <w:rFonts w:ascii="Angsana New" w:hAnsi="Angsana New" w:hint="cs"/>
          <w:sz w:val="30"/>
          <w:szCs w:val="30"/>
          <w:cs/>
        </w:rPr>
        <w:t>ในปี</w:t>
      </w:r>
      <w:r w:rsidRPr="00E52D19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2563</w:t>
      </w:r>
      <w:r w:rsidRPr="00E52D19">
        <w:rPr>
          <w:rFonts w:ascii="Angsana New" w:hAnsi="Angsana New"/>
          <w:sz w:val="30"/>
          <w:szCs w:val="30"/>
        </w:rPr>
        <w:t xml:space="preserve"> </w:t>
      </w:r>
      <w:r w:rsidRPr="00E52D19">
        <w:rPr>
          <w:rFonts w:ascii="Angsana New" w:hAnsi="Angsana New" w:hint="cs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</w:t>
      </w:r>
      <w:r w:rsidRPr="00E52D19">
        <w:rPr>
          <w:rFonts w:ascii="Angsana New" w:hAnsi="Angsana New"/>
          <w:sz w:val="30"/>
          <w:szCs w:val="30"/>
          <w:cs/>
        </w:rPr>
        <w:t xml:space="preserve"> </w:t>
      </w:r>
      <w:r w:rsidRPr="00E52D19">
        <w:rPr>
          <w:rFonts w:ascii="Angsana New" w:hAnsi="Angsana New" w:hint="cs"/>
          <w:sz w:val="30"/>
          <w:szCs w:val="30"/>
          <w:cs/>
        </w:rPr>
        <w:t>มี</w:t>
      </w:r>
      <w:r w:rsidRPr="00657100">
        <w:rPr>
          <w:rFonts w:ascii="Angsana New" w:hAnsi="Angsana New" w:hint="cs"/>
          <w:sz w:val="30"/>
          <w:szCs w:val="30"/>
          <w:cs/>
        </w:rPr>
        <w:t>จำนวน</w:t>
      </w:r>
      <w:r w:rsidRPr="00657100">
        <w:rPr>
          <w:rFonts w:ascii="Angsana New" w:hAnsi="Angsana New"/>
          <w:sz w:val="30"/>
          <w:szCs w:val="30"/>
          <w:cs/>
        </w:rPr>
        <w:t xml:space="preserve"> </w:t>
      </w:r>
      <w:r w:rsidR="004361DA">
        <w:rPr>
          <w:rFonts w:ascii="Angsana New" w:hAnsi="Angsana New"/>
          <w:sz w:val="30"/>
          <w:szCs w:val="30"/>
        </w:rPr>
        <w:t>1</w:t>
      </w:r>
      <w:r w:rsidR="00CC5A41" w:rsidRPr="00CC5A41">
        <w:rPr>
          <w:rFonts w:ascii="Angsana New" w:hAnsi="Angsana New"/>
          <w:sz w:val="30"/>
          <w:szCs w:val="30"/>
        </w:rPr>
        <w:t>26</w:t>
      </w:r>
      <w:r w:rsidRPr="00657100">
        <w:rPr>
          <w:rFonts w:ascii="Angsana New" w:hAnsi="Angsana New"/>
          <w:sz w:val="30"/>
          <w:szCs w:val="30"/>
        </w:rPr>
        <w:t xml:space="preserve"> </w:t>
      </w:r>
      <w:r w:rsidRPr="00657100">
        <w:rPr>
          <w:rFonts w:ascii="Angsana New" w:hAnsi="Angsana New" w:hint="cs"/>
          <w:sz w:val="30"/>
          <w:szCs w:val="30"/>
          <w:cs/>
        </w:rPr>
        <w:t>ล้านบาท</w:t>
      </w:r>
      <w:r w:rsidRPr="00657100">
        <w:rPr>
          <w:rFonts w:ascii="Angsana New" w:hAnsi="Angsana New"/>
          <w:sz w:val="30"/>
          <w:szCs w:val="30"/>
          <w:cs/>
        </w:rPr>
        <w:t xml:space="preserve"> </w:t>
      </w:r>
      <w:r w:rsidRPr="00657100">
        <w:rPr>
          <w:rFonts w:ascii="Angsana New" w:hAnsi="Angsana New" w:hint="cs"/>
          <w:sz w:val="30"/>
          <w:szCs w:val="30"/>
          <w:cs/>
        </w:rPr>
        <w:t>และ</w:t>
      </w:r>
      <w:r w:rsidRPr="00E52D19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75</w:t>
      </w:r>
      <w:r w:rsidRPr="00E52D19">
        <w:rPr>
          <w:rFonts w:ascii="Angsana New" w:hAnsi="Angsana New"/>
          <w:sz w:val="30"/>
          <w:szCs w:val="30"/>
        </w:rPr>
        <w:t xml:space="preserve"> </w:t>
      </w:r>
      <w:r w:rsidR="00953B2B">
        <w:rPr>
          <w:rFonts w:ascii="Angsana New" w:hAnsi="Angsana New"/>
          <w:sz w:val="30"/>
          <w:szCs w:val="30"/>
        </w:rPr>
        <w:br/>
      </w:r>
      <w:r w:rsidRPr="00E52D19">
        <w:rPr>
          <w:rFonts w:ascii="Angsana New" w:hAnsi="Angsana New" w:hint="cs"/>
          <w:sz w:val="30"/>
          <w:szCs w:val="30"/>
          <w:cs/>
        </w:rPr>
        <w:t>ล้านบาท</w:t>
      </w:r>
      <w:r w:rsidRPr="00E52D19">
        <w:rPr>
          <w:rFonts w:ascii="Angsana New" w:hAnsi="Angsana New"/>
          <w:sz w:val="30"/>
          <w:szCs w:val="30"/>
          <w:cs/>
        </w:rPr>
        <w:t xml:space="preserve"> </w:t>
      </w:r>
      <w:r w:rsidRPr="00E52D19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7ECD2627" w14:textId="77777777" w:rsidR="009B195E" w:rsidRPr="001435D9" w:rsidRDefault="009B195E" w:rsidP="009B195E">
      <w:pPr>
        <w:ind w:left="540" w:right="-25"/>
        <w:jc w:val="thaiDistribute"/>
        <w:rPr>
          <w:rFonts w:ascii="Angsana New" w:hAnsi="Angsana New"/>
          <w:sz w:val="30"/>
          <w:szCs w:val="30"/>
          <w:highlight w:val="cyan"/>
        </w:rPr>
      </w:pPr>
    </w:p>
    <w:bookmarkEnd w:id="1"/>
    <w:p w14:paraId="1F3DB2E0" w14:textId="77777777" w:rsidR="006B3EA8" w:rsidRDefault="00B66E8F" w:rsidP="00DF17F6">
      <w:pPr>
        <w:pStyle w:val="Style1"/>
        <w:ind w:left="540" w:hanging="540"/>
        <w:rPr>
          <w:b/>
          <w:bCs/>
        </w:rPr>
      </w:pPr>
      <w:r>
        <w:rPr>
          <w:b/>
          <w:bCs/>
          <w:cs/>
        </w:rPr>
        <w:br w:type="page"/>
      </w:r>
      <w:r w:rsidR="006B3EA8" w:rsidRPr="00D50043">
        <w:rPr>
          <w:b/>
          <w:bCs/>
          <w:cs/>
        </w:rPr>
        <w:t>สินทรัพย์ไม่มีตัวตน</w:t>
      </w:r>
    </w:p>
    <w:p w14:paraId="1D040ABA" w14:textId="77777777" w:rsidR="00D642BB" w:rsidRPr="00E357CD" w:rsidRDefault="00D642BB" w:rsidP="00E357CD">
      <w:pPr>
        <w:pStyle w:val="a"/>
        <w:tabs>
          <w:tab w:val="clear" w:pos="1080"/>
          <w:tab w:val="left" w:pos="540"/>
        </w:tabs>
        <w:ind w:left="540" w:right="307"/>
        <w:jc w:val="both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222" w:type="dxa"/>
        <w:tblInd w:w="522" w:type="dxa"/>
        <w:tblLayout w:type="fixed"/>
        <w:tblLook w:val="01E0" w:firstRow="1" w:lastRow="1" w:firstColumn="1" w:lastColumn="1" w:noHBand="0" w:noVBand="0"/>
      </w:tblPr>
      <w:tblGrid>
        <w:gridCol w:w="4050"/>
        <w:gridCol w:w="1079"/>
        <w:gridCol w:w="271"/>
        <w:gridCol w:w="1082"/>
        <w:gridCol w:w="256"/>
        <w:gridCol w:w="1094"/>
        <w:gridCol w:w="273"/>
        <w:gridCol w:w="1117"/>
      </w:tblGrid>
      <w:tr w:rsidR="00EE0072" w:rsidRPr="009432FA" w14:paraId="5CAFB4FE" w14:textId="77777777" w:rsidTr="00DF17F6">
        <w:trPr>
          <w:trHeight w:val="587"/>
          <w:tblHeader/>
        </w:trPr>
        <w:tc>
          <w:tcPr>
            <w:tcW w:w="4050" w:type="dxa"/>
            <w:shd w:val="clear" w:color="auto" w:fill="auto"/>
          </w:tcPr>
          <w:p w14:paraId="3F1C42C2" w14:textId="77777777" w:rsidR="00EE0072" w:rsidRPr="0088500F" w:rsidRDefault="00EE0072" w:rsidP="002D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82" w:type="dxa"/>
            <w:gridSpan w:val="5"/>
            <w:shd w:val="clear" w:color="auto" w:fill="auto"/>
          </w:tcPr>
          <w:p w14:paraId="3A39E75E" w14:textId="77777777" w:rsidR="00EE0072" w:rsidRPr="0088500F" w:rsidRDefault="00EE0072" w:rsidP="002D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A6DC149" w14:textId="77777777" w:rsidR="00EE0072" w:rsidRPr="0088500F" w:rsidRDefault="00EE0072" w:rsidP="002D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50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  <w:shd w:val="clear" w:color="auto" w:fill="auto"/>
          </w:tcPr>
          <w:p w14:paraId="3F9CF9F1" w14:textId="77777777" w:rsidR="00EE0072" w:rsidRPr="0088500F" w:rsidRDefault="00EE0072" w:rsidP="002D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shd w:val="clear" w:color="auto" w:fill="auto"/>
          </w:tcPr>
          <w:p w14:paraId="042D6606" w14:textId="77777777" w:rsidR="00EE0072" w:rsidRPr="0088500F" w:rsidRDefault="00EE0072" w:rsidP="002D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50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0072" w:rsidRPr="009432FA" w14:paraId="0480DE13" w14:textId="77777777" w:rsidTr="00DF17F6">
        <w:trPr>
          <w:tblHeader/>
        </w:trPr>
        <w:tc>
          <w:tcPr>
            <w:tcW w:w="4050" w:type="dxa"/>
            <w:shd w:val="clear" w:color="auto" w:fill="auto"/>
          </w:tcPr>
          <w:p w14:paraId="5BBF52AF" w14:textId="77777777" w:rsidR="00EE0072" w:rsidRPr="0088500F" w:rsidRDefault="00EE0072" w:rsidP="002D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55D3D851" w14:textId="77777777" w:rsidR="00EE0072" w:rsidRPr="0088500F" w:rsidRDefault="00EE0072" w:rsidP="002D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500F">
              <w:rPr>
                <w:rFonts w:ascii="Angsana New" w:hAnsi="Angsana New"/>
                <w:sz w:val="28"/>
                <w:szCs w:val="28"/>
                <w:cs/>
              </w:rPr>
              <w:t>ค่าลิขสิทธิ์</w:t>
            </w:r>
          </w:p>
        </w:tc>
        <w:tc>
          <w:tcPr>
            <w:tcW w:w="271" w:type="dxa"/>
            <w:shd w:val="clear" w:color="auto" w:fill="auto"/>
          </w:tcPr>
          <w:p w14:paraId="3B1E85F9" w14:textId="77777777" w:rsidR="00EE0072" w:rsidRPr="0088500F" w:rsidRDefault="00EE0072" w:rsidP="002D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1D06868A" w14:textId="77777777" w:rsidR="00EE0072" w:rsidRPr="0088500F" w:rsidRDefault="00EE0072" w:rsidP="002D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1E6410E2" w14:textId="77777777" w:rsidR="00EE0072" w:rsidRPr="0088500F" w:rsidRDefault="00EE0072" w:rsidP="002D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7FE88324" w14:textId="77777777" w:rsidR="00EE0072" w:rsidRPr="0088500F" w:rsidRDefault="00EE0072" w:rsidP="002D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shd w:val="clear" w:color="auto" w:fill="auto"/>
          </w:tcPr>
          <w:p w14:paraId="15FC0281" w14:textId="77777777" w:rsidR="00EE0072" w:rsidRPr="0088500F" w:rsidRDefault="00EE0072" w:rsidP="002D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shd w:val="clear" w:color="auto" w:fill="auto"/>
          </w:tcPr>
          <w:p w14:paraId="7FF8BD3E" w14:textId="77777777" w:rsidR="00EE0072" w:rsidRPr="0088500F" w:rsidRDefault="00EE0072" w:rsidP="002D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500F">
              <w:rPr>
                <w:rFonts w:ascii="Angsana New" w:hAnsi="Angsana New"/>
                <w:sz w:val="28"/>
                <w:szCs w:val="28"/>
                <w:cs/>
              </w:rPr>
              <w:t>ค่าลิขสิทธิ์</w:t>
            </w:r>
          </w:p>
        </w:tc>
      </w:tr>
      <w:tr w:rsidR="00EE0072" w:rsidRPr="009432FA" w14:paraId="477476CB" w14:textId="77777777" w:rsidTr="00DF17F6">
        <w:trPr>
          <w:tblHeader/>
        </w:trPr>
        <w:tc>
          <w:tcPr>
            <w:tcW w:w="4050" w:type="dxa"/>
            <w:shd w:val="clear" w:color="auto" w:fill="auto"/>
          </w:tcPr>
          <w:p w14:paraId="5ED43DC4" w14:textId="77777777" w:rsidR="00EE0072" w:rsidRPr="0088500F" w:rsidRDefault="00EE0072" w:rsidP="002D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0F527142" w14:textId="77777777" w:rsidR="00EE0072" w:rsidRPr="0088500F" w:rsidRDefault="00430D9B" w:rsidP="002D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500F">
              <w:rPr>
                <w:rFonts w:ascii="Angsana New" w:hAnsi="Angsana New"/>
                <w:sz w:val="28"/>
                <w:szCs w:val="28"/>
                <w:cs/>
              </w:rPr>
              <w:t>ซอฟต์</w:t>
            </w:r>
            <w:r w:rsidR="00EE0072" w:rsidRPr="0088500F">
              <w:rPr>
                <w:rFonts w:ascii="Angsana New" w:hAnsi="Angsana New"/>
                <w:sz w:val="28"/>
                <w:szCs w:val="28"/>
                <w:cs/>
              </w:rPr>
              <w:t>แวร์</w:t>
            </w:r>
          </w:p>
        </w:tc>
        <w:tc>
          <w:tcPr>
            <w:tcW w:w="271" w:type="dxa"/>
            <w:shd w:val="clear" w:color="auto" w:fill="auto"/>
          </w:tcPr>
          <w:p w14:paraId="68CF976A" w14:textId="77777777" w:rsidR="00EE0072" w:rsidRPr="0088500F" w:rsidRDefault="00EE0072" w:rsidP="002D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7EF09E50" w14:textId="77777777" w:rsidR="00EE0072" w:rsidRPr="0088500F" w:rsidRDefault="00EE0072" w:rsidP="002D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6FF656F9" w14:textId="77777777" w:rsidR="00EE0072" w:rsidRPr="0088500F" w:rsidRDefault="00EE0072" w:rsidP="002D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58738EA8" w14:textId="77777777" w:rsidR="00EE0072" w:rsidRPr="0088500F" w:rsidRDefault="00EE0072" w:rsidP="002D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  <w:shd w:val="clear" w:color="auto" w:fill="auto"/>
          </w:tcPr>
          <w:p w14:paraId="6434BB24" w14:textId="77777777" w:rsidR="00EE0072" w:rsidRPr="0088500F" w:rsidRDefault="00EE0072" w:rsidP="002D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7" w:type="dxa"/>
            <w:shd w:val="clear" w:color="auto" w:fill="auto"/>
          </w:tcPr>
          <w:p w14:paraId="55FC346F" w14:textId="77777777" w:rsidR="00EE0072" w:rsidRPr="0088500F" w:rsidRDefault="00430D9B" w:rsidP="002D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500F">
              <w:rPr>
                <w:rFonts w:ascii="Angsana New" w:hAnsi="Angsana New"/>
                <w:sz w:val="28"/>
                <w:szCs w:val="28"/>
                <w:cs/>
              </w:rPr>
              <w:t>ซอฟต์</w:t>
            </w:r>
            <w:r w:rsidR="00EE0072" w:rsidRPr="0088500F">
              <w:rPr>
                <w:rFonts w:ascii="Angsana New" w:hAnsi="Angsana New"/>
                <w:sz w:val="28"/>
                <w:szCs w:val="28"/>
                <w:cs/>
              </w:rPr>
              <w:t>แวร์</w:t>
            </w:r>
          </w:p>
        </w:tc>
      </w:tr>
      <w:tr w:rsidR="00602289" w:rsidRPr="009432FA" w14:paraId="13A370D6" w14:textId="77777777" w:rsidTr="00DF17F6">
        <w:trPr>
          <w:tblHeader/>
        </w:trPr>
        <w:tc>
          <w:tcPr>
            <w:tcW w:w="4050" w:type="dxa"/>
            <w:shd w:val="clear" w:color="auto" w:fill="auto"/>
          </w:tcPr>
          <w:p w14:paraId="59FE15DF" w14:textId="77777777" w:rsidR="00602289" w:rsidRPr="0088500F" w:rsidRDefault="00602289" w:rsidP="002D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0399FAD6" w14:textId="77777777" w:rsidR="00602289" w:rsidRPr="0088500F" w:rsidRDefault="00602289" w:rsidP="002D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500F">
              <w:rPr>
                <w:rFonts w:ascii="Angsana New" w:hAnsi="Angsana New"/>
                <w:sz w:val="28"/>
                <w:szCs w:val="28"/>
                <w:cs/>
              </w:rPr>
              <w:t>และอื่นๆ</w:t>
            </w:r>
          </w:p>
        </w:tc>
        <w:tc>
          <w:tcPr>
            <w:tcW w:w="271" w:type="dxa"/>
            <w:shd w:val="clear" w:color="auto" w:fill="auto"/>
          </w:tcPr>
          <w:p w14:paraId="453889A8" w14:textId="77777777" w:rsidR="00602289" w:rsidRPr="0088500F" w:rsidRDefault="00602289" w:rsidP="002D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2505C86D" w14:textId="77777777" w:rsidR="00602289" w:rsidRPr="0088500F" w:rsidRDefault="00602289" w:rsidP="002D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500F">
              <w:rPr>
                <w:rFonts w:ascii="Angsana New" w:hAnsi="Angsana New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256" w:type="dxa"/>
            <w:shd w:val="clear" w:color="auto" w:fill="auto"/>
          </w:tcPr>
          <w:p w14:paraId="69E6C1A1" w14:textId="77777777" w:rsidR="00602289" w:rsidRPr="0088500F" w:rsidRDefault="00602289" w:rsidP="002D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549F3AFE" w14:textId="77777777" w:rsidR="00602289" w:rsidRPr="0088500F" w:rsidRDefault="00602289" w:rsidP="002D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50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3" w:type="dxa"/>
            <w:shd w:val="clear" w:color="auto" w:fill="auto"/>
          </w:tcPr>
          <w:p w14:paraId="7BA705A0" w14:textId="77777777" w:rsidR="00602289" w:rsidRPr="0088500F" w:rsidRDefault="00602289" w:rsidP="002D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7" w:type="dxa"/>
            <w:shd w:val="clear" w:color="auto" w:fill="auto"/>
          </w:tcPr>
          <w:p w14:paraId="518FC5C8" w14:textId="77777777" w:rsidR="00602289" w:rsidRPr="0088500F" w:rsidRDefault="00602289" w:rsidP="002D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500F">
              <w:rPr>
                <w:rFonts w:ascii="Angsana New" w:hAnsi="Angsana New"/>
                <w:sz w:val="28"/>
                <w:szCs w:val="28"/>
                <w:cs/>
              </w:rPr>
              <w:t>และอื่นๆ</w:t>
            </w:r>
          </w:p>
        </w:tc>
      </w:tr>
      <w:tr w:rsidR="00602289" w:rsidRPr="009432FA" w14:paraId="1ED6292D" w14:textId="77777777" w:rsidTr="00DF17F6">
        <w:trPr>
          <w:tblHeader/>
        </w:trPr>
        <w:tc>
          <w:tcPr>
            <w:tcW w:w="4050" w:type="dxa"/>
            <w:shd w:val="clear" w:color="auto" w:fill="auto"/>
          </w:tcPr>
          <w:p w14:paraId="002C79CB" w14:textId="77777777" w:rsidR="00602289" w:rsidRPr="0088500F" w:rsidRDefault="00602289" w:rsidP="002D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72" w:type="dxa"/>
            <w:gridSpan w:val="7"/>
            <w:shd w:val="clear" w:color="auto" w:fill="auto"/>
          </w:tcPr>
          <w:p w14:paraId="45490F20" w14:textId="77777777" w:rsidR="00602289" w:rsidRPr="0088500F" w:rsidRDefault="00602289" w:rsidP="002D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500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02289" w:rsidRPr="009432FA" w14:paraId="42AF6622" w14:textId="77777777" w:rsidTr="00DF17F6">
        <w:tc>
          <w:tcPr>
            <w:tcW w:w="4050" w:type="dxa"/>
            <w:shd w:val="clear" w:color="auto" w:fill="auto"/>
          </w:tcPr>
          <w:p w14:paraId="18F67074" w14:textId="77777777" w:rsidR="00602289" w:rsidRPr="0088500F" w:rsidRDefault="00602289" w:rsidP="002D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500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79" w:type="dxa"/>
            <w:shd w:val="clear" w:color="auto" w:fill="auto"/>
          </w:tcPr>
          <w:p w14:paraId="4144C218" w14:textId="77777777" w:rsidR="00602289" w:rsidRPr="0088500F" w:rsidRDefault="00602289" w:rsidP="002D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</w:tcPr>
          <w:p w14:paraId="05D6F627" w14:textId="77777777" w:rsidR="00602289" w:rsidRPr="0088500F" w:rsidRDefault="00602289" w:rsidP="002D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22ADEB12" w14:textId="77777777" w:rsidR="00602289" w:rsidRPr="0088500F" w:rsidRDefault="00602289" w:rsidP="002D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051FCE29" w14:textId="77777777" w:rsidR="00602289" w:rsidRPr="0088500F" w:rsidRDefault="00602289" w:rsidP="002D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3034AC59" w14:textId="77777777" w:rsidR="00602289" w:rsidRPr="0088500F" w:rsidRDefault="00602289" w:rsidP="002D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shd w:val="clear" w:color="auto" w:fill="auto"/>
          </w:tcPr>
          <w:p w14:paraId="6FC4A7AC" w14:textId="77777777" w:rsidR="00602289" w:rsidRPr="0088500F" w:rsidRDefault="00602289" w:rsidP="002D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80" w:lineRule="exact"/>
              <w:ind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17" w:type="dxa"/>
            <w:shd w:val="clear" w:color="auto" w:fill="auto"/>
          </w:tcPr>
          <w:p w14:paraId="66616D6A" w14:textId="77777777" w:rsidR="00602289" w:rsidRPr="0088500F" w:rsidRDefault="00602289" w:rsidP="002D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17F6" w:rsidRPr="009432FA" w14:paraId="374DC3A0" w14:textId="77777777" w:rsidTr="00DF17F6">
        <w:trPr>
          <w:trHeight w:val="333"/>
        </w:trPr>
        <w:tc>
          <w:tcPr>
            <w:tcW w:w="4050" w:type="dxa"/>
            <w:shd w:val="clear" w:color="auto" w:fill="auto"/>
          </w:tcPr>
          <w:p w14:paraId="5DEDEC09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8500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4361DA">
              <w:rPr>
                <w:rFonts w:ascii="Angsana New" w:hAnsi="Angsana New"/>
                <w:sz w:val="28"/>
                <w:szCs w:val="28"/>
              </w:rPr>
              <w:t>1</w:t>
            </w:r>
            <w:r w:rsidRPr="0088500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8500F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CC5A41" w:rsidRPr="00CC5A4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79" w:type="dxa"/>
            <w:shd w:val="clear" w:color="auto" w:fill="auto"/>
          </w:tcPr>
          <w:p w14:paraId="0B84EC44" w14:textId="77777777" w:rsidR="00DF17F6" w:rsidRPr="0088500F" w:rsidRDefault="00CC5A41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C5A41">
              <w:rPr>
                <w:rFonts w:ascii="Angsana New" w:hAnsi="Angsana New"/>
                <w:sz w:val="28"/>
                <w:szCs w:val="28"/>
              </w:rPr>
              <w:t>23</w:t>
            </w:r>
            <w:r w:rsidR="004361DA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1" w:type="dxa"/>
            <w:shd w:val="clear" w:color="auto" w:fill="auto"/>
          </w:tcPr>
          <w:p w14:paraId="05689BC3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192C3E04" w14:textId="77777777" w:rsidR="00DF17F6" w:rsidRPr="0088500F" w:rsidRDefault="00E82DAF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82DAF">
              <w:rPr>
                <w:rFonts w:ascii="Angsana New" w:hAnsi="Angsana New"/>
                <w:sz w:val="28"/>
                <w:szCs w:val="28"/>
              </w:rPr>
              <w:t>9</w:t>
            </w:r>
            <w:r w:rsidR="00CC5A41" w:rsidRPr="00CC5A4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56" w:type="dxa"/>
            <w:shd w:val="clear" w:color="auto" w:fill="auto"/>
          </w:tcPr>
          <w:p w14:paraId="5153DF71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19AFD08A" w14:textId="77777777" w:rsidR="00DF17F6" w:rsidRPr="0088500F" w:rsidRDefault="00CC5A41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C5A41">
              <w:rPr>
                <w:rFonts w:ascii="Angsana New" w:hAnsi="Angsana New"/>
                <w:sz w:val="28"/>
                <w:szCs w:val="28"/>
              </w:rPr>
              <w:t>327</w:t>
            </w:r>
          </w:p>
        </w:tc>
        <w:tc>
          <w:tcPr>
            <w:tcW w:w="273" w:type="dxa"/>
            <w:shd w:val="clear" w:color="auto" w:fill="auto"/>
          </w:tcPr>
          <w:p w14:paraId="08DFF37C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shd w:val="clear" w:color="auto" w:fill="auto"/>
          </w:tcPr>
          <w:p w14:paraId="128C9C1D" w14:textId="77777777" w:rsidR="00DF17F6" w:rsidRPr="0088500F" w:rsidRDefault="004361DA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="00CC5A41" w:rsidRPr="00CC5A41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DF17F6" w:rsidRPr="009432FA" w14:paraId="2D0A7292" w14:textId="77777777" w:rsidTr="00DF17F6">
        <w:trPr>
          <w:trHeight w:val="333"/>
        </w:trPr>
        <w:tc>
          <w:tcPr>
            <w:tcW w:w="4050" w:type="dxa"/>
            <w:shd w:val="clear" w:color="auto" w:fill="auto"/>
          </w:tcPr>
          <w:p w14:paraId="3D56A8B7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8500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79" w:type="dxa"/>
            <w:shd w:val="clear" w:color="auto" w:fill="auto"/>
          </w:tcPr>
          <w:p w14:paraId="40935B48" w14:textId="77777777" w:rsidR="00DF17F6" w:rsidRPr="0088500F" w:rsidRDefault="00CC5A41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C5A41">
              <w:rPr>
                <w:rFonts w:ascii="Angsana New" w:hAnsi="Angsana New"/>
                <w:sz w:val="28"/>
                <w:szCs w:val="28"/>
              </w:rPr>
              <w:t>2</w:t>
            </w:r>
            <w:r w:rsidR="004361DA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1" w:type="dxa"/>
            <w:shd w:val="clear" w:color="auto" w:fill="auto"/>
          </w:tcPr>
          <w:p w14:paraId="7021BB16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59132457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380" w:lineRule="exact"/>
              <w:ind w:left="137" w:right="-108"/>
              <w:rPr>
                <w:rFonts w:ascii="Angsana New" w:hAnsi="Angsana New"/>
                <w:sz w:val="28"/>
                <w:szCs w:val="28"/>
              </w:rPr>
            </w:pPr>
            <w:r w:rsidRPr="008850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4E66066E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3B118839" w14:textId="77777777" w:rsidR="00DF17F6" w:rsidRPr="0088500F" w:rsidRDefault="00CC5A41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C5A41">
              <w:rPr>
                <w:rFonts w:ascii="Angsana New" w:hAnsi="Angsana New"/>
                <w:sz w:val="28"/>
                <w:szCs w:val="28"/>
              </w:rPr>
              <w:t>2</w:t>
            </w:r>
            <w:r w:rsidR="004361DA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3" w:type="dxa"/>
            <w:shd w:val="clear" w:color="auto" w:fill="auto"/>
          </w:tcPr>
          <w:p w14:paraId="2AA3B984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shd w:val="clear" w:color="auto" w:fill="auto"/>
          </w:tcPr>
          <w:p w14:paraId="6610C961" w14:textId="77777777" w:rsidR="00DF17F6" w:rsidRPr="0088500F" w:rsidRDefault="004361DA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DF17F6" w:rsidRPr="009432FA" w14:paraId="720ED8FF" w14:textId="77777777" w:rsidTr="002C07DA">
        <w:trPr>
          <w:trHeight w:val="333"/>
        </w:trPr>
        <w:tc>
          <w:tcPr>
            <w:tcW w:w="4050" w:type="dxa"/>
            <w:shd w:val="clear" w:color="auto" w:fill="auto"/>
          </w:tcPr>
          <w:p w14:paraId="04DA06D6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500F">
              <w:rPr>
                <w:rFonts w:ascii="Angsana New" w:hAnsi="Angsana New"/>
                <w:sz w:val="28"/>
                <w:szCs w:val="28"/>
                <w:cs/>
              </w:rPr>
              <w:t>จำหน่าย/ตัดบัญชี</w:t>
            </w:r>
          </w:p>
        </w:tc>
        <w:tc>
          <w:tcPr>
            <w:tcW w:w="1079" w:type="dxa"/>
            <w:shd w:val="clear" w:color="auto" w:fill="auto"/>
          </w:tcPr>
          <w:p w14:paraId="3B44F145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8500F">
              <w:rPr>
                <w:rFonts w:ascii="Angsana New" w:hAnsi="Angsana New"/>
                <w:sz w:val="28"/>
                <w:szCs w:val="28"/>
              </w:rPr>
              <w:t>(</w:t>
            </w:r>
            <w:r w:rsidR="00CC5A41" w:rsidRPr="00CC5A41">
              <w:rPr>
                <w:rFonts w:ascii="Angsana New" w:hAnsi="Angsana New"/>
                <w:sz w:val="28"/>
                <w:szCs w:val="28"/>
              </w:rPr>
              <w:t>4</w:t>
            </w:r>
            <w:r w:rsidRPr="0088500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14:paraId="5EE8C060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22291AB0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380" w:lineRule="exact"/>
              <w:ind w:left="137" w:right="-108"/>
              <w:rPr>
                <w:rFonts w:ascii="Angsana New" w:hAnsi="Angsana New"/>
                <w:sz w:val="28"/>
                <w:szCs w:val="28"/>
              </w:rPr>
            </w:pPr>
            <w:r w:rsidRPr="008850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1DF1966D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582487D2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8500F">
              <w:rPr>
                <w:rFonts w:ascii="Angsana New" w:hAnsi="Angsana New"/>
                <w:sz w:val="28"/>
                <w:szCs w:val="28"/>
              </w:rPr>
              <w:t>(</w:t>
            </w:r>
            <w:r w:rsidR="00CC5A41" w:rsidRPr="00CC5A41">
              <w:rPr>
                <w:rFonts w:ascii="Angsana New" w:hAnsi="Angsana New"/>
                <w:sz w:val="28"/>
                <w:szCs w:val="28"/>
              </w:rPr>
              <w:t>4</w:t>
            </w:r>
            <w:r w:rsidRPr="0088500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14:paraId="0C7B7449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shd w:val="clear" w:color="auto" w:fill="auto"/>
          </w:tcPr>
          <w:p w14:paraId="7728C4B2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8500F">
              <w:rPr>
                <w:rFonts w:ascii="Angsana New" w:hAnsi="Angsana New"/>
                <w:sz w:val="28"/>
                <w:szCs w:val="28"/>
              </w:rPr>
              <w:t>(</w:t>
            </w:r>
            <w:r w:rsidR="00CC5A41" w:rsidRPr="00CC5A41">
              <w:rPr>
                <w:rFonts w:ascii="Angsana New" w:hAnsi="Angsana New"/>
                <w:sz w:val="28"/>
                <w:szCs w:val="28"/>
              </w:rPr>
              <w:t>2</w:t>
            </w:r>
            <w:r w:rsidRPr="0088500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F17F6" w:rsidRPr="009432FA" w14:paraId="4033630B" w14:textId="77777777" w:rsidTr="002C07DA">
        <w:trPr>
          <w:trHeight w:val="333"/>
        </w:trPr>
        <w:tc>
          <w:tcPr>
            <w:tcW w:w="4050" w:type="dxa"/>
            <w:shd w:val="clear" w:color="auto" w:fill="auto"/>
          </w:tcPr>
          <w:p w14:paraId="3EA7A40D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500F">
              <w:rPr>
                <w:rFonts w:ascii="Angsana New" w:hAnsi="Angsana New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404D527A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8500F">
              <w:rPr>
                <w:rFonts w:ascii="Angsana New" w:hAnsi="Angsana New"/>
                <w:sz w:val="28"/>
                <w:szCs w:val="28"/>
              </w:rPr>
              <w:t>(</w:t>
            </w:r>
            <w:r w:rsidR="004361DA">
              <w:rPr>
                <w:rFonts w:ascii="Angsana New" w:hAnsi="Angsana New"/>
                <w:sz w:val="28"/>
                <w:szCs w:val="28"/>
              </w:rPr>
              <w:t>1</w:t>
            </w:r>
            <w:r w:rsidRPr="0088500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14:paraId="7161DE4B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5299EA7E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380" w:lineRule="exact"/>
              <w:ind w:left="137" w:right="-108"/>
              <w:rPr>
                <w:rFonts w:ascii="Angsana New" w:hAnsi="Angsana New"/>
                <w:sz w:val="28"/>
                <w:szCs w:val="28"/>
              </w:rPr>
            </w:pPr>
            <w:r w:rsidRPr="008850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75C5B85D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D3ECAC3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8500F">
              <w:rPr>
                <w:rFonts w:ascii="Angsana New" w:hAnsi="Angsana New"/>
                <w:sz w:val="28"/>
                <w:szCs w:val="28"/>
              </w:rPr>
              <w:t>(</w:t>
            </w:r>
            <w:r w:rsidR="004361DA">
              <w:rPr>
                <w:rFonts w:ascii="Angsana New" w:hAnsi="Angsana New"/>
                <w:sz w:val="28"/>
                <w:szCs w:val="28"/>
              </w:rPr>
              <w:t>1</w:t>
            </w:r>
            <w:r w:rsidRPr="0088500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14:paraId="2CF561CC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</w:tcPr>
          <w:p w14:paraId="5CB5A979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380" w:lineRule="exact"/>
              <w:ind w:left="137" w:right="-108"/>
              <w:rPr>
                <w:rFonts w:ascii="Angsana New" w:hAnsi="Angsana New"/>
                <w:sz w:val="28"/>
                <w:szCs w:val="28"/>
              </w:rPr>
            </w:pPr>
            <w:r w:rsidRPr="008850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F17F6" w:rsidRPr="009432FA" w14:paraId="70D765C9" w14:textId="77777777" w:rsidTr="002C07DA">
        <w:tc>
          <w:tcPr>
            <w:tcW w:w="4050" w:type="dxa"/>
            <w:shd w:val="clear" w:color="auto" w:fill="auto"/>
          </w:tcPr>
          <w:p w14:paraId="0E6B7FE8" w14:textId="77777777" w:rsidR="00DF17F6" w:rsidRPr="0088500F" w:rsidRDefault="002C07DA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50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C5A41" w:rsidRPr="00CC5A41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4361D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850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850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C5A41" w:rsidRPr="00CC5A41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="00DF17F6" w:rsidRPr="008850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DF17F6" w:rsidRPr="008850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="004361D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DF17F6" w:rsidRPr="008850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DF17F6" w:rsidRPr="008850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CC5A41" w:rsidRPr="00CC5A41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4D1691C4" w14:textId="77777777" w:rsidR="00DF17F6" w:rsidRPr="0088500F" w:rsidRDefault="00CC5A41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5A41">
              <w:rPr>
                <w:rFonts w:ascii="Angsana New" w:hAnsi="Angsana New"/>
                <w:b/>
                <w:bCs/>
                <w:sz w:val="28"/>
                <w:szCs w:val="28"/>
              </w:rPr>
              <w:t>245</w:t>
            </w:r>
          </w:p>
        </w:tc>
        <w:tc>
          <w:tcPr>
            <w:tcW w:w="271" w:type="dxa"/>
            <w:shd w:val="clear" w:color="auto" w:fill="auto"/>
          </w:tcPr>
          <w:p w14:paraId="75E2E5AA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1C91A651" w14:textId="77777777" w:rsidR="00DF17F6" w:rsidRPr="0088500F" w:rsidRDefault="00E82DAF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2DA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CC5A41" w:rsidRPr="00CC5A41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56" w:type="dxa"/>
            <w:shd w:val="clear" w:color="auto" w:fill="auto"/>
          </w:tcPr>
          <w:p w14:paraId="1AA63922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75EAA0AB" w14:textId="77777777" w:rsidR="00DF17F6" w:rsidRPr="0088500F" w:rsidRDefault="00CC5A41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5A41">
              <w:rPr>
                <w:rFonts w:ascii="Angsana New" w:hAnsi="Angsana New"/>
                <w:b/>
                <w:bCs/>
                <w:sz w:val="28"/>
                <w:szCs w:val="28"/>
              </w:rPr>
              <w:t>342</w:t>
            </w:r>
          </w:p>
        </w:tc>
        <w:tc>
          <w:tcPr>
            <w:tcW w:w="273" w:type="dxa"/>
            <w:shd w:val="clear" w:color="auto" w:fill="auto"/>
          </w:tcPr>
          <w:p w14:paraId="4522BFB9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auto"/>
          </w:tcPr>
          <w:p w14:paraId="612202EF" w14:textId="77777777" w:rsidR="00DF17F6" w:rsidRPr="0088500F" w:rsidRDefault="004361DA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CC5A41" w:rsidRPr="00CC5A41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DF17F6" w:rsidRPr="009432FA" w14:paraId="436EEB1B" w14:textId="77777777" w:rsidTr="00DF17F6">
        <w:tc>
          <w:tcPr>
            <w:tcW w:w="4050" w:type="dxa"/>
            <w:shd w:val="clear" w:color="auto" w:fill="auto"/>
          </w:tcPr>
          <w:p w14:paraId="1268BD7E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8500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79" w:type="dxa"/>
            <w:shd w:val="clear" w:color="auto" w:fill="auto"/>
          </w:tcPr>
          <w:p w14:paraId="573A4CC9" w14:textId="77777777" w:rsidR="00DF17F6" w:rsidRPr="0088500F" w:rsidRDefault="00E82DAF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82DAF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71" w:type="dxa"/>
            <w:shd w:val="clear" w:color="auto" w:fill="auto"/>
          </w:tcPr>
          <w:p w14:paraId="72A095D4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15A0EBEA" w14:textId="77777777" w:rsidR="00DF17F6" w:rsidRPr="0088500F" w:rsidRDefault="007475C1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380" w:lineRule="exact"/>
              <w:ind w:left="137" w:right="-108"/>
              <w:rPr>
                <w:rFonts w:ascii="Angsana New" w:hAnsi="Angsana New"/>
                <w:sz w:val="28"/>
                <w:szCs w:val="28"/>
              </w:rPr>
            </w:pPr>
            <w:r w:rsidRPr="008850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59873A43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33D2F668" w14:textId="77777777" w:rsidR="00DF17F6" w:rsidRPr="0088500F" w:rsidRDefault="00E82DAF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82DA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3" w:type="dxa"/>
            <w:shd w:val="clear" w:color="auto" w:fill="auto"/>
          </w:tcPr>
          <w:p w14:paraId="3F43B3FF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shd w:val="clear" w:color="auto" w:fill="auto"/>
          </w:tcPr>
          <w:p w14:paraId="235D0AAA" w14:textId="77777777" w:rsidR="00DF17F6" w:rsidRPr="0088500F" w:rsidRDefault="00CC5A41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C5A4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DF17F6" w:rsidRPr="009432FA" w14:paraId="2084AFB8" w14:textId="77777777" w:rsidTr="00DF17F6">
        <w:tc>
          <w:tcPr>
            <w:tcW w:w="4050" w:type="dxa"/>
            <w:shd w:val="clear" w:color="auto" w:fill="auto"/>
          </w:tcPr>
          <w:p w14:paraId="113E525D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500F">
              <w:rPr>
                <w:rFonts w:ascii="Angsana New" w:hAnsi="Angsana New"/>
                <w:sz w:val="28"/>
                <w:szCs w:val="28"/>
                <w:cs/>
              </w:rPr>
              <w:t>จำหน่าย/ตัดบัญชี</w:t>
            </w:r>
          </w:p>
        </w:tc>
        <w:tc>
          <w:tcPr>
            <w:tcW w:w="1079" w:type="dxa"/>
            <w:shd w:val="clear" w:color="auto" w:fill="auto"/>
          </w:tcPr>
          <w:p w14:paraId="1EEA6E50" w14:textId="77777777" w:rsidR="00DF17F6" w:rsidRPr="0088500F" w:rsidRDefault="007475C1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8500F">
              <w:rPr>
                <w:rFonts w:ascii="Angsana New" w:hAnsi="Angsana New"/>
                <w:sz w:val="28"/>
                <w:szCs w:val="28"/>
              </w:rPr>
              <w:t>(</w:t>
            </w:r>
            <w:r w:rsidR="00CC5A41" w:rsidRPr="00CC5A41">
              <w:rPr>
                <w:rFonts w:ascii="Angsana New" w:hAnsi="Angsana New"/>
                <w:sz w:val="28"/>
                <w:szCs w:val="28"/>
              </w:rPr>
              <w:t>6</w:t>
            </w:r>
            <w:r w:rsidRPr="0088500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14:paraId="2296B334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0A6597F4" w14:textId="77777777" w:rsidR="00DF17F6" w:rsidRPr="0088500F" w:rsidRDefault="007475C1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380" w:lineRule="exact"/>
              <w:ind w:left="137" w:right="-108"/>
              <w:rPr>
                <w:rFonts w:ascii="Angsana New" w:hAnsi="Angsana New"/>
                <w:sz w:val="28"/>
                <w:szCs w:val="28"/>
              </w:rPr>
            </w:pPr>
            <w:r w:rsidRPr="008850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768318BF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1E593E91" w14:textId="77777777" w:rsidR="00DF17F6" w:rsidRPr="0088500F" w:rsidRDefault="007475C1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8500F">
              <w:rPr>
                <w:rFonts w:ascii="Angsana New" w:hAnsi="Angsana New"/>
                <w:sz w:val="28"/>
                <w:szCs w:val="28"/>
              </w:rPr>
              <w:t>(</w:t>
            </w:r>
            <w:r w:rsidR="00CC5A41" w:rsidRPr="00CC5A41">
              <w:rPr>
                <w:rFonts w:ascii="Angsana New" w:hAnsi="Angsana New"/>
                <w:sz w:val="28"/>
                <w:szCs w:val="28"/>
              </w:rPr>
              <w:t>6</w:t>
            </w:r>
            <w:r w:rsidRPr="0088500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14:paraId="60C1F8CC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shd w:val="clear" w:color="auto" w:fill="auto"/>
          </w:tcPr>
          <w:p w14:paraId="0C7285D3" w14:textId="77777777" w:rsidR="00DF17F6" w:rsidRPr="0088500F" w:rsidRDefault="007475C1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8500F">
              <w:rPr>
                <w:rFonts w:ascii="Angsana New" w:hAnsi="Angsana New"/>
                <w:sz w:val="28"/>
                <w:szCs w:val="28"/>
              </w:rPr>
              <w:t>(</w:t>
            </w:r>
            <w:r w:rsidR="00CC5A41" w:rsidRPr="00CC5A41">
              <w:rPr>
                <w:rFonts w:ascii="Angsana New" w:hAnsi="Angsana New"/>
                <w:sz w:val="28"/>
                <w:szCs w:val="28"/>
              </w:rPr>
              <w:t>5</w:t>
            </w:r>
            <w:r w:rsidRPr="0088500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F17F6" w:rsidRPr="009432FA" w14:paraId="02555A26" w14:textId="77777777" w:rsidTr="00DF17F6">
        <w:tc>
          <w:tcPr>
            <w:tcW w:w="4050" w:type="dxa"/>
            <w:shd w:val="clear" w:color="auto" w:fill="auto"/>
          </w:tcPr>
          <w:p w14:paraId="1D55E4F0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500F">
              <w:rPr>
                <w:rFonts w:ascii="Angsana New" w:hAnsi="Angsana New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079" w:type="dxa"/>
            <w:shd w:val="clear" w:color="auto" w:fill="auto"/>
          </w:tcPr>
          <w:p w14:paraId="033C7C6B" w14:textId="77777777" w:rsidR="00DF17F6" w:rsidRPr="0088500F" w:rsidRDefault="007475C1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8500F">
              <w:rPr>
                <w:rFonts w:ascii="Angsana New" w:hAnsi="Angsana New"/>
                <w:sz w:val="28"/>
                <w:szCs w:val="28"/>
              </w:rPr>
              <w:t>(</w:t>
            </w:r>
            <w:r w:rsidR="00CC5A41" w:rsidRPr="00CC5A41">
              <w:rPr>
                <w:rFonts w:ascii="Angsana New" w:hAnsi="Angsana New"/>
                <w:sz w:val="28"/>
                <w:szCs w:val="28"/>
              </w:rPr>
              <w:t>5</w:t>
            </w:r>
            <w:r w:rsidRPr="0088500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14:paraId="427DD54F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706D19A1" w14:textId="77777777" w:rsidR="00DF17F6" w:rsidRPr="0088500F" w:rsidRDefault="007475C1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380" w:lineRule="exact"/>
              <w:ind w:left="137" w:right="-108"/>
              <w:rPr>
                <w:rFonts w:ascii="Angsana New" w:hAnsi="Angsana New"/>
                <w:sz w:val="28"/>
                <w:szCs w:val="28"/>
              </w:rPr>
            </w:pPr>
            <w:r w:rsidRPr="008850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247D35D8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728758C9" w14:textId="77777777" w:rsidR="00DF17F6" w:rsidRPr="0088500F" w:rsidRDefault="007475C1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8500F">
              <w:rPr>
                <w:rFonts w:ascii="Angsana New" w:hAnsi="Angsana New"/>
                <w:sz w:val="28"/>
                <w:szCs w:val="28"/>
              </w:rPr>
              <w:t>(</w:t>
            </w:r>
            <w:r w:rsidR="00CC5A41" w:rsidRPr="00CC5A41">
              <w:rPr>
                <w:rFonts w:ascii="Angsana New" w:hAnsi="Angsana New"/>
                <w:sz w:val="28"/>
                <w:szCs w:val="28"/>
              </w:rPr>
              <w:t>5</w:t>
            </w:r>
            <w:r w:rsidRPr="0088500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14:paraId="4D66157F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shd w:val="clear" w:color="auto" w:fill="auto"/>
          </w:tcPr>
          <w:p w14:paraId="60539A5A" w14:textId="77777777" w:rsidR="00DF17F6" w:rsidRPr="0088500F" w:rsidRDefault="007475C1" w:rsidP="00747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8500F">
              <w:rPr>
                <w:rFonts w:ascii="Angsana New" w:hAnsi="Angsana New"/>
                <w:sz w:val="28"/>
                <w:szCs w:val="28"/>
              </w:rPr>
              <w:t>(</w:t>
            </w:r>
            <w:r w:rsidR="00CC5A41" w:rsidRPr="00CC5A41">
              <w:rPr>
                <w:rFonts w:ascii="Angsana New" w:hAnsi="Angsana New"/>
                <w:sz w:val="28"/>
                <w:szCs w:val="28"/>
              </w:rPr>
              <w:t>5</w:t>
            </w:r>
            <w:r w:rsidRPr="0088500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F17F6" w:rsidRPr="009432FA" w14:paraId="6D67848B" w14:textId="77777777" w:rsidTr="00DF17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0030D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850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C5A41" w:rsidRPr="00CC5A41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4361D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850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850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C5A41" w:rsidRPr="00CC5A41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31D9C0" w14:textId="77777777" w:rsidR="00DF17F6" w:rsidRPr="0088500F" w:rsidRDefault="00CC5A41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5A41">
              <w:rPr>
                <w:rFonts w:ascii="Angsana New" w:hAnsi="Angsana New"/>
                <w:b/>
                <w:bCs/>
                <w:sz w:val="28"/>
                <w:szCs w:val="28"/>
              </w:rPr>
              <w:t>242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B64EE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DBD18F" w14:textId="77777777" w:rsidR="00DF17F6" w:rsidRPr="0088500F" w:rsidRDefault="00E82DAF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2DA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CC5A41" w:rsidRPr="00CC5A41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31F48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D4002B" w14:textId="77777777" w:rsidR="00DF17F6" w:rsidRPr="0088500F" w:rsidRDefault="00CC5A41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5A41">
              <w:rPr>
                <w:rFonts w:ascii="Angsana New" w:hAnsi="Angsana New"/>
                <w:b/>
                <w:bCs/>
                <w:sz w:val="28"/>
                <w:szCs w:val="28"/>
              </w:rPr>
              <w:t>33</w:t>
            </w:r>
            <w:r w:rsidR="00E82DAF" w:rsidRPr="00E82DA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76AED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6E094C" w14:textId="77777777" w:rsidR="00DF17F6" w:rsidRPr="0088500F" w:rsidRDefault="004361DA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  <w:r w:rsidR="00CC5A41" w:rsidRPr="00CC5A41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DF17F6" w:rsidRPr="00FA1981" w14:paraId="0BBE6FE1" w14:textId="77777777" w:rsidTr="00DF17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9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4C3D4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97541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42544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675B2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76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E1F41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1E889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2CD93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55944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DF17F6" w:rsidRPr="009432FA" w14:paraId="2BB85029" w14:textId="77777777" w:rsidTr="00DF17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6CD0D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500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ค่าตัดจำหน่ายสะสมและขาดทุนจากการด้อยค่า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53C0D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D6769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4F2D3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761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464A9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6A9B3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8E6B5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80" w:lineRule="exact"/>
              <w:ind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78DD0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17F6" w:rsidRPr="009432FA" w14:paraId="094B41A5" w14:textId="77777777" w:rsidTr="00DF17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80870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8500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4361DA">
              <w:rPr>
                <w:rFonts w:ascii="Angsana New" w:hAnsi="Angsana New"/>
                <w:sz w:val="28"/>
                <w:szCs w:val="28"/>
              </w:rPr>
              <w:t>1</w:t>
            </w:r>
            <w:r w:rsidRPr="0088500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8500F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CC5A41" w:rsidRPr="00CC5A4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89ED5" w14:textId="77777777" w:rsidR="00DF17F6" w:rsidRPr="0088500F" w:rsidRDefault="004361DA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="00CC5A41" w:rsidRPr="00CC5A4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22BAA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2143D" w14:textId="77777777" w:rsidR="00DF17F6" w:rsidRPr="0088500F" w:rsidRDefault="00CC5A41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C5A41">
              <w:rPr>
                <w:rFonts w:ascii="Angsana New" w:hAnsi="Angsana New"/>
                <w:sz w:val="28"/>
                <w:szCs w:val="28"/>
              </w:rPr>
              <w:t>5</w:t>
            </w:r>
            <w:r w:rsidR="00E82DAF" w:rsidRPr="00E82DA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F4F30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DB4EA" w14:textId="77777777" w:rsidR="00DF17F6" w:rsidRPr="0088500F" w:rsidRDefault="004361DA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CC5A41" w:rsidRPr="00CC5A41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22BA1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0A94A" w14:textId="77777777" w:rsidR="00DF17F6" w:rsidRPr="0088500F" w:rsidRDefault="00CC5A41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C5A41"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  <w:tr w:rsidR="00DF17F6" w:rsidRPr="009432FA" w14:paraId="7B7B41DE" w14:textId="77777777" w:rsidTr="00DF17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20E8A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500F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4956E" w14:textId="77777777" w:rsidR="00DF17F6" w:rsidRPr="0088500F" w:rsidRDefault="00CC5A41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C5A41">
              <w:rPr>
                <w:rFonts w:ascii="Angsana New" w:hAnsi="Angsana New"/>
                <w:sz w:val="28"/>
                <w:szCs w:val="28"/>
              </w:rPr>
              <w:t>2</w:t>
            </w:r>
            <w:r w:rsidR="004361DA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579DF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142D9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380" w:lineRule="exact"/>
              <w:ind w:left="137" w:right="-108"/>
              <w:rPr>
                <w:rFonts w:ascii="Angsana New" w:hAnsi="Angsana New"/>
                <w:sz w:val="28"/>
                <w:szCs w:val="28"/>
              </w:rPr>
            </w:pPr>
            <w:r w:rsidRPr="008850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E2259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88DEB" w14:textId="77777777" w:rsidR="00DF17F6" w:rsidRPr="0088500F" w:rsidRDefault="00CC5A41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C5A41">
              <w:rPr>
                <w:rFonts w:ascii="Angsana New" w:hAnsi="Angsana New"/>
                <w:sz w:val="28"/>
                <w:szCs w:val="28"/>
              </w:rPr>
              <w:t>2</w:t>
            </w:r>
            <w:r w:rsidR="004361DA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950A7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8002C" w14:textId="77777777" w:rsidR="00DF17F6" w:rsidRPr="0088500F" w:rsidRDefault="00E82DAF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82DAF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DF17F6" w:rsidRPr="009432FA" w14:paraId="72EB5A49" w14:textId="77777777" w:rsidTr="002C0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AD018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500F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DF8AB" w14:textId="77777777" w:rsidR="00DF17F6" w:rsidRPr="0088500F" w:rsidRDefault="004361DA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E82DAF" w:rsidRPr="00E82DA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98AB2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A8895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380" w:lineRule="exact"/>
              <w:ind w:left="137" w:right="-108"/>
              <w:rPr>
                <w:rFonts w:ascii="Angsana New" w:hAnsi="Angsana New"/>
                <w:sz w:val="28"/>
                <w:szCs w:val="28"/>
              </w:rPr>
            </w:pPr>
            <w:r w:rsidRPr="008850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6A5A1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CE1BD" w14:textId="77777777" w:rsidR="00DF17F6" w:rsidRPr="0088500F" w:rsidRDefault="004361DA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E82DAF" w:rsidRPr="00E82DA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CD7BE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D63D2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380" w:lineRule="exact"/>
              <w:ind w:left="137" w:right="-108"/>
              <w:rPr>
                <w:rFonts w:ascii="Angsana New" w:hAnsi="Angsana New"/>
                <w:sz w:val="28"/>
                <w:szCs w:val="28"/>
              </w:rPr>
            </w:pPr>
            <w:r w:rsidRPr="008850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F17F6" w:rsidRPr="009432FA" w14:paraId="334AF753" w14:textId="77777777" w:rsidTr="002C0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38B0B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500F">
              <w:rPr>
                <w:rFonts w:ascii="Angsana New" w:hAnsi="Angsana New"/>
                <w:sz w:val="28"/>
                <w:szCs w:val="28"/>
                <w:cs/>
              </w:rPr>
              <w:t>จำหน่าย/ตัดบัญชี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2A0DD3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8500F">
              <w:rPr>
                <w:rFonts w:ascii="Angsana New" w:hAnsi="Angsana New"/>
                <w:sz w:val="28"/>
                <w:szCs w:val="28"/>
              </w:rPr>
              <w:t>(</w:t>
            </w:r>
            <w:r w:rsidR="00CC5A41" w:rsidRPr="00CC5A41">
              <w:rPr>
                <w:rFonts w:ascii="Angsana New" w:hAnsi="Angsana New"/>
                <w:sz w:val="28"/>
                <w:szCs w:val="28"/>
              </w:rPr>
              <w:t>2</w:t>
            </w:r>
            <w:r w:rsidRPr="0088500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10F8D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E5B08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380" w:lineRule="exact"/>
              <w:ind w:left="137" w:right="-108"/>
              <w:rPr>
                <w:rFonts w:ascii="Angsana New" w:hAnsi="Angsana New"/>
                <w:sz w:val="28"/>
                <w:szCs w:val="28"/>
              </w:rPr>
            </w:pPr>
            <w:r w:rsidRPr="008850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70E55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DB734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8500F">
              <w:rPr>
                <w:rFonts w:ascii="Angsana New" w:hAnsi="Angsana New"/>
                <w:sz w:val="28"/>
                <w:szCs w:val="28"/>
              </w:rPr>
              <w:t>(</w:t>
            </w:r>
            <w:r w:rsidR="00CC5A41" w:rsidRPr="00CC5A41">
              <w:rPr>
                <w:rFonts w:ascii="Angsana New" w:hAnsi="Angsana New"/>
                <w:sz w:val="28"/>
                <w:szCs w:val="28"/>
              </w:rPr>
              <w:t>2</w:t>
            </w:r>
            <w:r w:rsidRPr="0088500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A4E69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5EEA2F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8500F">
              <w:rPr>
                <w:rFonts w:ascii="Angsana New" w:hAnsi="Angsana New"/>
                <w:sz w:val="28"/>
                <w:szCs w:val="28"/>
              </w:rPr>
              <w:t>(</w:t>
            </w:r>
            <w:r w:rsidR="00CC5A41" w:rsidRPr="00CC5A41">
              <w:rPr>
                <w:rFonts w:ascii="Angsana New" w:hAnsi="Angsana New"/>
                <w:sz w:val="28"/>
                <w:szCs w:val="28"/>
              </w:rPr>
              <w:t>2</w:t>
            </w:r>
            <w:r w:rsidRPr="0088500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C07DA" w:rsidRPr="009432FA" w14:paraId="461BBCA5" w14:textId="77777777" w:rsidTr="002C0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EF481" w14:textId="77777777" w:rsidR="002C07DA" w:rsidRPr="0088500F" w:rsidRDefault="002C07DA" w:rsidP="002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50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C5A41" w:rsidRPr="00CC5A41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4361D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850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850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C5A41" w:rsidRPr="00CC5A41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Pr="008850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850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="004361D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850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850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CC5A41" w:rsidRPr="00CC5A41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F6F266" w14:textId="77777777" w:rsidR="002C07DA" w:rsidRPr="0088500F" w:rsidRDefault="004361DA" w:rsidP="002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CC5A41" w:rsidRPr="00CC5A41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DFE5B" w14:textId="77777777" w:rsidR="002C07DA" w:rsidRPr="0088500F" w:rsidRDefault="002C07DA" w:rsidP="002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D3D7F5" w14:textId="77777777" w:rsidR="002C07DA" w:rsidRPr="0088500F" w:rsidRDefault="00CC5A41" w:rsidP="002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5A41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E82DAF" w:rsidRPr="00E82DA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07EE3" w14:textId="77777777" w:rsidR="002C07DA" w:rsidRPr="0088500F" w:rsidRDefault="002C07DA" w:rsidP="002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E09CBC" w14:textId="77777777" w:rsidR="002C07DA" w:rsidRPr="0088500F" w:rsidRDefault="00CC5A41" w:rsidP="002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5A41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4361DA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E82DAF" w:rsidRPr="00E82DA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9C312" w14:textId="77777777" w:rsidR="002C07DA" w:rsidRPr="0088500F" w:rsidRDefault="002C07DA" w:rsidP="002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ED5D28" w14:textId="77777777" w:rsidR="002C07DA" w:rsidRPr="0088500F" w:rsidRDefault="00CC5A41" w:rsidP="002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5A41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4361D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DF17F6" w:rsidRPr="009432FA" w14:paraId="03A52AEA" w14:textId="77777777" w:rsidTr="00DF17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0DC2F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500F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BD389" w14:textId="77777777" w:rsidR="00DF17F6" w:rsidRPr="0088500F" w:rsidRDefault="004361DA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E82DAF" w:rsidRPr="00E82DA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F0E27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ED0C6" w14:textId="77777777" w:rsidR="00DF17F6" w:rsidRPr="0088500F" w:rsidRDefault="007475C1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380" w:lineRule="exact"/>
              <w:ind w:left="137" w:right="-108"/>
              <w:rPr>
                <w:rFonts w:ascii="Angsana New" w:hAnsi="Angsana New"/>
                <w:sz w:val="28"/>
                <w:szCs w:val="28"/>
              </w:rPr>
            </w:pPr>
            <w:r w:rsidRPr="008850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C1744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575A7" w14:textId="77777777" w:rsidR="00DF17F6" w:rsidRPr="0088500F" w:rsidRDefault="004361DA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E82DAF" w:rsidRPr="00E82DA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F5B5D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0D480" w14:textId="77777777" w:rsidR="00DF17F6" w:rsidRPr="0088500F" w:rsidRDefault="00E82DAF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82DAF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DF17F6" w:rsidRPr="009432FA" w14:paraId="41B4F57B" w14:textId="77777777" w:rsidTr="00DF17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C0282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500F">
              <w:rPr>
                <w:rFonts w:ascii="Angsana New" w:hAnsi="Angsana New"/>
                <w:sz w:val="28"/>
                <w:szCs w:val="28"/>
                <w:cs/>
              </w:rPr>
              <w:t>จำหน่าย/ตัดบัญชี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93B93" w14:textId="77777777" w:rsidR="00DF17F6" w:rsidRPr="0088500F" w:rsidRDefault="007475C1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8500F">
              <w:rPr>
                <w:rFonts w:ascii="Angsana New" w:hAnsi="Angsana New"/>
                <w:sz w:val="28"/>
                <w:szCs w:val="28"/>
              </w:rPr>
              <w:t>(</w:t>
            </w:r>
            <w:r w:rsidR="004361DA">
              <w:rPr>
                <w:rFonts w:ascii="Angsana New" w:hAnsi="Angsana New"/>
                <w:sz w:val="28"/>
                <w:szCs w:val="28"/>
              </w:rPr>
              <w:t>10</w:t>
            </w:r>
            <w:r w:rsidRPr="0088500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F441A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48125" w14:textId="77777777" w:rsidR="00DF17F6" w:rsidRPr="0088500F" w:rsidRDefault="007475C1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380" w:lineRule="exact"/>
              <w:ind w:left="137" w:right="-108"/>
              <w:rPr>
                <w:rFonts w:ascii="Angsana New" w:hAnsi="Angsana New"/>
                <w:sz w:val="28"/>
                <w:szCs w:val="28"/>
              </w:rPr>
            </w:pPr>
            <w:r w:rsidRPr="008850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B5144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97C0B" w14:textId="77777777" w:rsidR="00DF17F6" w:rsidRPr="0088500F" w:rsidRDefault="007475C1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8500F">
              <w:rPr>
                <w:rFonts w:ascii="Angsana New" w:hAnsi="Angsana New"/>
                <w:sz w:val="28"/>
                <w:szCs w:val="28"/>
              </w:rPr>
              <w:t>(</w:t>
            </w:r>
            <w:r w:rsidR="004361DA">
              <w:rPr>
                <w:rFonts w:ascii="Angsana New" w:hAnsi="Angsana New"/>
                <w:sz w:val="28"/>
                <w:szCs w:val="28"/>
              </w:rPr>
              <w:t>10</w:t>
            </w:r>
            <w:r w:rsidRPr="0088500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85968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AD973" w14:textId="77777777" w:rsidR="00DF17F6" w:rsidRPr="0088500F" w:rsidRDefault="00DB703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8500F">
              <w:rPr>
                <w:rFonts w:ascii="Angsana New" w:hAnsi="Angsana New"/>
                <w:sz w:val="28"/>
                <w:szCs w:val="28"/>
              </w:rPr>
              <w:t>(</w:t>
            </w:r>
            <w:r w:rsidR="00E82DAF" w:rsidRPr="00E82DAF">
              <w:rPr>
                <w:rFonts w:ascii="Angsana New" w:hAnsi="Angsana New"/>
                <w:sz w:val="28"/>
                <w:szCs w:val="28"/>
              </w:rPr>
              <w:t>8</w:t>
            </w:r>
            <w:r w:rsidRPr="0088500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F17F6" w:rsidRPr="009432FA" w14:paraId="378B84C2" w14:textId="77777777" w:rsidTr="00DF17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A4E51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850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C5A41" w:rsidRPr="00CC5A41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4361D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850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850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C5A41" w:rsidRPr="00CC5A41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DB6314" w14:textId="77777777" w:rsidR="00DF17F6" w:rsidRPr="0088500F" w:rsidRDefault="004361DA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CC5A41" w:rsidRPr="00CC5A41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E82DAF" w:rsidRPr="00E82DA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4AE17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76832" w14:textId="77777777" w:rsidR="00DF17F6" w:rsidRPr="0088500F" w:rsidRDefault="00CC5A41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5A41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E82DAF" w:rsidRPr="00E82DA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516B7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F52813" w14:textId="77777777" w:rsidR="00DF17F6" w:rsidRPr="0088500F" w:rsidRDefault="00CC5A41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5A41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4361D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CC5A41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F2038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53CA7A" w14:textId="77777777" w:rsidR="00DF17F6" w:rsidRPr="0088500F" w:rsidRDefault="00CC5A41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5A41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4361D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DF17F6" w:rsidRPr="0088500F" w14:paraId="2B2C58A8" w14:textId="77777777" w:rsidTr="00DF17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0E987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BE531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45A19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14DFE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9EC1B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391B1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8EA85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14"/>
                <w:szCs w:val="14"/>
                <w:highlight w:val="yellow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9EB81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DF17F6" w:rsidRPr="009432FA" w14:paraId="7CDCE4F9" w14:textId="77777777" w:rsidTr="00DF17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1DFA0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500F">
              <w:rPr>
                <w:rFonts w:ascii="Angsana New" w:hAnsi="Angsana New"/>
                <w:sz w:val="28"/>
                <w:szCs w:val="28"/>
              </w:rPr>
              <w:br w:type="page"/>
            </w:r>
            <w:r w:rsidRPr="0088500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CD89C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ED08F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3C966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24AE2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FB178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81B9D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839C3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17F6" w:rsidRPr="009432FA" w14:paraId="613A1F72" w14:textId="77777777" w:rsidTr="00DF17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91D51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50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361D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850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850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CC5A41" w:rsidRPr="00CC5A41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685D1" w14:textId="77777777" w:rsidR="00DF17F6" w:rsidRPr="0088500F" w:rsidRDefault="004361DA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  <w:r w:rsidR="00CC5A41" w:rsidRPr="00CC5A41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87128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9B0EC" w14:textId="77777777" w:rsidR="00DF17F6" w:rsidRPr="0088500F" w:rsidRDefault="00CC5A41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5A41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E82DAF" w:rsidRPr="00E82DA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519B7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83C00" w14:textId="77777777" w:rsidR="00DF17F6" w:rsidRPr="0088500F" w:rsidRDefault="004361DA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CC5A41" w:rsidRPr="00CC5A41">
              <w:rPr>
                <w:rFonts w:ascii="Angsana New" w:hAnsi="Angsana New"/>
                <w:b/>
                <w:bCs/>
                <w:sz w:val="28"/>
                <w:szCs w:val="28"/>
              </w:rPr>
              <w:t>54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2A085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4E3F5" w14:textId="77777777" w:rsidR="00DF17F6" w:rsidRPr="0088500F" w:rsidRDefault="00CC5A41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5A41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E82DAF" w:rsidRPr="00E82DA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DF17F6" w:rsidRPr="009432FA" w14:paraId="3C92CE7F" w14:textId="77777777" w:rsidTr="00DF17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5328E" w14:textId="77777777" w:rsidR="00DF17F6" w:rsidRPr="0088500F" w:rsidRDefault="002C07DA" w:rsidP="002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50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C5A41" w:rsidRPr="00CC5A41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4361D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850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850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C5A41" w:rsidRPr="00CC5A41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DF17F6" w:rsidRPr="008850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="004361D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DF17F6" w:rsidRPr="008850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CC5A41" w:rsidRPr="00CC5A41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138C5" w14:textId="77777777" w:rsidR="00DF17F6" w:rsidRPr="0088500F" w:rsidRDefault="00E82DAF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2DA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CC5A41" w:rsidRPr="00CC5A41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BA679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E3FAF" w14:textId="77777777" w:rsidR="00DF17F6" w:rsidRPr="0088500F" w:rsidRDefault="00CC5A41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5A41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E82DAF" w:rsidRPr="00E82DA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DDA3D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A42CF" w14:textId="77777777" w:rsidR="00DF17F6" w:rsidRPr="0088500F" w:rsidRDefault="004361DA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CC5A41" w:rsidRPr="00CC5A41">
              <w:rPr>
                <w:rFonts w:ascii="Angsana New" w:hAnsi="Angsana New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1C137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E0F6D" w14:textId="77777777" w:rsidR="00DF17F6" w:rsidRPr="0088500F" w:rsidRDefault="00CC5A41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5A41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4361DA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</w:tr>
      <w:tr w:rsidR="00DF17F6" w:rsidRPr="009432FA" w14:paraId="0630B2B5" w14:textId="77777777" w:rsidTr="00DF17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8A863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50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C5A41" w:rsidRPr="00CC5A41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4361D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850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850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C5A41" w:rsidRPr="00CC5A41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0DE64" w14:textId="77777777" w:rsidR="00DF17F6" w:rsidRPr="0088500F" w:rsidRDefault="00E82DAF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2DA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CC5A41" w:rsidRPr="00CC5A41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088E8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0F94E" w14:textId="77777777" w:rsidR="00DF17F6" w:rsidRPr="0088500F" w:rsidRDefault="00CC5A41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5A41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E82DAF" w:rsidRPr="00E82DA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91B0C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F82E9" w14:textId="77777777" w:rsidR="00DF17F6" w:rsidRPr="0088500F" w:rsidRDefault="004361DA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CC5A41" w:rsidRPr="00CC5A41">
              <w:rPr>
                <w:rFonts w:ascii="Angsana New" w:hAnsi="Angsana New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DFF89" w14:textId="77777777" w:rsidR="00DF17F6" w:rsidRPr="0088500F" w:rsidRDefault="00DF17F6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0EAE9" w14:textId="77777777" w:rsidR="00DF17F6" w:rsidRPr="0088500F" w:rsidRDefault="00CC5A41" w:rsidP="00DF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5A41">
              <w:rPr>
                <w:rFonts w:ascii="Angsana New" w:hAnsi="Angsana New"/>
                <w:b/>
                <w:bCs/>
                <w:sz w:val="28"/>
                <w:szCs w:val="28"/>
              </w:rPr>
              <w:t>46</w:t>
            </w:r>
          </w:p>
        </w:tc>
      </w:tr>
    </w:tbl>
    <w:p w14:paraId="154476DD" w14:textId="77777777" w:rsidR="0053790B" w:rsidRDefault="00B50120" w:rsidP="009E3C7E">
      <w:pPr>
        <w:pStyle w:val="Style1"/>
        <w:tabs>
          <w:tab w:val="clear" w:pos="518"/>
        </w:tabs>
        <w:ind w:left="540" w:hanging="540"/>
        <w:rPr>
          <w:b/>
          <w:bCs/>
        </w:rPr>
      </w:pPr>
      <w:r>
        <w:rPr>
          <w:b/>
          <w:bCs/>
          <w:cs/>
        </w:rPr>
        <w:br w:type="page"/>
      </w:r>
      <w:r w:rsidR="0053790B" w:rsidRPr="002462D3">
        <w:rPr>
          <w:b/>
          <w:bCs/>
          <w:cs/>
        </w:rPr>
        <w:t>หนี้สินที่มีภาระดอกเบี้ย</w:t>
      </w:r>
    </w:p>
    <w:p w14:paraId="7E90BD18" w14:textId="77777777" w:rsidR="008352E8" w:rsidRPr="00E357CD" w:rsidRDefault="008352E8" w:rsidP="00F52ED7">
      <w:pPr>
        <w:pStyle w:val="a"/>
        <w:tabs>
          <w:tab w:val="clear" w:pos="1080"/>
          <w:tab w:val="left" w:pos="540"/>
        </w:tabs>
        <w:ind w:left="540" w:right="307"/>
        <w:jc w:val="both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815" w:type="dxa"/>
        <w:tblInd w:w="450" w:type="dxa"/>
        <w:tblLook w:val="04A0" w:firstRow="1" w:lastRow="0" w:firstColumn="1" w:lastColumn="0" w:noHBand="0" w:noVBand="1"/>
      </w:tblPr>
      <w:tblGrid>
        <w:gridCol w:w="2066"/>
        <w:gridCol w:w="830"/>
        <w:gridCol w:w="1080"/>
        <w:gridCol w:w="236"/>
        <w:gridCol w:w="1032"/>
        <w:gridCol w:w="232"/>
        <w:gridCol w:w="766"/>
        <w:gridCol w:w="230"/>
        <w:gridCol w:w="1025"/>
        <w:gridCol w:w="243"/>
        <w:gridCol w:w="1055"/>
        <w:gridCol w:w="230"/>
        <w:gridCol w:w="790"/>
      </w:tblGrid>
      <w:tr w:rsidR="008352E8" w:rsidRPr="00913E70" w14:paraId="68E10193" w14:textId="77777777" w:rsidTr="00B372BA">
        <w:trPr>
          <w:tblHeader/>
        </w:trPr>
        <w:tc>
          <w:tcPr>
            <w:tcW w:w="2066" w:type="dxa"/>
            <w:shd w:val="clear" w:color="auto" w:fill="auto"/>
          </w:tcPr>
          <w:p w14:paraId="11B3467F" w14:textId="77777777" w:rsidR="008352E8" w:rsidRPr="00913E70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30" w:type="dxa"/>
            <w:shd w:val="clear" w:color="auto" w:fill="auto"/>
          </w:tcPr>
          <w:p w14:paraId="25A42485" w14:textId="77777777" w:rsidR="008352E8" w:rsidRPr="00913E70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6919" w:type="dxa"/>
            <w:gridSpan w:val="11"/>
            <w:shd w:val="clear" w:color="auto" w:fill="auto"/>
          </w:tcPr>
          <w:p w14:paraId="2519C681" w14:textId="77777777" w:rsidR="008352E8" w:rsidRPr="00913E70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9"/>
                <w:szCs w:val="29"/>
                <w:highlight w:val="cyan"/>
              </w:rPr>
            </w:pPr>
            <w:r w:rsidRPr="00913E70">
              <w:rPr>
                <w:rFonts w:ascii="Angsana New" w:hAnsi="Angsana New" w:hint="cs"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8352E8" w:rsidRPr="00913E70" w14:paraId="1F4D5DEA" w14:textId="77777777" w:rsidTr="00B372BA">
        <w:trPr>
          <w:tblHeader/>
        </w:trPr>
        <w:tc>
          <w:tcPr>
            <w:tcW w:w="2066" w:type="dxa"/>
            <w:shd w:val="clear" w:color="auto" w:fill="auto"/>
          </w:tcPr>
          <w:p w14:paraId="1B0665E2" w14:textId="77777777" w:rsidR="008352E8" w:rsidRPr="00913E70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30" w:type="dxa"/>
            <w:shd w:val="clear" w:color="auto" w:fill="auto"/>
          </w:tcPr>
          <w:p w14:paraId="5F7F3DC8" w14:textId="77777777" w:rsidR="008352E8" w:rsidRPr="00913E70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346" w:type="dxa"/>
            <w:gridSpan w:val="5"/>
            <w:shd w:val="clear" w:color="auto" w:fill="auto"/>
          </w:tcPr>
          <w:p w14:paraId="2F7201B7" w14:textId="77777777" w:rsidR="008352E8" w:rsidRPr="00913E70" w:rsidRDefault="00CC5A41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C5A41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230" w:type="dxa"/>
            <w:shd w:val="clear" w:color="auto" w:fill="auto"/>
          </w:tcPr>
          <w:p w14:paraId="43B89E13" w14:textId="77777777" w:rsidR="008352E8" w:rsidRPr="00913E70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343" w:type="dxa"/>
            <w:gridSpan w:val="5"/>
            <w:shd w:val="clear" w:color="auto" w:fill="auto"/>
          </w:tcPr>
          <w:p w14:paraId="1C951B84" w14:textId="77777777" w:rsidR="008352E8" w:rsidRPr="00913E70" w:rsidRDefault="00CC5A41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C5A41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</w:tr>
      <w:tr w:rsidR="00967DAE" w:rsidRPr="00913E70" w14:paraId="754238B4" w14:textId="77777777" w:rsidTr="00413BE9">
        <w:trPr>
          <w:tblHeader/>
        </w:trPr>
        <w:tc>
          <w:tcPr>
            <w:tcW w:w="2066" w:type="dxa"/>
            <w:shd w:val="clear" w:color="auto" w:fill="auto"/>
          </w:tcPr>
          <w:p w14:paraId="76188E01" w14:textId="77777777" w:rsidR="008352E8" w:rsidRPr="00913E70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9"/>
                <w:szCs w:val="29"/>
                <w:highlight w:val="cyan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270CBED1" w14:textId="77777777" w:rsidR="008352E8" w:rsidRPr="00913E70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913E70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01148B" w14:textId="77777777" w:rsidR="008352E8" w:rsidRPr="00913E70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13E70">
              <w:rPr>
                <w:rFonts w:ascii="Angsana New" w:hAnsi="Angsana New" w:hint="cs"/>
                <w:sz w:val="29"/>
                <w:szCs w:val="29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7DF050" w14:textId="77777777" w:rsidR="008352E8" w:rsidRPr="00913E70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15790269" w14:textId="77777777" w:rsidR="008352E8" w:rsidRPr="00913E70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13E70">
              <w:rPr>
                <w:rFonts w:ascii="Angsana New" w:hAnsi="Angsana New" w:hint="cs"/>
                <w:sz w:val="29"/>
                <w:szCs w:val="29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5E5E2559" w14:textId="77777777" w:rsidR="008352E8" w:rsidRPr="00913E70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66" w:type="dxa"/>
            <w:shd w:val="clear" w:color="auto" w:fill="auto"/>
            <w:vAlign w:val="bottom"/>
          </w:tcPr>
          <w:p w14:paraId="5CCBB1CE" w14:textId="77777777" w:rsidR="008352E8" w:rsidRPr="00913E70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13E70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230" w:type="dxa"/>
            <w:shd w:val="clear" w:color="auto" w:fill="auto"/>
            <w:vAlign w:val="center"/>
          </w:tcPr>
          <w:p w14:paraId="0D7109F3" w14:textId="77777777" w:rsidR="008352E8" w:rsidRPr="00913E70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44976826" w14:textId="77777777" w:rsidR="008352E8" w:rsidRPr="00913E70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13E70">
              <w:rPr>
                <w:rFonts w:ascii="Angsana New" w:hAnsi="Angsana New" w:hint="cs"/>
                <w:sz w:val="29"/>
                <w:szCs w:val="29"/>
                <w:cs/>
              </w:rPr>
              <w:t>ส่วนที่มีหลักประกัน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F834E78" w14:textId="77777777" w:rsidR="008352E8" w:rsidRPr="00913E70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6B665B89" w14:textId="77777777" w:rsidR="008352E8" w:rsidRPr="00913E70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13E70">
              <w:rPr>
                <w:rFonts w:ascii="Angsana New" w:hAnsi="Angsana New" w:hint="cs"/>
                <w:sz w:val="29"/>
                <w:szCs w:val="29"/>
                <w:cs/>
              </w:rPr>
              <w:t>ส่วนที่ไม่มีหลักประกัน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50D2800B" w14:textId="77777777" w:rsidR="008352E8" w:rsidRPr="00913E70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368707C7" w14:textId="77777777" w:rsidR="008352E8" w:rsidRPr="00913E70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13E70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</w:tr>
      <w:tr w:rsidR="008352E8" w:rsidRPr="00913E70" w14:paraId="1E4A1419" w14:textId="77777777" w:rsidTr="00B372BA">
        <w:trPr>
          <w:tblHeader/>
        </w:trPr>
        <w:tc>
          <w:tcPr>
            <w:tcW w:w="2066" w:type="dxa"/>
            <w:shd w:val="clear" w:color="auto" w:fill="auto"/>
          </w:tcPr>
          <w:p w14:paraId="08864250" w14:textId="77777777" w:rsidR="008352E8" w:rsidRPr="00913E70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9"/>
                <w:szCs w:val="29"/>
                <w:highlight w:val="cyan"/>
              </w:rPr>
            </w:pPr>
          </w:p>
        </w:tc>
        <w:tc>
          <w:tcPr>
            <w:tcW w:w="830" w:type="dxa"/>
            <w:shd w:val="clear" w:color="auto" w:fill="auto"/>
          </w:tcPr>
          <w:p w14:paraId="21AAA05A" w14:textId="77777777" w:rsidR="008352E8" w:rsidRPr="00913E70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6919" w:type="dxa"/>
            <w:gridSpan w:val="11"/>
            <w:shd w:val="clear" w:color="auto" w:fill="auto"/>
            <w:vAlign w:val="bottom"/>
          </w:tcPr>
          <w:p w14:paraId="29D65365" w14:textId="77777777" w:rsidR="008352E8" w:rsidRPr="00913E70" w:rsidRDefault="008352E8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9"/>
                <w:szCs w:val="29"/>
                <w:highlight w:val="cyan"/>
                <w:cs/>
              </w:rPr>
            </w:pPr>
            <w:r w:rsidRPr="00913E70">
              <w:rPr>
                <w:rFonts w:ascii="Angsana New" w:hAnsi="Angsana New" w:hint="cs"/>
                <w:i/>
                <w:iCs/>
                <w:sz w:val="29"/>
                <w:szCs w:val="29"/>
              </w:rPr>
              <w:t>(</w:t>
            </w:r>
            <w:r w:rsidRPr="00913E70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ล้านบาท)</w:t>
            </w:r>
          </w:p>
        </w:tc>
      </w:tr>
      <w:tr w:rsidR="003076DC" w:rsidRPr="00913E70" w14:paraId="1156496F" w14:textId="77777777" w:rsidTr="00413BE9">
        <w:tc>
          <w:tcPr>
            <w:tcW w:w="2066" w:type="dxa"/>
            <w:shd w:val="clear" w:color="auto" w:fill="auto"/>
          </w:tcPr>
          <w:p w14:paraId="1AF1C4B9" w14:textId="77777777" w:rsidR="003076DC" w:rsidRPr="00913E70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9"/>
                <w:szCs w:val="29"/>
              </w:rPr>
            </w:pPr>
            <w:r w:rsidRPr="00913E70">
              <w:rPr>
                <w:rFonts w:ascii="Angsana New" w:hAnsi="Angsana New" w:hint="cs"/>
                <w:sz w:val="29"/>
                <w:szCs w:val="29"/>
                <w:cs/>
              </w:rPr>
              <w:t>เงินเบิกเกินบัญชี</w:t>
            </w:r>
          </w:p>
        </w:tc>
        <w:tc>
          <w:tcPr>
            <w:tcW w:w="830" w:type="dxa"/>
            <w:shd w:val="clear" w:color="auto" w:fill="auto"/>
          </w:tcPr>
          <w:p w14:paraId="4814A52E" w14:textId="77777777" w:rsidR="003076DC" w:rsidRPr="00913E70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11A37C" w14:textId="77777777" w:rsidR="003076DC" w:rsidRPr="00761B15" w:rsidRDefault="00A07639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B9BAB7" w14:textId="77777777" w:rsidR="003076DC" w:rsidRPr="00761B15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463CE32F" w14:textId="77777777" w:rsidR="003076DC" w:rsidRPr="00953B2B" w:rsidRDefault="004361DA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</w:t>
            </w:r>
            <w:r w:rsidR="00E82DAF" w:rsidRPr="00E82DAF"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8E460B6" w14:textId="77777777" w:rsidR="003076DC" w:rsidRPr="00953B2B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66" w:type="dxa"/>
            <w:shd w:val="clear" w:color="auto" w:fill="auto"/>
            <w:vAlign w:val="bottom"/>
          </w:tcPr>
          <w:p w14:paraId="5C5EE967" w14:textId="77777777" w:rsidR="003076DC" w:rsidRPr="00953B2B" w:rsidRDefault="004361DA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="00E82DAF" w:rsidRPr="00E82DAF">
              <w:rPr>
                <w:rFonts w:ascii="Angsana New" w:hAnsi="Angsana New"/>
                <w:b/>
                <w:bCs/>
                <w:sz w:val="29"/>
                <w:szCs w:val="29"/>
              </w:rPr>
              <w:t>8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402CF29A" w14:textId="77777777" w:rsidR="003076DC" w:rsidRPr="00761B15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1763E426" w14:textId="77777777" w:rsidR="003076DC" w:rsidRPr="00761B15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761B15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E34565A" w14:textId="77777777" w:rsidR="003076DC" w:rsidRPr="00761B15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68E19EA6" w14:textId="77777777" w:rsidR="003076DC" w:rsidRPr="00761B15" w:rsidRDefault="004361DA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</w:rPr>
              <w:t>1</w:t>
            </w:r>
            <w:r w:rsidR="00E82DAF" w:rsidRPr="00E82DAF">
              <w:rPr>
                <w:rFonts w:ascii="Angsana New" w:hAnsi="Angsana New" w:hint="cs"/>
                <w:sz w:val="29"/>
                <w:szCs w:val="29"/>
              </w:rPr>
              <w:t>9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32902C22" w14:textId="77777777" w:rsidR="003076DC" w:rsidRPr="00761B15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5FF9E86B" w14:textId="77777777" w:rsidR="003076DC" w:rsidRPr="00761B15" w:rsidRDefault="004361DA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b/>
                <w:bCs/>
                <w:sz w:val="29"/>
                <w:szCs w:val="29"/>
              </w:rPr>
              <w:t>1</w:t>
            </w:r>
            <w:r w:rsidR="00E82DAF" w:rsidRPr="00E82DAF">
              <w:rPr>
                <w:rFonts w:ascii="Angsana New" w:hAnsi="Angsana New" w:hint="cs"/>
                <w:b/>
                <w:bCs/>
                <w:sz w:val="29"/>
                <w:szCs w:val="29"/>
              </w:rPr>
              <w:t>9</w:t>
            </w:r>
          </w:p>
        </w:tc>
      </w:tr>
      <w:tr w:rsidR="003076DC" w:rsidRPr="00913E70" w14:paraId="69F7A09B" w14:textId="77777777" w:rsidTr="00413BE9">
        <w:tc>
          <w:tcPr>
            <w:tcW w:w="2066" w:type="dxa"/>
            <w:shd w:val="clear" w:color="auto" w:fill="auto"/>
          </w:tcPr>
          <w:p w14:paraId="364BE4C4" w14:textId="77777777" w:rsidR="003076DC" w:rsidRPr="00913E70" w:rsidRDefault="003076DC" w:rsidP="003076DC">
            <w:pPr>
              <w:pStyle w:val="ListParagraph"/>
              <w:ind w:left="0" w:right="-22"/>
              <w:rPr>
                <w:rFonts w:ascii="Angsana New" w:hAnsi="Angsana New"/>
                <w:sz w:val="29"/>
                <w:szCs w:val="29"/>
              </w:rPr>
            </w:pPr>
            <w:r w:rsidRPr="00913E70">
              <w:rPr>
                <w:rFonts w:ascii="Angsana New" w:hAnsi="Angsana New" w:hint="cs"/>
                <w:sz w:val="29"/>
                <w:szCs w:val="29"/>
                <w:cs/>
              </w:rPr>
              <w:t>เงินกู้ยืมระยะสั้น</w:t>
            </w:r>
          </w:p>
          <w:p w14:paraId="18940AF2" w14:textId="77777777" w:rsidR="003076DC" w:rsidRPr="00913E70" w:rsidRDefault="003076DC" w:rsidP="003076DC">
            <w:pPr>
              <w:pStyle w:val="ListParagraph"/>
              <w:ind w:left="0" w:right="-22"/>
              <w:rPr>
                <w:rFonts w:ascii="Angsana New" w:hAnsi="Angsana New"/>
                <w:sz w:val="29"/>
                <w:szCs w:val="29"/>
                <w:cs/>
              </w:rPr>
            </w:pPr>
            <w:r w:rsidRPr="00913E70">
              <w:rPr>
                <w:rFonts w:ascii="Angsana New" w:hAnsi="Angsana New"/>
                <w:sz w:val="29"/>
                <w:szCs w:val="29"/>
              </w:rPr>
              <w:t xml:space="preserve">   </w:t>
            </w:r>
            <w:r w:rsidRPr="00913E70">
              <w:rPr>
                <w:rFonts w:ascii="Angsana New" w:hAnsi="Angsana New" w:hint="cs"/>
                <w:sz w:val="29"/>
                <w:szCs w:val="29"/>
                <w:cs/>
              </w:rPr>
              <w:t>จากสถาบันการเงิน</w:t>
            </w:r>
          </w:p>
        </w:tc>
        <w:tc>
          <w:tcPr>
            <w:tcW w:w="830" w:type="dxa"/>
            <w:shd w:val="clear" w:color="auto" w:fill="auto"/>
          </w:tcPr>
          <w:p w14:paraId="0274B44B" w14:textId="77777777" w:rsidR="003076DC" w:rsidRPr="00913E70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355492" w14:textId="77777777" w:rsidR="003076DC" w:rsidRPr="00761B15" w:rsidRDefault="00CC5A41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CC5A41">
              <w:rPr>
                <w:rFonts w:ascii="Angsana New" w:hAnsi="Angsana New"/>
                <w:sz w:val="29"/>
                <w:szCs w:val="29"/>
              </w:rPr>
              <w:t>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FA4F23" w14:textId="77777777" w:rsidR="003076DC" w:rsidRPr="00761B15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37BAEA5A" w14:textId="77777777" w:rsidR="003076DC" w:rsidRPr="00761B15" w:rsidRDefault="004361DA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</w:t>
            </w:r>
            <w:r w:rsidR="00A07639">
              <w:rPr>
                <w:rFonts w:ascii="Angsana New" w:hAnsi="Angsana New"/>
                <w:sz w:val="29"/>
                <w:szCs w:val="29"/>
              </w:rPr>
              <w:t>,</w:t>
            </w:r>
            <w:r w:rsidR="00CC5A41" w:rsidRPr="00CC5A41">
              <w:rPr>
                <w:rFonts w:ascii="Angsana New" w:hAnsi="Angsana New"/>
                <w:sz w:val="29"/>
                <w:szCs w:val="29"/>
              </w:rPr>
              <w:t>4</w:t>
            </w:r>
            <w:r>
              <w:rPr>
                <w:rFonts w:ascii="Angsana New" w:hAnsi="Angsana New"/>
                <w:sz w:val="29"/>
                <w:szCs w:val="29"/>
              </w:rPr>
              <w:t>0</w:t>
            </w:r>
            <w:r w:rsidR="00CC5A41" w:rsidRPr="00CC5A41"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18BD431C" w14:textId="77777777" w:rsidR="003076DC" w:rsidRPr="00761B15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66" w:type="dxa"/>
            <w:shd w:val="clear" w:color="auto" w:fill="auto"/>
            <w:vAlign w:val="bottom"/>
          </w:tcPr>
          <w:p w14:paraId="2FC4366E" w14:textId="77777777" w:rsidR="003076DC" w:rsidRPr="00761B15" w:rsidRDefault="004361DA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="00A07639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CC5A41" w:rsidRPr="00CC5A41">
              <w:rPr>
                <w:rFonts w:ascii="Angsana New" w:hAnsi="Angsana New"/>
                <w:b/>
                <w:bCs/>
                <w:sz w:val="29"/>
                <w:szCs w:val="29"/>
              </w:rPr>
              <w:t>427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1568E8B7" w14:textId="77777777" w:rsidR="003076DC" w:rsidRPr="00761B15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74B46448" w14:textId="77777777" w:rsidR="003076DC" w:rsidRPr="00761B15" w:rsidRDefault="00CC5A41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CC5A41">
              <w:rPr>
                <w:rFonts w:ascii="Angsana New" w:hAnsi="Angsana New" w:hint="cs"/>
                <w:sz w:val="29"/>
                <w:szCs w:val="29"/>
              </w:rPr>
              <w:t>2</w:t>
            </w:r>
            <w:r w:rsidR="00E82DAF" w:rsidRPr="00E82DAF">
              <w:rPr>
                <w:rFonts w:ascii="Angsana New" w:hAnsi="Angsana New" w:hint="cs"/>
                <w:sz w:val="29"/>
                <w:szCs w:val="29"/>
              </w:rPr>
              <w:t>9</w:t>
            </w:r>
            <w:r w:rsidRPr="00CC5A41">
              <w:rPr>
                <w:rFonts w:ascii="Angsana New" w:hAnsi="Angsana New" w:hint="cs"/>
                <w:sz w:val="29"/>
                <w:szCs w:val="29"/>
              </w:rPr>
              <w:t>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7781A03" w14:textId="77777777" w:rsidR="003076DC" w:rsidRPr="00761B15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658AC8AB" w14:textId="77777777" w:rsidR="003076DC" w:rsidRPr="00761B15" w:rsidRDefault="004361DA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</w:rPr>
              <w:t>1</w:t>
            </w:r>
            <w:r w:rsidR="003076DC" w:rsidRPr="00761B15">
              <w:rPr>
                <w:rFonts w:ascii="Angsana New" w:hAnsi="Angsana New"/>
                <w:sz w:val="29"/>
                <w:szCs w:val="29"/>
              </w:rPr>
              <w:t>,</w:t>
            </w:r>
            <w:r w:rsidR="00CC5A41" w:rsidRPr="00CC5A41">
              <w:rPr>
                <w:rFonts w:ascii="Angsana New" w:hAnsi="Angsana New" w:hint="cs"/>
                <w:sz w:val="29"/>
                <w:szCs w:val="29"/>
              </w:rPr>
              <w:t>7</w:t>
            </w:r>
            <w:r w:rsidR="00E82DAF" w:rsidRPr="00E82DAF">
              <w:rPr>
                <w:rFonts w:ascii="Angsana New" w:hAnsi="Angsana New" w:hint="cs"/>
                <w:sz w:val="29"/>
                <w:szCs w:val="29"/>
              </w:rPr>
              <w:t>9</w:t>
            </w:r>
            <w:r w:rsidR="00CC5A41" w:rsidRPr="00CC5A41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18413153" w14:textId="77777777" w:rsidR="003076DC" w:rsidRPr="00761B15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180DF188" w14:textId="77777777" w:rsidR="003076DC" w:rsidRPr="00761B15" w:rsidRDefault="00CC5A41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CC5A41">
              <w:rPr>
                <w:rFonts w:ascii="Angsana New" w:hAnsi="Angsana New"/>
                <w:b/>
                <w:bCs/>
                <w:sz w:val="29"/>
                <w:szCs w:val="29"/>
              </w:rPr>
              <w:t>2</w:t>
            </w:r>
            <w:r w:rsidR="003076DC" w:rsidRPr="00761B15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4361DA">
              <w:rPr>
                <w:rFonts w:ascii="Angsana New" w:hAnsi="Angsana New"/>
                <w:b/>
                <w:bCs/>
                <w:sz w:val="29"/>
                <w:szCs w:val="29"/>
              </w:rPr>
              <w:t>0</w:t>
            </w:r>
            <w:r w:rsidR="00E82DAF" w:rsidRPr="00E82DAF">
              <w:rPr>
                <w:rFonts w:ascii="Angsana New" w:hAnsi="Angsana New"/>
                <w:b/>
                <w:bCs/>
                <w:sz w:val="29"/>
                <w:szCs w:val="29"/>
              </w:rPr>
              <w:t>88</w:t>
            </w:r>
          </w:p>
        </w:tc>
      </w:tr>
      <w:tr w:rsidR="003076DC" w:rsidRPr="00913E70" w14:paraId="46B79B7A" w14:textId="77777777" w:rsidTr="00413BE9">
        <w:tc>
          <w:tcPr>
            <w:tcW w:w="2066" w:type="dxa"/>
            <w:shd w:val="clear" w:color="auto" w:fill="auto"/>
          </w:tcPr>
          <w:p w14:paraId="5BD94EF8" w14:textId="77777777" w:rsidR="003076DC" w:rsidRPr="00913E70" w:rsidRDefault="003076DC" w:rsidP="003076DC">
            <w:pPr>
              <w:pStyle w:val="ListParagraph"/>
              <w:ind w:left="0" w:right="-22"/>
              <w:rPr>
                <w:rFonts w:ascii="Angsana New" w:hAnsi="Angsana New"/>
                <w:sz w:val="29"/>
                <w:szCs w:val="29"/>
                <w:cs/>
              </w:rPr>
            </w:pPr>
            <w:r w:rsidRPr="00913E70">
              <w:rPr>
                <w:rFonts w:ascii="Angsana New" w:hAnsi="Angsana New" w:hint="cs"/>
                <w:sz w:val="29"/>
                <w:szCs w:val="29"/>
                <w:cs/>
              </w:rPr>
              <w:t>หนี้สินจากการทำ</w:t>
            </w:r>
            <w:r w:rsidRPr="00913E70">
              <w:rPr>
                <w:rFonts w:ascii="Angsana New" w:hAnsi="Angsana New"/>
                <w:sz w:val="29"/>
                <w:szCs w:val="29"/>
              </w:rPr>
              <w:br/>
              <w:t xml:space="preserve">   </w:t>
            </w:r>
            <w:r w:rsidRPr="00913E70">
              <w:rPr>
                <w:rFonts w:ascii="Angsana New" w:hAnsi="Angsana New" w:hint="cs"/>
                <w:sz w:val="29"/>
                <w:szCs w:val="29"/>
                <w:cs/>
              </w:rPr>
              <w:t>ทรัสต์รีซีทส์</w:t>
            </w:r>
          </w:p>
        </w:tc>
        <w:tc>
          <w:tcPr>
            <w:tcW w:w="830" w:type="dxa"/>
            <w:shd w:val="clear" w:color="auto" w:fill="auto"/>
          </w:tcPr>
          <w:p w14:paraId="3AB7792E" w14:textId="77777777" w:rsidR="003076DC" w:rsidRPr="00913E70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B0A192" w14:textId="77777777" w:rsidR="003076DC" w:rsidRPr="00761B15" w:rsidRDefault="00CC5A41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CC5A41">
              <w:rPr>
                <w:rFonts w:ascii="Angsana New" w:hAnsi="Angsana New"/>
                <w:sz w:val="29"/>
                <w:szCs w:val="29"/>
              </w:rPr>
              <w:t>24</w:t>
            </w:r>
            <w:r w:rsidR="00E82DAF" w:rsidRPr="00E82DAF"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3318EF" w14:textId="77777777" w:rsidR="003076DC" w:rsidRPr="00761B15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6D5059D2" w14:textId="77777777" w:rsidR="003076DC" w:rsidRPr="00761B15" w:rsidRDefault="00A07639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3E92B4B1" w14:textId="77777777" w:rsidR="003076DC" w:rsidRPr="00761B15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66" w:type="dxa"/>
            <w:shd w:val="clear" w:color="auto" w:fill="auto"/>
            <w:vAlign w:val="bottom"/>
          </w:tcPr>
          <w:p w14:paraId="1D2AB741" w14:textId="77777777" w:rsidR="003076DC" w:rsidRPr="00761B15" w:rsidRDefault="00CC5A41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CC5A41">
              <w:rPr>
                <w:rFonts w:ascii="Angsana New" w:hAnsi="Angsana New"/>
                <w:b/>
                <w:bCs/>
                <w:sz w:val="29"/>
                <w:szCs w:val="29"/>
              </w:rPr>
              <w:t>24</w:t>
            </w:r>
            <w:r w:rsidR="00E82DAF" w:rsidRPr="00E82DAF">
              <w:rPr>
                <w:rFonts w:ascii="Angsana New" w:hAnsi="Angsana New"/>
                <w:b/>
                <w:bCs/>
                <w:sz w:val="29"/>
                <w:szCs w:val="29"/>
              </w:rPr>
              <w:t>8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0AC500FF" w14:textId="77777777" w:rsidR="003076DC" w:rsidRPr="00761B15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42C3FBF2" w14:textId="77777777" w:rsidR="003076DC" w:rsidRPr="00761B15" w:rsidRDefault="00CC5A41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CC5A41">
              <w:rPr>
                <w:rFonts w:ascii="Angsana New" w:hAnsi="Angsana New"/>
                <w:sz w:val="29"/>
                <w:szCs w:val="29"/>
              </w:rPr>
              <w:t>7</w:t>
            </w:r>
            <w:r w:rsidR="004361DA">
              <w:rPr>
                <w:rFonts w:ascii="Angsana New" w:hAnsi="Angsana New"/>
                <w:sz w:val="29"/>
                <w:szCs w:val="29"/>
              </w:rPr>
              <w:t>0</w:t>
            </w:r>
            <w:r w:rsidRPr="00CC5A41"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3A54D6D" w14:textId="77777777" w:rsidR="003076DC" w:rsidRPr="00761B15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2798389F" w14:textId="77777777" w:rsidR="003076DC" w:rsidRPr="00761B15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761B1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15C10681" w14:textId="77777777" w:rsidR="003076DC" w:rsidRPr="00761B15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29233511" w14:textId="77777777" w:rsidR="003076DC" w:rsidRPr="00761B15" w:rsidRDefault="00CC5A41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CC5A41">
              <w:rPr>
                <w:rFonts w:ascii="Angsana New" w:hAnsi="Angsana New"/>
                <w:b/>
                <w:bCs/>
                <w:sz w:val="29"/>
                <w:szCs w:val="29"/>
              </w:rPr>
              <w:t>7</w:t>
            </w:r>
            <w:r w:rsidR="004361DA">
              <w:rPr>
                <w:rFonts w:ascii="Angsana New" w:hAnsi="Angsana New"/>
                <w:b/>
                <w:bCs/>
                <w:sz w:val="29"/>
                <w:szCs w:val="29"/>
              </w:rPr>
              <w:t>0</w:t>
            </w:r>
            <w:r w:rsidRPr="00CC5A41">
              <w:rPr>
                <w:rFonts w:ascii="Angsana New" w:hAnsi="Angsana New"/>
                <w:b/>
                <w:bCs/>
                <w:sz w:val="29"/>
                <w:szCs w:val="29"/>
              </w:rPr>
              <w:t>6</w:t>
            </w:r>
          </w:p>
        </w:tc>
      </w:tr>
      <w:tr w:rsidR="003076DC" w:rsidRPr="00913E70" w14:paraId="785BD67E" w14:textId="77777777" w:rsidTr="00413BE9">
        <w:tc>
          <w:tcPr>
            <w:tcW w:w="2066" w:type="dxa"/>
            <w:shd w:val="clear" w:color="auto" w:fill="auto"/>
          </w:tcPr>
          <w:p w14:paraId="0CD46A0B" w14:textId="77777777" w:rsidR="003076DC" w:rsidRPr="00913E70" w:rsidRDefault="003076DC" w:rsidP="003076DC">
            <w:pPr>
              <w:pStyle w:val="ListParagraph"/>
              <w:ind w:left="166" w:right="-107" w:hanging="180"/>
              <w:rPr>
                <w:rFonts w:ascii="Angsana New" w:hAnsi="Angsana New"/>
                <w:sz w:val="29"/>
                <w:szCs w:val="29"/>
                <w:cs/>
              </w:rPr>
            </w:pPr>
            <w:r w:rsidRPr="00913E70">
              <w:rPr>
                <w:rFonts w:ascii="Angsana New" w:hAnsi="Angsana New" w:hint="cs"/>
                <w:sz w:val="29"/>
                <w:szCs w:val="29"/>
                <w:cs/>
              </w:rPr>
              <w:t xml:space="preserve">เงินกู้ยืมระยะสั้นจากบุคคลหรือกิจการที่เกี่ยวข้องกัน </w:t>
            </w:r>
          </w:p>
        </w:tc>
        <w:tc>
          <w:tcPr>
            <w:tcW w:w="830" w:type="dxa"/>
            <w:shd w:val="clear" w:color="auto" w:fill="auto"/>
            <w:vAlign w:val="bottom"/>
          </w:tcPr>
          <w:p w14:paraId="4BF4EFDA" w14:textId="77777777" w:rsidR="003076DC" w:rsidRPr="00761B15" w:rsidRDefault="00CC5A41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CC5A41">
              <w:rPr>
                <w:rFonts w:ascii="Angsana New" w:hAnsi="Angsana New"/>
                <w:i/>
                <w:iCs/>
                <w:sz w:val="29"/>
                <w:szCs w:val="29"/>
              </w:rPr>
              <w:t>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A25F75" w14:textId="77777777" w:rsidR="003076DC" w:rsidRPr="00761B15" w:rsidRDefault="00A07639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34B624" w14:textId="77777777" w:rsidR="003076DC" w:rsidRPr="00761B15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2F3C441E" w14:textId="77777777" w:rsidR="003076DC" w:rsidRPr="00761B15" w:rsidRDefault="004361DA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360DFFDA" w14:textId="77777777" w:rsidR="003076DC" w:rsidRPr="00761B15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66" w:type="dxa"/>
            <w:shd w:val="clear" w:color="auto" w:fill="auto"/>
            <w:vAlign w:val="bottom"/>
          </w:tcPr>
          <w:p w14:paraId="521D1693" w14:textId="77777777" w:rsidR="003076DC" w:rsidRPr="00761B15" w:rsidRDefault="004361DA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40F7F113" w14:textId="77777777" w:rsidR="003076DC" w:rsidRPr="00761B15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02E8406B" w14:textId="77777777" w:rsidR="003076DC" w:rsidRPr="00761B15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761B1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2FC0C89" w14:textId="77777777" w:rsidR="003076DC" w:rsidRPr="00761B15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3A799813" w14:textId="77777777" w:rsidR="003076DC" w:rsidRPr="00761B15" w:rsidRDefault="00CC5A41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C5A41"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65CBD323" w14:textId="77777777" w:rsidR="003076DC" w:rsidRPr="00761B15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576FD56F" w14:textId="77777777" w:rsidR="003076DC" w:rsidRPr="00761B15" w:rsidRDefault="00CC5A41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C5A41">
              <w:rPr>
                <w:rFonts w:ascii="Angsana New" w:hAnsi="Angsana New"/>
                <w:b/>
                <w:bCs/>
                <w:sz w:val="29"/>
                <w:szCs w:val="29"/>
              </w:rPr>
              <w:t>5</w:t>
            </w:r>
          </w:p>
        </w:tc>
      </w:tr>
      <w:tr w:rsidR="003076DC" w:rsidRPr="00913E70" w14:paraId="3459FA7C" w14:textId="77777777" w:rsidTr="00413BE9">
        <w:tc>
          <w:tcPr>
            <w:tcW w:w="2066" w:type="dxa"/>
            <w:shd w:val="clear" w:color="auto" w:fill="auto"/>
          </w:tcPr>
          <w:p w14:paraId="76409170" w14:textId="77777777" w:rsidR="003076DC" w:rsidRPr="00913E70" w:rsidRDefault="003076DC" w:rsidP="003076DC">
            <w:pPr>
              <w:pStyle w:val="ListParagraph"/>
              <w:ind w:left="166" w:right="-107" w:hanging="180"/>
              <w:rPr>
                <w:rFonts w:ascii="Angsana New" w:hAnsi="Angsana New"/>
                <w:sz w:val="29"/>
                <w:szCs w:val="29"/>
                <w:cs/>
              </w:rPr>
            </w:pPr>
            <w:r w:rsidRPr="00913E70">
              <w:rPr>
                <w:rFonts w:ascii="Angsana New" w:hAnsi="Angsana New" w:hint="cs"/>
                <w:sz w:val="29"/>
                <w:szCs w:val="29"/>
                <w:cs/>
              </w:rPr>
              <w:t>เงินกู้ยืมระยะสั้นจากบุคคลหรือกิจการอื่น</w:t>
            </w:r>
          </w:p>
        </w:tc>
        <w:tc>
          <w:tcPr>
            <w:tcW w:w="830" w:type="dxa"/>
            <w:shd w:val="clear" w:color="auto" w:fill="auto"/>
            <w:vAlign w:val="bottom"/>
          </w:tcPr>
          <w:p w14:paraId="261864A9" w14:textId="77777777" w:rsidR="003076DC" w:rsidRPr="00761B15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DA5B53" w14:textId="77777777" w:rsidR="003076DC" w:rsidRPr="00761B15" w:rsidRDefault="00772E32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EE2DE9" w14:textId="77777777" w:rsidR="003076DC" w:rsidRPr="00761B15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03640450" w14:textId="77777777" w:rsidR="003076DC" w:rsidRPr="00761B15" w:rsidRDefault="004361DA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F061B2C" w14:textId="77777777" w:rsidR="003076DC" w:rsidRPr="00761B15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66" w:type="dxa"/>
            <w:shd w:val="clear" w:color="auto" w:fill="auto"/>
            <w:vAlign w:val="bottom"/>
          </w:tcPr>
          <w:p w14:paraId="184D43F9" w14:textId="77777777" w:rsidR="003076DC" w:rsidRPr="00761B15" w:rsidRDefault="004361DA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67356AE4" w14:textId="77777777" w:rsidR="003076DC" w:rsidRPr="00761B15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075298F4" w14:textId="77777777" w:rsidR="003076DC" w:rsidRPr="00761B15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761B1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6C2803E" w14:textId="77777777" w:rsidR="003076DC" w:rsidRPr="00761B15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6EBE7574" w14:textId="77777777" w:rsidR="003076DC" w:rsidRPr="00761B15" w:rsidRDefault="004361DA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1BACE66B" w14:textId="77777777" w:rsidR="003076DC" w:rsidRPr="00761B15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53105356" w14:textId="77777777" w:rsidR="003076DC" w:rsidRPr="00761B15" w:rsidRDefault="004361DA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</w:p>
        </w:tc>
      </w:tr>
      <w:tr w:rsidR="003076DC" w:rsidRPr="00913E70" w14:paraId="703E7257" w14:textId="77777777" w:rsidTr="00413BE9">
        <w:tc>
          <w:tcPr>
            <w:tcW w:w="2066" w:type="dxa"/>
            <w:shd w:val="clear" w:color="auto" w:fill="auto"/>
          </w:tcPr>
          <w:p w14:paraId="7AEB44A1" w14:textId="77777777" w:rsidR="003076DC" w:rsidRPr="00913E70" w:rsidRDefault="003076DC" w:rsidP="003076DC">
            <w:pPr>
              <w:pStyle w:val="ListParagraph"/>
              <w:ind w:left="166" w:right="-107" w:hanging="180"/>
              <w:rPr>
                <w:rFonts w:ascii="Angsana New" w:hAnsi="Angsana New"/>
                <w:sz w:val="29"/>
                <w:szCs w:val="29"/>
                <w:cs/>
              </w:rPr>
            </w:pPr>
            <w:r w:rsidRPr="00913E70">
              <w:rPr>
                <w:rFonts w:ascii="Angsana New" w:hAnsi="Angsana New" w:hint="cs"/>
                <w:sz w:val="29"/>
                <w:szCs w:val="29"/>
                <w:cs/>
              </w:rPr>
              <w:t>เงินกู้ยืมระยะยาวจากบุคคลหรือกิจการที่เกี่ยวข้องกัน</w:t>
            </w:r>
          </w:p>
        </w:tc>
        <w:tc>
          <w:tcPr>
            <w:tcW w:w="830" w:type="dxa"/>
            <w:shd w:val="clear" w:color="auto" w:fill="auto"/>
            <w:vAlign w:val="bottom"/>
          </w:tcPr>
          <w:p w14:paraId="2EB4CFAC" w14:textId="77777777" w:rsidR="003076DC" w:rsidRPr="00761B15" w:rsidRDefault="00CC5A41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CC5A41">
              <w:rPr>
                <w:rFonts w:ascii="Angsana New" w:hAnsi="Angsana New" w:hint="cs"/>
                <w:i/>
                <w:iCs/>
                <w:sz w:val="29"/>
                <w:szCs w:val="29"/>
              </w:rPr>
              <w:t>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8FC4A3" w14:textId="77777777" w:rsidR="003076DC" w:rsidRPr="00761B15" w:rsidRDefault="00772E32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77822C" w14:textId="77777777" w:rsidR="003076DC" w:rsidRPr="00761B15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42C9AD79" w14:textId="77777777" w:rsidR="003076DC" w:rsidRPr="00761B15" w:rsidRDefault="00E82DAF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82DAF">
              <w:rPr>
                <w:rFonts w:ascii="Angsana New" w:hAnsi="Angsana New"/>
                <w:sz w:val="29"/>
                <w:szCs w:val="29"/>
              </w:rPr>
              <w:t>8</w:t>
            </w:r>
            <w:r w:rsidR="004361DA">
              <w:rPr>
                <w:rFonts w:ascii="Angsana New" w:hAnsi="Angsana New"/>
                <w:sz w:val="29"/>
                <w:szCs w:val="29"/>
              </w:rPr>
              <w:t>0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E10CC7A" w14:textId="77777777" w:rsidR="003076DC" w:rsidRPr="00761B15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66" w:type="dxa"/>
            <w:shd w:val="clear" w:color="auto" w:fill="auto"/>
            <w:vAlign w:val="bottom"/>
          </w:tcPr>
          <w:p w14:paraId="75815622" w14:textId="77777777" w:rsidR="003076DC" w:rsidRPr="00761B15" w:rsidRDefault="00E82DAF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E82DAF">
              <w:rPr>
                <w:rFonts w:ascii="Angsana New" w:hAnsi="Angsana New"/>
                <w:b/>
                <w:bCs/>
                <w:sz w:val="29"/>
                <w:szCs w:val="29"/>
              </w:rPr>
              <w:t>8</w:t>
            </w:r>
            <w:r w:rsidR="004361DA">
              <w:rPr>
                <w:rFonts w:ascii="Angsana New" w:hAnsi="Angsana New"/>
                <w:b/>
                <w:bCs/>
                <w:sz w:val="29"/>
                <w:szCs w:val="29"/>
              </w:rPr>
              <w:t>0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7DD2532E" w14:textId="77777777" w:rsidR="003076DC" w:rsidRPr="00761B15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08CDFD3B" w14:textId="77777777" w:rsidR="003076DC" w:rsidRPr="00761B15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761B1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1787B1A" w14:textId="77777777" w:rsidR="003076DC" w:rsidRPr="00761B15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661776E6" w14:textId="77777777" w:rsidR="003076DC" w:rsidRPr="00761B15" w:rsidRDefault="00E82DAF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82DAF">
              <w:rPr>
                <w:rFonts w:ascii="Angsana New" w:hAnsi="Angsana New"/>
                <w:sz w:val="29"/>
                <w:szCs w:val="29"/>
              </w:rPr>
              <w:t>8</w:t>
            </w:r>
            <w:r w:rsidR="004361DA">
              <w:rPr>
                <w:rFonts w:ascii="Angsana New" w:hAnsi="Angsana New"/>
                <w:sz w:val="29"/>
                <w:szCs w:val="29"/>
              </w:rPr>
              <w:t>0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2D394952" w14:textId="77777777" w:rsidR="003076DC" w:rsidRPr="00761B15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09BE9A9F" w14:textId="77777777" w:rsidR="003076DC" w:rsidRPr="00761B15" w:rsidRDefault="00E82DAF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E82DAF">
              <w:rPr>
                <w:rFonts w:ascii="Angsana New" w:hAnsi="Angsana New"/>
                <w:b/>
                <w:bCs/>
                <w:sz w:val="29"/>
                <w:szCs w:val="29"/>
              </w:rPr>
              <w:t>8</w:t>
            </w:r>
            <w:r w:rsidR="004361DA">
              <w:rPr>
                <w:rFonts w:ascii="Angsana New" w:hAnsi="Angsana New"/>
                <w:b/>
                <w:bCs/>
                <w:sz w:val="29"/>
                <w:szCs w:val="29"/>
              </w:rPr>
              <w:t>0</w:t>
            </w:r>
          </w:p>
        </w:tc>
      </w:tr>
      <w:tr w:rsidR="00B372BA" w:rsidRPr="00913E70" w14:paraId="08634FD4" w14:textId="77777777" w:rsidTr="00413BE9">
        <w:tc>
          <w:tcPr>
            <w:tcW w:w="2066" w:type="dxa"/>
            <w:shd w:val="clear" w:color="auto" w:fill="auto"/>
          </w:tcPr>
          <w:p w14:paraId="26B576BB" w14:textId="77777777" w:rsidR="00B372BA" w:rsidRPr="00913E70" w:rsidRDefault="00B372BA" w:rsidP="00B372BA">
            <w:pPr>
              <w:pStyle w:val="ListParagraph"/>
              <w:ind w:left="166" w:right="-22" w:hanging="180"/>
              <w:rPr>
                <w:rFonts w:ascii="Angsana New" w:hAnsi="Angsana New"/>
                <w:sz w:val="29"/>
                <w:szCs w:val="29"/>
                <w:highlight w:val="cyan"/>
                <w:cs/>
              </w:rPr>
            </w:pPr>
            <w:r w:rsidRPr="00913E70">
              <w:rPr>
                <w:rFonts w:ascii="Angsana New" w:hAnsi="Angsana New" w:hint="cs"/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30" w:type="dxa"/>
            <w:shd w:val="clear" w:color="auto" w:fill="auto"/>
          </w:tcPr>
          <w:p w14:paraId="1A98B8FB" w14:textId="77777777" w:rsidR="00B372BA" w:rsidRPr="00761B15" w:rsidRDefault="00B372BA" w:rsidP="00B3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FD2EE0" w14:textId="77777777" w:rsidR="00B372BA" w:rsidRPr="00B372BA" w:rsidRDefault="00CC5A41" w:rsidP="00B3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CC5A41">
              <w:rPr>
                <w:rFonts w:ascii="Angsana New" w:hAnsi="Angsana New"/>
                <w:sz w:val="29"/>
                <w:szCs w:val="29"/>
              </w:rPr>
              <w:t>6</w:t>
            </w:r>
            <w:r w:rsidR="004361DA">
              <w:rPr>
                <w:rFonts w:ascii="Angsana New" w:hAnsi="Angsana New"/>
                <w:sz w:val="29"/>
                <w:szCs w:val="29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FC4255" w14:textId="77777777" w:rsidR="00B372BA" w:rsidRPr="00B372BA" w:rsidRDefault="00B372BA" w:rsidP="00B3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0E899392" w14:textId="77777777" w:rsidR="00B372BA" w:rsidRPr="00B372BA" w:rsidRDefault="004361DA" w:rsidP="00B3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</w:t>
            </w:r>
            <w:r w:rsidR="00B372BA" w:rsidRPr="00B372BA">
              <w:rPr>
                <w:rFonts w:ascii="Angsana New" w:hAnsi="Angsana New"/>
                <w:sz w:val="29"/>
                <w:szCs w:val="29"/>
              </w:rPr>
              <w:t>,</w:t>
            </w:r>
            <w:r w:rsidR="00CC5A41" w:rsidRPr="00CC5A41">
              <w:rPr>
                <w:rFonts w:ascii="Angsana New" w:hAnsi="Angsana New"/>
                <w:sz w:val="29"/>
                <w:szCs w:val="29"/>
              </w:rPr>
              <w:t>355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EEEEF9A" w14:textId="77777777" w:rsidR="00B372BA" w:rsidRPr="00B372BA" w:rsidRDefault="00B372BA" w:rsidP="00B3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66" w:type="dxa"/>
            <w:shd w:val="clear" w:color="auto" w:fill="auto"/>
            <w:vAlign w:val="bottom"/>
          </w:tcPr>
          <w:p w14:paraId="3F6ABD30" w14:textId="77777777" w:rsidR="00B372BA" w:rsidRPr="00B372BA" w:rsidRDefault="004361DA" w:rsidP="00B3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hint="cs"/>
                <w:b/>
                <w:bCs/>
                <w:sz w:val="29"/>
                <w:szCs w:val="29"/>
              </w:rPr>
              <w:t>1</w:t>
            </w:r>
            <w:r w:rsidR="00B372BA" w:rsidRPr="00B372BA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CC5A41" w:rsidRPr="00CC5A41">
              <w:rPr>
                <w:rFonts w:ascii="Angsana New" w:hAnsi="Angsana New"/>
                <w:b/>
                <w:bCs/>
                <w:sz w:val="29"/>
                <w:szCs w:val="29"/>
              </w:rPr>
              <w:t>4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="00CC5A41" w:rsidRPr="00CC5A41">
              <w:rPr>
                <w:rFonts w:ascii="Angsana New" w:hAnsi="Angsana New"/>
                <w:b/>
                <w:bCs/>
                <w:sz w:val="29"/>
                <w:szCs w:val="29"/>
              </w:rPr>
              <w:t>5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7CE8B6E5" w14:textId="77777777" w:rsidR="00B372BA" w:rsidRPr="00761B15" w:rsidRDefault="00B372BA" w:rsidP="00B3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06BD74F1" w14:textId="77777777" w:rsidR="00B372BA" w:rsidRPr="00761B15" w:rsidRDefault="00B372BA" w:rsidP="00B3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761B1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D3BFDDF" w14:textId="77777777" w:rsidR="00B372BA" w:rsidRPr="00761B15" w:rsidRDefault="00B372BA" w:rsidP="00B3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71870FF4" w14:textId="77777777" w:rsidR="00B372BA" w:rsidRPr="00761B15" w:rsidRDefault="004361DA" w:rsidP="00B3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</w:rPr>
              <w:t>1</w:t>
            </w:r>
            <w:r w:rsidR="00B372BA" w:rsidRPr="00761B15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 w:hint="cs"/>
                <w:sz w:val="29"/>
                <w:szCs w:val="29"/>
              </w:rPr>
              <w:t>0</w:t>
            </w:r>
            <w:r w:rsidR="00CC5A41" w:rsidRPr="00CC5A41">
              <w:rPr>
                <w:rFonts w:ascii="Angsana New" w:hAnsi="Angsana New" w:hint="cs"/>
                <w:sz w:val="29"/>
                <w:szCs w:val="29"/>
              </w:rPr>
              <w:t>4</w:t>
            </w:r>
            <w:r>
              <w:rPr>
                <w:rFonts w:ascii="Angsana New" w:hAnsi="Angsana New" w:hint="cs"/>
                <w:sz w:val="29"/>
                <w:szCs w:val="29"/>
              </w:rPr>
              <w:t>0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657BE977" w14:textId="77777777" w:rsidR="00B372BA" w:rsidRPr="00761B15" w:rsidRDefault="00B372BA" w:rsidP="00B3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5DB874BD" w14:textId="77777777" w:rsidR="00B372BA" w:rsidRPr="00761B15" w:rsidRDefault="004361DA" w:rsidP="00B3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="00B372BA" w:rsidRPr="00761B15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0</w:t>
            </w:r>
            <w:r w:rsidR="00CC5A41" w:rsidRPr="00CC5A41">
              <w:rPr>
                <w:rFonts w:ascii="Angsana New" w:hAnsi="Angsana New"/>
                <w:b/>
                <w:bCs/>
                <w:sz w:val="29"/>
                <w:szCs w:val="29"/>
              </w:rPr>
              <w:t>4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0</w:t>
            </w:r>
          </w:p>
        </w:tc>
      </w:tr>
      <w:tr w:rsidR="00DD7953" w:rsidRPr="00913E70" w14:paraId="03DFD7E0" w14:textId="77777777" w:rsidTr="00413BE9">
        <w:tc>
          <w:tcPr>
            <w:tcW w:w="2066" w:type="dxa"/>
            <w:shd w:val="clear" w:color="auto" w:fill="auto"/>
          </w:tcPr>
          <w:p w14:paraId="64FA3155" w14:textId="77777777" w:rsidR="00DD7953" w:rsidRPr="00913E70" w:rsidRDefault="00DD7953" w:rsidP="00DD7953">
            <w:pPr>
              <w:pStyle w:val="ListParagraph"/>
              <w:ind w:left="166" w:right="-107" w:hanging="180"/>
              <w:rPr>
                <w:rFonts w:ascii="Angsana New" w:hAnsi="Angsana New"/>
                <w:sz w:val="29"/>
                <w:szCs w:val="29"/>
                <w:cs/>
              </w:rPr>
            </w:pPr>
            <w:r w:rsidRPr="00913E70">
              <w:rPr>
                <w:rFonts w:ascii="Angsana New" w:hAnsi="Angsana New" w:hint="cs"/>
                <w:sz w:val="29"/>
                <w:szCs w:val="29"/>
                <w:cs/>
              </w:rPr>
              <w:t>หุ้นกู้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ระยะยาว</w:t>
            </w:r>
          </w:p>
        </w:tc>
        <w:tc>
          <w:tcPr>
            <w:tcW w:w="830" w:type="dxa"/>
            <w:shd w:val="clear" w:color="auto" w:fill="auto"/>
            <w:vAlign w:val="bottom"/>
          </w:tcPr>
          <w:p w14:paraId="6D43885B" w14:textId="77777777" w:rsidR="00DD7953" w:rsidRPr="00913E70" w:rsidRDefault="00DD7953" w:rsidP="00DD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D2FC46" w14:textId="77777777" w:rsidR="00DD7953" w:rsidRPr="00B372BA" w:rsidRDefault="005938D0" w:rsidP="00DD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315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24F4F5" w14:textId="77777777" w:rsidR="00DD7953" w:rsidRPr="00B372BA" w:rsidRDefault="00DD7953" w:rsidP="00DD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3BD60138" w14:textId="77777777" w:rsidR="00DD7953" w:rsidRPr="00761B15" w:rsidRDefault="005938D0" w:rsidP="00593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385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1BF98D40" w14:textId="77777777" w:rsidR="00DD7953" w:rsidRPr="00B372BA" w:rsidRDefault="00DD7953" w:rsidP="00DD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66" w:type="dxa"/>
            <w:shd w:val="clear" w:color="auto" w:fill="auto"/>
            <w:vAlign w:val="bottom"/>
          </w:tcPr>
          <w:p w14:paraId="4FAC9ACE" w14:textId="77777777" w:rsidR="00DD7953" w:rsidRPr="00B372BA" w:rsidRDefault="00CC5A41" w:rsidP="00DD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C5A41">
              <w:rPr>
                <w:rFonts w:ascii="Angsana New" w:hAnsi="Angsana New"/>
                <w:b/>
                <w:bCs/>
                <w:sz w:val="29"/>
                <w:szCs w:val="29"/>
              </w:rPr>
              <w:t>7</w:t>
            </w:r>
            <w:r w:rsidR="004361DA">
              <w:rPr>
                <w:rFonts w:ascii="Angsana New" w:hAnsi="Angsana New"/>
                <w:b/>
                <w:bCs/>
                <w:sz w:val="29"/>
                <w:szCs w:val="29"/>
              </w:rPr>
              <w:t>00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2BBBA069" w14:textId="77777777" w:rsidR="00DD7953" w:rsidRPr="00761B15" w:rsidRDefault="00DD7953" w:rsidP="00DD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5805B23C" w14:textId="77777777" w:rsidR="00DD7953" w:rsidRPr="00761B15" w:rsidRDefault="005938D0" w:rsidP="00DD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450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D939CAF" w14:textId="77777777" w:rsidR="00DD7953" w:rsidRPr="00761B15" w:rsidRDefault="00DD7953" w:rsidP="00DD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2EECD33" w14:textId="77777777" w:rsidR="00DD7953" w:rsidRPr="00761B15" w:rsidRDefault="005938D0" w:rsidP="00593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550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2E42FF76" w14:textId="77777777" w:rsidR="00DD7953" w:rsidRPr="00761B15" w:rsidRDefault="00DD7953" w:rsidP="00DD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5B4F14DA" w14:textId="77777777" w:rsidR="00DD7953" w:rsidRPr="00761B15" w:rsidRDefault="004361DA" w:rsidP="00DD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="00DD7953" w:rsidRPr="00761B15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000</w:t>
            </w:r>
          </w:p>
        </w:tc>
      </w:tr>
      <w:tr w:rsidR="00DD7953" w:rsidRPr="00913E70" w14:paraId="7C98AAB4" w14:textId="77777777" w:rsidTr="00413BE9">
        <w:tc>
          <w:tcPr>
            <w:tcW w:w="2066" w:type="dxa"/>
            <w:shd w:val="clear" w:color="auto" w:fill="auto"/>
          </w:tcPr>
          <w:p w14:paraId="3D695656" w14:textId="77777777" w:rsidR="00DD7953" w:rsidRPr="00913E70" w:rsidRDefault="00DD7953" w:rsidP="00DD7953">
            <w:pPr>
              <w:ind w:left="166" w:right="-107" w:hanging="180"/>
              <w:rPr>
                <w:rFonts w:ascii="Angsana New" w:hAnsi="Angsana New"/>
                <w:sz w:val="29"/>
                <w:szCs w:val="29"/>
                <w:cs/>
              </w:rPr>
            </w:pPr>
            <w:r w:rsidRPr="00913E70">
              <w:rPr>
                <w:rFonts w:ascii="Angsana New" w:hAnsi="Angsana New" w:hint="cs"/>
                <w:sz w:val="29"/>
                <w:szCs w:val="29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C50FAE">
              <w:rPr>
                <w:rFonts w:ascii="Angsana New" w:hAnsi="Angsana New"/>
                <w:i/>
                <w:iCs/>
                <w:sz w:val="29"/>
                <w:szCs w:val="29"/>
              </w:rPr>
              <w:t>(</w:t>
            </w:r>
            <w:r w:rsidR="00CC5A41" w:rsidRPr="00CC5A41">
              <w:rPr>
                <w:rFonts w:ascii="Angsana New" w:hAnsi="Angsana New"/>
                <w:i/>
                <w:iCs/>
                <w:sz w:val="29"/>
                <w:szCs w:val="29"/>
              </w:rPr>
              <w:t>2562</w:t>
            </w:r>
            <w:r w:rsidRPr="00C50FAE">
              <w:rPr>
                <w:rFonts w:ascii="Angsana New" w:hAnsi="Angsana New"/>
                <w:i/>
                <w:iCs/>
                <w:sz w:val="29"/>
                <w:szCs w:val="29"/>
              </w:rPr>
              <w:t xml:space="preserve">: </w:t>
            </w:r>
            <w:r w:rsidRPr="00C50FAE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หนี้สินตามสัญญาเช่าการเงิน</w:t>
            </w:r>
            <w:r w:rsidRPr="00C50FAE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)</w:t>
            </w:r>
          </w:p>
        </w:tc>
        <w:tc>
          <w:tcPr>
            <w:tcW w:w="830" w:type="dxa"/>
            <w:shd w:val="clear" w:color="auto" w:fill="auto"/>
          </w:tcPr>
          <w:p w14:paraId="0D21F04C" w14:textId="77777777" w:rsidR="00DD7953" w:rsidRPr="00913E70" w:rsidRDefault="00DD7953" w:rsidP="00DD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0C38EC" w14:textId="77777777" w:rsidR="00DD7953" w:rsidRPr="00B372BA" w:rsidRDefault="004361DA" w:rsidP="00DD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11</w:t>
            </w:r>
            <w:r w:rsidR="00E82DAF" w:rsidRPr="00E82DAF"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F0A11B" w14:textId="77777777" w:rsidR="00DD7953" w:rsidRPr="00B372BA" w:rsidRDefault="00DD7953" w:rsidP="00DD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37616DD0" w14:textId="77777777" w:rsidR="00DD7953" w:rsidRPr="00B372BA" w:rsidRDefault="004361DA" w:rsidP="00DD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</w:t>
            </w:r>
            <w:r w:rsidR="00E82DAF" w:rsidRPr="00E82DAF">
              <w:rPr>
                <w:rFonts w:ascii="Angsana New" w:hAnsi="Angsana New"/>
                <w:sz w:val="29"/>
                <w:szCs w:val="29"/>
              </w:rPr>
              <w:t>9</w:t>
            </w:r>
            <w:r w:rsidR="00CC5A41" w:rsidRPr="00CC5A41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FBE98B5" w14:textId="77777777" w:rsidR="00DD7953" w:rsidRPr="00B372BA" w:rsidRDefault="00DD7953" w:rsidP="00DD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66" w:type="dxa"/>
            <w:shd w:val="clear" w:color="auto" w:fill="auto"/>
            <w:vAlign w:val="bottom"/>
          </w:tcPr>
          <w:p w14:paraId="3DF530EB" w14:textId="77777777" w:rsidR="00DD7953" w:rsidRPr="00B372BA" w:rsidRDefault="00CC5A41" w:rsidP="00DD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CC5A41">
              <w:rPr>
                <w:rFonts w:ascii="Angsana New" w:hAnsi="Angsana New"/>
                <w:b/>
                <w:bCs/>
                <w:sz w:val="29"/>
                <w:szCs w:val="29"/>
              </w:rPr>
              <w:t>3</w:t>
            </w:r>
            <w:r w:rsidR="004361DA">
              <w:rPr>
                <w:rFonts w:ascii="Angsana New" w:hAnsi="Angsana New"/>
                <w:b/>
                <w:bCs/>
                <w:sz w:val="29"/>
                <w:szCs w:val="29"/>
              </w:rPr>
              <w:t>11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0262870F" w14:textId="77777777" w:rsidR="00DD7953" w:rsidRPr="00761B15" w:rsidRDefault="00DD7953" w:rsidP="00DD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18E3FC34" w14:textId="77777777" w:rsidR="00DD7953" w:rsidRPr="00761B15" w:rsidRDefault="004361DA" w:rsidP="00DD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</w:t>
            </w:r>
            <w:r w:rsidR="00CC5A41" w:rsidRPr="00CC5A41">
              <w:rPr>
                <w:rFonts w:ascii="Angsana New" w:hAnsi="Angsana New"/>
                <w:sz w:val="29"/>
                <w:szCs w:val="29"/>
              </w:rPr>
              <w:t>65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D4F21BE" w14:textId="77777777" w:rsidR="00DD7953" w:rsidRPr="00761B15" w:rsidRDefault="00DD7953" w:rsidP="00DD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FCE7879" w14:textId="77777777" w:rsidR="00DD7953" w:rsidRPr="00761B15" w:rsidRDefault="00DD7953" w:rsidP="00DD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761B1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0EF09CF1" w14:textId="77777777" w:rsidR="00DD7953" w:rsidRPr="00761B15" w:rsidRDefault="00DD7953" w:rsidP="00DD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3FC17B01" w14:textId="77777777" w:rsidR="00DD7953" w:rsidRPr="00761B15" w:rsidRDefault="004361DA" w:rsidP="00DD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="00CC5A41" w:rsidRPr="00CC5A41">
              <w:rPr>
                <w:rFonts w:ascii="Angsana New" w:hAnsi="Angsana New"/>
                <w:b/>
                <w:bCs/>
                <w:sz w:val="29"/>
                <w:szCs w:val="29"/>
              </w:rPr>
              <w:t>65</w:t>
            </w:r>
          </w:p>
        </w:tc>
      </w:tr>
      <w:tr w:rsidR="00DD7953" w:rsidRPr="00913E70" w14:paraId="68176512" w14:textId="77777777" w:rsidTr="00413BE9">
        <w:tc>
          <w:tcPr>
            <w:tcW w:w="2066" w:type="dxa"/>
            <w:shd w:val="clear" w:color="auto" w:fill="auto"/>
          </w:tcPr>
          <w:p w14:paraId="07D9B753" w14:textId="77777777" w:rsidR="00DD7953" w:rsidRPr="00913E70" w:rsidRDefault="00DD7953" w:rsidP="00DD7953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913E70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รวมหนี้สินที่มี</w:t>
            </w:r>
          </w:p>
          <w:p w14:paraId="465AAF69" w14:textId="77777777" w:rsidR="00DD7953" w:rsidRPr="00913E70" w:rsidRDefault="00DD7953" w:rsidP="00DD7953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9"/>
                <w:szCs w:val="29"/>
                <w:highlight w:val="cyan"/>
                <w:shd w:val="clear" w:color="auto" w:fill="E6E6E6"/>
              </w:rPr>
            </w:pPr>
            <w:r w:rsidRPr="00913E70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  </w:t>
            </w:r>
            <w:r w:rsidRPr="00913E70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ภาระดอกเบี้ย</w:t>
            </w:r>
          </w:p>
        </w:tc>
        <w:tc>
          <w:tcPr>
            <w:tcW w:w="830" w:type="dxa"/>
            <w:shd w:val="clear" w:color="auto" w:fill="auto"/>
          </w:tcPr>
          <w:p w14:paraId="20083B32" w14:textId="77777777" w:rsidR="00DD7953" w:rsidRPr="00913E70" w:rsidRDefault="00DD7953" w:rsidP="00DD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D39DCA" w14:textId="77777777" w:rsidR="00DD7953" w:rsidRPr="00B372BA" w:rsidRDefault="005938D0" w:rsidP="00DD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763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594A2A" w14:textId="77777777" w:rsidR="00DD7953" w:rsidRPr="00B372BA" w:rsidRDefault="00DD7953" w:rsidP="00DD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7F09CC" w14:textId="77777777" w:rsidR="00DD7953" w:rsidRPr="00B372BA" w:rsidRDefault="00CC5A41" w:rsidP="00DD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CC5A41">
              <w:rPr>
                <w:rFonts w:ascii="Angsana New" w:hAnsi="Angsana New"/>
                <w:b/>
                <w:bCs/>
                <w:sz w:val="29"/>
                <w:szCs w:val="29"/>
              </w:rPr>
              <w:t>3</w:t>
            </w:r>
            <w:r w:rsidR="00DD7953" w:rsidRPr="00B372BA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5938D0">
              <w:rPr>
                <w:rFonts w:ascii="Angsana New" w:hAnsi="Angsana New"/>
                <w:b/>
                <w:bCs/>
                <w:sz w:val="29"/>
                <w:szCs w:val="29"/>
              </w:rPr>
              <w:t>438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17A7971A" w14:textId="77777777" w:rsidR="00DD7953" w:rsidRPr="00B372BA" w:rsidRDefault="00DD7953" w:rsidP="00DD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5C7892" w14:textId="77777777" w:rsidR="00DD7953" w:rsidRPr="00B372BA" w:rsidRDefault="00CC5A41" w:rsidP="00DD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CC5A41">
              <w:rPr>
                <w:rFonts w:ascii="Angsana New" w:hAnsi="Angsana New"/>
                <w:b/>
                <w:bCs/>
                <w:sz w:val="29"/>
                <w:szCs w:val="29"/>
              </w:rPr>
              <w:t>4</w:t>
            </w:r>
            <w:r w:rsidR="00DD7953" w:rsidRPr="00B372BA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CC5A41">
              <w:rPr>
                <w:rFonts w:ascii="Angsana New" w:hAnsi="Angsana New"/>
                <w:b/>
                <w:bCs/>
                <w:sz w:val="29"/>
                <w:szCs w:val="29"/>
              </w:rPr>
              <w:t>2</w:t>
            </w:r>
            <w:r w:rsidR="004361DA">
              <w:rPr>
                <w:rFonts w:ascii="Angsana New" w:hAnsi="Angsana New"/>
                <w:b/>
                <w:bCs/>
                <w:sz w:val="29"/>
                <w:szCs w:val="29"/>
              </w:rPr>
              <w:t>01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5D8A2E63" w14:textId="77777777" w:rsidR="00DD7953" w:rsidRPr="00761B15" w:rsidRDefault="00DD7953" w:rsidP="00DD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227265" w14:textId="77777777" w:rsidR="00DD7953" w:rsidRPr="00761B15" w:rsidRDefault="005938D0" w:rsidP="00DD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="00DD7953" w:rsidRPr="00761B15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617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98B4BC8" w14:textId="77777777" w:rsidR="00DD7953" w:rsidRPr="00761B15" w:rsidRDefault="00DD7953" w:rsidP="00DD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E70F3F" w14:textId="77777777" w:rsidR="00DD7953" w:rsidRPr="00761B15" w:rsidRDefault="005938D0" w:rsidP="00DD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3</w:t>
            </w:r>
            <w:r w:rsidR="00DD7953" w:rsidRPr="00761B15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487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6E40CAB0" w14:textId="77777777" w:rsidR="00DD7953" w:rsidRPr="00761B15" w:rsidRDefault="00DD7953" w:rsidP="00DD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ACA3DE" w14:textId="77777777" w:rsidR="00DD7953" w:rsidRPr="00761B15" w:rsidRDefault="00CC5A41" w:rsidP="00DD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CC5A41">
              <w:rPr>
                <w:rFonts w:ascii="Angsana New" w:hAnsi="Angsana New"/>
                <w:b/>
                <w:bCs/>
                <w:sz w:val="29"/>
                <w:szCs w:val="29"/>
              </w:rPr>
              <w:t>5</w:t>
            </w:r>
            <w:r w:rsidR="00DD7953" w:rsidRPr="00761B15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4361DA">
              <w:rPr>
                <w:rFonts w:ascii="Angsana New" w:hAnsi="Angsana New"/>
                <w:b/>
                <w:bCs/>
                <w:sz w:val="29"/>
                <w:szCs w:val="29"/>
              </w:rPr>
              <w:t>10</w:t>
            </w:r>
            <w:r w:rsidRPr="00CC5A41">
              <w:rPr>
                <w:rFonts w:ascii="Angsana New" w:hAnsi="Angsana New"/>
                <w:b/>
                <w:bCs/>
                <w:sz w:val="29"/>
                <w:szCs w:val="29"/>
              </w:rPr>
              <w:t>4</w:t>
            </w:r>
          </w:p>
        </w:tc>
      </w:tr>
    </w:tbl>
    <w:p w14:paraId="648D532E" w14:textId="77777777" w:rsidR="006C65F7" w:rsidRPr="003076DC" w:rsidRDefault="006C65F7" w:rsidP="003076DC">
      <w:pPr>
        <w:spacing w:line="240" w:lineRule="auto"/>
        <w:rPr>
          <w:sz w:val="2"/>
          <w:szCs w:val="2"/>
        </w:rPr>
      </w:pPr>
      <w:r w:rsidRPr="00F41995">
        <w:br w:type="page"/>
      </w:r>
    </w:p>
    <w:tbl>
      <w:tblPr>
        <w:tblW w:w="9633" w:type="dxa"/>
        <w:tblInd w:w="450" w:type="dxa"/>
        <w:tblLook w:val="04A0" w:firstRow="1" w:lastRow="0" w:firstColumn="1" w:lastColumn="0" w:noHBand="0" w:noVBand="1"/>
      </w:tblPr>
      <w:tblGrid>
        <w:gridCol w:w="1890"/>
        <w:gridCol w:w="816"/>
        <w:gridCol w:w="1079"/>
        <w:gridCol w:w="232"/>
        <w:gridCol w:w="1032"/>
        <w:gridCol w:w="232"/>
        <w:gridCol w:w="770"/>
        <w:gridCol w:w="236"/>
        <w:gridCol w:w="1025"/>
        <w:gridCol w:w="243"/>
        <w:gridCol w:w="1055"/>
        <w:gridCol w:w="231"/>
        <w:gridCol w:w="792"/>
      </w:tblGrid>
      <w:tr w:rsidR="00967DAE" w:rsidRPr="00913E70" w14:paraId="08CA4245" w14:textId="77777777" w:rsidTr="00B372BA">
        <w:trPr>
          <w:tblHeader/>
        </w:trPr>
        <w:tc>
          <w:tcPr>
            <w:tcW w:w="1890" w:type="dxa"/>
            <w:shd w:val="clear" w:color="auto" w:fill="auto"/>
          </w:tcPr>
          <w:p w14:paraId="1CBCFE47" w14:textId="77777777" w:rsidR="00967DAE" w:rsidRPr="00913E70" w:rsidRDefault="006C65F7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9"/>
                <w:szCs w:val="29"/>
              </w:rPr>
            </w:pPr>
            <w:r>
              <w:br w:type="page"/>
            </w:r>
            <w:r w:rsidRPr="00913E70">
              <w:rPr>
                <w:b/>
                <w:bCs/>
                <w:cs/>
              </w:rPr>
              <w:br w:type="page"/>
            </w:r>
          </w:p>
        </w:tc>
        <w:tc>
          <w:tcPr>
            <w:tcW w:w="816" w:type="dxa"/>
            <w:shd w:val="clear" w:color="auto" w:fill="auto"/>
          </w:tcPr>
          <w:p w14:paraId="1973B938" w14:textId="77777777" w:rsidR="00967DAE" w:rsidRPr="00913E70" w:rsidRDefault="00967DAE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6927" w:type="dxa"/>
            <w:gridSpan w:val="11"/>
            <w:shd w:val="clear" w:color="auto" w:fill="auto"/>
          </w:tcPr>
          <w:p w14:paraId="07956181" w14:textId="77777777" w:rsidR="00967DAE" w:rsidRPr="00913E70" w:rsidRDefault="00967DAE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9"/>
                <w:szCs w:val="29"/>
                <w:highlight w:val="cyan"/>
              </w:rPr>
            </w:pPr>
            <w:r w:rsidRPr="00913E70">
              <w:rPr>
                <w:rFonts w:ascii="Angsana New" w:hAnsi="Angsana New" w:hint="cs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967DAE" w:rsidRPr="00913E70" w14:paraId="03CAB76A" w14:textId="77777777" w:rsidTr="00413BE9">
        <w:trPr>
          <w:tblHeader/>
        </w:trPr>
        <w:tc>
          <w:tcPr>
            <w:tcW w:w="1890" w:type="dxa"/>
            <w:shd w:val="clear" w:color="auto" w:fill="auto"/>
          </w:tcPr>
          <w:p w14:paraId="525D1194" w14:textId="77777777" w:rsidR="00967DAE" w:rsidRPr="00913E70" w:rsidRDefault="00967DAE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16" w:type="dxa"/>
            <w:shd w:val="clear" w:color="auto" w:fill="auto"/>
          </w:tcPr>
          <w:p w14:paraId="577843AA" w14:textId="77777777" w:rsidR="00967DAE" w:rsidRPr="00913E70" w:rsidRDefault="00967DAE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345" w:type="dxa"/>
            <w:gridSpan w:val="5"/>
            <w:shd w:val="clear" w:color="auto" w:fill="auto"/>
          </w:tcPr>
          <w:p w14:paraId="3BC8B5FD" w14:textId="77777777" w:rsidR="00967DAE" w:rsidRPr="00913E70" w:rsidRDefault="00CC5A41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C5A41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1DFA6D99" w14:textId="77777777" w:rsidR="00967DAE" w:rsidRPr="00913E70" w:rsidRDefault="00967DAE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346" w:type="dxa"/>
            <w:gridSpan w:val="5"/>
            <w:shd w:val="clear" w:color="auto" w:fill="auto"/>
          </w:tcPr>
          <w:p w14:paraId="2B4B5363" w14:textId="77777777" w:rsidR="00967DAE" w:rsidRPr="00913E70" w:rsidRDefault="00CC5A41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C5A41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</w:tr>
      <w:tr w:rsidR="00967DAE" w:rsidRPr="00913E70" w14:paraId="6458F14C" w14:textId="77777777" w:rsidTr="00413BE9">
        <w:trPr>
          <w:tblHeader/>
        </w:trPr>
        <w:tc>
          <w:tcPr>
            <w:tcW w:w="1890" w:type="dxa"/>
            <w:shd w:val="clear" w:color="auto" w:fill="auto"/>
          </w:tcPr>
          <w:p w14:paraId="12EB04B3" w14:textId="77777777" w:rsidR="00967DAE" w:rsidRPr="00913E70" w:rsidRDefault="00967DAE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9"/>
                <w:szCs w:val="29"/>
                <w:highlight w:val="cyan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5D1FFA6D" w14:textId="77777777" w:rsidR="00967DAE" w:rsidRPr="00913E70" w:rsidRDefault="00967DAE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ED718AA" w14:textId="77777777" w:rsidR="00967DAE" w:rsidRPr="00913E70" w:rsidRDefault="00967DAE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13E70">
              <w:rPr>
                <w:rFonts w:ascii="Angsana New" w:hAnsi="Angsana New" w:hint="cs"/>
                <w:sz w:val="29"/>
                <w:szCs w:val="29"/>
                <w:cs/>
              </w:rPr>
              <w:t>ส่วนที่มีหลักประกัน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0CDA0F46" w14:textId="77777777" w:rsidR="00967DAE" w:rsidRPr="00913E70" w:rsidRDefault="00967DAE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248897EB" w14:textId="77777777" w:rsidR="00967DAE" w:rsidRPr="00913E70" w:rsidRDefault="00967DAE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13E70">
              <w:rPr>
                <w:rFonts w:ascii="Angsana New" w:hAnsi="Angsana New" w:hint="cs"/>
                <w:sz w:val="29"/>
                <w:szCs w:val="29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738E1A6" w14:textId="77777777" w:rsidR="00967DAE" w:rsidRPr="00913E70" w:rsidRDefault="00967DAE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4C355786" w14:textId="77777777" w:rsidR="00967DAE" w:rsidRPr="00913E70" w:rsidRDefault="00967DAE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13E70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56B8EB1" w14:textId="77777777" w:rsidR="00967DAE" w:rsidRPr="00913E70" w:rsidRDefault="00967DAE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7A4DDC10" w14:textId="77777777" w:rsidR="00967DAE" w:rsidRPr="00913E70" w:rsidRDefault="00967DAE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13E70">
              <w:rPr>
                <w:rFonts w:ascii="Angsana New" w:hAnsi="Angsana New" w:hint="cs"/>
                <w:sz w:val="29"/>
                <w:szCs w:val="29"/>
                <w:cs/>
              </w:rPr>
              <w:t>ส่วนที่มีหลักประกัน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80041C2" w14:textId="77777777" w:rsidR="00967DAE" w:rsidRPr="00913E70" w:rsidRDefault="00967DAE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CE77156" w14:textId="77777777" w:rsidR="00967DAE" w:rsidRPr="00913E70" w:rsidRDefault="00967DAE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13E70">
              <w:rPr>
                <w:rFonts w:ascii="Angsana New" w:hAnsi="Angsana New" w:hint="cs"/>
                <w:sz w:val="29"/>
                <w:szCs w:val="29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35F3E37C" w14:textId="77777777" w:rsidR="00967DAE" w:rsidRPr="00913E70" w:rsidRDefault="00967DAE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86ACD75" w14:textId="77777777" w:rsidR="00967DAE" w:rsidRPr="00913E70" w:rsidRDefault="00967DAE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13E70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</w:tr>
      <w:tr w:rsidR="00967DAE" w:rsidRPr="00913E70" w14:paraId="3A3648A8" w14:textId="77777777" w:rsidTr="00B372BA">
        <w:trPr>
          <w:tblHeader/>
        </w:trPr>
        <w:tc>
          <w:tcPr>
            <w:tcW w:w="1890" w:type="dxa"/>
            <w:shd w:val="clear" w:color="auto" w:fill="auto"/>
          </w:tcPr>
          <w:p w14:paraId="432DCAC0" w14:textId="77777777" w:rsidR="00967DAE" w:rsidRPr="00913E70" w:rsidRDefault="00967DAE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9"/>
                <w:szCs w:val="29"/>
                <w:highlight w:val="cyan"/>
              </w:rPr>
            </w:pPr>
          </w:p>
        </w:tc>
        <w:tc>
          <w:tcPr>
            <w:tcW w:w="816" w:type="dxa"/>
            <w:shd w:val="clear" w:color="auto" w:fill="auto"/>
          </w:tcPr>
          <w:p w14:paraId="4EC7EEEE" w14:textId="77777777" w:rsidR="00967DAE" w:rsidRPr="00913E70" w:rsidRDefault="00967DAE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6927" w:type="dxa"/>
            <w:gridSpan w:val="11"/>
            <w:shd w:val="clear" w:color="auto" w:fill="auto"/>
            <w:vAlign w:val="bottom"/>
          </w:tcPr>
          <w:p w14:paraId="67260FBA" w14:textId="77777777" w:rsidR="00967DAE" w:rsidRPr="00913E70" w:rsidRDefault="00967DAE" w:rsidP="0091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9"/>
                <w:szCs w:val="29"/>
                <w:highlight w:val="cyan"/>
                <w:cs/>
              </w:rPr>
            </w:pPr>
            <w:r w:rsidRPr="00913E70">
              <w:rPr>
                <w:rFonts w:ascii="Angsana New" w:hAnsi="Angsana New" w:hint="cs"/>
                <w:i/>
                <w:iCs/>
                <w:sz w:val="29"/>
                <w:szCs w:val="29"/>
              </w:rPr>
              <w:t>(</w:t>
            </w:r>
            <w:r w:rsidRPr="00913E70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ล้านบาท)</w:t>
            </w:r>
          </w:p>
        </w:tc>
      </w:tr>
      <w:tr w:rsidR="003076DC" w:rsidRPr="00913E70" w14:paraId="74889144" w14:textId="77777777" w:rsidTr="00413BE9">
        <w:tc>
          <w:tcPr>
            <w:tcW w:w="1890" w:type="dxa"/>
            <w:shd w:val="clear" w:color="auto" w:fill="auto"/>
          </w:tcPr>
          <w:p w14:paraId="4F8E390F" w14:textId="77777777" w:rsidR="003076DC" w:rsidRPr="00913E70" w:rsidRDefault="003076DC" w:rsidP="003076DC">
            <w:pPr>
              <w:pStyle w:val="ListParagraph"/>
              <w:ind w:left="0" w:right="-22"/>
              <w:rPr>
                <w:rFonts w:ascii="Angsana New" w:hAnsi="Angsana New"/>
                <w:sz w:val="29"/>
                <w:szCs w:val="29"/>
              </w:rPr>
            </w:pPr>
            <w:r w:rsidRPr="00913E70">
              <w:rPr>
                <w:rFonts w:ascii="Angsana New" w:hAnsi="Angsana New" w:hint="cs"/>
                <w:sz w:val="29"/>
                <w:szCs w:val="29"/>
                <w:cs/>
              </w:rPr>
              <w:t>เงินกู้ยืมระยะสั้น</w:t>
            </w:r>
          </w:p>
          <w:p w14:paraId="1E2FE119" w14:textId="77777777" w:rsidR="003076DC" w:rsidRPr="00913E70" w:rsidRDefault="003076DC" w:rsidP="003076DC">
            <w:pPr>
              <w:pStyle w:val="ListParagraph"/>
              <w:ind w:left="0" w:right="-22"/>
              <w:rPr>
                <w:rFonts w:ascii="Angsana New" w:hAnsi="Angsana New"/>
                <w:sz w:val="29"/>
                <w:szCs w:val="29"/>
                <w:cs/>
              </w:rPr>
            </w:pPr>
            <w:r w:rsidRPr="00913E70">
              <w:rPr>
                <w:rFonts w:ascii="Angsana New" w:hAnsi="Angsana New"/>
                <w:sz w:val="29"/>
                <w:szCs w:val="29"/>
              </w:rPr>
              <w:t xml:space="preserve">   </w:t>
            </w:r>
            <w:r w:rsidRPr="00913E70">
              <w:rPr>
                <w:rFonts w:ascii="Angsana New" w:hAnsi="Angsana New" w:hint="cs"/>
                <w:sz w:val="29"/>
                <w:szCs w:val="29"/>
                <w:cs/>
              </w:rPr>
              <w:t>จากสถาบันการเงิน</w:t>
            </w:r>
          </w:p>
        </w:tc>
        <w:tc>
          <w:tcPr>
            <w:tcW w:w="816" w:type="dxa"/>
            <w:shd w:val="clear" w:color="auto" w:fill="auto"/>
          </w:tcPr>
          <w:p w14:paraId="2DDB3E18" w14:textId="77777777" w:rsidR="003076DC" w:rsidRPr="00913E70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EE9F988" w14:textId="77777777" w:rsidR="003076DC" w:rsidRPr="00761B15" w:rsidRDefault="00772E32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0116B5F2" w14:textId="77777777" w:rsidR="003076DC" w:rsidRPr="00761B15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5F4EA8BA" w14:textId="77777777" w:rsidR="003076DC" w:rsidRPr="00761B15" w:rsidRDefault="00E82DAF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E82DAF">
              <w:rPr>
                <w:rFonts w:ascii="Angsana New" w:hAnsi="Angsana New"/>
                <w:sz w:val="29"/>
                <w:szCs w:val="29"/>
              </w:rPr>
              <w:t>9</w:t>
            </w:r>
            <w:r w:rsidR="00CC5A41" w:rsidRPr="00CC5A41">
              <w:rPr>
                <w:rFonts w:ascii="Angsana New" w:hAnsi="Angsana New"/>
                <w:sz w:val="29"/>
                <w:szCs w:val="29"/>
              </w:rPr>
              <w:t>3</w:t>
            </w:r>
            <w:r w:rsidR="004361DA">
              <w:rPr>
                <w:rFonts w:ascii="Angsana New" w:hAnsi="Angsana New"/>
                <w:sz w:val="29"/>
                <w:szCs w:val="29"/>
              </w:rPr>
              <w:t>0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67ABE107" w14:textId="77777777" w:rsidR="003076DC" w:rsidRPr="00761B15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47E4BFB4" w14:textId="77777777" w:rsidR="003076DC" w:rsidRPr="00761B15" w:rsidRDefault="00E82DAF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E82DAF">
              <w:rPr>
                <w:rFonts w:ascii="Angsana New" w:hAnsi="Angsana New"/>
                <w:b/>
                <w:bCs/>
                <w:sz w:val="29"/>
                <w:szCs w:val="29"/>
              </w:rPr>
              <w:t>9</w:t>
            </w:r>
            <w:r w:rsidR="00CC5A41" w:rsidRPr="00CC5A41">
              <w:rPr>
                <w:rFonts w:ascii="Angsana New" w:hAnsi="Angsana New"/>
                <w:b/>
                <w:bCs/>
                <w:sz w:val="29"/>
                <w:szCs w:val="29"/>
              </w:rPr>
              <w:t>3</w:t>
            </w:r>
            <w:r w:rsidR="004361DA">
              <w:rPr>
                <w:rFonts w:ascii="Angsana New" w:hAnsi="Angsana New"/>
                <w:b/>
                <w:bCs/>
                <w:sz w:val="29"/>
                <w:szCs w:val="29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9B4764" w14:textId="77777777" w:rsidR="003076DC" w:rsidRPr="00761B15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390E897E" w14:textId="77777777" w:rsidR="003076DC" w:rsidRPr="00761B15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761B1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DBD6928" w14:textId="77777777" w:rsidR="003076DC" w:rsidRPr="00761B15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6678212F" w14:textId="77777777" w:rsidR="003076DC" w:rsidRPr="00761B15" w:rsidRDefault="00E82DAF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E82DAF">
              <w:rPr>
                <w:rFonts w:ascii="Angsana New" w:hAnsi="Angsana New"/>
                <w:sz w:val="29"/>
                <w:szCs w:val="29"/>
              </w:rPr>
              <w:t>9</w:t>
            </w:r>
            <w:r w:rsidR="00CC5A41" w:rsidRPr="00CC5A41">
              <w:rPr>
                <w:rFonts w:ascii="Angsana New" w:hAnsi="Angsana New"/>
                <w:sz w:val="29"/>
                <w:szCs w:val="29"/>
              </w:rPr>
              <w:t>5</w:t>
            </w:r>
            <w:r w:rsidRPr="00E82DAF"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99DF971" w14:textId="77777777" w:rsidR="003076DC" w:rsidRPr="00761B15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C773713" w14:textId="77777777" w:rsidR="003076DC" w:rsidRPr="00761B15" w:rsidRDefault="00E82DAF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E82DAF">
              <w:rPr>
                <w:rFonts w:ascii="Angsana New" w:hAnsi="Angsana New"/>
                <w:b/>
                <w:bCs/>
                <w:sz w:val="29"/>
                <w:szCs w:val="29"/>
              </w:rPr>
              <w:t>9</w:t>
            </w:r>
            <w:r w:rsidR="00CC5A41" w:rsidRPr="00CC5A41">
              <w:rPr>
                <w:rFonts w:ascii="Angsana New" w:hAnsi="Angsana New"/>
                <w:b/>
                <w:bCs/>
                <w:sz w:val="29"/>
                <w:szCs w:val="29"/>
              </w:rPr>
              <w:t>5</w:t>
            </w:r>
            <w:r w:rsidRPr="00E82DAF">
              <w:rPr>
                <w:rFonts w:ascii="Angsana New" w:hAnsi="Angsana New"/>
                <w:b/>
                <w:bCs/>
                <w:sz w:val="29"/>
                <w:szCs w:val="29"/>
              </w:rPr>
              <w:t>8</w:t>
            </w:r>
          </w:p>
        </w:tc>
      </w:tr>
      <w:tr w:rsidR="003076DC" w:rsidRPr="00913E70" w14:paraId="08E172F8" w14:textId="77777777" w:rsidTr="00413BE9">
        <w:tc>
          <w:tcPr>
            <w:tcW w:w="1890" w:type="dxa"/>
            <w:shd w:val="clear" w:color="auto" w:fill="auto"/>
          </w:tcPr>
          <w:p w14:paraId="3639D4D7" w14:textId="77777777" w:rsidR="003076DC" w:rsidRPr="00913E70" w:rsidRDefault="003076DC" w:rsidP="003076DC">
            <w:pPr>
              <w:pStyle w:val="ListParagraph"/>
              <w:ind w:left="0" w:right="-22"/>
              <w:rPr>
                <w:rFonts w:ascii="Angsana New" w:hAnsi="Angsana New"/>
                <w:sz w:val="29"/>
                <w:szCs w:val="29"/>
                <w:cs/>
              </w:rPr>
            </w:pPr>
            <w:r w:rsidRPr="00913E70">
              <w:rPr>
                <w:rFonts w:ascii="Angsana New" w:hAnsi="Angsana New" w:hint="cs"/>
                <w:sz w:val="29"/>
                <w:szCs w:val="29"/>
                <w:cs/>
              </w:rPr>
              <w:t>หนี้สินจากการทำ</w:t>
            </w:r>
            <w:r w:rsidRPr="00913E70">
              <w:rPr>
                <w:rFonts w:ascii="Angsana New" w:hAnsi="Angsana New"/>
                <w:sz w:val="29"/>
                <w:szCs w:val="29"/>
              </w:rPr>
              <w:br/>
              <w:t xml:space="preserve">   </w:t>
            </w:r>
            <w:r w:rsidRPr="00913E70">
              <w:rPr>
                <w:rFonts w:ascii="Angsana New" w:hAnsi="Angsana New" w:hint="cs"/>
                <w:sz w:val="29"/>
                <w:szCs w:val="29"/>
                <w:cs/>
              </w:rPr>
              <w:t>ทรัสต์รีซีทส์</w:t>
            </w:r>
          </w:p>
        </w:tc>
        <w:tc>
          <w:tcPr>
            <w:tcW w:w="816" w:type="dxa"/>
            <w:shd w:val="clear" w:color="auto" w:fill="auto"/>
          </w:tcPr>
          <w:p w14:paraId="63A70EC0" w14:textId="77777777" w:rsidR="003076DC" w:rsidRPr="00913E70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AEDC301" w14:textId="77777777" w:rsidR="003076DC" w:rsidRPr="00761B15" w:rsidRDefault="004361DA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</w:t>
            </w:r>
            <w:r w:rsidR="00CC5A41" w:rsidRPr="00CC5A41">
              <w:rPr>
                <w:rFonts w:ascii="Angsana New" w:hAnsi="Angsana New"/>
                <w:sz w:val="29"/>
                <w:szCs w:val="29"/>
              </w:rPr>
              <w:t>57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E5EBC61" w14:textId="77777777" w:rsidR="003076DC" w:rsidRPr="00761B15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036DA5DD" w14:textId="77777777" w:rsidR="003076DC" w:rsidRPr="00761B15" w:rsidRDefault="00772E32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080D3D9" w14:textId="77777777" w:rsidR="003076DC" w:rsidRPr="00761B15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094BE707" w14:textId="77777777" w:rsidR="003076DC" w:rsidRPr="00761B15" w:rsidRDefault="004361DA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="00CC5A41" w:rsidRPr="00CC5A41">
              <w:rPr>
                <w:rFonts w:ascii="Angsana New" w:hAnsi="Angsana New"/>
                <w:b/>
                <w:bCs/>
                <w:sz w:val="29"/>
                <w:szCs w:val="29"/>
              </w:rPr>
              <w:t>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EABE0D" w14:textId="77777777" w:rsidR="003076DC" w:rsidRPr="00761B15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2B89CFA4" w14:textId="77777777" w:rsidR="003076DC" w:rsidRPr="00761B15" w:rsidRDefault="00CC5A41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CC5A41">
              <w:rPr>
                <w:rFonts w:ascii="Angsana New" w:hAnsi="Angsana New"/>
                <w:sz w:val="29"/>
                <w:szCs w:val="29"/>
              </w:rPr>
              <w:t>546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0EF9507" w14:textId="77777777" w:rsidR="003076DC" w:rsidRPr="00761B15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62350E33" w14:textId="77777777" w:rsidR="003076DC" w:rsidRPr="00761B15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761B1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86EA082" w14:textId="77777777" w:rsidR="003076DC" w:rsidRPr="00761B15" w:rsidRDefault="003076DC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71056DF" w14:textId="77777777" w:rsidR="003076DC" w:rsidRPr="00761B15" w:rsidRDefault="00CC5A41" w:rsidP="0030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CC5A41">
              <w:rPr>
                <w:rFonts w:ascii="Angsana New" w:hAnsi="Angsana New"/>
                <w:b/>
                <w:bCs/>
                <w:sz w:val="29"/>
                <w:szCs w:val="29"/>
              </w:rPr>
              <w:t>546</w:t>
            </w:r>
          </w:p>
        </w:tc>
      </w:tr>
      <w:tr w:rsidR="00B372BA" w:rsidRPr="00913E70" w14:paraId="263FDABD" w14:textId="77777777" w:rsidTr="00413BE9">
        <w:tc>
          <w:tcPr>
            <w:tcW w:w="1890" w:type="dxa"/>
            <w:shd w:val="clear" w:color="auto" w:fill="auto"/>
          </w:tcPr>
          <w:p w14:paraId="4C045249" w14:textId="77777777" w:rsidR="00B372BA" w:rsidRPr="00913E70" w:rsidRDefault="00B372BA" w:rsidP="00B372BA">
            <w:pPr>
              <w:ind w:left="166" w:right="-107" w:hanging="180"/>
              <w:rPr>
                <w:rFonts w:ascii="Angsana New" w:hAnsi="Angsana New"/>
                <w:sz w:val="29"/>
                <w:szCs w:val="29"/>
                <w:cs/>
              </w:rPr>
            </w:pPr>
            <w:r w:rsidRPr="00913E70">
              <w:rPr>
                <w:rFonts w:ascii="Angsana New" w:hAnsi="Angsana New" w:hint="cs"/>
                <w:sz w:val="29"/>
                <w:szCs w:val="29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C50FAE">
              <w:rPr>
                <w:rFonts w:ascii="Angsana New" w:hAnsi="Angsana New"/>
                <w:i/>
                <w:iCs/>
                <w:sz w:val="29"/>
                <w:szCs w:val="29"/>
              </w:rPr>
              <w:t>(</w:t>
            </w:r>
            <w:r w:rsidR="00CC5A41" w:rsidRPr="00CC5A41">
              <w:rPr>
                <w:rFonts w:ascii="Angsana New" w:hAnsi="Angsana New"/>
                <w:i/>
                <w:iCs/>
                <w:sz w:val="29"/>
                <w:szCs w:val="29"/>
              </w:rPr>
              <w:t>2562</w:t>
            </w:r>
            <w:r w:rsidRPr="00C50FAE">
              <w:rPr>
                <w:rFonts w:ascii="Angsana New" w:hAnsi="Angsana New"/>
                <w:i/>
                <w:iCs/>
                <w:sz w:val="29"/>
                <w:szCs w:val="29"/>
              </w:rPr>
              <w:t xml:space="preserve">: </w:t>
            </w:r>
            <w:r w:rsidRPr="00C50FAE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หนี้สินตามสัญญาเช่าการเงิน</w:t>
            </w:r>
            <w:r w:rsidRPr="00C50FAE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)</w:t>
            </w:r>
          </w:p>
        </w:tc>
        <w:tc>
          <w:tcPr>
            <w:tcW w:w="816" w:type="dxa"/>
            <w:shd w:val="clear" w:color="auto" w:fill="auto"/>
          </w:tcPr>
          <w:p w14:paraId="5CD58B37" w14:textId="77777777" w:rsidR="00B372BA" w:rsidRPr="00913E70" w:rsidRDefault="00B372BA" w:rsidP="00B3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74AAEE0" w14:textId="77777777" w:rsidR="00B372BA" w:rsidRPr="00761B15" w:rsidRDefault="00B372BA" w:rsidP="00B3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57237E72" w14:textId="77777777" w:rsidR="00B372BA" w:rsidRPr="00761B15" w:rsidRDefault="00B372BA" w:rsidP="00B3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07B6C8AA" w14:textId="77777777" w:rsidR="00B372BA" w:rsidRPr="00761B15" w:rsidRDefault="00CC5A41" w:rsidP="00B3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CC5A41">
              <w:rPr>
                <w:rFonts w:ascii="Angsana New" w:hAnsi="Angsana New"/>
                <w:sz w:val="29"/>
                <w:szCs w:val="29"/>
              </w:rPr>
              <w:t>2</w:t>
            </w:r>
            <w:r w:rsidR="00E82DAF" w:rsidRPr="00E82DAF">
              <w:rPr>
                <w:rFonts w:ascii="Angsana New" w:hAnsi="Angsana New"/>
                <w:sz w:val="29"/>
                <w:szCs w:val="29"/>
              </w:rPr>
              <w:t>8</w:t>
            </w:r>
            <w:r w:rsidR="004361DA">
              <w:rPr>
                <w:rFonts w:ascii="Angsana New" w:hAnsi="Angsana New"/>
                <w:sz w:val="29"/>
                <w:szCs w:val="29"/>
              </w:rPr>
              <w:t>0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0A3CCECB" w14:textId="77777777" w:rsidR="00B372BA" w:rsidRPr="00761B15" w:rsidRDefault="00B372BA" w:rsidP="00B3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59D5FB97" w14:textId="77777777" w:rsidR="00B372BA" w:rsidRDefault="00CC5A41" w:rsidP="00B3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C5A41">
              <w:rPr>
                <w:rFonts w:ascii="Angsana New" w:hAnsi="Angsana New"/>
                <w:b/>
                <w:bCs/>
                <w:sz w:val="29"/>
                <w:szCs w:val="29"/>
              </w:rPr>
              <w:t>2</w:t>
            </w:r>
            <w:r w:rsidR="00E82DAF" w:rsidRPr="00E82DAF">
              <w:rPr>
                <w:rFonts w:ascii="Angsana New" w:hAnsi="Angsana New"/>
                <w:b/>
                <w:bCs/>
                <w:sz w:val="29"/>
                <w:szCs w:val="29"/>
              </w:rPr>
              <w:t>8</w:t>
            </w:r>
            <w:r w:rsidR="004361DA">
              <w:rPr>
                <w:rFonts w:ascii="Angsana New" w:hAnsi="Angsana New"/>
                <w:b/>
                <w:bCs/>
                <w:sz w:val="29"/>
                <w:szCs w:val="29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21B264" w14:textId="77777777" w:rsidR="00B372BA" w:rsidRPr="00761B15" w:rsidRDefault="00B372BA" w:rsidP="00B3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04C55457" w14:textId="77777777" w:rsidR="00B372BA" w:rsidRPr="00761B15" w:rsidRDefault="004361DA" w:rsidP="00B3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1412EF4" w14:textId="77777777" w:rsidR="00B372BA" w:rsidRPr="00761B15" w:rsidRDefault="00B372BA" w:rsidP="00B3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CB2FF18" w14:textId="77777777" w:rsidR="00B372BA" w:rsidRPr="00761B15" w:rsidRDefault="00B372BA" w:rsidP="00B3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761B1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9F11BF6" w14:textId="77777777" w:rsidR="00B372BA" w:rsidRPr="00761B15" w:rsidRDefault="00B372BA" w:rsidP="00B3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1CAA59B" w14:textId="77777777" w:rsidR="00B372BA" w:rsidRPr="00761B15" w:rsidRDefault="004361DA" w:rsidP="00B3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</w:p>
        </w:tc>
      </w:tr>
      <w:tr w:rsidR="00020CC8" w:rsidRPr="00913E70" w14:paraId="06935841" w14:textId="77777777" w:rsidTr="00413BE9">
        <w:tc>
          <w:tcPr>
            <w:tcW w:w="1890" w:type="dxa"/>
            <w:shd w:val="clear" w:color="auto" w:fill="auto"/>
          </w:tcPr>
          <w:p w14:paraId="7AB75DAC" w14:textId="77777777" w:rsidR="00020CC8" w:rsidRPr="00913E70" w:rsidRDefault="00020CC8" w:rsidP="00020CC8">
            <w:pPr>
              <w:ind w:left="166" w:right="-107" w:hanging="180"/>
              <w:rPr>
                <w:rFonts w:ascii="Angsana New" w:hAnsi="Angsana New"/>
                <w:sz w:val="29"/>
                <w:szCs w:val="29"/>
                <w:cs/>
              </w:rPr>
            </w:pPr>
            <w:r w:rsidRPr="00913E70">
              <w:rPr>
                <w:rFonts w:ascii="Angsana New" w:hAnsi="Angsana New" w:hint="cs"/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6" w:type="dxa"/>
            <w:shd w:val="clear" w:color="auto" w:fill="auto"/>
          </w:tcPr>
          <w:p w14:paraId="67918798" w14:textId="77777777" w:rsidR="00020CC8" w:rsidRPr="00913E70" w:rsidRDefault="00020CC8" w:rsidP="0002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50BB2A7" w14:textId="77777777" w:rsidR="00020CC8" w:rsidRPr="00761B15" w:rsidRDefault="00020CC8" w:rsidP="0002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3CD181BE" w14:textId="77777777" w:rsidR="00020CC8" w:rsidRPr="00761B15" w:rsidRDefault="00020CC8" w:rsidP="0002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4C6B1E07" w14:textId="77777777" w:rsidR="00020CC8" w:rsidRDefault="00CC5A41" w:rsidP="0002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C5A41">
              <w:rPr>
                <w:rFonts w:ascii="Angsana New" w:hAnsi="Angsana New"/>
                <w:sz w:val="29"/>
                <w:szCs w:val="29"/>
              </w:rPr>
              <w:t>3</w:t>
            </w:r>
            <w:r w:rsidR="00E82DAF" w:rsidRPr="00E82DAF">
              <w:rPr>
                <w:rFonts w:ascii="Angsana New" w:hAnsi="Angsana New"/>
                <w:sz w:val="29"/>
                <w:szCs w:val="29"/>
              </w:rPr>
              <w:t>8</w:t>
            </w:r>
            <w:r w:rsidRPr="00CC5A41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46BE1BD" w14:textId="77777777" w:rsidR="00020CC8" w:rsidRPr="00761B15" w:rsidRDefault="00020CC8" w:rsidP="0002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79BFD86A" w14:textId="77777777" w:rsidR="00020CC8" w:rsidRDefault="00CC5A41" w:rsidP="0002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C5A41">
              <w:rPr>
                <w:rFonts w:ascii="Angsana New" w:hAnsi="Angsana New"/>
                <w:b/>
                <w:bCs/>
                <w:sz w:val="29"/>
                <w:szCs w:val="29"/>
              </w:rPr>
              <w:t>3</w:t>
            </w:r>
            <w:r w:rsidR="00E82DAF" w:rsidRPr="00E82DAF">
              <w:rPr>
                <w:rFonts w:ascii="Angsana New" w:hAnsi="Angsana New"/>
                <w:b/>
                <w:bCs/>
                <w:sz w:val="29"/>
                <w:szCs w:val="29"/>
              </w:rPr>
              <w:t>8</w:t>
            </w:r>
            <w:r w:rsidRPr="00CC5A41">
              <w:rPr>
                <w:rFonts w:ascii="Angsana New" w:hAnsi="Angsana New"/>
                <w:b/>
                <w:bCs/>
                <w:sz w:val="29"/>
                <w:szCs w:val="29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DE42A8" w14:textId="77777777" w:rsidR="00020CC8" w:rsidRPr="00761B15" w:rsidRDefault="00020CC8" w:rsidP="0002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1CB01374" w14:textId="77777777" w:rsidR="00020CC8" w:rsidRPr="00761B15" w:rsidRDefault="00020CC8" w:rsidP="0002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761B1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9E71C9D" w14:textId="77777777" w:rsidR="00020CC8" w:rsidRPr="00761B15" w:rsidRDefault="00020CC8" w:rsidP="0002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224173DA" w14:textId="77777777" w:rsidR="00020CC8" w:rsidRPr="00761B15" w:rsidRDefault="00020CC8" w:rsidP="0002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761B1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4062A3E" w14:textId="77777777" w:rsidR="00020CC8" w:rsidRPr="00761B15" w:rsidRDefault="00020CC8" w:rsidP="0002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B8F6145" w14:textId="77777777" w:rsidR="00020CC8" w:rsidRPr="00020CC8" w:rsidRDefault="00020CC8" w:rsidP="0002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20CC8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</w:tr>
      <w:tr w:rsidR="00020CC8" w:rsidRPr="00913E70" w14:paraId="61656E2F" w14:textId="77777777" w:rsidTr="00413BE9">
        <w:tc>
          <w:tcPr>
            <w:tcW w:w="1890" w:type="dxa"/>
            <w:shd w:val="clear" w:color="auto" w:fill="auto"/>
          </w:tcPr>
          <w:p w14:paraId="5DAD7454" w14:textId="77777777" w:rsidR="00020CC8" w:rsidRPr="00913E70" w:rsidRDefault="00020CC8" w:rsidP="00020CC8">
            <w:pPr>
              <w:pStyle w:val="ListParagraph"/>
              <w:ind w:left="166" w:right="-107" w:hanging="180"/>
              <w:rPr>
                <w:rFonts w:ascii="Angsana New" w:hAnsi="Angsana New"/>
                <w:sz w:val="29"/>
                <w:szCs w:val="29"/>
                <w:cs/>
              </w:rPr>
            </w:pPr>
            <w:r w:rsidRPr="00913E70">
              <w:rPr>
                <w:rFonts w:ascii="Angsana New" w:hAnsi="Angsana New" w:hint="cs"/>
                <w:sz w:val="29"/>
                <w:szCs w:val="29"/>
                <w:cs/>
              </w:rPr>
              <w:t>หุ้นกู้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ระยะยาว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625495A0" w14:textId="77777777" w:rsidR="00020CC8" w:rsidRPr="00913E70" w:rsidRDefault="00020CC8" w:rsidP="0002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1FD1688" w14:textId="4D47139E" w:rsidR="00020CC8" w:rsidRDefault="000E0C90" w:rsidP="0002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315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5563F77" w14:textId="77777777" w:rsidR="00020CC8" w:rsidRPr="00761B15" w:rsidRDefault="00020CC8" w:rsidP="0002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18CD8CD4" w14:textId="14E9F7EB" w:rsidR="00020CC8" w:rsidRPr="00761B15" w:rsidRDefault="000E0C90" w:rsidP="000E0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385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0A05744" w14:textId="77777777" w:rsidR="00020CC8" w:rsidRPr="00761B15" w:rsidRDefault="00020CC8" w:rsidP="0002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424092A9" w14:textId="77777777" w:rsidR="00020CC8" w:rsidRPr="00761B15" w:rsidRDefault="00CC5A41" w:rsidP="0002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C5A41">
              <w:rPr>
                <w:rFonts w:ascii="Angsana New" w:hAnsi="Angsana New"/>
                <w:b/>
                <w:bCs/>
                <w:sz w:val="29"/>
                <w:szCs w:val="29"/>
              </w:rPr>
              <w:t>7</w:t>
            </w:r>
            <w:r w:rsidR="004361DA">
              <w:rPr>
                <w:rFonts w:ascii="Angsana New" w:hAnsi="Angsana New"/>
                <w:b/>
                <w:bCs/>
                <w:sz w:val="29"/>
                <w:szCs w:val="29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4737C2" w14:textId="77777777" w:rsidR="00020CC8" w:rsidRPr="00761B15" w:rsidRDefault="00020CC8" w:rsidP="0002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4132E990" w14:textId="054A0CC8" w:rsidR="00020CC8" w:rsidRPr="00761B15" w:rsidRDefault="000E0C90" w:rsidP="0002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450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9371C37" w14:textId="77777777" w:rsidR="00020CC8" w:rsidRPr="00761B15" w:rsidRDefault="00020CC8" w:rsidP="0002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32426131" w14:textId="60AC9641" w:rsidR="00020CC8" w:rsidRPr="00761B15" w:rsidRDefault="000E0C90" w:rsidP="000E0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550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37976E44" w14:textId="77777777" w:rsidR="00020CC8" w:rsidRPr="00761B15" w:rsidRDefault="00020CC8" w:rsidP="0002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76DFBE5" w14:textId="77777777" w:rsidR="00020CC8" w:rsidRPr="00761B15" w:rsidRDefault="004361DA" w:rsidP="0002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="00020CC8" w:rsidRPr="00761B15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000</w:t>
            </w:r>
          </w:p>
        </w:tc>
      </w:tr>
      <w:tr w:rsidR="00020CC8" w:rsidRPr="00913E70" w14:paraId="2282CB00" w14:textId="77777777" w:rsidTr="00413BE9">
        <w:tc>
          <w:tcPr>
            <w:tcW w:w="1890" w:type="dxa"/>
            <w:shd w:val="clear" w:color="auto" w:fill="auto"/>
          </w:tcPr>
          <w:p w14:paraId="0B40F3CB" w14:textId="77777777" w:rsidR="00020CC8" w:rsidRPr="00913E70" w:rsidRDefault="00020CC8" w:rsidP="00020CC8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913E70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รวมหนี้สินที่มี</w:t>
            </w:r>
          </w:p>
          <w:p w14:paraId="55D569BE" w14:textId="77777777" w:rsidR="00020CC8" w:rsidRPr="00913E70" w:rsidRDefault="00020CC8" w:rsidP="00020CC8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9"/>
                <w:szCs w:val="29"/>
                <w:highlight w:val="cyan"/>
                <w:shd w:val="clear" w:color="auto" w:fill="E6E6E6"/>
              </w:rPr>
            </w:pPr>
            <w:r w:rsidRPr="00913E70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  </w:t>
            </w:r>
            <w:r w:rsidRPr="00913E70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ภาระดอกเบี้ย</w:t>
            </w:r>
          </w:p>
        </w:tc>
        <w:tc>
          <w:tcPr>
            <w:tcW w:w="816" w:type="dxa"/>
            <w:shd w:val="clear" w:color="auto" w:fill="auto"/>
          </w:tcPr>
          <w:p w14:paraId="7746844C" w14:textId="77777777" w:rsidR="00020CC8" w:rsidRPr="00913E70" w:rsidRDefault="00020CC8" w:rsidP="0002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4E557D" w14:textId="1F9DF828" w:rsidR="00020CC8" w:rsidRPr="00761B15" w:rsidRDefault="000E0C90" w:rsidP="0002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472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3327C3E" w14:textId="77777777" w:rsidR="00020CC8" w:rsidRPr="00761B15" w:rsidRDefault="00020CC8" w:rsidP="0002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D53C94" w14:textId="1A1A4369" w:rsidR="00020CC8" w:rsidRPr="00761B15" w:rsidRDefault="004361DA" w:rsidP="0002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="00020CC8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0E0C90">
              <w:rPr>
                <w:rFonts w:ascii="Angsana New" w:hAnsi="Angsana New"/>
                <w:b/>
                <w:bCs/>
                <w:sz w:val="29"/>
                <w:szCs w:val="29"/>
              </w:rPr>
              <w:t>978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981BC60" w14:textId="77777777" w:rsidR="00020CC8" w:rsidRPr="00761B15" w:rsidRDefault="00020CC8" w:rsidP="0002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249B14" w14:textId="77777777" w:rsidR="00020CC8" w:rsidRPr="00761B15" w:rsidRDefault="00CC5A41" w:rsidP="0002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CC5A41">
              <w:rPr>
                <w:rFonts w:ascii="Angsana New" w:hAnsi="Angsana New"/>
                <w:b/>
                <w:bCs/>
                <w:sz w:val="29"/>
                <w:szCs w:val="29"/>
              </w:rPr>
              <w:t>2</w:t>
            </w:r>
            <w:r w:rsidR="00020CC8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CC5A41">
              <w:rPr>
                <w:rFonts w:ascii="Angsana New" w:hAnsi="Angsana New"/>
                <w:b/>
                <w:bCs/>
                <w:sz w:val="29"/>
                <w:szCs w:val="29"/>
              </w:rPr>
              <w:t>45</w:t>
            </w:r>
            <w:r w:rsidR="004361DA">
              <w:rPr>
                <w:rFonts w:ascii="Angsana New" w:hAnsi="Angsana New"/>
                <w:b/>
                <w:bCs/>
                <w:sz w:val="29"/>
                <w:szCs w:val="29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5DFD78" w14:textId="77777777" w:rsidR="00020CC8" w:rsidRPr="00761B15" w:rsidRDefault="00020CC8" w:rsidP="0002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D1CF11" w14:textId="3FCCC5D4" w:rsidR="00020CC8" w:rsidRPr="00761B15" w:rsidRDefault="000E0C90" w:rsidP="0002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997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0019D49" w14:textId="77777777" w:rsidR="00020CC8" w:rsidRPr="00761B15" w:rsidRDefault="00020CC8" w:rsidP="0002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FBD8C1" w14:textId="41F6D2D7" w:rsidR="00020CC8" w:rsidRPr="00761B15" w:rsidRDefault="000E0C90" w:rsidP="0002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1,50</w:t>
            </w:r>
            <w:r w:rsidR="00E82DAF" w:rsidRPr="00E82DAF">
              <w:rPr>
                <w:rFonts w:ascii="Angsana New" w:hAnsi="Angsana New"/>
                <w:b/>
                <w:bCs/>
                <w:sz w:val="29"/>
                <w:szCs w:val="29"/>
              </w:rPr>
              <w:t>8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30B738C9" w14:textId="77777777" w:rsidR="00020CC8" w:rsidRPr="00761B15" w:rsidRDefault="00020CC8" w:rsidP="0002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0A343D" w14:textId="77777777" w:rsidR="00020CC8" w:rsidRPr="00761B15" w:rsidRDefault="00CC5A41" w:rsidP="0002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CC5A41">
              <w:rPr>
                <w:rFonts w:ascii="Angsana New" w:hAnsi="Angsana New"/>
                <w:b/>
                <w:bCs/>
                <w:sz w:val="29"/>
                <w:szCs w:val="29"/>
              </w:rPr>
              <w:t>2</w:t>
            </w:r>
            <w:r w:rsidR="00020CC8" w:rsidRPr="00761B15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CC5A41">
              <w:rPr>
                <w:rFonts w:ascii="Angsana New" w:hAnsi="Angsana New"/>
                <w:b/>
                <w:bCs/>
                <w:sz w:val="29"/>
                <w:szCs w:val="29"/>
              </w:rPr>
              <w:t>5</w:t>
            </w:r>
            <w:r w:rsidR="004361DA">
              <w:rPr>
                <w:rFonts w:ascii="Angsana New" w:hAnsi="Angsana New"/>
                <w:b/>
                <w:bCs/>
                <w:sz w:val="29"/>
                <w:szCs w:val="29"/>
              </w:rPr>
              <w:t>0</w:t>
            </w:r>
            <w:r w:rsidRPr="00CC5A41">
              <w:rPr>
                <w:rFonts w:ascii="Angsana New" w:hAnsi="Angsana New"/>
                <w:b/>
                <w:bCs/>
                <w:sz w:val="29"/>
                <w:szCs w:val="29"/>
              </w:rPr>
              <w:t>5</w:t>
            </w:r>
          </w:p>
        </w:tc>
      </w:tr>
    </w:tbl>
    <w:p w14:paraId="0EB27361" w14:textId="77777777" w:rsidR="0053790B" w:rsidRPr="009E3C7E" w:rsidRDefault="0053790B" w:rsidP="006C65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6F011013" w14:textId="77777777" w:rsidR="0053790B" w:rsidRPr="00BD1BFF" w:rsidRDefault="0053790B" w:rsidP="00537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BD1BFF">
        <w:rPr>
          <w:rFonts w:ascii="Angsana New" w:hAnsi="Angsana New"/>
          <w:b/>
          <w:bCs/>
          <w:i/>
          <w:iCs/>
          <w:sz w:val="30"/>
          <w:szCs w:val="30"/>
          <w:cs/>
        </w:rPr>
        <w:t>เงินเบิกเกินบัญชี</w:t>
      </w:r>
      <w:r w:rsidRPr="00BD1BF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ธนาคาร</w:t>
      </w:r>
      <w:r w:rsidRPr="00BD1BFF">
        <w:rPr>
          <w:rFonts w:ascii="Angsana New" w:hAnsi="Angsana New"/>
          <w:b/>
          <w:bCs/>
          <w:i/>
          <w:iCs/>
          <w:sz w:val="30"/>
          <w:szCs w:val="30"/>
          <w:cs/>
        </w:rPr>
        <w:t>และเงินกู้ยืม</w:t>
      </w:r>
      <w:r w:rsidRPr="00BD1BF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ระยะสั้น</w:t>
      </w:r>
      <w:r w:rsidRPr="00BD1BFF">
        <w:rPr>
          <w:rFonts w:ascii="Angsana New" w:hAnsi="Angsana New"/>
          <w:b/>
          <w:bCs/>
          <w:i/>
          <w:iCs/>
          <w:sz w:val="30"/>
          <w:szCs w:val="30"/>
          <w:cs/>
        </w:rPr>
        <w:t>จากสถาบันการเงิน</w:t>
      </w:r>
      <w:r w:rsidRPr="00BD1BFF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และบุคคลหรือกิจการที่เกี่ยวข้องกัน</w:t>
      </w:r>
    </w:p>
    <w:p w14:paraId="16D29FD1" w14:textId="77777777" w:rsidR="0053790B" w:rsidRPr="00BD1BFF" w:rsidRDefault="0053790B" w:rsidP="00537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2949D298" w14:textId="77777777" w:rsidR="008802ED" w:rsidRPr="00BD1BFF" w:rsidRDefault="008802ED" w:rsidP="00880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D1BFF">
        <w:rPr>
          <w:rFonts w:ascii="Angsana New" w:hAnsi="Angsana New" w:hint="cs"/>
          <w:sz w:val="30"/>
          <w:szCs w:val="30"/>
          <w:cs/>
        </w:rPr>
        <w:t>เงินเบิกเกินบัญชีธนาคาร</w:t>
      </w:r>
      <w:r w:rsidRPr="00BD1BFF">
        <w:rPr>
          <w:rFonts w:ascii="Angsana New" w:hAnsi="Angsana New"/>
          <w:sz w:val="30"/>
          <w:szCs w:val="30"/>
          <w:cs/>
        </w:rPr>
        <w:t>มีอัตราดอกเบี้ยลอยตัว</w:t>
      </w:r>
      <w:r w:rsidRPr="00BD1BFF">
        <w:rPr>
          <w:rFonts w:ascii="Angsana New" w:hAnsi="Angsana New"/>
          <w:sz w:val="30"/>
          <w:szCs w:val="30"/>
        </w:rPr>
        <w:t xml:space="preserve"> </w:t>
      </w:r>
      <w:r w:rsidRPr="00BD1BF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C5A41" w:rsidRPr="00CC5A41">
        <w:rPr>
          <w:rFonts w:ascii="Angsana New" w:hAnsi="Angsana New"/>
          <w:sz w:val="30"/>
          <w:szCs w:val="30"/>
        </w:rPr>
        <w:t>3</w:t>
      </w:r>
      <w:r w:rsidR="004361DA">
        <w:rPr>
          <w:rFonts w:ascii="Angsana New" w:hAnsi="Angsana New"/>
          <w:sz w:val="30"/>
          <w:szCs w:val="30"/>
        </w:rPr>
        <w:t>1</w:t>
      </w:r>
      <w:r w:rsidRPr="00BD1BFF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BD1BFF">
        <w:rPr>
          <w:rFonts w:ascii="Angsana New" w:hAnsi="Angsana New"/>
          <w:sz w:val="30"/>
          <w:szCs w:val="30"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2563</w:t>
      </w:r>
      <w:r w:rsidR="00B50120" w:rsidRPr="00BD1BFF">
        <w:rPr>
          <w:rFonts w:ascii="Angsana New" w:hAnsi="Angsana New"/>
          <w:sz w:val="30"/>
          <w:szCs w:val="30"/>
        </w:rPr>
        <w:t xml:space="preserve"> </w:t>
      </w:r>
      <w:r w:rsidR="000E0B4B" w:rsidRPr="00BD1BFF">
        <w:rPr>
          <w:rFonts w:ascii="Angsana New" w:hAnsi="Angsana New" w:hint="cs"/>
          <w:sz w:val="30"/>
          <w:szCs w:val="30"/>
          <w:cs/>
        </w:rPr>
        <w:t>อยู่ระหว่าง</w:t>
      </w:r>
      <w:r w:rsidRPr="00BD1BFF">
        <w:rPr>
          <w:rFonts w:ascii="Angsana New" w:hAnsi="Angsana New"/>
          <w:sz w:val="30"/>
          <w:szCs w:val="30"/>
          <w:cs/>
        </w:rPr>
        <w:t>ร้</w:t>
      </w:r>
      <w:r w:rsidR="00737756" w:rsidRPr="00BD1BFF">
        <w:rPr>
          <w:rFonts w:ascii="Angsana New" w:hAnsi="Angsana New"/>
          <w:sz w:val="30"/>
          <w:szCs w:val="30"/>
          <w:cs/>
        </w:rPr>
        <w:t>อยล</w:t>
      </w:r>
      <w:r w:rsidR="00737756" w:rsidRPr="00BD1BFF">
        <w:rPr>
          <w:rFonts w:ascii="Angsana New" w:hAnsi="Angsana New" w:hint="cs"/>
          <w:sz w:val="30"/>
          <w:szCs w:val="30"/>
          <w:cs/>
        </w:rPr>
        <w:t xml:space="preserve">ะ </w:t>
      </w:r>
      <w:r w:rsidR="00CC5A41" w:rsidRPr="00CC5A41">
        <w:rPr>
          <w:rFonts w:ascii="Angsana New" w:hAnsi="Angsana New"/>
          <w:sz w:val="30"/>
          <w:szCs w:val="30"/>
        </w:rPr>
        <w:t>5</w:t>
      </w:r>
      <w:r w:rsidR="001B2582">
        <w:rPr>
          <w:rFonts w:ascii="Angsana New" w:hAnsi="Angsana New"/>
          <w:sz w:val="30"/>
          <w:szCs w:val="30"/>
        </w:rPr>
        <w:t>.</w:t>
      </w:r>
      <w:r w:rsidR="00E82DAF" w:rsidRPr="00E82DAF">
        <w:rPr>
          <w:rFonts w:ascii="Angsana New" w:hAnsi="Angsana New"/>
          <w:sz w:val="30"/>
          <w:szCs w:val="30"/>
        </w:rPr>
        <w:t>8</w:t>
      </w:r>
      <w:r w:rsidR="00CC5A41" w:rsidRPr="00CC5A41">
        <w:rPr>
          <w:rFonts w:ascii="Angsana New" w:hAnsi="Angsana New"/>
          <w:sz w:val="30"/>
          <w:szCs w:val="30"/>
        </w:rPr>
        <w:t>4</w:t>
      </w:r>
      <w:r w:rsidR="000E0B4B" w:rsidRPr="00BD1BFF">
        <w:rPr>
          <w:rFonts w:ascii="Angsana New" w:hAnsi="Angsana New"/>
          <w:sz w:val="30"/>
          <w:szCs w:val="30"/>
        </w:rPr>
        <w:t xml:space="preserve"> </w:t>
      </w:r>
      <w:r w:rsidR="000E0B4B" w:rsidRPr="00BD1BFF">
        <w:rPr>
          <w:rFonts w:ascii="Angsana New" w:hAnsi="Angsana New" w:hint="cs"/>
          <w:sz w:val="30"/>
          <w:szCs w:val="30"/>
          <w:cs/>
        </w:rPr>
        <w:t xml:space="preserve">ถึงร้อยละ </w:t>
      </w:r>
      <w:r w:rsidR="00CC5A41" w:rsidRPr="00CC5A41">
        <w:rPr>
          <w:rFonts w:ascii="Angsana New" w:hAnsi="Angsana New"/>
          <w:sz w:val="30"/>
          <w:szCs w:val="30"/>
        </w:rPr>
        <w:t>6</w:t>
      </w:r>
      <w:r w:rsidR="001B2582">
        <w:rPr>
          <w:rFonts w:ascii="Angsana New" w:hAnsi="Angsana New"/>
          <w:sz w:val="30"/>
          <w:szCs w:val="30"/>
        </w:rPr>
        <w:t>.</w:t>
      </w:r>
      <w:r w:rsidR="004361DA">
        <w:rPr>
          <w:rFonts w:ascii="Angsana New" w:hAnsi="Angsana New"/>
          <w:sz w:val="30"/>
          <w:szCs w:val="30"/>
        </w:rPr>
        <w:t>1</w:t>
      </w:r>
      <w:r w:rsidR="00CC5A41" w:rsidRPr="00CC5A41">
        <w:rPr>
          <w:rFonts w:ascii="Angsana New" w:hAnsi="Angsana New"/>
          <w:sz w:val="30"/>
          <w:szCs w:val="30"/>
        </w:rPr>
        <w:t>5</w:t>
      </w:r>
      <w:r w:rsidRPr="00BD1BFF">
        <w:rPr>
          <w:rFonts w:ascii="Angsana New" w:hAnsi="Angsana New"/>
          <w:sz w:val="30"/>
          <w:szCs w:val="30"/>
        </w:rPr>
        <w:t xml:space="preserve"> </w:t>
      </w:r>
      <w:r w:rsidR="001B3BDD">
        <w:rPr>
          <w:rFonts w:ascii="Angsana New" w:hAnsi="Angsana New"/>
          <w:sz w:val="30"/>
          <w:szCs w:val="30"/>
          <w:cs/>
        </w:rPr>
        <w:br/>
      </w:r>
      <w:r w:rsidRPr="00BD1BFF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Pr="00BD1BFF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CC5A41" w:rsidRPr="00CC5A41">
        <w:rPr>
          <w:rFonts w:ascii="Angsana New" w:hAnsi="Angsana New"/>
          <w:i/>
          <w:iCs/>
          <w:sz w:val="30"/>
          <w:szCs w:val="30"/>
        </w:rPr>
        <w:t>2562</w:t>
      </w:r>
      <w:r w:rsidRPr="00BD1BFF">
        <w:rPr>
          <w:rFonts w:ascii="Angsana New" w:hAnsi="Angsana New"/>
          <w:i/>
          <w:iCs/>
          <w:sz w:val="30"/>
          <w:szCs w:val="30"/>
        </w:rPr>
        <w:t xml:space="preserve">: </w:t>
      </w:r>
      <w:r w:rsidRPr="00BD1BFF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CC5A41" w:rsidRPr="00CC5A41">
        <w:rPr>
          <w:rFonts w:ascii="Angsana New" w:hAnsi="Angsana New"/>
          <w:i/>
          <w:iCs/>
          <w:sz w:val="30"/>
          <w:szCs w:val="30"/>
        </w:rPr>
        <w:t>7</w:t>
      </w:r>
      <w:r w:rsidR="003076DC">
        <w:rPr>
          <w:rFonts w:ascii="Angsana New" w:hAnsi="Angsana New"/>
          <w:i/>
          <w:iCs/>
          <w:sz w:val="30"/>
          <w:szCs w:val="30"/>
        </w:rPr>
        <w:t>.</w:t>
      </w:r>
      <w:r w:rsidR="00CC5A41" w:rsidRPr="00CC5A41">
        <w:rPr>
          <w:rFonts w:ascii="Angsana New" w:hAnsi="Angsana New"/>
          <w:i/>
          <w:iCs/>
          <w:sz w:val="30"/>
          <w:szCs w:val="30"/>
        </w:rPr>
        <w:t>2</w:t>
      </w:r>
      <w:r w:rsidR="004361DA">
        <w:rPr>
          <w:rFonts w:ascii="Angsana New" w:hAnsi="Angsana New"/>
          <w:i/>
          <w:iCs/>
          <w:sz w:val="30"/>
          <w:szCs w:val="30"/>
        </w:rPr>
        <w:t>0</w:t>
      </w:r>
      <w:r w:rsidR="000E0B4B" w:rsidRPr="00BD1BFF">
        <w:rPr>
          <w:rFonts w:ascii="Angsana New" w:hAnsi="Angsana New"/>
          <w:i/>
          <w:iCs/>
          <w:sz w:val="30"/>
          <w:szCs w:val="30"/>
        </w:rPr>
        <w:t xml:space="preserve"> </w:t>
      </w:r>
      <w:r w:rsidR="000E0B4B" w:rsidRPr="00BD1BFF">
        <w:rPr>
          <w:rFonts w:ascii="Angsana New" w:hAnsi="Angsana New" w:hint="cs"/>
          <w:i/>
          <w:iCs/>
          <w:sz w:val="30"/>
          <w:szCs w:val="30"/>
          <w:cs/>
        </w:rPr>
        <w:t xml:space="preserve">ถึงร้อยละ </w:t>
      </w:r>
      <w:r w:rsidR="00CC5A41" w:rsidRPr="00CC5A41">
        <w:rPr>
          <w:rFonts w:ascii="Angsana New" w:hAnsi="Angsana New"/>
          <w:i/>
          <w:iCs/>
          <w:sz w:val="30"/>
          <w:szCs w:val="30"/>
        </w:rPr>
        <w:t>7</w:t>
      </w:r>
      <w:r w:rsidRPr="00BD1BFF">
        <w:rPr>
          <w:rFonts w:ascii="Angsana New" w:hAnsi="Angsana New"/>
          <w:i/>
          <w:iCs/>
          <w:sz w:val="30"/>
          <w:szCs w:val="30"/>
        </w:rPr>
        <w:t>.</w:t>
      </w:r>
      <w:r w:rsidR="00CC5A41" w:rsidRPr="00CC5A41">
        <w:rPr>
          <w:rFonts w:ascii="Angsana New" w:hAnsi="Angsana New"/>
          <w:i/>
          <w:iCs/>
          <w:sz w:val="30"/>
          <w:szCs w:val="30"/>
        </w:rPr>
        <w:t>42</w:t>
      </w:r>
      <w:r w:rsidRPr="00BD1BFF">
        <w:rPr>
          <w:rFonts w:ascii="Angsana New" w:hAnsi="Angsana New" w:hint="cs"/>
          <w:i/>
          <w:iCs/>
          <w:sz w:val="30"/>
          <w:szCs w:val="30"/>
          <w:cs/>
        </w:rPr>
        <w:t xml:space="preserve"> ต่อปี)</w:t>
      </w:r>
    </w:p>
    <w:p w14:paraId="1020D781" w14:textId="77777777" w:rsidR="008802ED" w:rsidRPr="00BD1BFF" w:rsidRDefault="008802ED" w:rsidP="009E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56F831E0" w14:textId="77777777" w:rsidR="00202E1B" w:rsidRPr="00BD1BFF" w:rsidRDefault="00202E1B" w:rsidP="009E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D1BFF">
        <w:rPr>
          <w:rFonts w:ascii="Angsana New" w:hAnsi="Angsana New"/>
          <w:sz w:val="30"/>
          <w:szCs w:val="30"/>
          <w:cs/>
        </w:rPr>
        <w:t>เงินกู้ยืม</w:t>
      </w:r>
      <w:r w:rsidR="008802ED" w:rsidRPr="00BD1BFF">
        <w:rPr>
          <w:rFonts w:ascii="Angsana New" w:hAnsi="Angsana New" w:hint="cs"/>
          <w:sz w:val="30"/>
          <w:szCs w:val="30"/>
          <w:cs/>
        </w:rPr>
        <w:t>ระยะสั้น</w:t>
      </w:r>
      <w:r w:rsidR="009424BF">
        <w:rPr>
          <w:rFonts w:ascii="Angsana New" w:hAnsi="Angsana New" w:hint="cs"/>
          <w:sz w:val="30"/>
          <w:szCs w:val="30"/>
          <w:cs/>
        </w:rPr>
        <w:t xml:space="preserve">จากสถาบันการเงินส่วนใหญ่เป็นเงินกู้ยืมสำหรับงานโครงการ  </w:t>
      </w:r>
      <w:r w:rsidRPr="00BD1BFF">
        <w:rPr>
          <w:rFonts w:ascii="Angsana New" w:hAnsi="Angsana New"/>
          <w:sz w:val="30"/>
          <w:szCs w:val="30"/>
          <w:cs/>
        </w:rPr>
        <w:t>มีอัตราดอกเบี้ยลอยตัว</w:t>
      </w:r>
      <w:r w:rsidRPr="00BD1BFF">
        <w:rPr>
          <w:rFonts w:ascii="Angsana New" w:hAnsi="Angsana New"/>
          <w:sz w:val="30"/>
          <w:szCs w:val="30"/>
        </w:rPr>
        <w:t xml:space="preserve"> </w:t>
      </w:r>
      <w:r w:rsidRPr="00BD1BF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424BF">
        <w:rPr>
          <w:rFonts w:ascii="Angsana New" w:hAnsi="Angsana New"/>
          <w:sz w:val="30"/>
          <w:szCs w:val="30"/>
        </w:rPr>
        <w:br/>
      </w:r>
      <w:r w:rsidR="00CC5A41" w:rsidRPr="00CC5A41">
        <w:rPr>
          <w:rFonts w:ascii="Angsana New" w:hAnsi="Angsana New"/>
          <w:sz w:val="30"/>
          <w:szCs w:val="30"/>
        </w:rPr>
        <w:t>3</w:t>
      </w:r>
      <w:r w:rsidR="004361DA">
        <w:rPr>
          <w:rFonts w:ascii="Angsana New" w:hAnsi="Angsana New"/>
          <w:sz w:val="30"/>
          <w:szCs w:val="30"/>
        </w:rPr>
        <w:t>1</w:t>
      </w:r>
      <w:r w:rsidRPr="00BD1BFF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BD1BFF">
        <w:rPr>
          <w:rFonts w:ascii="Angsana New" w:hAnsi="Angsana New"/>
          <w:sz w:val="30"/>
          <w:szCs w:val="30"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2563</w:t>
      </w:r>
      <w:r w:rsidRPr="00BD1BFF">
        <w:rPr>
          <w:rFonts w:ascii="Angsana New" w:hAnsi="Angsana New"/>
          <w:sz w:val="30"/>
          <w:szCs w:val="30"/>
        </w:rPr>
        <w:t xml:space="preserve"> </w:t>
      </w:r>
      <w:r w:rsidRPr="00BD1BFF">
        <w:rPr>
          <w:rFonts w:ascii="Angsana New" w:hAnsi="Angsana New"/>
          <w:sz w:val="30"/>
          <w:szCs w:val="30"/>
          <w:cs/>
        </w:rPr>
        <w:t>อยู่</w:t>
      </w:r>
      <w:r w:rsidRPr="001466C5">
        <w:rPr>
          <w:rFonts w:ascii="Angsana New" w:hAnsi="Angsana New"/>
          <w:sz w:val="30"/>
          <w:szCs w:val="30"/>
          <w:cs/>
        </w:rPr>
        <w:t>ระหว่างร้อยละ</w:t>
      </w:r>
      <w:r w:rsidRPr="001466C5">
        <w:rPr>
          <w:rFonts w:ascii="Angsana New" w:hAnsi="Angsana New"/>
          <w:sz w:val="30"/>
          <w:szCs w:val="30"/>
        </w:rPr>
        <w:t xml:space="preserve"> </w:t>
      </w:r>
      <w:r w:rsidR="004361DA">
        <w:rPr>
          <w:rFonts w:ascii="Angsana New" w:hAnsi="Angsana New"/>
          <w:sz w:val="30"/>
          <w:szCs w:val="30"/>
        </w:rPr>
        <w:t>1</w:t>
      </w:r>
      <w:r w:rsidR="001B2582">
        <w:rPr>
          <w:rFonts w:ascii="Angsana New" w:hAnsi="Angsana New"/>
          <w:sz w:val="30"/>
          <w:szCs w:val="30"/>
        </w:rPr>
        <w:t>.</w:t>
      </w:r>
      <w:r w:rsidR="00E82DAF" w:rsidRPr="00E82DAF">
        <w:rPr>
          <w:rFonts w:ascii="Angsana New" w:hAnsi="Angsana New"/>
          <w:sz w:val="30"/>
          <w:szCs w:val="30"/>
        </w:rPr>
        <w:t>9</w:t>
      </w:r>
      <w:r w:rsidR="004361DA">
        <w:rPr>
          <w:rFonts w:ascii="Angsana New" w:hAnsi="Angsana New"/>
          <w:sz w:val="30"/>
          <w:szCs w:val="30"/>
        </w:rPr>
        <w:t>0</w:t>
      </w:r>
      <w:r w:rsidRPr="001466C5">
        <w:rPr>
          <w:rFonts w:ascii="Angsana New" w:hAnsi="Angsana New"/>
          <w:sz w:val="30"/>
          <w:szCs w:val="30"/>
        </w:rPr>
        <w:t xml:space="preserve"> </w:t>
      </w:r>
      <w:r w:rsidRPr="001466C5">
        <w:rPr>
          <w:rFonts w:ascii="Angsana New" w:hAnsi="Angsana New"/>
          <w:sz w:val="30"/>
          <w:szCs w:val="30"/>
          <w:cs/>
        </w:rPr>
        <w:t>ถึงร้อยละ</w:t>
      </w:r>
      <w:r w:rsidR="00B63D0A" w:rsidRPr="001466C5">
        <w:rPr>
          <w:rFonts w:ascii="Angsana New" w:hAnsi="Angsana New"/>
          <w:sz w:val="30"/>
          <w:szCs w:val="30"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4</w:t>
      </w:r>
      <w:r w:rsidR="001B2582">
        <w:rPr>
          <w:rFonts w:ascii="Angsana New" w:hAnsi="Angsana New"/>
          <w:sz w:val="30"/>
          <w:szCs w:val="30"/>
        </w:rPr>
        <w:t>.</w:t>
      </w:r>
      <w:r w:rsidR="00CC5A41" w:rsidRPr="00CC5A41">
        <w:rPr>
          <w:rFonts w:ascii="Angsana New" w:hAnsi="Angsana New"/>
          <w:sz w:val="30"/>
          <w:szCs w:val="30"/>
        </w:rPr>
        <w:t>75</w:t>
      </w:r>
      <w:r w:rsidRPr="001466C5">
        <w:rPr>
          <w:rFonts w:ascii="Angsana New" w:hAnsi="Angsana New"/>
          <w:sz w:val="30"/>
          <w:szCs w:val="30"/>
        </w:rPr>
        <w:t xml:space="preserve"> </w:t>
      </w:r>
      <w:r w:rsidRPr="001466C5">
        <w:rPr>
          <w:rFonts w:ascii="Angsana New" w:hAnsi="Angsana New"/>
          <w:sz w:val="30"/>
          <w:szCs w:val="30"/>
          <w:cs/>
        </w:rPr>
        <w:t>ต่อปี</w:t>
      </w:r>
      <w:r w:rsidRPr="00BD1BFF">
        <w:rPr>
          <w:rFonts w:ascii="Angsana New" w:hAnsi="Angsana New" w:hint="cs"/>
          <w:sz w:val="30"/>
          <w:szCs w:val="30"/>
          <w:cs/>
        </w:rPr>
        <w:t xml:space="preserve"> </w:t>
      </w:r>
      <w:r w:rsidRPr="00BD1BFF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CC5A41" w:rsidRPr="00CC5A41">
        <w:rPr>
          <w:rFonts w:ascii="Angsana New" w:hAnsi="Angsana New"/>
          <w:i/>
          <w:iCs/>
          <w:sz w:val="30"/>
          <w:szCs w:val="30"/>
        </w:rPr>
        <w:t>2562</w:t>
      </w:r>
      <w:r w:rsidRPr="00BD1BFF">
        <w:rPr>
          <w:rFonts w:ascii="Angsana New" w:hAnsi="Angsana New"/>
          <w:i/>
          <w:iCs/>
          <w:sz w:val="30"/>
          <w:szCs w:val="30"/>
        </w:rPr>
        <w:t xml:space="preserve">: </w:t>
      </w:r>
      <w:r w:rsidRPr="00BD1BFF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CC5A41" w:rsidRPr="00CC5A41">
        <w:rPr>
          <w:rFonts w:ascii="Angsana New" w:hAnsi="Angsana New"/>
          <w:i/>
          <w:iCs/>
          <w:sz w:val="30"/>
          <w:szCs w:val="30"/>
        </w:rPr>
        <w:t>2</w:t>
      </w:r>
      <w:r w:rsidR="003076DC">
        <w:rPr>
          <w:rFonts w:ascii="Angsana New" w:hAnsi="Angsana New"/>
          <w:i/>
          <w:iCs/>
          <w:sz w:val="30"/>
          <w:szCs w:val="30"/>
        </w:rPr>
        <w:t>.</w:t>
      </w:r>
      <w:r w:rsidR="00CC5A41" w:rsidRPr="00CC5A41">
        <w:rPr>
          <w:rFonts w:ascii="Angsana New" w:hAnsi="Angsana New"/>
          <w:i/>
          <w:iCs/>
          <w:sz w:val="30"/>
          <w:szCs w:val="30"/>
        </w:rPr>
        <w:t>3</w:t>
      </w:r>
      <w:r w:rsidR="004361DA">
        <w:rPr>
          <w:rFonts w:ascii="Angsana New" w:hAnsi="Angsana New"/>
          <w:i/>
          <w:iCs/>
          <w:sz w:val="30"/>
          <w:szCs w:val="30"/>
        </w:rPr>
        <w:t>0</w:t>
      </w:r>
      <w:r w:rsidRPr="00BD1BFF">
        <w:rPr>
          <w:rFonts w:ascii="Angsana New" w:hAnsi="Angsana New" w:hint="cs"/>
          <w:i/>
          <w:iCs/>
          <w:sz w:val="30"/>
          <w:szCs w:val="30"/>
          <w:cs/>
        </w:rPr>
        <w:t xml:space="preserve"> ถึงร้อยละ </w:t>
      </w:r>
      <w:r w:rsidR="00CC5A41" w:rsidRPr="00CC5A41">
        <w:rPr>
          <w:rFonts w:ascii="Angsana New" w:hAnsi="Angsana New"/>
          <w:i/>
          <w:iCs/>
          <w:sz w:val="30"/>
          <w:szCs w:val="30"/>
        </w:rPr>
        <w:t>5</w:t>
      </w:r>
      <w:r w:rsidR="003076DC">
        <w:rPr>
          <w:rFonts w:ascii="Angsana New" w:hAnsi="Angsana New"/>
          <w:i/>
          <w:iCs/>
          <w:sz w:val="30"/>
          <w:szCs w:val="30"/>
        </w:rPr>
        <w:t>.</w:t>
      </w:r>
      <w:r w:rsidR="00CC5A41" w:rsidRPr="00CC5A41">
        <w:rPr>
          <w:rFonts w:ascii="Angsana New" w:hAnsi="Angsana New"/>
          <w:i/>
          <w:iCs/>
          <w:sz w:val="30"/>
          <w:szCs w:val="30"/>
        </w:rPr>
        <w:t>5</w:t>
      </w:r>
      <w:r w:rsidR="004361DA">
        <w:rPr>
          <w:rFonts w:ascii="Angsana New" w:hAnsi="Angsana New"/>
          <w:i/>
          <w:iCs/>
          <w:sz w:val="30"/>
          <w:szCs w:val="30"/>
        </w:rPr>
        <w:t>0</w:t>
      </w:r>
      <w:r w:rsidRPr="00BD1BFF">
        <w:rPr>
          <w:rFonts w:ascii="Angsana New" w:hAnsi="Angsana New" w:hint="cs"/>
          <w:i/>
          <w:iCs/>
          <w:sz w:val="30"/>
          <w:szCs w:val="30"/>
          <w:cs/>
        </w:rPr>
        <w:t xml:space="preserve"> ต่อปี)</w:t>
      </w:r>
    </w:p>
    <w:p w14:paraId="0A9E3931" w14:textId="77777777" w:rsidR="00202E1B" w:rsidRPr="00BD1BFF" w:rsidRDefault="00202E1B" w:rsidP="00202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7304C5F8" w14:textId="3FBD589C" w:rsidR="00202E1B" w:rsidRPr="00BD1BFF" w:rsidRDefault="00202E1B" w:rsidP="00202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D1BFF">
        <w:rPr>
          <w:rFonts w:ascii="Angsana New" w:hAnsi="Angsana New" w:hint="cs"/>
          <w:sz w:val="30"/>
          <w:szCs w:val="30"/>
          <w:cs/>
        </w:rPr>
        <w:t>ตามเงื่อนไขของสัญญาเงินกู้ยืม</w:t>
      </w:r>
      <w:r w:rsidR="00224E93">
        <w:rPr>
          <w:rFonts w:ascii="Angsana New" w:hAnsi="Angsana New" w:hint="cs"/>
          <w:sz w:val="30"/>
          <w:szCs w:val="30"/>
          <w:cs/>
        </w:rPr>
        <w:t>ระยะสั้น</w:t>
      </w:r>
      <w:r w:rsidR="006727C8"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Pr="00BD1BFF">
        <w:rPr>
          <w:rFonts w:ascii="Angsana New" w:hAnsi="Angsana New" w:hint="cs"/>
          <w:sz w:val="30"/>
          <w:szCs w:val="30"/>
          <w:cs/>
        </w:rPr>
        <w:t>บางฉบับ</w:t>
      </w:r>
      <w:r w:rsidRPr="00BD1BFF">
        <w:rPr>
          <w:rFonts w:ascii="Angsana New" w:hAnsi="Angsana New"/>
          <w:sz w:val="30"/>
          <w:szCs w:val="30"/>
        </w:rPr>
        <w:t xml:space="preserve"> </w:t>
      </w:r>
      <w:r w:rsidR="001B4445" w:rsidRPr="00BD1BFF">
        <w:rPr>
          <w:rFonts w:ascii="Angsana New" w:hAnsi="Angsana New"/>
          <w:sz w:val="30"/>
          <w:szCs w:val="30"/>
          <w:cs/>
        </w:rPr>
        <w:t>บริษัท</w:t>
      </w:r>
      <w:r w:rsidR="001B4445" w:rsidRPr="00BD1BFF">
        <w:rPr>
          <w:rFonts w:ascii="Angsana New" w:hAnsi="Angsana New" w:hint="cs"/>
          <w:sz w:val="30"/>
          <w:szCs w:val="30"/>
          <w:cs/>
        </w:rPr>
        <w:t>ย่อยแห่งหนึ่งได้มีการมอบอำนาจการรับเงินจากลูกหนี้การค้าตามสัญญาการให้บริการบางส่วนให้กับ</w:t>
      </w:r>
      <w:r w:rsidR="002908E4">
        <w:rPr>
          <w:rFonts w:ascii="Angsana New" w:hAnsi="Angsana New" w:hint="cs"/>
          <w:sz w:val="30"/>
          <w:szCs w:val="30"/>
          <w:cs/>
        </w:rPr>
        <w:t>สถาบันการเงิน</w:t>
      </w:r>
    </w:p>
    <w:p w14:paraId="192BABA4" w14:textId="77777777" w:rsidR="00202E1B" w:rsidRPr="00BD1BFF" w:rsidRDefault="00202E1B" w:rsidP="00D23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3B645F76" w14:textId="77777777" w:rsidR="0053790B" w:rsidRDefault="00202E1B" w:rsidP="00690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D1BFF">
        <w:rPr>
          <w:rFonts w:ascii="Angsana New" w:hAnsi="Angsana New"/>
          <w:sz w:val="30"/>
          <w:szCs w:val="30"/>
          <w:cs/>
        </w:rPr>
        <w:t xml:space="preserve">ตามเงื่อนไขของสัญญาเกี่ยวกับการทำทรัสต์รีซีทส์ </w:t>
      </w:r>
      <w:r w:rsidRPr="00BD1BFF">
        <w:rPr>
          <w:rFonts w:ascii="Angsana New" w:hAnsi="Angsana New" w:hint="cs"/>
          <w:sz w:val="30"/>
          <w:szCs w:val="30"/>
          <w:cs/>
        </w:rPr>
        <w:t>กลุ่ม</w:t>
      </w:r>
      <w:r w:rsidRPr="00BD1BFF">
        <w:rPr>
          <w:rFonts w:ascii="Angsana New" w:hAnsi="Angsana New"/>
          <w:sz w:val="30"/>
          <w:szCs w:val="30"/>
          <w:cs/>
        </w:rPr>
        <w:t>บริษัท</w:t>
      </w:r>
      <w:r w:rsidRPr="00BD1BFF">
        <w:rPr>
          <w:rFonts w:ascii="Angsana New" w:hAnsi="Angsana New"/>
          <w:sz w:val="30"/>
          <w:szCs w:val="30"/>
        </w:rPr>
        <w:t>/</w:t>
      </w:r>
      <w:r w:rsidRPr="00BD1BFF">
        <w:rPr>
          <w:rFonts w:ascii="Angsana New" w:hAnsi="Angsana New"/>
          <w:sz w:val="30"/>
          <w:szCs w:val="30"/>
          <w:cs/>
        </w:rPr>
        <w:t xml:space="preserve">บริษัทนำเข้าสินค้าที่สั่งเข้ามาภายใต้การใช้เครดิตของธนาคาร ดังนั้น </w:t>
      </w:r>
      <w:r w:rsidRPr="00BD1BFF">
        <w:rPr>
          <w:rFonts w:ascii="Angsana New" w:hAnsi="Angsana New" w:hint="cs"/>
          <w:sz w:val="30"/>
          <w:szCs w:val="30"/>
          <w:cs/>
        </w:rPr>
        <w:t>กลุ่ม</w:t>
      </w:r>
      <w:r w:rsidRPr="00BD1BFF">
        <w:rPr>
          <w:rFonts w:ascii="Angsana New" w:hAnsi="Angsana New"/>
          <w:sz w:val="30"/>
          <w:szCs w:val="30"/>
          <w:cs/>
        </w:rPr>
        <w:t>บริษัท</w:t>
      </w:r>
      <w:r w:rsidRPr="00BD1BFF">
        <w:rPr>
          <w:rFonts w:ascii="Angsana New" w:hAnsi="Angsana New"/>
          <w:sz w:val="30"/>
          <w:szCs w:val="30"/>
        </w:rPr>
        <w:t>/</w:t>
      </w:r>
      <w:r w:rsidRPr="00BD1BFF">
        <w:rPr>
          <w:rFonts w:ascii="Angsana New" w:hAnsi="Angsana New"/>
          <w:sz w:val="30"/>
          <w:szCs w:val="30"/>
          <w:cs/>
        </w:rPr>
        <w:t>บริษัทดังกล่าวจึงต้องมีภาระผูกพันต่อ</w:t>
      </w:r>
      <w:r w:rsidR="002908E4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BD1BFF">
        <w:rPr>
          <w:rFonts w:ascii="Angsana New" w:hAnsi="Angsana New"/>
          <w:sz w:val="30"/>
          <w:szCs w:val="30"/>
          <w:cs/>
        </w:rPr>
        <w:t>สำหรับสินค้าดังกล่าวทั้งที่</w:t>
      </w:r>
      <w:r w:rsidR="002908E4">
        <w:rPr>
          <w:rFonts w:ascii="Angsana New" w:hAnsi="Angsana New"/>
          <w:sz w:val="30"/>
          <w:szCs w:val="30"/>
        </w:rPr>
        <w:br/>
      </w:r>
      <w:r w:rsidRPr="00BD1BFF">
        <w:rPr>
          <w:rFonts w:ascii="Angsana New" w:hAnsi="Angsana New"/>
          <w:sz w:val="30"/>
          <w:szCs w:val="30"/>
          <w:cs/>
        </w:rPr>
        <w:t>คงเหลืออยู่หรือขายไป</w:t>
      </w:r>
    </w:p>
    <w:p w14:paraId="14AF0424" w14:textId="77777777" w:rsidR="00515862" w:rsidRPr="00DD045C" w:rsidRDefault="00515862" w:rsidP="00D23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193E9D7E" w14:textId="77777777" w:rsidR="0053790B" w:rsidRPr="004219D5" w:rsidRDefault="00B50120" w:rsidP="0053790B">
      <w:pPr>
        <w:pStyle w:val="a0"/>
        <w:tabs>
          <w:tab w:val="clear" w:pos="360"/>
          <w:tab w:val="clear" w:pos="720"/>
          <w:tab w:val="clear" w:pos="1080"/>
        </w:tabs>
        <w:spacing w:line="240" w:lineRule="atLeast"/>
        <w:ind w:left="540"/>
        <w:jc w:val="both"/>
        <w:rPr>
          <w:rFonts w:ascii="Angsana New" w:hAnsi="Angsana New" w:cs="Angsana New"/>
          <w:i/>
          <w:i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  <w:r w:rsidR="0081782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เงินกู้</w:t>
      </w:r>
      <w:r w:rsidR="0053790B" w:rsidRPr="00AD5E1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ระยะยาว</w:t>
      </w:r>
      <w:r w:rsidR="0081782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จากสถาบันการเงิน</w:t>
      </w:r>
    </w:p>
    <w:p w14:paraId="122C9809" w14:textId="77777777" w:rsidR="0053790B" w:rsidRPr="00AD5E16" w:rsidRDefault="0053790B" w:rsidP="00D23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53D139A8" w14:textId="6472E134" w:rsidR="0053790B" w:rsidRPr="00AD5E16" w:rsidRDefault="009E53D7" w:rsidP="00953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D5E1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C5A41" w:rsidRPr="00CC5A41">
        <w:rPr>
          <w:rFonts w:ascii="Angsana New" w:hAnsi="Angsana New"/>
          <w:sz w:val="30"/>
          <w:szCs w:val="30"/>
        </w:rPr>
        <w:t>3</w:t>
      </w:r>
      <w:r w:rsidR="004361DA">
        <w:rPr>
          <w:rFonts w:ascii="Angsana New" w:hAnsi="Angsana New"/>
          <w:sz w:val="30"/>
          <w:szCs w:val="30"/>
        </w:rPr>
        <w:t>1</w:t>
      </w:r>
      <w:r w:rsidRPr="00AD5E16">
        <w:rPr>
          <w:rFonts w:ascii="Angsana New" w:hAnsi="Angsana New"/>
          <w:sz w:val="30"/>
          <w:szCs w:val="30"/>
        </w:rPr>
        <w:t xml:space="preserve"> </w:t>
      </w:r>
      <w:r w:rsidRPr="00AD5E1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C5A41" w:rsidRPr="00CC5A41">
        <w:rPr>
          <w:rFonts w:ascii="Angsana New" w:hAnsi="Angsana New"/>
          <w:sz w:val="30"/>
          <w:szCs w:val="30"/>
        </w:rPr>
        <w:t>2563</w:t>
      </w:r>
      <w:r w:rsidRPr="00737756">
        <w:rPr>
          <w:rFonts w:ascii="Angsana New" w:hAnsi="Angsana New"/>
          <w:sz w:val="30"/>
          <w:szCs w:val="30"/>
        </w:rPr>
        <w:t xml:space="preserve"> </w:t>
      </w:r>
      <w:r w:rsidR="00030FEA">
        <w:rPr>
          <w:rFonts w:ascii="Angsana New" w:hAnsi="Angsana New" w:hint="cs"/>
          <w:sz w:val="30"/>
          <w:szCs w:val="30"/>
          <w:cs/>
        </w:rPr>
        <w:t>เงินกู้ยืม</w:t>
      </w:r>
      <w:r w:rsidR="00961188">
        <w:rPr>
          <w:rFonts w:ascii="Angsana New" w:hAnsi="Angsana New" w:hint="cs"/>
          <w:sz w:val="30"/>
          <w:szCs w:val="30"/>
          <w:cs/>
        </w:rPr>
        <w:t>ระยะยาว</w:t>
      </w:r>
      <w:r w:rsidR="00030FEA"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="0053790B" w:rsidRPr="00737756">
        <w:rPr>
          <w:rFonts w:ascii="Angsana New" w:hAnsi="Angsana New" w:hint="cs"/>
          <w:sz w:val="30"/>
          <w:szCs w:val="30"/>
          <w:cs/>
        </w:rPr>
        <w:t>มีอัตราดอกเบี้ยร้อย</w:t>
      </w:r>
      <w:r w:rsidR="0053790B" w:rsidRPr="00A06A13">
        <w:rPr>
          <w:rFonts w:ascii="Angsana New" w:hAnsi="Angsana New" w:hint="cs"/>
          <w:sz w:val="30"/>
          <w:szCs w:val="30"/>
          <w:cs/>
        </w:rPr>
        <w:t xml:space="preserve">ละ </w:t>
      </w:r>
      <w:r w:rsidR="00CC5A41" w:rsidRPr="00CC5A41">
        <w:rPr>
          <w:rFonts w:ascii="Angsana New" w:hAnsi="Angsana New"/>
          <w:sz w:val="30"/>
          <w:szCs w:val="30"/>
        </w:rPr>
        <w:t>2</w:t>
      </w:r>
      <w:r w:rsidR="00CE4CCD" w:rsidRPr="00A06A13">
        <w:rPr>
          <w:rFonts w:ascii="Angsana New" w:hAnsi="Angsana New"/>
          <w:sz w:val="30"/>
          <w:szCs w:val="30"/>
        </w:rPr>
        <w:t>.</w:t>
      </w:r>
      <w:r w:rsidR="00E82DAF" w:rsidRPr="00E82DAF">
        <w:rPr>
          <w:rFonts w:ascii="Angsana New" w:hAnsi="Angsana New"/>
          <w:sz w:val="30"/>
          <w:szCs w:val="30"/>
        </w:rPr>
        <w:t>8</w:t>
      </w:r>
      <w:r w:rsidR="00CC5A41" w:rsidRPr="00CC5A41">
        <w:rPr>
          <w:rFonts w:ascii="Angsana New" w:hAnsi="Angsana New"/>
          <w:sz w:val="30"/>
          <w:szCs w:val="30"/>
        </w:rPr>
        <w:t>2</w:t>
      </w:r>
      <w:r w:rsidR="00CE4CCD" w:rsidRPr="00A06A13">
        <w:rPr>
          <w:rFonts w:ascii="Angsana New" w:hAnsi="Angsana New"/>
          <w:sz w:val="30"/>
          <w:szCs w:val="30"/>
        </w:rPr>
        <w:t xml:space="preserve"> </w:t>
      </w:r>
      <w:r w:rsidR="002F6200" w:rsidRPr="00A06A13">
        <w:rPr>
          <w:rFonts w:ascii="Angsana New" w:hAnsi="Angsana New" w:hint="cs"/>
          <w:sz w:val="30"/>
          <w:szCs w:val="30"/>
          <w:cs/>
        </w:rPr>
        <w:t>ถึง</w:t>
      </w:r>
      <w:r w:rsidR="0053790B" w:rsidRPr="00AB6C86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CC5A41" w:rsidRPr="00CC5A41">
        <w:rPr>
          <w:rFonts w:ascii="Angsana New" w:hAnsi="Angsana New"/>
          <w:sz w:val="30"/>
          <w:szCs w:val="30"/>
        </w:rPr>
        <w:t>4</w:t>
      </w:r>
      <w:r w:rsidR="00CE4CCD" w:rsidRPr="00A06A13">
        <w:rPr>
          <w:rFonts w:ascii="Angsana New" w:hAnsi="Angsana New"/>
          <w:sz w:val="30"/>
          <w:szCs w:val="30"/>
        </w:rPr>
        <w:t>.</w:t>
      </w:r>
      <w:r w:rsidR="004361DA">
        <w:rPr>
          <w:rFonts w:ascii="Angsana New" w:hAnsi="Angsana New"/>
          <w:sz w:val="30"/>
          <w:szCs w:val="30"/>
        </w:rPr>
        <w:t>00</w:t>
      </w:r>
      <w:r w:rsidR="0053790B" w:rsidRPr="00AB6C86">
        <w:rPr>
          <w:rFonts w:ascii="Angsana New" w:hAnsi="Angsana New" w:hint="cs"/>
          <w:sz w:val="30"/>
          <w:szCs w:val="30"/>
          <w:cs/>
        </w:rPr>
        <w:t xml:space="preserve"> ต่อปี</w:t>
      </w:r>
      <w:r w:rsidR="002F6200">
        <w:rPr>
          <w:rFonts w:ascii="Angsana New" w:hAnsi="Angsana New"/>
          <w:sz w:val="30"/>
          <w:szCs w:val="30"/>
        </w:rPr>
        <w:t xml:space="preserve"> </w:t>
      </w:r>
      <w:r w:rsidR="00BF51AF" w:rsidRPr="00953B2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CC5A41" w:rsidRPr="00CC5A41">
        <w:rPr>
          <w:rFonts w:ascii="Angsana New" w:hAnsi="Angsana New"/>
          <w:i/>
          <w:iCs/>
          <w:sz w:val="30"/>
          <w:szCs w:val="30"/>
        </w:rPr>
        <w:t>2562</w:t>
      </w:r>
      <w:r w:rsidR="00BF51AF" w:rsidRPr="00953B2B">
        <w:rPr>
          <w:rFonts w:ascii="Angsana New" w:hAnsi="Angsana New"/>
          <w:i/>
          <w:iCs/>
          <w:sz w:val="30"/>
          <w:szCs w:val="30"/>
        </w:rPr>
        <w:t xml:space="preserve">: </w:t>
      </w:r>
      <w:r w:rsidR="00BF51AF" w:rsidRPr="00953B2B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CC5A41" w:rsidRPr="00CC5A41">
        <w:rPr>
          <w:rFonts w:ascii="Angsana New" w:hAnsi="Angsana New"/>
          <w:i/>
          <w:iCs/>
          <w:sz w:val="30"/>
          <w:szCs w:val="30"/>
        </w:rPr>
        <w:t>4</w:t>
      </w:r>
      <w:r w:rsidR="003076DC" w:rsidRPr="00953B2B">
        <w:rPr>
          <w:rFonts w:ascii="Angsana New" w:hAnsi="Angsana New"/>
          <w:i/>
          <w:iCs/>
          <w:sz w:val="30"/>
          <w:szCs w:val="30"/>
        </w:rPr>
        <w:t>.</w:t>
      </w:r>
      <w:r w:rsidR="00CC5A41" w:rsidRPr="00CC5A41">
        <w:rPr>
          <w:rFonts w:ascii="Angsana New" w:hAnsi="Angsana New"/>
          <w:i/>
          <w:iCs/>
          <w:sz w:val="30"/>
          <w:szCs w:val="30"/>
        </w:rPr>
        <w:t>525</w:t>
      </w:r>
      <w:r w:rsidR="00BF51AF" w:rsidRPr="00953B2B">
        <w:rPr>
          <w:rFonts w:ascii="Angsana New" w:hAnsi="Angsana New" w:hint="cs"/>
          <w:i/>
          <w:iCs/>
          <w:sz w:val="30"/>
          <w:szCs w:val="30"/>
          <w:cs/>
        </w:rPr>
        <w:t xml:space="preserve"> ถึงร้อยละ </w:t>
      </w:r>
      <w:r w:rsidR="00CC5A41" w:rsidRPr="00CC5A41">
        <w:rPr>
          <w:rFonts w:ascii="Angsana New" w:hAnsi="Angsana New"/>
          <w:i/>
          <w:iCs/>
          <w:sz w:val="30"/>
          <w:szCs w:val="30"/>
        </w:rPr>
        <w:t>6</w:t>
      </w:r>
      <w:r w:rsidR="003076DC" w:rsidRPr="00953B2B">
        <w:rPr>
          <w:rFonts w:ascii="Angsana New" w:hAnsi="Angsana New"/>
          <w:i/>
          <w:iCs/>
          <w:sz w:val="30"/>
          <w:szCs w:val="30"/>
        </w:rPr>
        <w:t>.</w:t>
      </w:r>
      <w:r w:rsidR="00E82DAF" w:rsidRPr="00E82DAF">
        <w:rPr>
          <w:rFonts w:ascii="Angsana New" w:hAnsi="Angsana New"/>
          <w:i/>
          <w:iCs/>
          <w:sz w:val="30"/>
          <w:szCs w:val="30"/>
        </w:rPr>
        <w:t>88</w:t>
      </w:r>
      <w:r w:rsidR="00BF51AF" w:rsidRPr="00953B2B">
        <w:rPr>
          <w:rFonts w:ascii="Angsana New" w:hAnsi="Angsana New" w:hint="cs"/>
          <w:i/>
          <w:iCs/>
          <w:sz w:val="30"/>
          <w:szCs w:val="30"/>
          <w:cs/>
        </w:rPr>
        <w:t xml:space="preserve"> ต่อปี)</w:t>
      </w:r>
      <w:r w:rsidR="00BF51AF" w:rsidRPr="00953B2B">
        <w:rPr>
          <w:rFonts w:ascii="Angsana New" w:hAnsi="Angsana New" w:hint="cs"/>
          <w:sz w:val="30"/>
          <w:szCs w:val="30"/>
          <w:cs/>
        </w:rPr>
        <w:t xml:space="preserve"> </w:t>
      </w:r>
      <w:r w:rsidR="00B10FEB" w:rsidRPr="00AD5E16">
        <w:rPr>
          <w:rFonts w:ascii="Angsana New" w:hAnsi="Angsana New" w:hint="cs"/>
          <w:sz w:val="30"/>
          <w:szCs w:val="30"/>
          <w:cs/>
        </w:rPr>
        <w:t>และมีระยะเวลาผ่อนชำระคืนเป็นงวด</w:t>
      </w:r>
      <w:r w:rsidR="0053790B" w:rsidRPr="00AD5E16">
        <w:rPr>
          <w:rFonts w:ascii="Angsana New" w:hAnsi="Angsana New" w:hint="cs"/>
          <w:sz w:val="30"/>
          <w:szCs w:val="30"/>
          <w:cs/>
        </w:rPr>
        <w:t>ๆ จนถึงเดือน</w:t>
      </w:r>
      <w:r w:rsidR="00F15297">
        <w:rPr>
          <w:rFonts w:ascii="Angsana New" w:hAnsi="Angsana New" w:hint="cs"/>
          <w:sz w:val="30"/>
          <w:szCs w:val="30"/>
          <w:cs/>
        </w:rPr>
        <w:t>กันยายน</w:t>
      </w:r>
      <w:r w:rsidR="00346D98" w:rsidRPr="00AD5E16">
        <w:rPr>
          <w:rFonts w:ascii="Angsana New" w:hAnsi="Angsana New" w:hint="cs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256</w:t>
      </w:r>
      <w:r w:rsidR="00E82DAF" w:rsidRPr="00E82DAF">
        <w:rPr>
          <w:rFonts w:ascii="Angsana New" w:hAnsi="Angsana New"/>
          <w:sz w:val="30"/>
          <w:szCs w:val="30"/>
        </w:rPr>
        <w:t>9</w:t>
      </w:r>
    </w:p>
    <w:p w14:paraId="1C9DB834" w14:textId="77777777" w:rsidR="0053790B" w:rsidRPr="00953B2B" w:rsidRDefault="0053790B" w:rsidP="00537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69B05205" w14:textId="77777777" w:rsidR="0053790B" w:rsidRPr="00AD5E16" w:rsidRDefault="0053790B" w:rsidP="004078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D5E16">
        <w:rPr>
          <w:rFonts w:ascii="Angsana New" w:hAnsi="Angsana New"/>
          <w:sz w:val="30"/>
          <w:szCs w:val="30"/>
          <w:cs/>
        </w:rPr>
        <w:t>ภายใต้ข้อกำหนดของ</w:t>
      </w:r>
      <w:r w:rsidRPr="00AD5E16">
        <w:rPr>
          <w:rFonts w:ascii="Angsana New" w:hAnsi="Angsana New" w:hint="cs"/>
          <w:sz w:val="30"/>
          <w:szCs w:val="30"/>
          <w:cs/>
        </w:rPr>
        <w:t>สัญญาเงินกู้ระยะยาว</w:t>
      </w:r>
      <w:r w:rsidR="00227147"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Pr="00AD5E16">
        <w:rPr>
          <w:rFonts w:ascii="Angsana New" w:hAnsi="Angsana New"/>
          <w:sz w:val="30"/>
          <w:szCs w:val="30"/>
          <w:cs/>
        </w:rPr>
        <w:t>ดังกล่าว</w:t>
      </w:r>
      <w:r w:rsidRPr="00AD5E16">
        <w:rPr>
          <w:rFonts w:ascii="Angsana New" w:hAnsi="Angsana New" w:hint="cs"/>
          <w:sz w:val="30"/>
          <w:szCs w:val="30"/>
          <w:cs/>
        </w:rPr>
        <w:t>บางฉบับ</w:t>
      </w:r>
      <w:r w:rsidR="0040780C" w:rsidRPr="00AD5E16">
        <w:rPr>
          <w:rFonts w:ascii="Angsana New" w:hAnsi="Angsana New"/>
          <w:sz w:val="30"/>
          <w:szCs w:val="30"/>
        </w:rPr>
        <w:t xml:space="preserve"> </w:t>
      </w:r>
      <w:r w:rsidRPr="00AD5E16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AD5E16">
        <w:rPr>
          <w:rFonts w:ascii="Angsana New" w:hAnsi="Angsana New"/>
          <w:sz w:val="30"/>
          <w:szCs w:val="30"/>
        </w:rPr>
        <w:t>/</w:t>
      </w:r>
      <w:r w:rsidRPr="00AD5E16">
        <w:rPr>
          <w:rFonts w:ascii="Angsana New" w:hAnsi="Angsana New"/>
          <w:sz w:val="30"/>
          <w:szCs w:val="30"/>
          <w:cs/>
        </w:rPr>
        <w:t>บริษัทต้องปฏ</w:t>
      </w:r>
      <w:r w:rsidR="00B10FEB" w:rsidRPr="00AD5E16">
        <w:rPr>
          <w:rFonts w:ascii="Angsana New" w:hAnsi="Angsana New"/>
          <w:sz w:val="30"/>
          <w:szCs w:val="30"/>
          <w:cs/>
        </w:rPr>
        <w:t>ิบัติตามเงื่อนไขและข้อกำหนดต่าง</w:t>
      </w:r>
      <w:r w:rsidRPr="00AD5E16">
        <w:rPr>
          <w:rFonts w:ascii="Angsana New" w:hAnsi="Angsana New"/>
          <w:sz w:val="30"/>
          <w:szCs w:val="30"/>
          <w:cs/>
        </w:rPr>
        <w:t>ๆ ที่ระบุไว้ เ</w:t>
      </w:r>
      <w:r w:rsidR="00360767" w:rsidRPr="00AD5E16">
        <w:rPr>
          <w:rFonts w:ascii="Angsana New" w:hAnsi="Angsana New"/>
          <w:sz w:val="30"/>
          <w:szCs w:val="30"/>
          <w:cs/>
        </w:rPr>
        <w:t>ช่น การรักษาอัตราส่วนทางการเงิน</w:t>
      </w:r>
      <w:r w:rsidRPr="00AD5E16">
        <w:rPr>
          <w:rFonts w:ascii="Angsana New" w:hAnsi="Angsana New"/>
          <w:sz w:val="30"/>
          <w:szCs w:val="30"/>
          <w:cs/>
        </w:rPr>
        <w:t xml:space="preserve"> เป็นต้น</w:t>
      </w:r>
    </w:p>
    <w:p w14:paraId="2C476D53" w14:textId="77777777" w:rsidR="00880A82" w:rsidRPr="00953B2B" w:rsidRDefault="00880A82" w:rsidP="004078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B39C505" w14:textId="77777777" w:rsidR="00BE2855" w:rsidRPr="00491B98" w:rsidRDefault="00BE2855" w:rsidP="00BE2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2855">
        <w:rPr>
          <w:rFonts w:ascii="Angsana New" w:hAnsi="Angsana New"/>
          <w:sz w:val="30"/>
          <w:szCs w:val="30"/>
          <w:cs/>
        </w:rPr>
        <w:t xml:space="preserve">ในเดือนเมษายน </w:t>
      </w:r>
      <w:r w:rsidR="00CC5A41" w:rsidRPr="00CC5A41">
        <w:rPr>
          <w:rFonts w:ascii="Angsana New" w:hAnsi="Angsana New"/>
          <w:sz w:val="30"/>
          <w:szCs w:val="30"/>
        </w:rPr>
        <w:t>256</w:t>
      </w:r>
      <w:r w:rsidR="004361DA">
        <w:rPr>
          <w:rFonts w:ascii="Angsana New" w:hAnsi="Angsana New"/>
          <w:sz w:val="30"/>
          <w:szCs w:val="30"/>
        </w:rPr>
        <w:t>0</w:t>
      </w:r>
      <w:r w:rsidRPr="00BE2855">
        <w:rPr>
          <w:rFonts w:ascii="Angsana New" w:hAnsi="Angsana New"/>
          <w:sz w:val="30"/>
          <w:szCs w:val="30"/>
        </w:rPr>
        <w:t xml:space="preserve"> </w:t>
      </w:r>
      <w:r w:rsidRPr="00BE2855">
        <w:rPr>
          <w:rFonts w:ascii="Angsana New" w:hAnsi="Angsana New"/>
          <w:sz w:val="30"/>
          <w:szCs w:val="30"/>
          <w:cs/>
        </w:rPr>
        <w:t>บริษัทย่อยแห่งหนึ่งได้รับอนุมัติการขยายระยะเวลาการชำระหนี้เงินกู้ยืมระยะสั้นจากสถาบันการเงินแห่งหนึ่ง จำนวนเงิน</w:t>
      </w:r>
      <w:r w:rsidRPr="00BE2855">
        <w:rPr>
          <w:rFonts w:ascii="Angsana New" w:hAnsi="Angsana New"/>
          <w:sz w:val="30"/>
          <w:szCs w:val="30"/>
        </w:rPr>
        <w:t xml:space="preserve"> </w:t>
      </w:r>
      <w:r w:rsidR="004361DA">
        <w:rPr>
          <w:rFonts w:ascii="Angsana New" w:hAnsi="Angsana New"/>
          <w:sz w:val="30"/>
          <w:szCs w:val="30"/>
        </w:rPr>
        <w:t>1</w:t>
      </w:r>
      <w:r w:rsidRPr="00BE2855">
        <w:rPr>
          <w:rFonts w:ascii="Angsana New" w:hAnsi="Angsana New"/>
          <w:sz w:val="30"/>
          <w:szCs w:val="30"/>
        </w:rPr>
        <w:t>,</w:t>
      </w:r>
      <w:r w:rsidR="004361DA">
        <w:rPr>
          <w:rFonts w:ascii="Angsana New" w:hAnsi="Angsana New"/>
          <w:sz w:val="30"/>
          <w:szCs w:val="30"/>
        </w:rPr>
        <w:t>0</w:t>
      </w:r>
      <w:r w:rsidR="00CC5A41" w:rsidRPr="00CC5A41">
        <w:rPr>
          <w:rFonts w:ascii="Angsana New" w:hAnsi="Angsana New"/>
          <w:sz w:val="30"/>
          <w:szCs w:val="30"/>
        </w:rPr>
        <w:t>23</w:t>
      </w:r>
      <w:r w:rsidRPr="00BE2855">
        <w:rPr>
          <w:rFonts w:ascii="Angsana New" w:hAnsi="Angsana New"/>
          <w:sz w:val="30"/>
          <w:szCs w:val="30"/>
        </w:rPr>
        <w:t xml:space="preserve"> </w:t>
      </w:r>
      <w:r w:rsidRPr="00BE2855">
        <w:rPr>
          <w:rFonts w:ascii="Angsana New" w:hAnsi="Angsana New"/>
          <w:sz w:val="30"/>
          <w:szCs w:val="30"/>
          <w:cs/>
        </w:rPr>
        <w:t xml:space="preserve">ล้านบาท จากกำหนดชำระคืนเดิมภายในเดือนเมษายน </w:t>
      </w:r>
      <w:r w:rsidR="00CC5A41" w:rsidRPr="00CC5A41">
        <w:rPr>
          <w:rFonts w:ascii="Angsana New" w:hAnsi="Angsana New"/>
          <w:sz w:val="30"/>
          <w:szCs w:val="30"/>
        </w:rPr>
        <w:t>256</w:t>
      </w:r>
      <w:r w:rsidR="004361DA">
        <w:rPr>
          <w:rFonts w:ascii="Angsana New" w:hAnsi="Angsana New"/>
          <w:sz w:val="30"/>
          <w:szCs w:val="30"/>
        </w:rPr>
        <w:t>0</w:t>
      </w:r>
      <w:r w:rsidRPr="00BE2855">
        <w:rPr>
          <w:rFonts w:ascii="Angsana New" w:hAnsi="Angsana New"/>
          <w:sz w:val="30"/>
          <w:szCs w:val="30"/>
        </w:rPr>
        <w:t xml:space="preserve"> </w:t>
      </w:r>
      <w:r w:rsidRPr="00BE2855">
        <w:rPr>
          <w:rFonts w:ascii="Angsana New" w:hAnsi="Angsana New"/>
          <w:sz w:val="30"/>
          <w:szCs w:val="30"/>
          <w:cs/>
        </w:rPr>
        <w:t xml:space="preserve">เป็นภายในเดือนเมษายน </w:t>
      </w:r>
      <w:r w:rsidR="00CC5A41" w:rsidRPr="00CC5A41">
        <w:rPr>
          <w:rFonts w:ascii="Angsana New" w:hAnsi="Angsana New"/>
          <w:sz w:val="30"/>
          <w:szCs w:val="30"/>
        </w:rPr>
        <w:t>2563</w:t>
      </w:r>
      <w:r w:rsidRPr="00BE2855">
        <w:rPr>
          <w:rFonts w:ascii="Angsana New" w:hAnsi="Angsana New"/>
          <w:sz w:val="30"/>
          <w:szCs w:val="30"/>
          <w:cs/>
        </w:rPr>
        <w:t xml:space="preserve"> </w:t>
      </w:r>
      <w:r w:rsidRPr="00BE2855">
        <w:rPr>
          <w:rFonts w:ascii="Angsana New" w:hAnsi="Angsana New" w:hint="cs"/>
          <w:sz w:val="30"/>
          <w:szCs w:val="30"/>
          <w:cs/>
        </w:rPr>
        <w:t>และในเดือนมิถุนายน</w:t>
      </w:r>
      <w:r w:rsidRPr="00BE2855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256</w:t>
      </w:r>
      <w:r w:rsidR="004361DA">
        <w:rPr>
          <w:rFonts w:ascii="Angsana New" w:hAnsi="Angsana New"/>
          <w:sz w:val="30"/>
          <w:szCs w:val="30"/>
        </w:rPr>
        <w:t>1</w:t>
      </w:r>
      <w:r w:rsidRPr="00BE2855">
        <w:rPr>
          <w:rFonts w:ascii="Angsana New" w:hAnsi="Angsana New"/>
          <w:sz w:val="30"/>
          <w:szCs w:val="30"/>
          <w:cs/>
        </w:rPr>
        <w:t xml:space="preserve"> </w:t>
      </w:r>
      <w:r w:rsidRPr="00BE2855">
        <w:rPr>
          <w:rFonts w:ascii="Angsana New" w:hAnsi="Angsana New" w:hint="cs"/>
          <w:sz w:val="30"/>
          <w:szCs w:val="30"/>
          <w:cs/>
        </w:rPr>
        <w:t>บริษัทย่อยได้รับอนุมัติการขยายระยะเวลาการชำระหนี้ดังกล่าวเพิ่มเติมจากกำหนดชำระคืนเดิมภายในเดือนเมษายน</w:t>
      </w:r>
      <w:r w:rsidRPr="00BE2855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2563</w:t>
      </w:r>
      <w:r w:rsidRPr="00BE2855">
        <w:rPr>
          <w:rFonts w:ascii="Angsana New" w:hAnsi="Angsana New"/>
          <w:sz w:val="30"/>
          <w:szCs w:val="30"/>
          <w:cs/>
        </w:rPr>
        <w:t xml:space="preserve"> </w:t>
      </w:r>
      <w:r w:rsidRPr="00BE2855">
        <w:rPr>
          <w:rFonts w:ascii="Angsana New" w:hAnsi="Angsana New" w:hint="cs"/>
          <w:sz w:val="30"/>
          <w:szCs w:val="30"/>
          <w:cs/>
        </w:rPr>
        <w:t>เป็นภายในเดือนธันวาคม</w:t>
      </w:r>
      <w:r w:rsidRPr="00BE2855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2566</w:t>
      </w:r>
      <w:r w:rsidR="00B372BA">
        <w:rPr>
          <w:rFonts w:ascii="Angsana New" w:hAnsi="Angsana New"/>
          <w:sz w:val="30"/>
          <w:szCs w:val="30"/>
        </w:rPr>
        <w:t xml:space="preserve"> </w:t>
      </w:r>
      <w:r w:rsidR="00B372BA">
        <w:rPr>
          <w:rFonts w:ascii="Angsana New" w:hAnsi="Angsana New" w:hint="cs"/>
          <w:sz w:val="30"/>
          <w:szCs w:val="30"/>
          <w:cs/>
        </w:rPr>
        <w:t>ตามสัญญาปรับปรุงโครงสร้างเงินกู้ยืมกับสถาบันการเงิน</w:t>
      </w:r>
      <w:r w:rsidRPr="00BE285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2482FAE" w14:textId="77777777" w:rsidR="00953B2B" w:rsidRPr="00BE2855" w:rsidRDefault="00953B2B" w:rsidP="00953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2659D80A" w14:textId="618C2F02" w:rsidR="00953B2B" w:rsidRPr="00EF3F05" w:rsidRDefault="00953B2B" w:rsidP="00953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3F05">
        <w:rPr>
          <w:rFonts w:ascii="Angsana New" w:hAnsi="Angsana New" w:hint="cs"/>
          <w:sz w:val="30"/>
          <w:szCs w:val="30"/>
          <w:cs/>
        </w:rPr>
        <w:t xml:space="preserve">ต่อมาลูกหนี้ตามสัญญาปรับโครงสร้างหนี้ (หมายเหตุ </w:t>
      </w:r>
      <w:r w:rsidR="00E82DAF" w:rsidRPr="00E82DAF">
        <w:rPr>
          <w:rFonts w:ascii="Angsana New" w:hAnsi="Angsana New"/>
          <w:sz w:val="30"/>
          <w:szCs w:val="30"/>
        </w:rPr>
        <w:t>9</w:t>
      </w:r>
      <w:r w:rsidRPr="00EF3F05">
        <w:rPr>
          <w:rFonts w:ascii="Angsana New" w:hAnsi="Angsana New" w:hint="cs"/>
          <w:sz w:val="30"/>
          <w:szCs w:val="30"/>
        </w:rPr>
        <w:t xml:space="preserve">) </w:t>
      </w:r>
      <w:r w:rsidRPr="00EF3F05">
        <w:rPr>
          <w:rFonts w:ascii="Angsana New" w:hAnsi="Angsana New" w:hint="cs"/>
          <w:sz w:val="30"/>
          <w:szCs w:val="30"/>
          <w:cs/>
        </w:rPr>
        <w:t>ซึ่งเป็นหลักประกันตามสัญญาการปรับปรุงโครงสร้างหนี้เงินกู้ยืมกับสถาบันการเงิน</w:t>
      </w:r>
      <w:r w:rsidR="0081782C">
        <w:rPr>
          <w:rFonts w:ascii="Angsana New" w:hAnsi="Angsana New" w:hint="cs"/>
          <w:sz w:val="30"/>
          <w:szCs w:val="30"/>
          <w:cs/>
        </w:rPr>
        <w:t>ดังกล่าวข้างต้น</w:t>
      </w:r>
      <w:r w:rsidRPr="00EF3F05">
        <w:rPr>
          <w:rFonts w:ascii="Angsana New" w:hAnsi="Angsana New" w:hint="cs"/>
          <w:sz w:val="30"/>
          <w:szCs w:val="30"/>
          <w:cs/>
        </w:rPr>
        <w:t>ผิดนัด</w:t>
      </w:r>
      <w:r>
        <w:rPr>
          <w:rFonts w:ascii="Angsana New" w:hAnsi="Angsana New" w:hint="cs"/>
          <w:sz w:val="30"/>
          <w:szCs w:val="30"/>
          <w:cs/>
        </w:rPr>
        <w:t>ตั้งแต่</w:t>
      </w:r>
      <w:r w:rsidRPr="00EF3F05">
        <w:rPr>
          <w:rFonts w:ascii="Angsana New" w:hAnsi="Angsana New" w:hint="cs"/>
          <w:sz w:val="30"/>
          <w:szCs w:val="30"/>
          <w:cs/>
        </w:rPr>
        <w:t>งวดเดือน</w:t>
      </w:r>
      <w:r w:rsidRPr="0019792E">
        <w:rPr>
          <w:rFonts w:ascii="Angsana New" w:hAnsi="Angsana New" w:hint="cs"/>
          <w:color w:val="000000"/>
          <w:spacing w:val="-2"/>
          <w:sz w:val="30"/>
          <w:szCs w:val="30"/>
          <w:cs/>
        </w:rPr>
        <w:t>พฤษภาคม</w:t>
      </w:r>
      <w:r w:rsidRPr="0019792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color w:val="000000"/>
          <w:spacing w:val="-2"/>
          <w:sz w:val="30"/>
          <w:szCs w:val="30"/>
        </w:rPr>
        <w:t>2563</w:t>
      </w:r>
      <w:r w:rsidRPr="0019792E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19792E">
        <w:rPr>
          <w:rFonts w:ascii="Angsana New" w:hAnsi="Angsana New" w:hint="cs"/>
          <w:color w:val="000000"/>
          <w:spacing w:val="-2"/>
          <w:sz w:val="30"/>
          <w:szCs w:val="30"/>
          <w:cs/>
        </w:rPr>
        <w:t>ถึงงวดเดือน</w:t>
      </w:r>
      <w:r w:rsidR="006451EE">
        <w:rPr>
          <w:rFonts w:ascii="Angsana New" w:hAnsi="Angsana New" w:hint="cs"/>
          <w:color w:val="000000"/>
          <w:spacing w:val="-2"/>
          <w:sz w:val="30"/>
          <w:szCs w:val="30"/>
          <w:cs/>
        </w:rPr>
        <w:t>ธันวาคม</w:t>
      </w:r>
      <w:r w:rsidRPr="0019792E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color w:val="000000"/>
          <w:spacing w:val="-2"/>
          <w:sz w:val="30"/>
          <w:szCs w:val="30"/>
        </w:rPr>
        <w:t>2563</w:t>
      </w:r>
      <w:r w:rsidRPr="0019792E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EF3F05">
        <w:rPr>
          <w:rFonts w:ascii="Angsana New" w:hAnsi="Angsana New" w:hint="cs"/>
          <w:sz w:val="30"/>
          <w:szCs w:val="30"/>
          <w:cs/>
        </w:rPr>
        <w:t xml:space="preserve">ทำให้บริษัทย่อยไม่สามารถชำระหนี้ตามจำนวนและกำหนดเวลาที่ระบุไว้ในสัญญาการปรับปรุงโครงสร้างหนี้เงินกู้ยืมกับสถาบันการเงินดังกล่าว ส่งผลให้ ณ วันที่ </w:t>
      </w:r>
      <w:r w:rsidR="00CC5A41" w:rsidRPr="00CC5A41">
        <w:rPr>
          <w:rFonts w:ascii="Angsana New" w:hAnsi="Angsana New" w:hint="cs"/>
          <w:sz w:val="30"/>
          <w:szCs w:val="30"/>
        </w:rPr>
        <w:t>3</w:t>
      </w:r>
      <w:r w:rsidR="004361DA">
        <w:rPr>
          <w:rFonts w:ascii="Angsana New" w:hAnsi="Angsana New"/>
          <w:sz w:val="30"/>
          <w:szCs w:val="30"/>
        </w:rPr>
        <w:t>1</w:t>
      </w:r>
      <w:r w:rsidRPr="00EF3F05">
        <w:rPr>
          <w:rFonts w:ascii="Angsana New" w:hAnsi="Angsana New" w:hint="cs"/>
          <w:sz w:val="30"/>
          <w:szCs w:val="30"/>
        </w:rPr>
        <w:t xml:space="preserve"> </w:t>
      </w:r>
      <w:r w:rsidR="00BE2855">
        <w:rPr>
          <w:rFonts w:ascii="Angsana New" w:hAnsi="Angsana New" w:hint="cs"/>
          <w:sz w:val="30"/>
          <w:szCs w:val="30"/>
          <w:cs/>
        </w:rPr>
        <w:t>ธันวาคม</w:t>
      </w:r>
      <w:r w:rsidRPr="00EF3F05">
        <w:rPr>
          <w:rFonts w:ascii="Angsana New" w:hAnsi="Angsana New" w:hint="cs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 w:hint="cs"/>
          <w:sz w:val="30"/>
          <w:szCs w:val="30"/>
        </w:rPr>
        <w:t>2563</w:t>
      </w:r>
      <w:r w:rsidRPr="00EF3F05">
        <w:rPr>
          <w:rFonts w:ascii="Angsana New" w:hAnsi="Angsana New" w:hint="cs"/>
          <w:sz w:val="30"/>
          <w:szCs w:val="30"/>
        </w:rPr>
        <w:t xml:space="preserve"> </w:t>
      </w:r>
      <w:r w:rsidRPr="00EF3F05">
        <w:rPr>
          <w:rFonts w:ascii="Angsana New" w:hAnsi="Angsana New" w:hint="cs"/>
          <w:sz w:val="30"/>
          <w:szCs w:val="30"/>
          <w:cs/>
        </w:rPr>
        <w:t>สถาบันการเงินมีสิทธิให้บริษัทย่อยชำระคืนเงินกู้ระยะยาวดังกล่าวทั้งหมดตามกำหนดชำระคืนเดิม</w:t>
      </w:r>
      <w:r w:rsidRPr="00EF3F05">
        <w:rPr>
          <w:rFonts w:ascii="Angsana New" w:hAnsi="Angsana New" w:hint="cs"/>
          <w:sz w:val="30"/>
          <w:szCs w:val="30"/>
        </w:rPr>
        <w:t xml:space="preserve"> </w:t>
      </w:r>
      <w:r w:rsidRPr="000E7661">
        <w:rPr>
          <w:rFonts w:ascii="Angsana New" w:hAnsi="Angsana New" w:hint="cs"/>
          <w:sz w:val="30"/>
          <w:szCs w:val="30"/>
          <w:cs/>
        </w:rPr>
        <w:t xml:space="preserve">ดังนั้น กลุ่มบริษัทจึงได้จัดประเภทเงินกู้ยืมระยะยาวของบริษัทย่อยดังกล่าวจำนวน </w:t>
      </w:r>
      <w:r w:rsidR="00CC5A41" w:rsidRPr="00CC5A41">
        <w:rPr>
          <w:rFonts w:ascii="Angsana New" w:hAnsi="Angsana New"/>
          <w:sz w:val="30"/>
          <w:szCs w:val="30"/>
        </w:rPr>
        <w:t>42</w:t>
      </w:r>
      <w:r w:rsidR="00E82DAF" w:rsidRPr="00E82DAF">
        <w:rPr>
          <w:rFonts w:ascii="Angsana New" w:hAnsi="Angsana New"/>
          <w:sz w:val="30"/>
          <w:szCs w:val="30"/>
        </w:rPr>
        <w:t>8</w:t>
      </w:r>
      <w:r w:rsidRPr="000E7661">
        <w:rPr>
          <w:rFonts w:ascii="Angsana New" w:hAnsi="Angsana New" w:hint="cs"/>
          <w:sz w:val="30"/>
          <w:szCs w:val="30"/>
        </w:rPr>
        <w:t xml:space="preserve"> </w:t>
      </w:r>
      <w:r w:rsidRPr="000E7661">
        <w:rPr>
          <w:rFonts w:ascii="Angsana New" w:hAnsi="Angsana New" w:hint="cs"/>
          <w:sz w:val="30"/>
          <w:szCs w:val="30"/>
          <w:cs/>
        </w:rPr>
        <w:t>ล้านบาท</w:t>
      </w:r>
      <w:r w:rsidR="00BE2855" w:rsidRPr="000E7661">
        <w:rPr>
          <w:rFonts w:ascii="Angsana New" w:hAnsi="Angsana New" w:hint="cs"/>
          <w:sz w:val="30"/>
          <w:szCs w:val="30"/>
          <w:cs/>
        </w:rPr>
        <w:t xml:space="preserve"> </w:t>
      </w:r>
      <w:r w:rsidRPr="000E7661">
        <w:rPr>
          <w:rFonts w:ascii="Angsana New" w:hAnsi="Angsana New" w:hint="cs"/>
          <w:sz w:val="30"/>
          <w:szCs w:val="30"/>
          <w:cs/>
        </w:rPr>
        <w:t>เป็นส่วนหนึ่งของหนี้สิน</w:t>
      </w:r>
      <w:r w:rsidRPr="00EF3F05">
        <w:rPr>
          <w:rFonts w:ascii="Angsana New" w:hAnsi="Angsana New" w:hint="cs"/>
          <w:sz w:val="30"/>
          <w:szCs w:val="30"/>
          <w:cs/>
        </w:rPr>
        <w:t xml:space="preserve">หมุนเวียน </w:t>
      </w:r>
      <w:r w:rsidR="00BE2855" w:rsidRPr="00EF3F0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C5A41" w:rsidRPr="00CC5A41">
        <w:rPr>
          <w:rFonts w:ascii="Angsana New" w:hAnsi="Angsana New" w:hint="cs"/>
          <w:sz w:val="30"/>
          <w:szCs w:val="30"/>
        </w:rPr>
        <w:t>3</w:t>
      </w:r>
      <w:r w:rsidR="004361DA">
        <w:rPr>
          <w:rFonts w:ascii="Angsana New" w:hAnsi="Angsana New"/>
          <w:sz w:val="30"/>
          <w:szCs w:val="30"/>
        </w:rPr>
        <w:t>1</w:t>
      </w:r>
      <w:r w:rsidR="00BE2855" w:rsidRPr="00EF3F05">
        <w:rPr>
          <w:rFonts w:ascii="Angsana New" w:hAnsi="Angsana New" w:hint="cs"/>
          <w:sz w:val="30"/>
          <w:szCs w:val="30"/>
        </w:rPr>
        <w:t xml:space="preserve"> </w:t>
      </w:r>
      <w:r w:rsidR="00BE2855">
        <w:rPr>
          <w:rFonts w:ascii="Angsana New" w:hAnsi="Angsana New" w:hint="cs"/>
          <w:sz w:val="30"/>
          <w:szCs w:val="30"/>
          <w:cs/>
        </w:rPr>
        <w:t>ธันวาคม</w:t>
      </w:r>
      <w:r w:rsidR="00BE2855" w:rsidRPr="00EF3F05">
        <w:rPr>
          <w:rFonts w:ascii="Angsana New" w:hAnsi="Angsana New" w:hint="cs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 w:hint="cs"/>
          <w:sz w:val="30"/>
          <w:szCs w:val="30"/>
        </w:rPr>
        <w:t>2563</w:t>
      </w:r>
      <w:r w:rsidR="00BE2855" w:rsidRPr="00EF3F05">
        <w:rPr>
          <w:rFonts w:ascii="Angsana New" w:hAnsi="Angsana New" w:hint="cs"/>
          <w:sz w:val="30"/>
          <w:szCs w:val="30"/>
        </w:rPr>
        <w:t xml:space="preserve"> </w:t>
      </w:r>
      <w:r w:rsidRPr="00EF3F05"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Pr="00EF3F05">
        <w:rPr>
          <w:rFonts w:ascii="Angsana New" w:hAnsi="Angsana New" w:hint="cs"/>
          <w:sz w:val="30"/>
          <w:szCs w:val="30"/>
        </w:rPr>
        <w:t xml:space="preserve"> </w:t>
      </w:r>
      <w:r w:rsidRPr="00EF3F05">
        <w:rPr>
          <w:rFonts w:ascii="Angsana New" w:hAnsi="Angsana New" w:hint="cs"/>
          <w:sz w:val="30"/>
          <w:szCs w:val="30"/>
          <w:cs/>
        </w:rPr>
        <w:t xml:space="preserve">อย่างไรก็ตาม </w:t>
      </w:r>
      <w:r w:rsidR="00F15297">
        <w:rPr>
          <w:rFonts w:ascii="Angsana New" w:hAnsi="Angsana New" w:hint="cs"/>
          <w:sz w:val="30"/>
          <w:szCs w:val="30"/>
          <w:cs/>
        </w:rPr>
        <w:t xml:space="preserve">ในเดือนมกราคม </w:t>
      </w:r>
      <w:r w:rsidR="00CC5A41" w:rsidRPr="00CC5A41">
        <w:rPr>
          <w:rFonts w:ascii="Angsana New" w:hAnsi="Angsana New"/>
          <w:sz w:val="30"/>
          <w:szCs w:val="30"/>
        </w:rPr>
        <w:t>2564</w:t>
      </w:r>
      <w:r w:rsidR="00F15297">
        <w:rPr>
          <w:rFonts w:ascii="Angsana New" w:hAnsi="Angsana New"/>
          <w:sz w:val="30"/>
          <w:szCs w:val="30"/>
        </w:rPr>
        <w:t xml:space="preserve"> </w:t>
      </w:r>
      <w:r w:rsidRPr="00EF3F05">
        <w:rPr>
          <w:rFonts w:ascii="Angsana New" w:hAnsi="Angsana New" w:hint="cs"/>
          <w:sz w:val="30"/>
          <w:szCs w:val="30"/>
          <w:cs/>
        </w:rPr>
        <w:t>บริษัทย่อย</w:t>
      </w:r>
      <w:r w:rsidR="00F15297">
        <w:rPr>
          <w:rFonts w:ascii="Angsana New" w:hAnsi="Angsana New" w:hint="cs"/>
          <w:sz w:val="30"/>
          <w:szCs w:val="30"/>
          <w:cs/>
        </w:rPr>
        <w:t>ได้เริ่มกลับมาชำระหนี้และ</w:t>
      </w:r>
      <w:r w:rsidRPr="00EF3F05">
        <w:rPr>
          <w:rFonts w:ascii="Angsana New" w:hAnsi="Angsana New" w:hint="cs"/>
          <w:sz w:val="30"/>
          <w:szCs w:val="30"/>
          <w:cs/>
        </w:rPr>
        <w:t>อยู่ระหว่างการขอผ่อนผันการผิดนัดชำระหนี้ดังกล่าวกับสถาบันการเงิน</w:t>
      </w:r>
      <w:r w:rsidR="00F15297">
        <w:rPr>
          <w:rFonts w:ascii="Angsana New" w:hAnsi="Angsana New" w:hint="cs"/>
          <w:sz w:val="30"/>
          <w:szCs w:val="30"/>
          <w:cs/>
        </w:rPr>
        <w:t xml:space="preserve">ให้สอดคล้องกับลูกหนี้หลักประกันตามหมายเหตุ </w:t>
      </w:r>
      <w:r w:rsidR="00E82DAF" w:rsidRPr="00E82DAF">
        <w:rPr>
          <w:rFonts w:ascii="Angsana New" w:hAnsi="Angsana New"/>
          <w:sz w:val="30"/>
          <w:szCs w:val="30"/>
        </w:rPr>
        <w:t>9</w:t>
      </w:r>
    </w:p>
    <w:p w14:paraId="5FC1C975" w14:textId="77777777" w:rsidR="00953B2B" w:rsidRDefault="00953B2B" w:rsidP="00880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85A6579" w14:textId="77777777" w:rsidR="007807F7" w:rsidRPr="00491B98" w:rsidRDefault="007807F7" w:rsidP="00780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91B98">
        <w:rPr>
          <w:rFonts w:ascii="Angsana New" w:hAnsi="Angsana New"/>
          <w:b/>
          <w:bCs/>
          <w:i/>
          <w:iCs/>
          <w:sz w:val="30"/>
          <w:szCs w:val="30"/>
          <w:cs/>
        </w:rPr>
        <w:t>หุ้นกู้ระยะยาว</w:t>
      </w:r>
    </w:p>
    <w:p w14:paraId="2EF38FE0" w14:textId="77777777" w:rsidR="007807F7" w:rsidRPr="00953B2B" w:rsidRDefault="007807F7" w:rsidP="00953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50E351B3" w14:textId="77777777" w:rsidR="007807F7" w:rsidRPr="00491B98" w:rsidRDefault="007807F7" w:rsidP="00780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91B98">
        <w:rPr>
          <w:rFonts w:ascii="Angsana New" w:hAnsi="Angsana New"/>
          <w:sz w:val="30"/>
          <w:szCs w:val="30"/>
          <w:cs/>
        </w:rPr>
        <w:t>ในเดือน</w:t>
      </w:r>
      <w:r w:rsidRPr="00491B9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C5A41" w:rsidRPr="00CC5A41">
        <w:rPr>
          <w:rFonts w:ascii="Angsana New" w:hAnsi="Angsana New"/>
          <w:sz w:val="30"/>
          <w:szCs w:val="30"/>
        </w:rPr>
        <w:t>255</w:t>
      </w:r>
      <w:r w:rsidR="00E82DAF" w:rsidRPr="00E82DAF">
        <w:rPr>
          <w:rFonts w:ascii="Angsana New" w:hAnsi="Angsana New"/>
          <w:sz w:val="30"/>
          <w:szCs w:val="30"/>
        </w:rPr>
        <w:t>8</w:t>
      </w:r>
      <w:r w:rsidRPr="00491B98">
        <w:rPr>
          <w:rFonts w:ascii="Angsana New" w:hAnsi="Angsana New"/>
          <w:sz w:val="30"/>
          <w:szCs w:val="30"/>
          <w:cs/>
        </w:rPr>
        <w:t xml:space="preserve"> บริษัทได้ออกจำหน่ายหุ้นกู้ระยะยาวจำนวนเงิน</w:t>
      </w:r>
      <w:r w:rsidRPr="00491B98">
        <w:rPr>
          <w:rFonts w:ascii="Angsana New" w:hAnsi="Angsana New"/>
          <w:sz w:val="30"/>
          <w:szCs w:val="30"/>
        </w:rPr>
        <w:t xml:space="preserve"> </w:t>
      </w:r>
      <w:r w:rsidR="004361DA">
        <w:rPr>
          <w:rFonts w:ascii="Angsana New" w:hAnsi="Angsana New"/>
          <w:sz w:val="30"/>
          <w:szCs w:val="30"/>
        </w:rPr>
        <w:t>1</w:t>
      </w:r>
      <w:r w:rsidRPr="00491B98">
        <w:rPr>
          <w:rFonts w:ascii="Angsana New" w:hAnsi="Angsana New"/>
          <w:sz w:val="30"/>
          <w:szCs w:val="30"/>
        </w:rPr>
        <w:t>,</w:t>
      </w:r>
      <w:r w:rsidR="004361DA">
        <w:rPr>
          <w:rFonts w:ascii="Angsana New" w:hAnsi="Angsana New"/>
          <w:sz w:val="30"/>
          <w:szCs w:val="30"/>
        </w:rPr>
        <w:t>000</w:t>
      </w:r>
      <w:r w:rsidRPr="00491B98">
        <w:rPr>
          <w:rFonts w:ascii="Angsana New" w:hAnsi="Angsana New"/>
          <w:sz w:val="30"/>
          <w:szCs w:val="30"/>
        </w:rPr>
        <w:t xml:space="preserve"> </w:t>
      </w:r>
      <w:r w:rsidRPr="00491B98">
        <w:rPr>
          <w:rFonts w:ascii="Angsana New" w:hAnsi="Angsana New"/>
          <w:sz w:val="30"/>
          <w:szCs w:val="30"/>
          <w:cs/>
        </w:rPr>
        <w:t>ล้านบาท</w:t>
      </w:r>
      <w:r w:rsidR="006346B2" w:rsidRPr="00491B98">
        <w:rPr>
          <w:rFonts w:ascii="Angsana New" w:hAnsi="Angsana New"/>
          <w:sz w:val="30"/>
          <w:szCs w:val="30"/>
        </w:rPr>
        <w:t xml:space="preserve"> </w:t>
      </w:r>
      <w:r w:rsidR="00FE7BA3" w:rsidRPr="00491B98">
        <w:rPr>
          <w:rFonts w:ascii="Angsana New" w:hAnsi="Angsana New" w:hint="cs"/>
          <w:sz w:val="30"/>
          <w:szCs w:val="30"/>
          <w:cs/>
        </w:rPr>
        <w:t>โดย</w:t>
      </w:r>
      <w:r w:rsidR="006346B2" w:rsidRPr="00491B98">
        <w:rPr>
          <w:rFonts w:ascii="Angsana New" w:hAnsi="Angsana New" w:hint="cs"/>
          <w:sz w:val="30"/>
          <w:szCs w:val="30"/>
          <w:cs/>
        </w:rPr>
        <w:t>มีวัตถุประสงค์เพื่อ</w:t>
      </w:r>
      <w:r w:rsidR="00FE7BA3" w:rsidRPr="00491B98">
        <w:rPr>
          <w:rFonts w:ascii="Angsana New" w:hAnsi="Angsana New" w:hint="cs"/>
          <w:sz w:val="30"/>
          <w:szCs w:val="30"/>
          <w:cs/>
        </w:rPr>
        <w:t>ชำระคืนเงินกู้ยืมระยะยาวกับสถาบันการเงิน</w:t>
      </w:r>
      <w:r w:rsidR="00BA2DB0" w:rsidRPr="00491B98">
        <w:rPr>
          <w:rFonts w:ascii="Angsana New" w:hAnsi="Angsana New" w:hint="cs"/>
          <w:sz w:val="30"/>
          <w:szCs w:val="30"/>
          <w:cs/>
        </w:rPr>
        <w:t>และใช้เป็นเงินทุนหมุนเวียนของบริษัท</w:t>
      </w:r>
      <w:r w:rsidRPr="00491B98">
        <w:rPr>
          <w:rFonts w:ascii="Angsana New" w:hAnsi="Angsana New"/>
          <w:sz w:val="30"/>
          <w:szCs w:val="30"/>
        </w:rPr>
        <w:t xml:space="preserve"> </w:t>
      </w:r>
      <w:r w:rsidR="00FE7BA3" w:rsidRPr="00491B98">
        <w:rPr>
          <w:rFonts w:ascii="Angsana New" w:hAnsi="Angsana New" w:hint="cs"/>
          <w:sz w:val="30"/>
          <w:szCs w:val="30"/>
          <w:cs/>
        </w:rPr>
        <w:t>และ</w:t>
      </w:r>
      <w:r w:rsidR="00ED6C36" w:rsidRPr="00491B98">
        <w:rPr>
          <w:rFonts w:ascii="Angsana New" w:hAnsi="Angsana New" w:hint="cs"/>
          <w:sz w:val="30"/>
          <w:szCs w:val="30"/>
          <w:cs/>
        </w:rPr>
        <w:t>มีสถาบันการเงินแห่งหนึ่งเป็นผู้ค้ำประกันบางส่วน</w:t>
      </w:r>
      <w:r w:rsidRPr="00491B98">
        <w:rPr>
          <w:rFonts w:ascii="Angsana New" w:hAnsi="Angsana New"/>
          <w:sz w:val="30"/>
          <w:szCs w:val="30"/>
          <w:cs/>
        </w:rPr>
        <w:t xml:space="preserve"> หุ้นกู้ระยะยาวดังกล่าวแบ่งเป็นสองชุดโดยมี</w:t>
      </w:r>
      <w:r w:rsidRPr="00491B98">
        <w:rPr>
          <w:rFonts w:ascii="Angsana New" w:hAnsi="Angsana New" w:hint="cs"/>
          <w:sz w:val="30"/>
          <w:szCs w:val="30"/>
          <w:cs/>
        </w:rPr>
        <w:t>รายละเอียด</w:t>
      </w:r>
      <w:r w:rsidRPr="00491B98">
        <w:rPr>
          <w:rFonts w:ascii="Angsana New" w:hAnsi="Angsana New"/>
          <w:sz w:val="30"/>
          <w:szCs w:val="30"/>
          <w:cs/>
        </w:rPr>
        <w:t>ดังนี้</w:t>
      </w:r>
    </w:p>
    <w:p w14:paraId="3BC22B40" w14:textId="77777777" w:rsidR="00B372BA" w:rsidRPr="00B372BA" w:rsidRDefault="00B372BA" w:rsidP="00B372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23020D52" w14:textId="77777777" w:rsidR="007807F7" w:rsidRPr="00AD5E16" w:rsidRDefault="007807F7" w:rsidP="00780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sz w:val="30"/>
          <w:szCs w:val="30"/>
          <w:cs/>
        </w:rPr>
      </w:pPr>
      <w:r w:rsidRPr="00491B98">
        <w:rPr>
          <w:rFonts w:ascii="Angsana New" w:hAnsi="Angsana New"/>
          <w:sz w:val="30"/>
          <w:szCs w:val="30"/>
          <w:cs/>
        </w:rPr>
        <w:t>(ก)</w:t>
      </w:r>
      <w:r w:rsidRPr="00491B98">
        <w:rPr>
          <w:rFonts w:ascii="Angsana New" w:hAnsi="Angsana New"/>
          <w:sz w:val="30"/>
          <w:szCs w:val="30"/>
          <w:cs/>
        </w:rPr>
        <w:tab/>
        <w:t>หุ้นกู้ชุดที่หนึ่งมี</w:t>
      </w:r>
      <w:r w:rsidRPr="00491B98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CC5A41" w:rsidRPr="00CC5A41">
        <w:rPr>
          <w:rFonts w:ascii="Angsana New" w:hAnsi="Angsana New"/>
          <w:sz w:val="30"/>
          <w:szCs w:val="30"/>
        </w:rPr>
        <w:t>3</w:t>
      </w:r>
      <w:r w:rsidR="004361DA">
        <w:rPr>
          <w:rFonts w:ascii="Angsana New" w:hAnsi="Angsana New"/>
          <w:sz w:val="30"/>
          <w:szCs w:val="30"/>
        </w:rPr>
        <w:t>00</w:t>
      </w:r>
      <w:r w:rsidRPr="00491B98">
        <w:rPr>
          <w:rFonts w:ascii="Angsana New" w:hAnsi="Angsana New"/>
          <w:sz w:val="30"/>
          <w:szCs w:val="30"/>
        </w:rPr>
        <w:t>,</w:t>
      </w:r>
      <w:r w:rsidR="004361DA">
        <w:rPr>
          <w:rFonts w:ascii="Angsana New" w:hAnsi="Angsana New"/>
          <w:sz w:val="30"/>
          <w:szCs w:val="30"/>
        </w:rPr>
        <w:t>000</w:t>
      </w:r>
      <w:r w:rsidRPr="00491B98">
        <w:rPr>
          <w:rFonts w:ascii="Angsana New" w:hAnsi="Angsana New"/>
          <w:sz w:val="30"/>
          <w:szCs w:val="30"/>
        </w:rPr>
        <w:t xml:space="preserve"> </w:t>
      </w:r>
      <w:r w:rsidRPr="00491B98">
        <w:rPr>
          <w:rFonts w:ascii="Angsana New" w:hAnsi="Angsana New" w:hint="cs"/>
          <w:sz w:val="30"/>
          <w:szCs w:val="30"/>
          <w:cs/>
        </w:rPr>
        <w:t xml:space="preserve">หน่วย </w:t>
      </w:r>
      <w:r w:rsidRPr="00491B98">
        <w:rPr>
          <w:rFonts w:ascii="Angsana New" w:hAnsi="Angsana New"/>
          <w:sz w:val="30"/>
          <w:szCs w:val="30"/>
          <w:cs/>
        </w:rPr>
        <w:t xml:space="preserve">มูลค่าที่ตราไว้หน่วยละ </w:t>
      </w:r>
      <w:r w:rsidR="004361DA">
        <w:rPr>
          <w:rFonts w:ascii="Angsana New" w:hAnsi="Angsana New"/>
          <w:sz w:val="30"/>
          <w:szCs w:val="30"/>
        </w:rPr>
        <w:t>1</w:t>
      </w:r>
      <w:r w:rsidRPr="00491B98">
        <w:rPr>
          <w:rFonts w:ascii="Angsana New" w:hAnsi="Angsana New"/>
          <w:sz w:val="30"/>
          <w:szCs w:val="30"/>
          <w:cs/>
        </w:rPr>
        <w:t>,</w:t>
      </w:r>
      <w:r w:rsidR="004361DA">
        <w:rPr>
          <w:rFonts w:ascii="Angsana New" w:hAnsi="Angsana New"/>
          <w:sz w:val="30"/>
          <w:szCs w:val="30"/>
        </w:rPr>
        <w:t>000</w:t>
      </w:r>
      <w:r w:rsidRPr="00491B98">
        <w:rPr>
          <w:rFonts w:ascii="Angsana New" w:hAnsi="Angsana New"/>
          <w:sz w:val="30"/>
          <w:szCs w:val="30"/>
          <w:cs/>
        </w:rPr>
        <w:t xml:space="preserve"> บาท</w:t>
      </w:r>
      <w:r w:rsidRPr="00491B98">
        <w:rPr>
          <w:rFonts w:ascii="Angsana New" w:hAnsi="Angsana New" w:hint="cs"/>
          <w:sz w:val="30"/>
          <w:szCs w:val="30"/>
          <w:cs/>
        </w:rPr>
        <w:t xml:space="preserve"> </w:t>
      </w:r>
      <w:r w:rsidRPr="00491B98">
        <w:rPr>
          <w:rFonts w:ascii="Angsana New" w:hAnsi="Angsana New"/>
          <w:sz w:val="30"/>
          <w:szCs w:val="30"/>
          <w:cs/>
        </w:rPr>
        <w:t>กำหนดชำระคืน</w:t>
      </w:r>
      <w:r w:rsidRPr="00491B98">
        <w:rPr>
          <w:rFonts w:ascii="Angsana New" w:hAnsi="Angsana New" w:hint="cs"/>
          <w:sz w:val="30"/>
          <w:szCs w:val="30"/>
          <w:cs/>
        </w:rPr>
        <w:t xml:space="preserve">ในเดือนธันวาคม </w:t>
      </w:r>
      <w:r w:rsidR="00CC5A41" w:rsidRPr="00CC5A41">
        <w:rPr>
          <w:rFonts w:ascii="Angsana New" w:hAnsi="Angsana New"/>
          <w:sz w:val="30"/>
          <w:szCs w:val="30"/>
        </w:rPr>
        <w:t>2563</w:t>
      </w:r>
      <w:r w:rsidRPr="00491B98">
        <w:rPr>
          <w:rFonts w:ascii="Angsana New" w:hAnsi="Angsana New"/>
          <w:sz w:val="30"/>
          <w:szCs w:val="30"/>
          <w:cs/>
        </w:rPr>
        <w:t xml:space="preserve"> โ</w:t>
      </w:r>
      <w:r w:rsidRPr="00491B98">
        <w:rPr>
          <w:rFonts w:ascii="Angsana New" w:hAnsi="Angsana New" w:hint="cs"/>
          <w:sz w:val="30"/>
          <w:szCs w:val="30"/>
          <w:cs/>
        </w:rPr>
        <w:t>ดย</w:t>
      </w:r>
      <w:r w:rsidRPr="00491B98">
        <w:rPr>
          <w:rFonts w:ascii="Angsana New" w:hAnsi="Angsana New"/>
          <w:sz w:val="30"/>
          <w:szCs w:val="30"/>
          <w:cs/>
        </w:rPr>
        <w:t>มีอัตราดอกเบี้ยคงที่</w:t>
      </w:r>
      <w:r w:rsidRPr="00491B98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CC5A41" w:rsidRPr="00CC5A41">
        <w:rPr>
          <w:rFonts w:ascii="Angsana New" w:hAnsi="Angsana New"/>
          <w:sz w:val="30"/>
          <w:szCs w:val="30"/>
        </w:rPr>
        <w:t>3</w:t>
      </w:r>
      <w:r w:rsidRPr="00491B98">
        <w:rPr>
          <w:rFonts w:ascii="Angsana New" w:hAnsi="Angsana New"/>
          <w:sz w:val="30"/>
          <w:szCs w:val="30"/>
        </w:rPr>
        <w:t>.</w:t>
      </w:r>
      <w:r w:rsidR="00CC5A41" w:rsidRPr="00CC5A41">
        <w:rPr>
          <w:rFonts w:ascii="Angsana New" w:hAnsi="Angsana New"/>
          <w:sz w:val="30"/>
          <w:szCs w:val="30"/>
        </w:rPr>
        <w:t>36</w:t>
      </w:r>
      <w:r w:rsidRPr="00491B98">
        <w:rPr>
          <w:rFonts w:ascii="Angsana New" w:hAnsi="Angsana New"/>
          <w:sz w:val="30"/>
          <w:szCs w:val="30"/>
        </w:rPr>
        <w:t xml:space="preserve"> </w:t>
      </w:r>
      <w:r w:rsidRPr="00491B98">
        <w:rPr>
          <w:rFonts w:ascii="Angsana New" w:hAnsi="Angsana New" w:hint="cs"/>
          <w:sz w:val="30"/>
          <w:szCs w:val="30"/>
          <w:cs/>
        </w:rPr>
        <w:t>ต่อปี</w:t>
      </w:r>
      <w:r w:rsidRPr="00491B98">
        <w:rPr>
          <w:rFonts w:ascii="Angsana New" w:hAnsi="Angsana New"/>
          <w:sz w:val="30"/>
          <w:szCs w:val="30"/>
          <w:cs/>
        </w:rPr>
        <w:t xml:space="preserve"> </w:t>
      </w:r>
      <w:r w:rsidRPr="00491B98">
        <w:rPr>
          <w:rFonts w:ascii="Angsana New" w:hAnsi="Angsana New" w:hint="cs"/>
          <w:sz w:val="30"/>
          <w:szCs w:val="30"/>
          <w:cs/>
        </w:rPr>
        <w:t>กำหนดชำระดอกเบี้ยทุกๆ หกเดือนในเดือนมิถุนายนและเดือนธันวาคมของทุกปี</w:t>
      </w:r>
      <w:r w:rsidR="004D618E" w:rsidRPr="00491B98">
        <w:rPr>
          <w:rFonts w:ascii="Angsana New" w:hAnsi="Angsana New"/>
          <w:sz w:val="30"/>
          <w:szCs w:val="30"/>
        </w:rPr>
        <w:t xml:space="preserve"> </w:t>
      </w:r>
      <w:r w:rsidR="00366CEE" w:rsidRPr="00491B98">
        <w:rPr>
          <w:rFonts w:ascii="Angsana New" w:hAnsi="Angsana New" w:hint="cs"/>
          <w:sz w:val="30"/>
          <w:szCs w:val="30"/>
          <w:cs/>
        </w:rPr>
        <w:t xml:space="preserve">หุ้นกู้ชุดที่หนึ่งจำนวน </w:t>
      </w:r>
      <w:r w:rsidR="00CC5A41" w:rsidRPr="00CC5A41">
        <w:rPr>
          <w:rFonts w:ascii="Angsana New" w:hAnsi="Angsana New"/>
          <w:sz w:val="30"/>
          <w:szCs w:val="30"/>
        </w:rPr>
        <w:t>3</w:t>
      </w:r>
      <w:r w:rsidR="004361DA">
        <w:rPr>
          <w:rFonts w:ascii="Angsana New" w:hAnsi="Angsana New"/>
          <w:sz w:val="30"/>
          <w:szCs w:val="30"/>
        </w:rPr>
        <w:t>00</w:t>
      </w:r>
      <w:r w:rsidR="00366CEE" w:rsidRPr="00491B98">
        <w:rPr>
          <w:rFonts w:ascii="Angsana New" w:hAnsi="Angsana New" w:hint="cs"/>
          <w:sz w:val="30"/>
          <w:szCs w:val="30"/>
          <w:cs/>
        </w:rPr>
        <w:t xml:space="preserve"> ล้านบาท ได้ครบกำหนดไถ่ถอนในเดือน</w:t>
      </w:r>
      <w:r w:rsidR="00366CEE" w:rsidRPr="00491B98">
        <w:rPr>
          <w:rFonts w:ascii="Angsana New" w:hAnsi="Angsana New"/>
          <w:sz w:val="30"/>
          <w:szCs w:val="30"/>
          <w:cs/>
        </w:rPr>
        <w:t xml:space="preserve"> </w:t>
      </w:r>
      <w:r w:rsidR="00366CEE" w:rsidRPr="00491B98">
        <w:rPr>
          <w:rFonts w:ascii="Angsana New" w:hAnsi="Angsana New" w:hint="cs"/>
          <w:sz w:val="30"/>
          <w:szCs w:val="30"/>
          <w:cs/>
        </w:rPr>
        <w:t>ธันวาคม</w:t>
      </w:r>
      <w:r w:rsidR="00366CEE" w:rsidRPr="00491B98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2563</w:t>
      </w:r>
    </w:p>
    <w:p w14:paraId="20C5B8D1" w14:textId="77777777" w:rsidR="007807F7" w:rsidRPr="00953B2B" w:rsidRDefault="007807F7" w:rsidP="00953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5C4FDBFA" w14:textId="77777777" w:rsidR="007807F7" w:rsidRPr="00AD5E16" w:rsidRDefault="007807F7" w:rsidP="00780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AD5E16">
        <w:rPr>
          <w:rFonts w:ascii="Angsana New" w:hAnsi="Angsana New"/>
          <w:sz w:val="30"/>
          <w:szCs w:val="30"/>
          <w:cs/>
        </w:rPr>
        <w:t>(ข)</w:t>
      </w:r>
      <w:r w:rsidRPr="00AD5E16">
        <w:rPr>
          <w:rFonts w:ascii="Angsana New" w:hAnsi="Angsana New"/>
          <w:sz w:val="30"/>
          <w:szCs w:val="30"/>
          <w:cs/>
        </w:rPr>
        <w:tab/>
        <w:t>หุ้นกู้ชุดที่</w:t>
      </w:r>
      <w:r w:rsidRPr="00AD5E16">
        <w:rPr>
          <w:rFonts w:ascii="Angsana New" w:hAnsi="Angsana New" w:hint="cs"/>
          <w:sz w:val="30"/>
          <w:szCs w:val="30"/>
          <w:cs/>
        </w:rPr>
        <w:t>สอง</w:t>
      </w:r>
      <w:r w:rsidRPr="00AD5E16">
        <w:rPr>
          <w:rFonts w:ascii="Angsana New" w:hAnsi="Angsana New"/>
          <w:sz w:val="30"/>
          <w:szCs w:val="30"/>
          <w:cs/>
        </w:rPr>
        <w:t>มี</w:t>
      </w:r>
      <w:r w:rsidRPr="00AD5E16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CC5A41" w:rsidRPr="00CC5A41">
        <w:rPr>
          <w:rFonts w:ascii="Angsana New" w:hAnsi="Angsana New"/>
          <w:sz w:val="30"/>
          <w:szCs w:val="30"/>
        </w:rPr>
        <w:t>7</w:t>
      </w:r>
      <w:r w:rsidR="004361DA">
        <w:rPr>
          <w:rFonts w:ascii="Angsana New" w:hAnsi="Angsana New"/>
          <w:sz w:val="30"/>
          <w:szCs w:val="30"/>
        </w:rPr>
        <w:t>00</w:t>
      </w:r>
      <w:r w:rsidRPr="00AD5E16">
        <w:rPr>
          <w:rFonts w:ascii="Angsana New" w:hAnsi="Angsana New"/>
          <w:sz w:val="30"/>
          <w:szCs w:val="30"/>
        </w:rPr>
        <w:t>,</w:t>
      </w:r>
      <w:r w:rsidR="004361DA">
        <w:rPr>
          <w:rFonts w:ascii="Angsana New" w:hAnsi="Angsana New"/>
          <w:sz w:val="30"/>
          <w:szCs w:val="30"/>
        </w:rPr>
        <w:t>000</w:t>
      </w:r>
      <w:r w:rsidRPr="00AD5E16">
        <w:rPr>
          <w:rFonts w:ascii="Angsana New" w:hAnsi="Angsana New"/>
          <w:sz w:val="30"/>
          <w:szCs w:val="30"/>
        </w:rPr>
        <w:t xml:space="preserve"> </w:t>
      </w:r>
      <w:r w:rsidRPr="00AD5E16">
        <w:rPr>
          <w:rFonts w:ascii="Angsana New" w:hAnsi="Angsana New" w:hint="cs"/>
          <w:sz w:val="30"/>
          <w:szCs w:val="30"/>
          <w:cs/>
        </w:rPr>
        <w:t xml:space="preserve">หน่วย </w:t>
      </w:r>
      <w:r w:rsidRPr="00AD5E16">
        <w:rPr>
          <w:rFonts w:ascii="Angsana New" w:hAnsi="Angsana New"/>
          <w:sz w:val="30"/>
          <w:szCs w:val="30"/>
          <w:cs/>
        </w:rPr>
        <w:t xml:space="preserve">มูลค่าที่ตราไว้หน่วยละ </w:t>
      </w:r>
      <w:r w:rsidR="004361DA">
        <w:rPr>
          <w:rFonts w:ascii="Angsana New" w:hAnsi="Angsana New"/>
          <w:sz w:val="30"/>
          <w:szCs w:val="30"/>
        </w:rPr>
        <w:t>1</w:t>
      </w:r>
      <w:r w:rsidR="00DE2DFE">
        <w:rPr>
          <w:rFonts w:ascii="Angsana New" w:hAnsi="Angsana New"/>
          <w:sz w:val="30"/>
          <w:szCs w:val="30"/>
        </w:rPr>
        <w:t>,</w:t>
      </w:r>
      <w:r w:rsidR="004361DA">
        <w:rPr>
          <w:rFonts w:ascii="Angsana New" w:hAnsi="Angsana New"/>
          <w:sz w:val="30"/>
          <w:szCs w:val="30"/>
        </w:rPr>
        <w:t>000</w:t>
      </w:r>
      <w:r w:rsidRPr="00AD5E16">
        <w:rPr>
          <w:rFonts w:ascii="Angsana New" w:hAnsi="Angsana New"/>
          <w:sz w:val="30"/>
          <w:szCs w:val="30"/>
          <w:cs/>
        </w:rPr>
        <w:t xml:space="preserve"> บาท</w:t>
      </w:r>
      <w:r w:rsidRPr="00AD5E16">
        <w:rPr>
          <w:rFonts w:ascii="Angsana New" w:hAnsi="Angsana New" w:hint="cs"/>
          <w:sz w:val="30"/>
          <w:szCs w:val="30"/>
          <w:cs/>
        </w:rPr>
        <w:t xml:space="preserve"> </w:t>
      </w:r>
      <w:r w:rsidRPr="00AD5E16">
        <w:rPr>
          <w:rFonts w:ascii="Angsana New" w:hAnsi="Angsana New"/>
          <w:sz w:val="30"/>
          <w:szCs w:val="30"/>
          <w:cs/>
        </w:rPr>
        <w:t>กำหนดชำระคืน</w:t>
      </w:r>
      <w:r w:rsidRPr="00AD5E16">
        <w:rPr>
          <w:rFonts w:ascii="Angsana New" w:hAnsi="Angsana New" w:hint="cs"/>
          <w:sz w:val="30"/>
          <w:szCs w:val="30"/>
          <w:cs/>
        </w:rPr>
        <w:t xml:space="preserve">ในเดือนธันวาคม </w:t>
      </w:r>
      <w:r w:rsidR="00CC5A41" w:rsidRPr="00CC5A41">
        <w:rPr>
          <w:rFonts w:ascii="Angsana New" w:hAnsi="Angsana New"/>
          <w:sz w:val="30"/>
          <w:szCs w:val="30"/>
        </w:rPr>
        <w:t>2565</w:t>
      </w:r>
      <w:r w:rsidRPr="00AD5E16">
        <w:rPr>
          <w:rFonts w:ascii="Angsana New" w:hAnsi="Angsana New"/>
          <w:sz w:val="30"/>
          <w:szCs w:val="30"/>
          <w:cs/>
        </w:rPr>
        <w:t xml:space="preserve"> โ</w:t>
      </w:r>
      <w:r w:rsidRPr="00AD5E16">
        <w:rPr>
          <w:rFonts w:ascii="Angsana New" w:hAnsi="Angsana New" w:hint="cs"/>
          <w:sz w:val="30"/>
          <w:szCs w:val="30"/>
          <w:cs/>
        </w:rPr>
        <w:t>ดย</w:t>
      </w:r>
      <w:r w:rsidRPr="00AD5E16">
        <w:rPr>
          <w:rFonts w:ascii="Angsana New" w:hAnsi="Angsana New"/>
          <w:sz w:val="30"/>
          <w:szCs w:val="30"/>
          <w:cs/>
        </w:rPr>
        <w:t>มีอัตราดอกเบี้ยคงที่</w:t>
      </w:r>
      <w:r w:rsidRPr="00AD5E16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CC5A41" w:rsidRPr="00CC5A41">
        <w:rPr>
          <w:rFonts w:ascii="Angsana New" w:hAnsi="Angsana New"/>
          <w:sz w:val="30"/>
          <w:szCs w:val="30"/>
        </w:rPr>
        <w:t>3</w:t>
      </w:r>
      <w:r w:rsidRPr="00AD5E16">
        <w:rPr>
          <w:rFonts w:ascii="Angsana New" w:hAnsi="Angsana New"/>
          <w:sz w:val="30"/>
          <w:szCs w:val="30"/>
        </w:rPr>
        <w:t>.</w:t>
      </w:r>
      <w:r w:rsidR="00E82DAF" w:rsidRPr="00E82DAF">
        <w:rPr>
          <w:rFonts w:ascii="Angsana New" w:hAnsi="Angsana New"/>
          <w:sz w:val="30"/>
          <w:szCs w:val="30"/>
        </w:rPr>
        <w:t>89</w:t>
      </w:r>
      <w:r w:rsidRPr="00AD5E16">
        <w:rPr>
          <w:rFonts w:ascii="Angsana New" w:hAnsi="Angsana New"/>
          <w:sz w:val="30"/>
          <w:szCs w:val="30"/>
        </w:rPr>
        <w:t xml:space="preserve"> </w:t>
      </w:r>
      <w:r w:rsidRPr="00AD5E16">
        <w:rPr>
          <w:rFonts w:ascii="Angsana New" w:hAnsi="Angsana New" w:hint="cs"/>
          <w:sz w:val="30"/>
          <w:szCs w:val="30"/>
          <w:cs/>
        </w:rPr>
        <w:t>ต่อปี</w:t>
      </w:r>
      <w:r w:rsidRPr="00AD5E16">
        <w:rPr>
          <w:rFonts w:ascii="Angsana New" w:hAnsi="Angsana New"/>
          <w:sz w:val="30"/>
          <w:szCs w:val="30"/>
          <w:cs/>
        </w:rPr>
        <w:t xml:space="preserve"> </w:t>
      </w:r>
      <w:r w:rsidRPr="00AD5E16">
        <w:rPr>
          <w:rFonts w:ascii="Angsana New" w:hAnsi="Angsana New" w:hint="cs"/>
          <w:sz w:val="30"/>
          <w:szCs w:val="30"/>
          <w:cs/>
        </w:rPr>
        <w:t>กำหนดชำระดอกเบี้ยทุกๆ หกเดือนในเดือนมิถุนายนและเดือนธันวาคมของทุกปี</w:t>
      </w:r>
    </w:p>
    <w:p w14:paraId="7EB6EC8B" w14:textId="77777777" w:rsidR="007807F7" w:rsidRPr="00953B2B" w:rsidRDefault="007807F7" w:rsidP="00953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A9D91D2" w14:textId="77777777" w:rsidR="007807F7" w:rsidRDefault="007807F7" w:rsidP="00780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D5E16">
        <w:rPr>
          <w:rFonts w:ascii="Angsana New" w:hAnsi="Angsana New"/>
          <w:sz w:val="30"/>
          <w:szCs w:val="30"/>
          <w:cs/>
        </w:rPr>
        <w:t>ภายใต้ข้อกำหนดของหุ้นกู้ดังกล่าว บริษัทต้องปฏิบัติตามเงื</w:t>
      </w:r>
      <w:r w:rsidR="00B31F5D">
        <w:rPr>
          <w:rFonts w:ascii="Angsana New" w:hAnsi="Angsana New"/>
          <w:sz w:val="30"/>
          <w:szCs w:val="30"/>
          <w:cs/>
        </w:rPr>
        <w:t>่อนไขและข้อกำหนดต่าง</w:t>
      </w:r>
      <w:r w:rsidRPr="00AD5E16">
        <w:rPr>
          <w:rFonts w:ascii="Angsana New" w:hAnsi="Angsana New"/>
          <w:sz w:val="30"/>
          <w:szCs w:val="30"/>
          <w:cs/>
        </w:rPr>
        <w:t>ๆ ที่ระบุไว้ เช่น การรักษาอัตราส่วนทางการเงิน  เป็นต้น</w:t>
      </w:r>
    </w:p>
    <w:p w14:paraId="19F012E9" w14:textId="77777777" w:rsidR="001435D9" w:rsidRPr="001435D9" w:rsidRDefault="001435D9" w:rsidP="001435D9">
      <w:pPr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8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90"/>
        <w:gridCol w:w="267"/>
        <w:gridCol w:w="993"/>
        <w:gridCol w:w="267"/>
        <w:gridCol w:w="1011"/>
      </w:tblGrid>
      <w:tr w:rsidR="0053790B" w:rsidRPr="00554CF7" w14:paraId="12CA61DC" w14:textId="77777777" w:rsidTr="009E3C7E">
        <w:tc>
          <w:tcPr>
            <w:tcW w:w="4500" w:type="dxa"/>
            <w:shd w:val="clear" w:color="auto" w:fill="auto"/>
          </w:tcPr>
          <w:p w14:paraId="2A124485" w14:textId="77777777" w:rsidR="0053790B" w:rsidRPr="00F5535E" w:rsidRDefault="00F5535E" w:rsidP="00F55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lang w:val="en-GB"/>
              </w:rPr>
            </w:pPr>
            <w:r w:rsidRPr="00F5535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สินทรัพย์ที่ใช้เป็นหลักประกันหนี้สิน</w:t>
            </w:r>
          </w:p>
        </w:tc>
        <w:tc>
          <w:tcPr>
            <w:tcW w:w="2250" w:type="dxa"/>
            <w:gridSpan w:val="3"/>
            <w:shd w:val="clear" w:color="auto" w:fill="auto"/>
          </w:tcPr>
          <w:p w14:paraId="19DB6DEC" w14:textId="77777777" w:rsidR="0053790B" w:rsidRPr="00554CF7" w:rsidRDefault="0053790B" w:rsidP="00692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54CF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shd w:val="clear" w:color="auto" w:fill="auto"/>
          </w:tcPr>
          <w:p w14:paraId="1214B4C7" w14:textId="77777777" w:rsidR="0053790B" w:rsidRPr="00554CF7" w:rsidRDefault="0053790B" w:rsidP="00692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71" w:type="dxa"/>
            <w:gridSpan w:val="3"/>
            <w:shd w:val="clear" w:color="auto" w:fill="auto"/>
          </w:tcPr>
          <w:p w14:paraId="3F67F90E" w14:textId="77777777" w:rsidR="0053790B" w:rsidRPr="00554CF7" w:rsidRDefault="0053790B" w:rsidP="00692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54CF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3DFF" w:rsidRPr="00554CF7" w14:paraId="61576917" w14:textId="77777777" w:rsidTr="009E3C7E">
        <w:tc>
          <w:tcPr>
            <w:tcW w:w="4500" w:type="dxa"/>
            <w:shd w:val="clear" w:color="auto" w:fill="auto"/>
          </w:tcPr>
          <w:p w14:paraId="7918EB3E" w14:textId="77777777" w:rsidR="00573DFF" w:rsidRPr="00F5535E" w:rsidRDefault="00F5535E" w:rsidP="00573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F5535E">
              <w:rPr>
                <w:rFonts w:ascii="Angsana New" w:hAnsi="Angsana New"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Pr="00F5535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ณ</w:t>
            </w:r>
            <w:r w:rsidRPr="00F5535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Pr="00F5535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วันที่</w:t>
            </w:r>
            <w:r w:rsidRPr="00F5535E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="00CC5A41" w:rsidRPr="00CC5A41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1</w:t>
            </w:r>
            <w:r w:rsidRPr="00F5535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Pr="00F5535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990" w:type="dxa"/>
            <w:shd w:val="clear" w:color="auto" w:fill="auto"/>
          </w:tcPr>
          <w:p w14:paraId="4C059DD0" w14:textId="77777777" w:rsidR="00573DFF" w:rsidRPr="00554CF7" w:rsidRDefault="00CC5A41" w:rsidP="00573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E840ACF" w14:textId="77777777" w:rsidR="00573DFF" w:rsidRPr="00554CF7" w:rsidRDefault="00573DFF" w:rsidP="00573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A9F5D4B" w14:textId="77777777" w:rsidR="00573DFF" w:rsidRPr="00554CF7" w:rsidRDefault="00CC5A41" w:rsidP="00573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67" w:type="dxa"/>
            <w:shd w:val="clear" w:color="auto" w:fill="auto"/>
          </w:tcPr>
          <w:p w14:paraId="4ECB0BFE" w14:textId="77777777" w:rsidR="00573DFF" w:rsidRPr="00554CF7" w:rsidRDefault="00573DFF" w:rsidP="00573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5E97F1F4" w14:textId="77777777" w:rsidR="00573DFF" w:rsidRPr="00554CF7" w:rsidRDefault="00CC5A41" w:rsidP="00573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67" w:type="dxa"/>
            <w:shd w:val="clear" w:color="auto" w:fill="auto"/>
          </w:tcPr>
          <w:p w14:paraId="0629FFF3" w14:textId="77777777" w:rsidR="00573DFF" w:rsidRPr="00554CF7" w:rsidRDefault="00573DFF" w:rsidP="00573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144CCCBF" w14:textId="77777777" w:rsidR="00573DFF" w:rsidRPr="00554CF7" w:rsidRDefault="00CC5A41" w:rsidP="00573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705A51" w:rsidRPr="00554CF7" w14:paraId="49B1EE4E" w14:textId="77777777" w:rsidTr="009E3C7E">
        <w:tc>
          <w:tcPr>
            <w:tcW w:w="4500" w:type="dxa"/>
          </w:tcPr>
          <w:p w14:paraId="71678FEA" w14:textId="77777777" w:rsidR="00705A51" w:rsidRPr="00554CF7" w:rsidRDefault="00705A51" w:rsidP="00705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88" w:type="dxa"/>
            <w:gridSpan w:val="7"/>
          </w:tcPr>
          <w:p w14:paraId="2D08E7D0" w14:textId="77777777" w:rsidR="00705A51" w:rsidRPr="00554CF7" w:rsidRDefault="00705A51" w:rsidP="00705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54CF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E2DFE" w:rsidRPr="00554CF7" w14:paraId="756081A8" w14:textId="77777777" w:rsidTr="00B34C46">
        <w:trPr>
          <w:trHeight w:val="80"/>
        </w:trPr>
        <w:tc>
          <w:tcPr>
            <w:tcW w:w="4500" w:type="dxa"/>
          </w:tcPr>
          <w:p w14:paraId="4A0FF4B6" w14:textId="77777777" w:rsidR="00DE2DFE" w:rsidRDefault="00DE2DFE" w:rsidP="00DE2DF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ลูกหนี้ตามสัญญาปรับโครงสร้างหนี้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990" w:type="dxa"/>
            <w:shd w:val="clear" w:color="auto" w:fill="auto"/>
          </w:tcPr>
          <w:p w14:paraId="612BC3CE" w14:textId="77777777" w:rsidR="00DE2DFE" w:rsidRPr="008B5B23" w:rsidRDefault="00CC5A41" w:rsidP="00DE2D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766</w:t>
            </w:r>
          </w:p>
        </w:tc>
        <w:tc>
          <w:tcPr>
            <w:tcW w:w="270" w:type="dxa"/>
          </w:tcPr>
          <w:p w14:paraId="67039FEF" w14:textId="77777777" w:rsidR="00DE2DFE" w:rsidRPr="00554CF7" w:rsidRDefault="00DE2DFE" w:rsidP="00DE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1B7575" w14:textId="77777777" w:rsidR="00DE2DFE" w:rsidRPr="008B5B23" w:rsidRDefault="00E82DAF" w:rsidP="00DE2D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DAF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  <w:r w:rsidR="004361DA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  <w:r w:rsidR="00CC5A41"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7" w:type="dxa"/>
          </w:tcPr>
          <w:p w14:paraId="6575D6FA" w14:textId="77777777" w:rsidR="00DE2DFE" w:rsidRPr="00554CF7" w:rsidRDefault="00DE2DFE" w:rsidP="00DE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74C52DFA" w14:textId="77777777" w:rsidR="00DE2DFE" w:rsidRPr="00554CF7" w:rsidRDefault="004D618E" w:rsidP="00DE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B81C502" w14:textId="77777777" w:rsidR="00DE2DFE" w:rsidRPr="00554CF7" w:rsidRDefault="00DE2DFE" w:rsidP="00DE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</w:tcPr>
          <w:p w14:paraId="4C6FBADD" w14:textId="77777777" w:rsidR="00DE2DFE" w:rsidRPr="00554CF7" w:rsidRDefault="00DE2DFE" w:rsidP="00DE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CF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E2DFE" w:rsidRPr="00554CF7" w14:paraId="51DCDCA7" w14:textId="77777777" w:rsidTr="0070177A">
        <w:tc>
          <w:tcPr>
            <w:tcW w:w="4500" w:type="dxa"/>
          </w:tcPr>
          <w:p w14:paraId="125AEDEA" w14:textId="77777777" w:rsidR="00DE2DFE" w:rsidRPr="00554CF7" w:rsidRDefault="00DE2DFE" w:rsidP="00DE2DF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b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554CF7">
              <w:rPr>
                <w:rFonts w:ascii="Angsana New" w:hAnsi="Angsana New"/>
                <w:sz w:val="30"/>
                <w:szCs w:val="30"/>
              </w:rPr>
              <w:t>*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990" w:type="dxa"/>
            <w:shd w:val="clear" w:color="auto" w:fill="auto"/>
          </w:tcPr>
          <w:p w14:paraId="4565E26E" w14:textId="77777777" w:rsidR="00DE2DFE" w:rsidRPr="008D6048" w:rsidRDefault="00CC5A41" w:rsidP="00DE2DF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373</w:t>
            </w:r>
          </w:p>
        </w:tc>
        <w:tc>
          <w:tcPr>
            <w:tcW w:w="270" w:type="dxa"/>
          </w:tcPr>
          <w:p w14:paraId="70AC672E" w14:textId="77777777" w:rsidR="00DE2DFE" w:rsidRPr="00554CF7" w:rsidRDefault="00DE2DFE" w:rsidP="00DE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FF4C05" w14:textId="77777777" w:rsidR="00DE2DFE" w:rsidRPr="00554CF7" w:rsidRDefault="00CC5A41" w:rsidP="00DE2DF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362</w:t>
            </w:r>
          </w:p>
        </w:tc>
        <w:tc>
          <w:tcPr>
            <w:tcW w:w="267" w:type="dxa"/>
          </w:tcPr>
          <w:p w14:paraId="7D141C7A" w14:textId="77777777" w:rsidR="00DE2DFE" w:rsidRPr="00554CF7" w:rsidRDefault="00DE2DFE" w:rsidP="00DE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07956B29" w14:textId="77777777" w:rsidR="00DE2DFE" w:rsidRPr="00554CF7" w:rsidRDefault="004D618E" w:rsidP="00DE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A3CBAAC" w14:textId="77777777" w:rsidR="00DE2DFE" w:rsidRPr="00554CF7" w:rsidRDefault="00DE2DFE" w:rsidP="00DE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</w:tcPr>
          <w:p w14:paraId="56D2037E" w14:textId="77777777" w:rsidR="00DE2DFE" w:rsidRPr="00554CF7" w:rsidRDefault="00DE2DFE" w:rsidP="00DE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CF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E2DFE" w:rsidRPr="00554CF7" w14:paraId="008A6B1F" w14:textId="77777777" w:rsidTr="00761B15">
        <w:trPr>
          <w:trHeight w:val="80"/>
        </w:trPr>
        <w:tc>
          <w:tcPr>
            <w:tcW w:w="4500" w:type="dxa"/>
          </w:tcPr>
          <w:p w14:paraId="2109D161" w14:textId="77777777" w:rsidR="00DE2DFE" w:rsidRPr="00554CF7" w:rsidRDefault="00DE2DFE" w:rsidP="00DE2DF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554CF7">
              <w:rPr>
                <w:rFonts w:ascii="Angsana New" w:hAnsi="Angsana New"/>
                <w:sz w:val="30"/>
                <w:szCs w:val="30"/>
              </w:rPr>
              <w:t>**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990" w:type="dxa"/>
            <w:shd w:val="clear" w:color="auto" w:fill="auto"/>
          </w:tcPr>
          <w:p w14:paraId="10B2407F" w14:textId="77777777" w:rsidR="00DE2DFE" w:rsidRPr="00554CF7" w:rsidRDefault="00CC5A41" w:rsidP="00DE2D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70" w:type="dxa"/>
          </w:tcPr>
          <w:p w14:paraId="2160FBD7" w14:textId="77777777" w:rsidR="00DE2DFE" w:rsidRPr="00554CF7" w:rsidRDefault="00DE2DFE" w:rsidP="00DE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AA2752" w14:textId="77777777" w:rsidR="00DE2DFE" w:rsidRPr="00554CF7" w:rsidRDefault="004361DA" w:rsidP="00DE2D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67" w:type="dxa"/>
          </w:tcPr>
          <w:p w14:paraId="3AB341D1" w14:textId="77777777" w:rsidR="00DE2DFE" w:rsidRPr="00554CF7" w:rsidRDefault="00DE2DFE" w:rsidP="00DE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09F0BE47" w14:textId="77777777" w:rsidR="00DE2DFE" w:rsidRPr="00554CF7" w:rsidRDefault="004D618E" w:rsidP="00DE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73C06AFA" w14:textId="77777777" w:rsidR="00DE2DFE" w:rsidRPr="00554CF7" w:rsidRDefault="00DE2DFE" w:rsidP="00DE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</w:tcPr>
          <w:p w14:paraId="37D4FA13" w14:textId="77777777" w:rsidR="00DE2DFE" w:rsidRPr="00554CF7" w:rsidRDefault="00DE2DFE" w:rsidP="00DE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CF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E2DFE" w:rsidRPr="00554CF7" w14:paraId="3806BCC4" w14:textId="77777777" w:rsidTr="00761B15">
        <w:trPr>
          <w:trHeight w:val="80"/>
        </w:trPr>
        <w:tc>
          <w:tcPr>
            <w:tcW w:w="4500" w:type="dxa"/>
          </w:tcPr>
          <w:p w14:paraId="593C2AEC" w14:textId="77777777" w:rsidR="00DE2DFE" w:rsidRPr="00554CF7" w:rsidRDefault="00DE2DFE" w:rsidP="00DE2DF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  <w:r w:rsidRPr="00554CF7">
              <w:rPr>
                <w:rFonts w:ascii="Angsana New" w:hAnsi="Angsana New"/>
                <w:sz w:val="30"/>
                <w:szCs w:val="30"/>
              </w:rPr>
              <w:t>*</w:t>
            </w:r>
            <w:r>
              <w:rPr>
                <w:rFonts w:ascii="Angsana New" w:hAnsi="Angsana New"/>
                <w:sz w:val="30"/>
                <w:szCs w:val="30"/>
              </w:rPr>
              <w:t>***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4479572" w14:textId="77777777" w:rsidR="00DE2DFE" w:rsidRPr="008B5B23" w:rsidRDefault="00E82DAF" w:rsidP="00DE2D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793D296D" w14:textId="77777777" w:rsidR="00DE2DFE" w:rsidRPr="00554CF7" w:rsidRDefault="00DE2DFE" w:rsidP="00DE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6B33E8" w14:textId="77777777" w:rsidR="00DE2DFE" w:rsidRPr="008B5B23" w:rsidRDefault="004361DA" w:rsidP="00DE2D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67" w:type="dxa"/>
          </w:tcPr>
          <w:p w14:paraId="3DB3281E" w14:textId="77777777" w:rsidR="00DE2DFE" w:rsidRPr="00554CF7" w:rsidRDefault="00DE2DFE" w:rsidP="00DE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D16E2C3" w14:textId="77777777" w:rsidR="00DE2DFE" w:rsidRPr="00554CF7" w:rsidRDefault="004D618E" w:rsidP="00DE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20620D8" w14:textId="77777777" w:rsidR="00DE2DFE" w:rsidRPr="00554CF7" w:rsidRDefault="00DE2DFE" w:rsidP="00DE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1026B552" w14:textId="77777777" w:rsidR="00DE2DFE" w:rsidRPr="00554CF7" w:rsidRDefault="00DE2DFE" w:rsidP="00DE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CF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E2DFE" w:rsidRPr="00554CF7" w14:paraId="0B405CAD" w14:textId="77777777" w:rsidTr="009E3C7E">
        <w:tc>
          <w:tcPr>
            <w:tcW w:w="4500" w:type="dxa"/>
          </w:tcPr>
          <w:p w14:paraId="75848AF5" w14:textId="77777777" w:rsidR="00DE2DFE" w:rsidRPr="00554CF7" w:rsidRDefault="00DE2DFE" w:rsidP="00DE2DF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D3DE73" w14:textId="77777777" w:rsidR="00DE2DFE" w:rsidRPr="00554CF7" w:rsidRDefault="004361DA" w:rsidP="00DE2D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4D61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7309CEF2" w14:textId="77777777" w:rsidR="00DE2DFE" w:rsidRPr="00554CF7" w:rsidRDefault="00DE2DFE" w:rsidP="00DE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550CC7" w14:textId="77777777" w:rsidR="00DE2DFE" w:rsidRPr="00554CF7" w:rsidRDefault="004361DA" w:rsidP="00DE2D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E2D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7" w:type="dxa"/>
          </w:tcPr>
          <w:p w14:paraId="0BD819AB" w14:textId="77777777" w:rsidR="00DE2DFE" w:rsidRPr="00554CF7" w:rsidRDefault="00DE2DFE" w:rsidP="00DE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7C5D73C2" w14:textId="77777777" w:rsidR="00DE2DFE" w:rsidRPr="00554CF7" w:rsidRDefault="004D618E" w:rsidP="00DE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282ED3FC" w14:textId="77777777" w:rsidR="00DE2DFE" w:rsidRPr="00554CF7" w:rsidRDefault="00DE2DFE" w:rsidP="00DE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278743CA" w14:textId="77777777" w:rsidR="00DE2DFE" w:rsidRPr="00554CF7" w:rsidRDefault="00DE2DFE" w:rsidP="00DE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4CF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F30067B" w14:textId="77777777" w:rsidR="00705A51" w:rsidRPr="001435D9" w:rsidRDefault="00705A51" w:rsidP="00290E59">
      <w:pPr>
        <w:ind w:left="540"/>
        <w:jc w:val="thaiDistribute"/>
        <w:rPr>
          <w:rFonts w:ascii="Angsana New" w:hAnsi="Angsana New"/>
          <w:sz w:val="14"/>
          <w:szCs w:val="14"/>
        </w:rPr>
      </w:pPr>
    </w:p>
    <w:p w14:paraId="307567EA" w14:textId="77777777" w:rsidR="00227147" w:rsidRPr="00CC08A2" w:rsidRDefault="00227147" w:rsidP="0022714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C08A2">
        <w:rPr>
          <w:rFonts w:ascii="Angsana New" w:hAnsi="Angsana New"/>
          <w:sz w:val="30"/>
          <w:szCs w:val="30"/>
        </w:rPr>
        <w:t xml:space="preserve">* </w:t>
      </w:r>
      <w:r w:rsidRPr="00CC08A2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Pr="00CC08A2">
        <w:rPr>
          <w:rFonts w:ascii="Angsana New" w:hAnsi="Angsana New"/>
          <w:sz w:val="30"/>
          <w:szCs w:val="30"/>
          <w:cs/>
        </w:rPr>
        <w:t>ได้</w:t>
      </w:r>
      <w:r w:rsidRPr="00CC08A2">
        <w:rPr>
          <w:rFonts w:ascii="Angsana New" w:hAnsi="Angsana New" w:hint="cs"/>
          <w:sz w:val="30"/>
          <w:szCs w:val="30"/>
          <w:cs/>
        </w:rPr>
        <w:t>ทำสัญญาโอนสิทธิเรียกร้องตามสัญญาประนีประนอมยอมความให้กับสถาบันการเงิน</w:t>
      </w:r>
    </w:p>
    <w:p w14:paraId="23203D92" w14:textId="77777777" w:rsidR="00227147" w:rsidRPr="001435D9" w:rsidRDefault="00227147" w:rsidP="00227147">
      <w:pPr>
        <w:ind w:left="540"/>
        <w:jc w:val="thaiDistribute"/>
        <w:rPr>
          <w:rFonts w:ascii="Angsana New" w:hAnsi="Angsana New"/>
          <w:sz w:val="14"/>
          <w:szCs w:val="14"/>
        </w:rPr>
      </w:pPr>
    </w:p>
    <w:p w14:paraId="26E6E168" w14:textId="77777777" w:rsidR="001466C5" w:rsidRPr="00CC08A2" w:rsidRDefault="00227147" w:rsidP="001466C5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*</w:t>
      </w:r>
      <w:r w:rsidR="001466C5" w:rsidRPr="00CC08A2">
        <w:rPr>
          <w:rFonts w:ascii="Angsana New" w:hAnsi="Angsana New"/>
          <w:sz w:val="30"/>
          <w:szCs w:val="30"/>
        </w:rPr>
        <w:t>*</w:t>
      </w:r>
      <w:r w:rsidR="001466C5" w:rsidRPr="00CC08A2">
        <w:rPr>
          <w:rFonts w:ascii="Angsana New" w:hAnsi="Angsana New"/>
          <w:sz w:val="30"/>
          <w:szCs w:val="30"/>
          <w:cs/>
        </w:rPr>
        <w:t xml:space="preserve"> </w:t>
      </w:r>
      <w:r w:rsidR="001466C5" w:rsidRPr="00CC08A2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="001466C5" w:rsidRPr="00CC08A2">
        <w:rPr>
          <w:rFonts w:ascii="Angsana New" w:hAnsi="Angsana New"/>
          <w:sz w:val="30"/>
          <w:szCs w:val="30"/>
          <w:cs/>
        </w:rPr>
        <w:t>ได้จดจำนองอสังหาริมทรัพย์เพื่อการลงทุนบางส่วนเป็นหลักประกันเงินกู้ยืมระยะยาวจากสถาบันการเงิน</w:t>
      </w:r>
    </w:p>
    <w:p w14:paraId="026224AF" w14:textId="77777777" w:rsidR="001466C5" w:rsidRPr="001435D9" w:rsidRDefault="001466C5" w:rsidP="00633878">
      <w:pPr>
        <w:ind w:left="540"/>
        <w:jc w:val="thaiDistribute"/>
        <w:rPr>
          <w:rFonts w:ascii="Angsana New" w:hAnsi="Angsana New"/>
          <w:sz w:val="14"/>
          <w:szCs w:val="14"/>
        </w:rPr>
      </w:pPr>
    </w:p>
    <w:p w14:paraId="0A25EF25" w14:textId="77777777" w:rsidR="001466C5" w:rsidRPr="00CC08A2" w:rsidRDefault="001466C5" w:rsidP="001466C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C08A2">
        <w:rPr>
          <w:rFonts w:ascii="Angsana New" w:hAnsi="Angsana New"/>
          <w:sz w:val="30"/>
          <w:szCs w:val="30"/>
        </w:rPr>
        <w:t>**</w:t>
      </w:r>
      <w:r w:rsidR="00227147">
        <w:rPr>
          <w:rFonts w:ascii="Angsana New" w:hAnsi="Angsana New"/>
          <w:sz w:val="30"/>
          <w:szCs w:val="30"/>
        </w:rPr>
        <w:t>*</w:t>
      </w:r>
      <w:r w:rsidRPr="00CC08A2">
        <w:rPr>
          <w:rFonts w:ascii="Angsana New" w:hAnsi="Angsana New"/>
          <w:sz w:val="30"/>
          <w:szCs w:val="30"/>
        </w:rPr>
        <w:t xml:space="preserve"> </w:t>
      </w:r>
      <w:r w:rsidRPr="00CC08A2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Pr="00CC08A2">
        <w:rPr>
          <w:rFonts w:ascii="Angsana New" w:hAnsi="Angsana New"/>
          <w:sz w:val="30"/>
          <w:szCs w:val="30"/>
          <w:cs/>
        </w:rPr>
        <w:t>ได้มีการมอบอำนาจการรับเงินจากลูกหนี้การค้าตามสัญญา</w:t>
      </w:r>
      <w:r w:rsidRPr="00CC08A2">
        <w:rPr>
          <w:rFonts w:ascii="Angsana New" w:hAnsi="Angsana New" w:hint="cs"/>
          <w:sz w:val="30"/>
          <w:szCs w:val="30"/>
          <w:cs/>
        </w:rPr>
        <w:t>การให้บริการ</w:t>
      </w:r>
      <w:r w:rsidRPr="00CC08A2">
        <w:rPr>
          <w:rFonts w:ascii="Angsana New" w:hAnsi="Angsana New"/>
          <w:sz w:val="30"/>
          <w:szCs w:val="30"/>
          <w:cs/>
        </w:rPr>
        <w:t>ให้กับ</w:t>
      </w:r>
      <w:r w:rsidRPr="00CC08A2">
        <w:rPr>
          <w:rFonts w:ascii="Angsana New" w:hAnsi="Angsana New" w:hint="cs"/>
          <w:sz w:val="30"/>
          <w:szCs w:val="30"/>
          <w:cs/>
        </w:rPr>
        <w:t>สถาบันการเงิน</w:t>
      </w:r>
    </w:p>
    <w:p w14:paraId="6C54204E" w14:textId="77777777" w:rsidR="001466C5" w:rsidRPr="001435D9" w:rsidRDefault="001466C5" w:rsidP="001466C5">
      <w:pPr>
        <w:ind w:left="540"/>
        <w:jc w:val="thaiDistribute"/>
        <w:rPr>
          <w:rFonts w:ascii="Angsana New" w:hAnsi="Angsana New"/>
          <w:sz w:val="14"/>
          <w:szCs w:val="14"/>
        </w:rPr>
      </w:pPr>
    </w:p>
    <w:p w14:paraId="72683434" w14:textId="77777777" w:rsidR="001466C5" w:rsidRPr="00CC08A2" w:rsidRDefault="001466C5" w:rsidP="001466C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C08A2">
        <w:rPr>
          <w:rFonts w:ascii="Angsana New" w:hAnsi="Angsana New"/>
          <w:sz w:val="30"/>
          <w:szCs w:val="30"/>
        </w:rPr>
        <w:t>****</w:t>
      </w:r>
      <w:r w:rsidRPr="00CC08A2">
        <w:rPr>
          <w:rFonts w:ascii="Angsana New" w:hAnsi="Angsana New" w:hint="cs"/>
          <w:sz w:val="30"/>
          <w:szCs w:val="30"/>
          <w:cs/>
        </w:rPr>
        <w:t xml:space="preserve"> บริษัทย่อยแห่งหนึ่งได้</w:t>
      </w:r>
      <w:r w:rsidRPr="00CC08A2">
        <w:rPr>
          <w:rFonts w:ascii="Angsana New" w:hAnsi="Angsana New"/>
          <w:sz w:val="30"/>
          <w:szCs w:val="30"/>
          <w:cs/>
        </w:rPr>
        <w:t>จดจำนอง</w:t>
      </w:r>
      <w:r w:rsidRPr="00CC08A2">
        <w:rPr>
          <w:rFonts w:ascii="Angsana New" w:hAnsi="Angsana New" w:hint="cs"/>
          <w:sz w:val="30"/>
          <w:szCs w:val="30"/>
          <w:cs/>
        </w:rPr>
        <w:t>อาคารและส่วนปรับปรุง</w:t>
      </w:r>
      <w:r w:rsidRPr="00CC08A2">
        <w:rPr>
          <w:rFonts w:ascii="Angsana New" w:hAnsi="Angsana New"/>
          <w:sz w:val="30"/>
          <w:szCs w:val="30"/>
          <w:cs/>
        </w:rPr>
        <w:t>เป็นหลักประกัน</w:t>
      </w:r>
      <w:r w:rsidRPr="00CC08A2">
        <w:rPr>
          <w:rFonts w:ascii="Angsana New" w:hAnsi="Angsana New" w:hint="cs"/>
          <w:sz w:val="30"/>
          <w:szCs w:val="30"/>
          <w:cs/>
        </w:rPr>
        <w:t>วงเงินสินเชื่อ</w:t>
      </w:r>
      <w:r w:rsidRPr="00CC08A2">
        <w:rPr>
          <w:rFonts w:ascii="Angsana New" w:hAnsi="Angsana New"/>
          <w:sz w:val="30"/>
          <w:szCs w:val="30"/>
          <w:cs/>
        </w:rPr>
        <w:t>จากสถาบันการเงิน</w:t>
      </w:r>
    </w:p>
    <w:p w14:paraId="22A7A4C1" w14:textId="77777777" w:rsidR="005B7BFD" w:rsidRPr="00633878" w:rsidRDefault="005B7BFD" w:rsidP="00633878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14684F51" w14:textId="77777777" w:rsidR="00633878" w:rsidRDefault="00633878" w:rsidP="00633878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บริษัทย่อยแห่งหนึ่งได้มีการวางหลักประกันเงินกู้เป็นสิทธิการรับเงินค่าเช่าในพื้นที่บางแห่ง และ </w:t>
      </w:r>
      <w:r>
        <w:rPr>
          <w:rFonts w:ascii="Angsana New" w:hAnsi="Angsana New"/>
          <w:sz w:val="30"/>
          <w:szCs w:val="30"/>
          <w:lang w:eastAsia="zh-CN"/>
        </w:rPr>
        <w:t xml:space="preserve">negative pledge </w:t>
      </w:r>
      <w:r>
        <w:rPr>
          <w:rFonts w:ascii="Angsana New" w:hAnsi="Angsana New" w:hint="cs"/>
          <w:sz w:val="30"/>
          <w:szCs w:val="30"/>
          <w:cs/>
          <w:lang w:eastAsia="zh-CN"/>
        </w:rPr>
        <w:t>ทรัพย์สินของบริษัทย่อยดังกล่าว</w:t>
      </w:r>
    </w:p>
    <w:p w14:paraId="00B789AE" w14:textId="77777777" w:rsidR="00D230EE" w:rsidRPr="00633878" w:rsidRDefault="00D230EE" w:rsidP="00633878">
      <w:pPr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1C2994FB" w14:textId="77777777" w:rsidR="00633878" w:rsidRDefault="00633878" w:rsidP="00633878">
      <w:pPr>
        <w:ind w:left="540"/>
        <w:jc w:val="thaiDistribute"/>
        <w:rPr>
          <w:rFonts w:ascii="Angsana New" w:hAnsi="Angsana New"/>
          <w:spacing w:val="-4"/>
          <w:sz w:val="30"/>
          <w:szCs w:val="30"/>
          <w:lang w:eastAsia="zh-CN"/>
        </w:rPr>
      </w:pPr>
      <w:r w:rsidRPr="008C4E8E">
        <w:rPr>
          <w:rFonts w:ascii="Angsana New" w:hAnsi="Angsana New" w:hint="cs"/>
          <w:spacing w:val="-4"/>
          <w:sz w:val="30"/>
          <w:szCs w:val="30"/>
          <w:cs/>
          <w:lang w:eastAsia="zh-CN"/>
        </w:rPr>
        <w:t>วงเงินสินเชื่อของ</w:t>
      </w:r>
      <w:r w:rsidRPr="008C4E8E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8C4E8E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8C4E8E">
        <w:rPr>
          <w:rFonts w:ascii="Angsana New" w:hAnsi="Angsana New" w:hint="cs"/>
          <w:spacing w:val="-4"/>
          <w:sz w:val="30"/>
          <w:szCs w:val="30"/>
          <w:cs/>
          <w:lang w:eastAsia="zh-CN"/>
        </w:rPr>
        <w:t>มีข้อจำกัดบางประการเกี่ยวกับการชำระหนี้เงินกู้ยืมจากกรรมการ และ/หรือบริษัทในกลุ่ม การจ่ายเงินปันผล การดำรงอัตราส่วนทางการเงิน การดำรงสัดส่วนการถือหุ้นของบริษัทใหญ่ และอื่น</w:t>
      </w:r>
      <w:r>
        <w:rPr>
          <w:rFonts w:ascii="Angsana New" w:hAnsi="Angsana New" w:hint="cs"/>
          <w:spacing w:val="-4"/>
          <w:sz w:val="30"/>
          <w:szCs w:val="30"/>
          <w:cs/>
          <w:lang w:eastAsia="zh-CN"/>
        </w:rPr>
        <w:t>ๆ</w:t>
      </w:r>
      <w:r w:rsidRPr="008C4E8E">
        <w:rPr>
          <w:rFonts w:ascii="Angsana New" w:hAnsi="Angsana New" w:hint="cs"/>
          <w:spacing w:val="-4"/>
          <w:sz w:val="30"/>
          <w:szCs w:val="30"/>
          <w:cs/>
          <w:lang w:eastAsia="zh-CN"/>
        </w:rPr>
        <w:t xml:space="preserve"> </w:t>
      </w:r>
    </w:p>
    <w:p w14:paraId="02452094" w14:textId="77777777" w:rsidR="00B372BA" w:rsidRPr="008C4E8E" w:rsidRDefault="00B372BA" w:rsidP="00633878">
      <w:pPr>
        <w:ind w:left="540"/>
        <w:jc w:val="thaiDistribute"/>
        <w:rPr>
          <w:rFonts w:ascii="Angsana New" w:hAnsi="Angsana New"/>
          <w:spacing w:val="-4"/>
          <w:sz w:val="30"/>
          <w:szCs w:val="30"/>
          <w:lang w:eastAsia="zh-CN"/>
        </w:rPr>
      </w:pPr>
    </w:p>
    <w:p w14:paraId="30FF8002" w14:textId="77777777" w:rsidR="00B372BA" w:rsidRDefault="00B372BA">
      <w:r>
        <w:br w:type="page"/>
      </w:r>
    </w:p>
    <w:tbl>
      <w:tblPr>
        <w:tblW w:w="963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160"/>
        <w:gridCol w:w="1080"/>
        <w:gridCol w:w="237"/>
        <w:gridCol w:w="908"/>
        <w:gridCol w:w="236"/>
        <w:gridCol w:w="1170"/>
        <w:gridCol w:w="241"/>
        <w:gridCol w:w="1015"/>
        <w:gridCol w:w="243"/>
        <w:gridCol w:w="900"/>
        <w:gridCol w:w="23"/>
        <w:gridCol w:w="247"/>
        <w:gridCol w:w="22"/>
        <w:gridCol w:w="1153"/>
      </w:tblGrid>
      <w:tr w:rsidR="00E74A4C" w:rsidRPr="00271335" w14:paraId="05BDCCC1" w14:textId="77777777" w:rsidTr="00271335">
        <w:tc>
          <w:tcPr>
            <w:tcW w:w="2160" w:type="dxa"/>
            <w:shd w:val="clear" w:color="auto" w:fill="auto"/>
          </w:tcPr>
          <w:p w14:paraId="54DE8B55" w14:textId="77777777" w:rsidR="00E74A4C" w:rsidRPr="00271335" w:rsidRDefault="00E74A4C" w:rsidP="0075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31" w:type="dxa"/>
            <w:gridSpan w:val="5"/>
            <w:shd w:val="clear" w:color="auto" w:fill="auto"/>
          </w:tcPr>
          <w:p w14:paraId="7894105C" w14:textId="77777777" w:rsidR="00E74A4C" w:rsidRPr="00271335" w:rsidRDefault="001435D9" w:rsidP="0075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7133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" w:type="dxa"/>
            <w:shd w:val="clear" w:color="auto" w:fill="auto"/>
          </w:tcPr>
          <w:p w14:paraId="63447EB9" w14:textId="77777777" w:rsidR="00E74A4C" w:rsidRPr="00271335" w:rsidRDefault="00E74A4C" w:rsidP="0075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03" w:type="dxa"/>
            <w:gridSpan w:val="7"/>
            <w:shd w:val="clear" w:color="auto" w:fill="auto"/>
          </w:tcPr>
          <w:p w14:paraId="55BE6F39" w14:textId="77777777" w:rsidR="00E74A4C" w:rsidRDefault="001435D9" w:rsidP="0075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435D9" w:rsidRPr="00271335" w14:paraId="7063A78B" w14:textId="77777777" w:rsidTr="00271335">
        <w:tc>
          <w:tcPr>
            <w:tcW w:w="2160" w:type="dxa"/>
            <w:shd w:val="clear" w:color="auto" w:fill="auto"/>
            <w:vAlign w:val="bottom"/>
          </w:tcPr>
          <w:p w14:paraId="5D64C2EE" w14:textId="77777777" w:rsidR="001435D9" w:rsidRPr="00271335" w:rsidRDefault="001435D9" w:rsidP="0014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27133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9714DA" w14:textId="77777777" w:rsidR="001435D9" w:rsidRPr="00271335" w:rsidRDefault="001435D9" w:rsidP="0014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1335">
              <w:rPr>
                <w:rFonts w:ascii="Angsana New" w:hAnsi="Angsana New"/>
                <w:sz w:val="24"/>
                <w:szCs w:val="24"/>
                <w:cs/>
              </w:rPr>
              <w:t>จำนวนเงิน</w:t>
            </w:r>
          </w:p>
          <w:p w14:paraId="2807DAB8" w14:textId="77777777" w:rsidR="001435D9" w:rsidRPr="00271335" w:rsidRDefault="001435D9" w:rsidP="0014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1335">
              <w:rPr>
                <w:rFonts w:ascii="Angsana New" w:hAnsi="Angsana New"/>
                <w:sz w:val="24"/>
                <w:szCs w:val="24"/>
                <w:cs/>
              </w:rPr>
              <w:t>ขั้นต่ำที่ต้องจ่าย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05E917F" w14:textId="77777777" w:rsidR="001435D9" w:rsidRPr="00271335" w:rsidRDefault="001435D9" w:rsidP="0014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57008802" w14:textId="77777777" w:rsidR="001435D9" w:rsidRPr="00271335" w:rsidRDefault="001435D9" w:rsidP="0014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1335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6E8A85" w14:textId="77777777" w:rsidR="001435D9" w:rsidRPr="00271335" w:rsidRDefault="001435D9" w:rsidP="0014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C4E956" w14:textId="77777777" w:rsidR="001435D9" w:rsidRPr="00271335" w:rsidRDefault="001435D9" w:rsidP="0014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71335">
              <w:rPr>
                <w:rFonts w:ascii="Angsana New" w:hAnsi="Angsana New"/>
                <w:sz w:val="24"/>
                <w:szCs w:val="24"/>
                <w:cs/>
              </w:rPr>
              <w:t>มูลค่าปัจจุบัน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271335">
              <w:rPr>
                <w:rFonts w:ascii="Angsana New" w:hAnsi="Angsana New"/>
                <w:sz w:val="24"/>
                <w:szCs w:val="24"/>
                <w:cs/>
              </w:rPr>
              <w:t>ของจำนวนเงิน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271335">
              <w:rPr>
                <w:rFonts w:ascii="Angsana New" w:hAnsi="Angsana New"/>
                <w:sz w:val="24"/>
                <w:szCs w:val="24"/>
                <w:cs/>
              </w:rPr>
              <w:t>ขั้นต่ำที่ต้องจ่าย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63833A0" w14:textId="77777777" w:rsidR="001435D9" w:rsidRPr="00271335" w:rsidRDefault="001435D9" w:rsidP="0014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4521617C" w14:textId="77777777" w:rsidR="001435D9" w:rsidRPr="00271335" w:rsidRDefault="001435D9" w:rsidP="0014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1335">
              <w:rPr>
                <w:rFonts w:ascii="Angsana New" w:hAnsi="Angsana New"/>
                <w:sz w:val="24"/>
                <w:szCs w:val="24"/>
                <w:cs/>
              </w:rPr>
              <w:t>จำนวนเงิน</w:t>
            </w:r>
          </w:p>
          <w:p w14:paraId="2CA59C27" w14:textId="77777777" w:rsidR="001435D9" w:rsidRPr="00271335" w:rsidRDefault="001435D9" w:rsidP="0014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1335">
              <w:rPr>
                <w:rFonts w:ascii="Angsana New" w:hAnsi="Angsana New"/>
                <w:sz w:val="24"/>
                <w:szCs w:val="24"/>
                <w:cs/>
              </w:rPr>
              <w:t>ขั้นต่ำที่ต้องจ่าย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864504B" w14:textId="77777777" w:rsidR="001435D9" w:rsidRPr="00271335" w:rsidRDefault="001435D9" w:rsidP="0014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14:paraId="6B693C10" w14:textId="77777777" w:rsidR="001435D9" w:rsidRPr="00271335" w:rsidRDefault="001435D9" w:rsidP="0014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1335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3F322474" w14:textId="77777777" w:rsidR="001435D9" w:rsidRPr="00271335" w:rsidRDefault="001435D9" w:rsidP="0014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01AD4CB0" w14:textId="77777777" w:rsidR="001435D9" w:rsidRPr="00271335" w:rsidRDefault="001435D9" w:rsidP="0014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71335">
              <w:rPr>
                <w:rFonts w:ascii="Angsana New" w:hAnsi="Angsana New"/>
                <w:sz w:val="24"/>
                <w:szCs w:val="24"/>
                <w:cs/>
              </w:rPr>
              <w:t>มูลค่าปัจจุบัน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271335">
              <w:rPr>
                <w:rFonts w:ascii="Angsana New" w:hAnsi="Angsana New"/>
                <w:sz w:val="24"/>
                <w:szCs w:val="24"/>
                <w:cs/>
              </w:rPr>
              <w:t>ของจำนวนเงิน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271335">
              <w:rPr>
                <w:rFonts w:ascii="Angsana New" w:hAnsi="Angsana New"/>
                <w:sz w:val="24"/>
                <w:szCs w:val="24"/>
                <w:cs/>
              </w:rPr>
              <w:t>ขั้นต่ำที่ต้องจ่าย</w:t>
            </w:r>
          </w:p>
        </w:tc>
      </w:tr>
      <w:tr w:rsidR="001435D9" w:rsidRPr="00271335" w14:paraId="1EAE0BAE" w14:textId="77777777" w:rsidTr="00271335">
        <w:tc>
          <w:tcPr>
            <w:tcW w:w="2160" w:type="dxa"/>
          </w:tcPr>
          <w:p w14:paraId="3A1F74C3" w14:textId="77777777" w:rsidR="001435D9" w:rsidRPr="00271335" w:rsidRDefault="001435D9" w:rsidP="0014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5" w:type="dxa"/>
            <w:gridSpan w:val="13"/>
          </w:tcPr>
          <w:p w14:paraId="63CF3195" w14:textId="77777777" w:rsidR="001435D9" w:rsidRPr="00271335" w:rsidRDefault="001435D9" w:rsidP="0014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271335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435D9" w:rsidRPr="00271335" w14:paraId="3586BFA9" w14:textId="77777777" w:rsidTr="00271335">
        <w:tc>
          <w:tcPr>
            <w:tcW w:w="2160" w:type="dxa"/>
          </w:tcPr>
          <w:p w14:paraId="1602D0EE" w14:textId="5AA14FA2" w:rsidR="001435D9" w:rsidRPr="001435D9" w:rsidRDefault="001435D9" w:rsidP="0014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1435D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CC5A41" w:rsidRPr="00CC5A4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  <w:r w:rsidR="004361D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1</w:t>
            </w:r>
            <w:r w:rsidRPr="001435D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435D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CC5A41" w:rsidRPr="00CC5A4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0E0C9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7475" w:type="dxa"/>
            <w:gridSpan w:val="13"/>
          </w:tcPr>
          <w:p w14:paraId="0515EF37" w14:textId="77777777" w:rsidR="001435D9" w:rsidRPr="00271335" w:rsidRDefault="001435D9" w:rsidP="0014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9558B2" w:rsidRPr="00271335" w14:paraId="186EE96C" w14:textId="77777777" w:rsidTr="00271335">
        <w:tc>
          <w:tcPr>
            <w:tcW w:w="2160" w:type="dxa"/>
          </w:tcPr>
          <w:p w14:paraId="0D739675" w14:textId="77777777" w:rsidR="009558B2" w:rsidRPr="00271335" w:rsidRDefault="009558B2" w:rsidP="0095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271335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="004361DA">
              <w:rPr>
                <w:rFonts w:ascii="Angsana New" w:hAnsi="Angsana New"/>
                <w:sz w:val="24"/>
                <w:szCs w:val="24"/>
              </w:rPr>
              <w:t>1</w:t>
            </w:r>
            <w:r w:rsidRPr="00271335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</w:tcPr>
          <w:p w14:paraId="265FB4BD" w14:textId="77777777" w:rsidR="009558B2" w:rsidRPr="00271335" w:rsidRDefault="00CC5A41" w:rsidP="009558B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C5A41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4361DA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37" w:type="dxa"/>
            <w:shd w:val="clear" w:color="auto" w:fill="auto"/>
          </w:tcPr>
          <w:p w14:paraId="40A56CE9" w14:textId="77777777" w:rsidR="009558B2" w:rsidRPr="00271335" w:rsidRDefault="009558B2" w:rsidP="009558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254FED9B" w14:textId="77777777" w:rsidR="009558B2" w:rsidRPr="00271335" w:rsidRDefault="00CC5A41" w:rsidP="009558B2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7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C5A41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65B0750" w14:textId="77777777" w:rsidR="009558B2" w:rsidRPr="00271335" w:rsidRDefault="009558B2" w:rsidP="009558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D343DC9" w14:textId="77777777" w:rsidR="009558B2" w:rsidRPr="00271335" w:rsidRDefault="00CC5A41" w:rsidP="009558B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7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C5A41">
              <w:rPr>
                <w:rFonts w:ascii="Angsana New" w:hAnsi="Angsana New"/>
                <w:sz w:val="24"/>
                <w:szCs w:val="24"/>
                <w:lang w:val="en-US" w:bidi="th-TH"/>
              </w:rPr>
              <w:t>34</w:t>
            </w:r>
          </w:p>
        </w:tc>
        <w:tc>
          <w:tcPr>
            <w:tcW w:w="241" w:type="dxa"/>
            <w:shd w:val="clear" w:color="auto" w:fill="auto"/>
          </w:tcPr>
          <w:p w14:paraId="08332AEE" w14:textId="77777777" w:rsidR="009558B2" w:rsidRPr="00271335" w:rsidRDefault="009558B2" w:rsidP="009558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15" w:type="dxa"/>
            <w:shd w:val="clear" w:color="auto" w:fill="auto"/>
          </w:tcPr>
          <w:p w14:paraId="2E0296F2" w14:textId="77777777" w:rsidR="009558B2" w:rsidRPr="00271335" w:rsidRDefault="004361DA" w:rsidP="009558B2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7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43" w:type="dxa"/>
            <w:shd w:val="clear" w:color="auto" w:fill="auto"/>
          </w:tcPr>
          <w:p w14:paraId="34659B61" w14:textId="77777777" w:rsidR="009558B2" w:rsidRPr="00271335" w:rsidRDefault="009558B2" w:rsidP="009558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906AD6F" w14:textId="77777777" w:rsidR="009558B2" w:rsidRPr="00271335" w:rsidRDefault="009558B2" w:rsidP="009558B2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03842F4" w14:textId="77777777" w:rsidR="009558B2" w:rsidRPr="00271335" w:rsidRDefault="009558B2" w:rsidP="009558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5" w:type="dxa"/>
            <w:gridSpan w:val="2"/>
          </w:tcPr>
          <w:p w14:paraId="196D7D5C" w14:textId="77777777" w:rsidR="009558B2" w:rsidRPr="00271335" w:rsidRDefault="004361DA" w:rsidP="009558B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7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</w:tr>
      <w:tr w:rsidR="009558B2" w:rsidRPr="00271335" w14:paraId="71ADEF44" w14:textId="77777777" w:rsidTr="00271335">
        <w:tc>
          <w:tcPr>
            <w:tcW w:w="2160" w:type="dxa"/>
          </w:tcPr>
          <w:p w14:paraId="71FD9425" w14:textId="77777777" w:rsidR="009558B2" w:rsidRPr="00271335" w:rsidRDefault="004361DA" w:rsidP="0095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9558B2" w:rsidRPr="00271335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="00CC5A41" w:rsidRPr="00CC5A41">
              <w:rPr>
                <w:rFonts w:ascii="Angsana New" w:hAnsi="Angsana New"/>
                <w:sz w:val="24"/>
                <w:szCs w:val="24"/>
              </w:rPr>
              <w:t>5</w:t>
            </w:r>
            <w:r w:rsidR="009558B2" w:rsidRPr="00271335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</w:tcPr>
          <w:p w14:paraId="28294D53" w14:textId="77777777" w:rsidR="009558B2" w:rsidRPr="00271335" w:rsidRDefault="004361DA" w:rsidP="009558B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73"/>
              <w:rPr>
                <w:rFonts w:ascii="Angsana New" w:hAnsi="Angsana New"/>
                <w:sz w:val="24"/>
                <w:szCs w:val="24"/>
                <w:lang w:val="en-US" w:eastAsia="zh-CN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zh-CN" w:bidi="th-TH"/>
              </w:rPr>
              <w:t>1</w:t>
            </w:r>
            <w:r w:rsidR="00CC5A41" w:rsidRPr="00CC5A41">
              <w:rPr>
                <w:rFonts w:ascii="Angsana New" w:hAnsi="Angsana New"/>
                <w:sz w:val="24"/>
                <w:szCs w:val="24"/>
                <w:lang w:val="en-US" w:eastAsia="zh-CN" w:bidi="th-TH"/>
              </w:rPr>
              <w:t>4</w:t>
            </w:r>
            <w:r>
              <w:rPr>
                <w:rFonts w:ascii="Angsana New" w:hAnsi="Angsana New"/>
                <w:sz w:val="24"/>
                <w:szCs w:val="24"/>
                <w:lang w:val="en-US" w:eastAsia="zh-CN" w:bidi="th-TH"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14:paraId="5388229F" w14:textId="77777777" w:rsidR="009558B2" w:rsidRPr="00271335" w:rsidRDefault="009558B2" w:rsidP="009558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28A513D1" w14:textId="77777777" w:rsidR="009558B2" w:rsidRPr="00271335" w:rsidRDefault="004361DA" w:rsidP="009558B2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7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5FF5FB89" w14:textId="77777777" w:rsidR="009558B2" w:rsidRPr="00271335" w:rsidRDefault="009558B2" w:rsidP="009558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ABFA2F6" w14:textId="77777777" w:rsidR="009558B2" w:rsidRPr="001435D9" w:rsidRDefault="004361DA" w:rsidP="009558B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7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41" w:type="dxa"/>
            <w:shd w:val="clear" w:color="auto" w:fill="auto"/>
          </w:tcPr>
          <w:p w14:paraId="24DBC2A9" w14:textId="77777777" w:rsidR="009558B2" w:rsidRPr="00271335" w:rsidRDefault="009558B2" w:rsidP="009558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</w:tcPr>
          <w:p w14:paraId="1DC79AA6" w14:textId="77777777" w:rsidR="009558B2" w:rsidRPr="00271335" w:rsidRDefault="009558B2" w:rsidP="00390386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D849033" w14:textId="77777777" w:rsidR="009558B2" w:rsidRPr="00271335" w:rsidRDefault="009558B2" w:rsidP="009558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19CA95A" w14:textId="77777777" w:rsidR="009558B2" w:rsidRPr="00271335" w:rsidRDefault="009558B2" w:rsidP="009558B2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219BDB5" w14:textId="77777777" w:rsidR="009558B2" w:rsidRPr="00271335" w:rsidRDefault="009558B2" w:rsidP="009558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14:paraId="108FA4B2" w14:textId="77777777" w:rsidR="009558B2" w:rsidRPr="00271335" w:rsidRDefault="009558B2" w:rsidP="009558B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9558B2" w:rsidRPr="00271335" w14:paraId="77694DE0" w14:textId="77777777" w:rsidTr="00271335">
        <w:tc>
          <w:tcPr>
            <w:tcW w:w="2160" w:type="dxa"/>
          </w:tcPr>
          <w:p w14:paraId="38C10328" w14:textId="77777777" w:rsidR="009558B2" w:rsidRPr="00271335" w:rsidRDefault="009558B2" w:rsidP="0095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7133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A2EE52" w14:textId="77777777" w:rsidR="009558B2" w:rsidRPr="00271335" w:rsidRDefault="004361DA" w:rsidP="009558B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E82DAF" w:rsidRPr="00E82DA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14:paraId="089DA2FF" w14:textId="77777777" w:rsidR="009558B2" w:rsidRPr="00271335" w:rsidRDefault="009558B2" w:rsidP="009558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82D6FF" w14:textId="77777777" w:rsidR="009558B2" w:rsidRPr="00271335" w:rsidRDefault="004361DA" w:rsidP="009558B2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07EBD9F" w14:textId="77777777" w:rsidR="009558B2" w:rsidRPr="00271335" w:rsidRDefault="009558B2" w:rsidP="009558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3D2D17" w14:textId="77777777" w:rsidR="009558B2" w:rsidRPr="001435D9" w:rsidRDefault="004361DA" w:rsidP="009558B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65</w:t>
            </w:r>
          </w:p>
        </w:tc>
        <w:tc>
          <w:tcPr>
            <w:tcW w:w="241" w:type="dxa"/>
            <w:shd w:val="clear" w:color="auto" w:fill="auto"/>
          </w:tcPr>
          <w:p w14:paraId="6AF7AB43" w14:textId="77777777" w:rsidR="009558B2" w:rsidRPr="00271335" w:rsidRDefault="009558B2" w:rsidP="009558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72165C" w14:textId="77777777" w:rsidR="009558B2" w:rsidRPr="00271335" w:rsidRDefault="004361DA" w:rsidP="009558B2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38" w:right="-73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43" w:type="dxa"/>
            <w:shd w:val="clear" w:color="auto" w:fill="auto"/>
          </w:tcPr>
          <w:p w14:paraId="45D0AC5A" w14:textId="77777777" w:rsidR="009558B2" w:rsidRPr="00271335" w:rsidRDefault="009558B2" w:rsidP="009558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70C5DE" w14:textId="77777777" w:rsidR="009558B2" w:rsidRPr="009558B2" w:rsidRDefault="009558B2" w:rsidP="009558B2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9558B2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E63D94D" w14:textId="77777777" w:rsidR="009558B2" w:rsidRPr="00271335" w:rsidRDefault="009558B2" w:rsidP="009558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9417FF" w14:textId="77777777" w:rsidR="009558B2" w:rsidRPr="00271335" w:rsidRDefault="004361DA" w:rsidP="009558B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8" w:right="-73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</w:tr>
    </w:tbl>
    <w:p w14:paraId="1DDD8C14" w14:textId="77777777" w:rsidR="004F531F" w:rsidRPr="00DD7953" w:rsidRDefault="004F531F" w:rsidP="00F039F4">
      <w:pPr>
        <w:pStyle w:val="a"/>
        <w:tabs>
          <w:tab w:val="clear" w:pos="1080"/>
          <w:tab w:val="left" w:pos="540"/>
        </w:tabs>
        <w:ind w:right="307"/>
        <w:jc w:val="both"/>
        <w:rPr>
          <w:rFonts w:ascii="Angsana New" w:hAnsi="Angsana New" w:cs="Angsana New"/>
          <w:sz w:val="24"/>
          <w:szCs w:val="24"/>
          <w:lang w:val="en-US"/>
        </w:rPr>
      </w:pPr>
    </w:p>
    <w:p w14:paraId="57539EED" w14:textId="77777777" w:rsidR="00C249FC" w:rsidRPr="00554CF7" w:rsidRDefault="00C249FC" w:rsidP="00753DEC">
      <w:pPr>
        <w:pStyle w:val="Style1"/>
        <w:spacing w:line="240" w:lineRule="auto"/>
        <w:ind w:left="540" w:hanging="540"/>
        <w:rPr>
          <w:b/>
          <w:bCs/>
        </w:rPr>
      </w:pPr>
      <w:r w:rsidRPr="00554CF7">
        <w:rPr>
          <w:b/>
          <w:bCs/>
          <w:cs/>
        </w:rPr>
        <w:t>เจ้าหนี้การค้า</w:t>
      </w:r>
    </w:p>
    <w:p w14:paraId="3E04C4C3" w14:textId="77777777" w:rsidR="00753DEC" w:rsidRPr="002C07DA" w:rsidRDefault="00753DEC" w:rsidP="007A5FD3">
      <w:pPr>
        <w:pStyle w:val="a"/>
        <w:tabs>
          <w:tab w:val="clear" w:pos="1080"/>
          <w:tab w:val="left" w:pos="540"/>
        </w:tabs>
        <w:ind w:left="540" w:right="307"/>
        <w:jc w:val="both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180" w:type="dxa"/>
        <w:tblInd w:w="477" w:type="dxa"/>
        <w:tblLook w:val="01E0" w:firstRow="1" w:lastRow="1" w:firstColumn="1" w:lastColumn="1" w:noHBand="0" w:noVBand="0"/>
      </w:tblPr>
      <w:tblGrid>
        <w:gridCol w:w="3420"/>
        <w:gridCol w:w="900"/>
        <w:gridCol w:w="1019"/>
        <w:gridCol w:w="269"/>
        <w:gridCol w:w="984"/>
        <w:gridCol w:w="269"/>
        <w:gridCol w:w="969"/>
        <w:gridCol w:w="269"/>
        <w:gridCol w:w="1081"/>
      </w:tblGrid>
      <w:tr w:rsidR="00880A82" w:rsidRPr="00554CF7" w14:paraId="6F116C74" w14:textId="77777777" w:rsidTr="00DE2DFE">
        <w:tc>
          <w:tcPr>
            <w:tcW w:w="3420" w:type="dxa"/>
            <w:shd w:val="clear" w:color="auto" w:fill="auto"/>
          </w:tcPr>
          <w:p w14:paraId="57FD3E70" w14:textId="77777777" w:rsidR="00880A82" w:rsidRPr="00554CF7" w:rsidRDefault="00880A82" w:rsidP="0075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951211C" w14:textId="77777777" w:rsidR="00880A82" w:rsidRPr="00554CF7" w:rsidRDefault="00880A82" w:rsidP="0075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72" w:type="dxa"/>
            <w:gridSpan w:val="3"/>
            <w:shd w:val="clear" w:color="auto" w:fill="auto"/>
          </w:tcPr>
          <w:p w14:paraId="28700185" w14:textId="77777777" w:rsidR="00880A82" w:rsidRPr="00554CF7" w:rsidRDefault="00880A82" w:rsidP="0075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54CF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</w:tcPr>
          <w:p w14:paraId="6BF716B1" w14:textId="77777777" w:rsidR="00880A82" w:rsidRPr="00554CF7" w:rsidRDefault="00880A82" w:rsidP="0075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19" w:type="dxa"/>
            <w:gridSpan w:val="3"/>
            <w:shd w:val="clear" w:color="auto" w:fill="auto"/>
          </w:tcPr>
          <w:p w14:paraId="012E7A2B" w14:textId="77777777" w:rsidR="00880A82" w:rsidRPr="00554CF7" w:rsidRDefault="00880A82" w:rsidP="0075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54CF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0A82" w:rsidRPr="00554CF7" w14:paraId="7E18BD3B" w14:textId="77777777" w:rsidTr="00DE2DFE">
        <w:tc>
          <w:tcPr>
            <w:tcW w:w="3420" w:type="dxa"/>
            <w:shd w:val="clear" w:color="auto" w:fill="auto"/>
          </w:tcPr>
          <w:p w14:paraId="0A7A9E1F" w14:textId="77777777" w:rsidR="00880A82" w:rsidRPr="00554CF7" w:rsidRDefault="00880A82" w:rsidP="0075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D10D392" w14:textId="77777777" w:rsidR="00880A82" w:rsidRPr="00554CF7" w:rsidRDefault="00880A82" w:rsidP="0075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54CF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19" w:type="dxa"/>
            <w:shd w:val="clear" w:color="auto" w:fill="auto"/>
          </w:tcPr>
          <w:p w14:paraId="29914662" w14:textId="77777777" w:rsidR="00880A82" w:rsidRPr="00554CF7" w:rsidRDefault="00CC5A41" w:rsidP="0075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4545D5DF" w14:textId="77777777" w:rsidR="00880A82" w:rsidRPr="00554CF7" w:rsidRDefault="00880A82" w:rsidP="0075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232AB5AA" w14:textId="77777777" w:rsidR="00880A82" w:rsidRPr="00554CF7" w:rsidRDefault="00CC5A41" w:rsidP="0075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69" w:type="dxa"/>
            <w:shd w:val="clear" w:color="auto" w:fill="auto"/>
          </w:tcPr>
          <w:p w14:paraId="3887F295" w14:textId="77777777" w:rsidR="00880A82" w:rsidRPr="00554CF7" w:rsidRDefault="00880A82" w:rsidP="0075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</w:tcPr>
          <w:p w14:paraId="5271FDF8" w14:textId="77777777" w:rsidR="00880A82" w:rsidRPr="00554CF7" w:rsidRDefault="00CC5A41" w:rsidP="0075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7A28E3A3" w14:textId="77777777" w:rsidR="00880A82" w:rsidRPr="00554CF7" w:rsidRDefault="00880A82" w:rsidP="0075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DB1EE89" w14:textId="77777777" w:rsidR="00880A82" w:rsidRPr="00554CF7" w:rsidRDefault="00CC5A41" w:rsidP="0075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880A82" w:rsidRPr="00554CF7" w14:paraId="3240CB1A" w14:textId="77777777" w:rsidTr="00DE2DFE">
        <w:tc>
          <w:tcPr>
            <w:tcW w:w="3420" w:type="dxa"/>
            <w:shd w:val="clear" w:color="auto" w:fill="auto"/>
          </w:tcPr>
          <w:p w14:paraId="16207ADF" w14:textId="77777777" w:rsidR="00880A82" w:rsidRPr="00554CF7" w:rsidRDefault="00880A82" w:rsidP="0075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71668FE" w14:textId="77777777" w:rsidR="00880A82" w:rsidRPr="00554CF7" w:rsidRDefault="00880A82" w:rsidP="0075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31C6CA04" w14:textId="77777777" w:rsidR="00880A82" w:rsidRPr="00554CF7" w:rsidRDefault="00880A82" w:rsidP="0075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54CF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A6E27" w:rsidRPr="00554CF7" w14:paraId="31E065FC" w14:textId="77777777" w:rsidTr="00DE2DFE">
        <w:tc>
          <w:tcPr>
            <w:tcW w:w="3420" w:type="dxa"/>
            <w:shd w:val="clear" w:color="auto" w:fill="auto"/>
          </w:tcPr>
          <w:p w14:paraId="7ABC8181" w14:textId="77777777" w:rsidR="001A6E27" w:rsidRPr="00554CF7" w:rsidRDefault="001A6E27" w:rsidP="001A6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54CF7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2CC122A2" w14:textId="77777777" w:rsidR="001A6E27" w:rsidRPr="001A6E27" w:rsidRDefault="00CC5A41" w:rsidP="001A6E27">
            <w:pPr>
              <w:pStyle w:val="acctfourfigures"/>
              <w:tabs>
                <w:tab w:val="clear" w:pos="765"/>
              </w:tabs>
              <w:spacing w:line="240" w:lineRule="auto"/>
              <w:ind w:left="-136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085A6291" w14:textId="77777777" w:rsidR="001A6E27" w:rsidRPr="00554CF7" w:rsidRDefault="00CC5A41" w:rsidP="001A6E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44</w:t>
            </w:r>
            <w:r w:rsidR="004361DA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9" w:type="dxa"/>
            <w:shd w:val="clear" w:color="auto" w:fill="auto"/>
          </w:tcPr>
          <w:p w14:paraId="0E84139E" w14:textId="77777777" w:rsidR="001A6E27" w:rsidRPr="00554CF7" w:rsidRDefault="001A6E27" w:rsidP="001A6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BF15E0D" w14:textId="77777777" w:rsidR="001A6E27" w:rsidRPr="00554CF7" w:rsidRDefault="00CC5A41" w:rsidP="001A6E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4361DA">
              <w:rPr>
                <w:rFonts w:ascii="Angsana New" w:hAnsi="Angsana New" w:hint="cs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75B207C3" w14:textId="77777777" w:rsidR="001A6E27" w:rsidRPr="00554CF7" w:rsidRDefault="001A6E27" w:rsidP="001A6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49E0CB89" w14:textId="77777777" w:rsidR="001A6E27" w:rsidRPr="00554CF7" w:rsidRDefault="004361DA" w:rsidP="001A6E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4FED1ECF" w14:textId="77777777" w:rsidR="001A6E27" w:rsidRPr="00554CF7" w:rsidRDefault="001A6E27" w:rsidP="001A6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6C3D572" w14:textId="77777777" w:rsidR="001A6E27" w:rsidRPr="00554CF7" w:rsidRDefault="00CC5A41" w:rsidP="001A6E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1A6E27" w:rsidRPr="00554CF7" w14:paraId="0BFAFF43" w14:textId="77777777" w:rsidTr="00DE2DFE">
        <w:tc>
          <w:tcPr>
            <w:tcW w:w="3420" w:type="dxa"/>
            <w:shd w:val="clear" w:color="auto" w:fill="auto"/>
          </w:tcPr>
          <w:p w14:paraId="08B539C9" w14:textId="77777777" w:rsidR="001A6E27" w:rsidRPr="00554CF7" w:rsidRDefault="001A6E27" w:rsidP="001A6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54CF7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  <w:shd w:val="clear" w:color="auto" w:fill="auto"/>
          </w:tcPr>
          <w:p w14:paraId="2B768134" w14:textId="77777777" w:rsidR="001A6E27" w:rsidRPr="00554CF7" w:rsidRDefault="001A6E27" w:rsidP="001A6E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76FAB" w14:textId="77777777" w:rsidR="001A6E27" w:rsidRPr="00F419FA" w:rsidRDefault="00CC5A41" w:rsidP="001A6E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1A6E2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366</w:t>
            </w:r>
          </w:p>
        </w:tc>
        <w:tc>
          <w:tcPr>
            <w:tcW w:w="269" w:type="dxa"/>
            <w:shd w:val="clear" w:color="auto" w:fill="auto"/>
          </w:tcPr>
          <w:p w14:paraId="5B93F3C6" w14:textId="77777777" w:rsidR="001A6E27" w:rsidRPr="00554CF7" w:rsidRDefault="001A6E27" w:rsidP="001A6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BC81F" w14:textId="77777777" w:rsidR="001A6E27" w:rsidRPr="00F419FA" w:rsidRDefault="00CC5A41" w:rsidP="001A6E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1A6E2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69" w:type="dxa"/>
            <w:shd w:val="clear" w:color="auto" w:fill="auto"/>
          </w:tcPr>
          <w:p w14:paraId="37393B42" w14:textId="77777777" w:rsidR="001A6E27" w:rsidRPr="00554CF7" w:rsidRDefault="001A6E27" w:rsidP="001A6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31F55" w14:textId="77777777" w:rsidR="001A6E27" w:rsidRPr="00554CF7" w:rsidRDefault="004361DA" w:rsidP="001A6E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1A6E2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269" w:type="dxa"/>
            <w:shd w:val="clear" w:color="auto" w:fill="auto"/>
          </w:tcPr>
          <w:p w14:paraId="71F5B6E0" w14:textId="77777777" w:rsidR="001A6E27" w:rsidRPr="00554CF7" w:rsidRDefault="001A6E27" w:rsidP="001A6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595A6" w14:textId="77777777" w:rsidR="001A6E27" w:rsidRPr="00554CF7" w:rsidRDefault="004361DA" w:rsidP="001A6E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1A6E2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</w:p>
        </w:tc>
      </w:tr>
      <w:tr w:rsidR="001A6E27" w:rsidRPr="00554CF7" w14:paraId="680CAD85" w14:textId="77777777" w:rsidTr="00DE2DFE">
        <w:tc>
          <w:tcPr>
            <w:tcW w:w="3420" w:type="dxa"/>
            <w:shd w:val="clear" w:color="auto" w:fill="auto"/>
          </w:tcPr>
          <w:p w14:paraId="371F6DDB" w14:textId="77777777" w:rsidR="001A6E27" w:rsidRPr="00554CF7" w:rsidRDefault="001A6E27" w:rsidP="001A6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4BC62D18" w14:textId="77777777" w:rsidR="001A6E27" w:rsidRPr="00554CF7" w:rsidRDefault="001A6E27" w:rsidP="001A6E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BCD6F3" w14:textId="77777777" w:rsidR="001A6E27" w:rsidRPr="00554CF7" w:rsidRDefault="00CC5A41" w:rsidP="001A6E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1A6E2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438EEAF7" w14:textId="77777777" w:rsidR="001A6E27" w:rsidRPr="00554CF7" w:rsidRDefault="001A6E27" w:rsidP="001A6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D8D288" w14:textId="77777777" w:rsidR="001A6E27" w:rsidRPr="00554CF7" w:rsidRDefault="00CC5A41" w:rsidP="001A6E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1A6E2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333</w:t>
            </w:r>
          </w:p>
        </w:tc>
        <w:tc>
          <w:tcPr>
            <w:tcW w:w="269" w:type="dxa"/>
            <w:shd w:val="clear" w:color="auto" w:fill="auto"/>
          </w:tcPr>
          <w:p w14:paraId="05118C38" w14:textId="77777777" w:rsidR="001A6E27" w:rsidRPr="00554CF7" w:rsidRDefault="001A6E27" w:rsidP="001A6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3CE789" w14:textId="77777777" w:rsidR="001A6E27" w:rsidRPr="00554CF7" w:rsidRDefault="004361DA" w:rsidP="001A6E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1A6E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69" w:type="dxa"/>
            <w:shd w:val="clear" w:color="auto" w:fill="auto"/>
          </w:tcPr>
          <w:p w14:paraId="748B262B" w14:textId="77777777" w:rsidR="001A6E27" w:rsidRPr="00554CF7" w:rsidRDefault="001A6E27" w:rsidP="001A6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4430B1" w14:textId="77777777" w:rsidR="001A6E27" w:rsidRPr="00554CF7" w:rsidRDefault="004361DA" w:rsidP="001A6E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1A6E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</w:tbl>
    <w:p w14:paraId="4969C280" w14:textId="77777777" w:rsidR="007149C6" w:rsidRPr="002C07DA" w:rsidRDefault="007149C6" w:rsidP="00753DEC">
      <w:pPr>
        <w:pStyle w:val="a"/>
        <w:tabs>
          <w:tab w:val="clear" w:pos="1080"/>
          <w:tab w:val="left" w:pos="540"/>
        </w:tabs>
        <w:ind w:left="540" w:right="307"/>
        <w:jc w:val="both"/>
        <w:rPr>
          <w:rFonts w:ascii="Angsana New" w:hAnsi="Angsana New" w:cs="Angsana New"/>
          <w:sz w:val="24"/>
          <w:szCs w:val="24"/>
          <w:lang w:val="en-US"/>
        </w:rPr>
      </w:pPr>
    </w:p>
    <w:p w14:paraId="795773A6" w14:textId="77777777" w:rsidR="00C249FC" w:rsidRPr="00554CF7" w:rsidRDefault="00582915" w:rsidP="00753DEC">
      <w:pPr>
        <w:pStyle w:val="Style1"/>
        <w:spacing w:line="240" w:lineRule="auto"/>
        <w:ind w:left="540" w:hanging="540"/>
        <w:rPr>
          <w:b/>
          <w:bCs/>
        </w:rPr>
      </w:pPr>
      <w:r w:rsidRPr="00554CF7">
        <w:rPr>
          <w:b/>
          <w:bCs/>
          <w:cs/>
        </w:rPr>
        <w:t>เจ้าหนี้</w:t>
      </w:r>
      <w:r w:rsidR="00C249FC" w:rsidRPr="00554CF7">
        <w:rPr>
          <w:b/>
          <w:bCs/>
          <w:cs/>
        </w:rPr>
        <w:t>อื่น</w:t>
      </w:r>
    </w:p>
    <w:p w14:paraId="2AFCAEA0" w14:textId="77777777" w:rsidR="00753DEC" w:rsidRPr="002C07DA" w:rsidRDefault="00753DEC" w:rsidP="007A5FD3">
      <w:pPr>
        <w:pStyle w:val="a"/>
        <w:tabs>
          <w:tab w:val="clear" w:pos="1080"/>
          <w:tab w:val="left" w:pos="540"/>
        </w:tabs>
        <w:ind w:left="540" w:right="307"/>
        <w:jc w:val="both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20"/>
        <w:gridCol w:w="900"/>
        <w:gridCol w:w="990"/>
        <w:gridCol w:w="262"/>
        <w:gridCol w:w="998"/>
        <w:gridCol w:w="262"/>
        <w:gridCol w:w="998"/>
        <w:gridCol w:w="270"/>
        <w:gridCol w:w="990"/>
      </w:tblGrid>
      <w:tr w:rsidR="007149C6" w:rsidRPr="00554CF7" w14:paraId="02A2D86E" w14:textId="77777777" w:rsidTr="006451EE">
        <w:trPr>
          <w:tblHeader/>
        </w:trPr>
        <w:tc>
          <w:tcPr>
            <w:tcW w:w="3420" w:type="dxa"/>
            <w:shd w:val="clear" w:color="auto" w:fill="auto"/>
          </w:tcPr>
          <w:p w14:paraId="3AC40BC3" w14:textId="77777777" w:rsidR="007149C6" w:rsidRPr="00554CF7" w:rsidRDefault="007149C6" w:rsidP="0075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E04174D" w14:textId="77777777" w:rsidR="007149C6" w:rsidRPr="00554CF7" w:rsidRDefault="007149C6" w:rsidP="0075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4DFEA82F" w14:textId="77777777" w:rsidR="007149C6" w:rsidRPr="00554CF7" w:rsidRDefault="007149C6" w:rsidP="0075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54CF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3D86EA4B" w14:textId="77777777" w:rsidR="007149C6" w:rsidRPr="00554CF7" w:rsidRDefault="007149C6" w:rsidP="0075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14:paraId="7BD70334" w14:textId="77777777" w:rsidR="007149C6" w:rsidRPr="00554CF7" w:rsidRDefault="007149C6" w:rsidP="0075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54CF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6D16" w:rsidRPr="00554CF7" w14:paraId="67083680" w14:textId="77777777" w:rsidTr="006451EE">
        <w:trPr>
          <w:trHeight w:val="74"/>
          <w:tblHeader/>
        </w:trPr>
        <w:tc>
          <w:tcPr>
            <w:tcW w:w="3420" w:type="dxa"/>
            <w:shd w:val="clear" w:color="auto" w:fill="auto"/>
          </w:tcPr>
          <w:p w14:paraId="3C55B539" w14:textId="77777777" w:rsidR="00126D16" w:rsidRPr="00554CF7" w:rsidRDefault="00126D16" w:rsidP="00126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F162D91" w14:textId="77777777" w:rsidR="00126D16" w:rsidRPr="00554CF7" w:rsidRDefault="00126D16" w:rsidP="00126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</w:tcPr>
          <w:p w14:paraId="50DEE6B2" w14:textId="77777777" w:rsidR="00126D16" w:rsidRPr="00554CF7" w:rsidRDefault="00CC5A41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12451E66" w14:textId="77777777" w:rsidR="00126D16" w:rsidRPr="00554CF7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0ABD978" w14:textId="77777777" w:rsidR="00126D16" w:rsidRPr="00554CF7" w:rsidRDefault="00CC5A41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14:paraId="5BC27CBA" w14:textId="77777777" w:rsidR="00126D16" w:rsidRPr="00554CF7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F37C4E3" w14:textId="77777777" w:rsidR="00126D16" w:rsidRPr="00554CF7" w:rsidRDefault="00CC5A41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9890B30" w14:textId="77777777" w:rsidR="00126D16" w:rsidRPr="00554CF7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7EF84C" w14:textId="77777777" w:rsidR="00126D16" w:rsidRPr="00554CF7" w:rsidRDefault="00CC5A41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442FC7" w:rsidRPr="00554CF7" w14:paraId="16E7E344" w14:textId="77777777" w:rsidTr="006451EE">
        <w:trPr>
          <w:tblHeader/>
        </w:trPr>
        <w:tc>
          <w:tcPr>
            <w:tcW w:w="3420" w:type="dxa"/>
            <w:shd w:val="clear" w:color="auto" w:fill="auto"/>
          </w:tcPr>
          <w:p w14:paraId="411FC3DC" w14:textId="77777777" w:rsidR="00442FC7" w:rsidRPr="00554CF7" w:rsidRDefault="00442FC7" w:rsidP="0075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AA9B652" w14:textId="77777777" w:rsidR="00442FC7" w:rsidRPr="00554CF7" w:rsidRDefault="00442FC7" w:rsidP="0075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14:paraId="5BC45B1A" w14:textId="77777777" w:rsidR="00442FC7" w:rsidRPr="00554CF7" w:rsidRDefault="00442FC7" w:rsidP="0075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54CF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82915" w:rsidRPr="00554CF7" w14:paraId="1D6DCE68" w14:textId="77777777" w:rsidTr="00D730DD">
        <w:tc>
          <w:tcPr>
            <w:tcW w:w="3420" w:type="dxa"/>
            <w:shd w:val="clear" w:color="auto" w:fill="auto"/>
          </w:tcPr>
          <w:p w14:paraId="590673FB" w14:textId="77777777" w:rsidR="00582915" w:rsidRPr="00554CF7" w:rsidRDefault="00582915" w:rsidP="0075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sz w:val="30"/>
                <w:szCs w:val="30"/>
                <w:cs/>
              </w:rPr>
              <w:t>ต้นทุนโครงการค้างจ่ายและสำรอง</w:t>
            </w:r>
          </w:p>
        </w:tc>
        <w:tc>
          <w:tcPr>
            <w:tcW w:w="900" w:type="dxa"/>
            <w:shd w:val="clear" w:color="auto" w:fill="auto"/>
          </w:tcPr>
          <w:p w14:paraId="679C3A93" w14:textId="77777777" w:rsidR="00582915" w:rsidRPr="00554CF7" w:rsidRDefault="00582915" w:rsidP="0075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8003CC" w14:textId="77777777" w:rsidR="00582915" w:rsidRPr="00554CF7" w:rsidRDefault="00582915" w:rsidP="00753DE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D1EA69E" w14:textId="77777777" w:rsidR="00582915" w:rsidRPr="00554CF7" w:rsidRDefault="00582915" w:rsidP="0075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BEAB877" w14:textId="77777777" w:rsidR="00582915" w:rsidRPr="00554CF7" w:rsidRDefault="00582915" w:rsidP="00753DE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6B3887E" w14:textId="77777777" w:rsidR="00582915" w:rsidRPr="00554CF7" w:rsidRDefault="00582915" w:rsidP="0075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0882CC2" w14:textId="77777777" w:rsidR="00582915" w:rsidRPr="00554CF7" w:rsidRDefault="00582915" w:rsidP="00753DE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329BFEE" w14:textId="77777777" w:rsidR="00582915" w:rsidRPr="00554CF7" w:rsidRDefault="00582915" w:rsidP="0075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B4E2CF" w14:textId="77777777" w:rsidR="00582915" w:rsidRPr="00554CF7" w:rsidRDefault="00582915" w:rsidP="00753DE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26D16" w:rsidRPr="00554CF7" w14:paraId="34F7D930" w14:textId="77777777" w:rsidTr="00D730DD">
        <w:tc>
          <w:tcPr>
            <w:tcW w:w="3420" w:type="dxa"/>
            <w:shd w:val="clear" w:color="auto" w:fill="auto"/>
          </w:tcPr>
          <w:p w14:paraId="18942FE5" w14:textId="77777777" w:rsidR="00126D16" w:rsidRPr="00554CF7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54CF7">
              <w:rPr>
                <w:rFonts w:ascii="Angsana New" w:hAnsi="Angsana New"/>
                <w:sz w:val="30"/>
                <w:szCs w:val="30"/>
                <w:cs/>
              </w:rPr>
              <w:t>ค่าประกันความเสียหาย</w:t>
            </w:r>
          </w:p>
        </w:tc>
        <w:tc>
          <w:tcPr>
            <w:tcW w:w="900" w:type="dxa"/>
            <w:shd w:val="clear" w:color="auto" w:fill="auto"/>
          </w:tcPr>
          <w:p w14:paraId="07FE1BF1" w14:textId="77777777" w:rsidR="00126D16" w:rsidRPr="00554CF7" w:rsidRDefault="00126D16" w:rsidP="00126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82A56C" w14:textId="77777777" w:rsidR="00126D16" w:rsidRPr="00554CF7" w:rsidRDefault="00CC5A41" w:rsidP="00126D1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4110F4E7" w14:textId="77777777" w:rsidR="00126D16" w:rsidRPr="00554CF7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290257F" w14:textId="77777777" w:rsidR="00126D16" w:rsidRPr="00554CF7" w:rsidRDefault="00CC5A41" w:rsidP="00126D1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2EFB6256" w14:textId="77777777" w:rsidR="00126D16" w:rsidRPr="00554CF7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CF857FA" w14:textId="77777777" w:rsidR="00126D16" w:rsidRPr="00554CF7" w:rsidRDefault="004361DA" w:rsidP="00126D1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E5410BF" w14:textId="77777777" w:rsidR="00126D16" w:rsidRPr="00554CF7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136433" w14:textId="77777777" w:rsidR="00126D16" w:rsidRPr="00554CF7" w:rsidRDefault="00E82DAF" w:rsidP="00126D1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126D16" w:rsidRPr="00554CF7" w14:paraId="737356E8" w14:textId="77777777" w:rsidTr="00D730DD">
        <w:tc>
          <w:tcPr>
            <w:tcW w:w="3420" w:type="dxa"/>
            <w:shd w:val="clear" w:color="auto" w:fill="auto"/>
          </w:tcPr>
          <w:p w14:paraId="2353C60E" w14:textId="77777777" w:rsidR="00126D16" w:rsidRPr="00554CF7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54CF7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00" w:type="dxa"/>
            <w:shd w:val="clear" w:color="auto" w:fill="auto"/>
          </w:tcPr>
          <w:p w14:paraId="5FE1C2BA" w14:textId="77777777" w:rsidR="00126D16" w:rsidRPr="00554CF7" w:rsidRDefault="00126D16" w:rsidP="00126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F849E3" w14:textId="77777777" w:rsidR="00126D16" w:rsidRPr="0056303E" w:rsidRDefault="00CC5A41" w:rsidP="00126D1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3A376E05" w14:textId="77777777" w:rsidR="00126D16" w:rsidRPr="00554CF7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B8486A9" w14:textId="77777777" w:rsidR="00126D16" w:rsidRPr="0056303E" w:rsidRDefault="00CC5A41" w:rsidP="00126D1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222</w:t>
            </w:r>
          </w:p>
        </w:tc>
        <w:tc>
          <w:tcPr>
            <w:tcW w:w="262" w:type="dxa"/>
            <w:shd w:val="clear" w:color="auto" w:fill="auto"/>
          </w:tcPr>
          <w:p w14:paraId="262F0139" w14:textId="77777777" w:rsidR="00126D16" w:rsidRPr="00554CF7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44EBD0C" w14:textId="77777777" w:rsidR="00126D16" w:rsidRPr="00554CF7" w:rsidRDefault="00CC5A41" w:rsidP="00126D1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BB7714B" w14:textId="77777777" w:rsidR="00126D16" w:rsidRPr="00554CF7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820E82" w14:textId="77777777" w:rsidR="00126D16" w:rsidRPr="00554CF7" w:rsidRDefault="00CC5A41" w:rsidP="00126D1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126D16" w:rsidRPr="00554CF7" w14:paraId="661BB6F4" w14:textId="77777777" w:rsidTr="009432FA">
        <w:tc>
          <w:tcPr>
            <w:tcW w:w="3420" w:type="dxa"/>
            <w:shd w:val="clear" w:color="auto" w:fill="auto"/>
          </w:tcPr>
          <w:p w14:paraId="2AD9FFA3" w14:textId="77777777" w:rsidR="00126D16" w:rsidRPr="00554CF7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sz w:val="30"/>
                <w:szCs w:val="30"/>
                <w:cs/>
              </w:rPr>
              <w:t>เจ้าหนี้ค่าใช้จ่ายอื่น</w:t>
            </w:r>
          </w:p>
        </w:tc>
        <w:tc>
          <w:tcPr>
            <w:tcW w:w="900" w:type="dxa"/>
            <w:shd w:val="clear" w:color="auto" w:fill="auto"/>
          </w:tcPr>
          <w:p w14:paraId="0830E5B6" w14:textId="77777777" w:rsidR="00126D16" w:rsidRPr="001A6E27" w:rsidRDefault="00CC5A41" w:rsidP="001A6E27">
            <w:pPr>
              <w:pStyle w:val="acctfourfigures"/>
              <w:tabs>
                <w:tab w:val="clear" w:pos="765"/>
              </w:tabs>
              <w:spacing w:line="240" w:lineRule="auto"/>
              <w:ind w:left="-136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56E93442" w14:textId="77777777" w:rsidR="00126D16" w:rsidRPr="00554CF7" w:rsidRDefault="00CC5A41" w:rsidP="00126D1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62" w:type="dxa"/>
            <w:shd w:val="clear" w:color="auto" w:fill="auto"/>
          </w:tcPr>
          <w:p w14:paraId="4B86AA35" w14:textId="77777777" w:rsidR="00126D16" w:rsidRPr="00554CF7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98" w:type="dxa"/>
            <w:shd w:val="clear" w:color="auto" w:fill="auto"/>
          </w:tcPr>
          <w:p w14:paraId="083C921E" w14:textId="77777777" w:rsidR="00126D16" w:rsidRPr="00554CF7" w:rsidRDefault="00CC5A41" w:rsidP="00126D1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262" w:type="dxa"/>
            <w:shd w:val="clear" w:color="auto" w:fill="auto"/>
          </w:tcPr>
          <w:p w14:paraId="16BE3ABB" w14:textId="77777777" w:rsidR="00126D16" w:rsidRPr="00554CF7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ADFC365" w14:textId="77777777" w:rsidR="00126D16" w:rsidRPr="00554CF7" w:rsidRDefault="00CC5A41" w:rsidP="00126D1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70" w:type="dxa"/>
            <w:shd w:val="clear" w:color="auto" w:fill="auto"/>
          </w:tcPr>
          <w:p w14:paraId="1557BAA8" w14:textId="77777777" w:rsidR="00126D16" w:rsidRPr="00554CF7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A08503" w14:textId="77777777" w:rsidR="00126D16" w:rsidRPr="00554CF7" w:rsidRDefault="00CC5A41" w:rsidP="00126D1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64</w:t>
            </w:r>
          </w:p>
        </w:tc>
      </w:tr>
      <w:tr w:rsidR="00126D16" w:rsidRPr="00554CF7" w14:paraId="012E1B82" w14:textId="77777777" w:rsidTr="00160E76">
        <w:tc>
          <w:tcPr>
            <w:tcW w:w="3420" w:type="dxa"/>
            <w:shd w:val="clear" w:color="auto" w:fill="auto"/>
          </w:tcPr>
          <w:p w14:paraId="504699F0" w14:textId="77777777" w:rsidR="00126D16" w:rsidRPr="00554CF7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900" w:type="dxa"/>
            <w:shd w:val="clear" w:color="auto" w:fill="auto"/>
          </w:tcPr>
          <w:p w14:paraId="3F8C6A39" w14:textId="77777777" w:rsidR="00126D16" w:rsidRPr="00554CF7" w:rsidRDefault="00126D16" w:rsidP="00126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D3E4FA" w14:textId="77777777" w:rsidR="00126D16" w:rsidRPr="00554CF7" w:rsidRDefault="00CC5A41" w:rsidP="00126D1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62" w:type="dxa"/>
            <w:shd w:val="clear" w:color="auto" w:fill="auto"/>
          </w:tcPr>
          <w:p w14:paraId="4403FD3F" w14:textId="77777777" w:rsidR="00126D16" w:rsidRPr="00554CF7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98" w:type="dxa"/>
            <w:shd w:val="clear" w:color="auto" w:fill="auto"/>
          </w:tcPr>
          <w:p w14:paraId="68173D17" w14:textId="77777777" w:rsidR="00126D16" w:rsidRPr="00554CF7" w:rsidRDefault="00CC5A41" w:rsidP="00126D1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2" w:type="dxa"/>
            <w:shd w:val="clear" w:color="auto" w:fill="auto"/>
          </w:tcPr>
          <w:p w14:paraId="5E8F8813" w14:textId="77777777" w:rsidR="00126D16" w:rsidRPr="00554CF7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98" w:type="dxa"/>
            <w:shd w:val="clear" w:color="auto" w:fill="auto"/>
          </w:tcPr>
          <w:p w14:paraId="4364303F" w14:textId="77777777" w:rsidR="00126D16" w:rsidRPr="00554CF7" w:rsidRDefault="004361DA" w:rsidP="00126D1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59BB793" w14:textId="77777777" w:rsidR="00126D16" w:rsidRPr="00554CF7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1DE88AC" w14:textId="77777777" w:rsidR="00126D16" w:rsidRPr="00554CF7" w:rsidRDefault="004361DA" w:rsidP="00126D1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126D16" w:rsidRPr="00554CF7" w14:paraId="60D378F1" w14:textId="77777777" w:rsidTr="00184501">
        <w:tc>
          <w:tcPr>
            <w:tcW w:w="3420" w:type="dxa"/>
            <w:shd w:val="clear" w:color="auto" w:fill="auto"/>
          </w:tcPr>
          <w:p w14:paraId="60E208CA" w14:textId="77777777" w:rsidR="00126D16" w:rsidRPr="00554CF7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sz w:val="30"/>
                <w:szCs w:val="30"/>
                <w:cs/>
              </w:rPr>
              <w:t>เจ้าหนี้สรรพากร</w:t>
            </w:r>
          </w:p>
        </w:tc>
        <w:tc>
          <w:tcPr>
            <w:tcW w:w="900" w:type="dxa"/>
            <w:shd w:val="clear" w:color="auto" w:fill="auto"/>
          </w:tcPr>
          <w:p w14:paraId="5A7820EC" w14:textId="77777777" w:rsidR="00126D16" w:rsidRPr="00554CF7" w:rsidRDefault="00126D16" w:rsidP="00126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D93E67C" w14:textId="77777777" w:rsidR="00126D16" w:rsidRPr="00554CF7" w:rsidRDefault="00CC5A41" w:rsidP="00126D1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2" w:type="dxa"/>
            <w:shd w:val="clear" w:color="auto" w:fill="auto"/>
          </w:tcPr>
          <w:p w14:paraId="3DFDFA57" w14:textId="77777777" w:rsidR="00126D16" w:rsidRPr="00554CF7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98" w:type="dxa"/>
            <w:shd w:val="clear" w:color="auto" w:fill="auto"/>
          </w:tcPr>
          <w:p w14:paraId="5379A688" w14:textId="77777777" w:rsidR="00126D16" w:rsidRPr="00554CF7" w:rsidRDefault="00CC5A41" w:rsidP="00126D1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2" w:type="dxa"/>
            <w:shd w:val="clear" w:color="auto" w:fill="auto"/>
          </w:tcPr>
          <w:p w14:paraId="7CF6A1D1" w14:textId="77777777" w:rsidR="00126D16" w:rsidRPr="00554CF7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CAADD24" w14:textId="77777777" w:rsidR="00126D16" w:rsidRPr="00554CF7" w:rsidRDefault="00E82DAF" w:rsidP="00126D1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1F27EA0" w14:textId="77777777" w:rsidR="00126D16" w:rsidRPr="00554CF7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F0A415" w14:textId="77777777" w:rsidR="00126D16" w:rsidRPr="00554CF7" w:rsidRDefault="004361DA" w:rsidP="00126D1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126D16" w:rsidRPr="00554CF7" w14:paraId="7260D548" w14:textId="77777777" w:rsidTr="005128E0">
        <w:tc>
          <w:tcPr>
            <w:tcW w:w="3420" w:type="dxa"/>
            <w:shd w:val="clear" w:color="auto" w:fill="auto"/>
          </w:tcPr>
          <w:p w14:paraId="2BD3A20C" w14:textId="77777777" w:rsidR="00126D16" w:rsidRPr="00554CF7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sz w:val="30"/>
                <w:szCs w:val="30"/>
                <w:cs/>
              </w:rPr>
              <w:t>ค่าส่งเสริมการขายรับล่วงหน้า</w:t>
            </w:r>
          </w:p>
        </w:tc>
        <w:tc>
          <w:tcPr>
            <w:tcW w:w="900" w:type="dxa"/>
            <w:shd w:val="clear" w:color="auto" w:fill="auto"/>
          </w:tcPr>
          <w:p w14:paraId="70FC80CC" w14:textId="77777777" w:rsidR="00126D16" w:rsidRPr="00554CF7" w:rsidRDefault="00126D16" w:rsidP="00126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1E5F52B" w14:textId="77777777" w:rsidR="00126D16" w:rsidRPr="00554CF7" w:rsidRDefault="00CC5A41" w:rsidP="00126D1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14:paraId="0DFB2B32" w14:textId="77777777" w:rsidR="00126D16" w:rsidRPr="00554CF7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7B4D5F5" w14:textId="77777777" w:rsidR="00126D16" w:rsidRPr="00554CF7" w:rsidRDefault="004361DA" w:rsidP="00126D1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2" w:type="dxa"/>
            <w:shd w:val="clear" w:color="auto" w:fill="auto"/>
          </w:tcPr>
          <w:p w14:paraId="6F810C11" w14:textId="77777777" w:rsidR="00126D16" w:rsidRPr="00554CF7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4B8CFF4" w14:textId="77777777" w:rsidR="00126D16" w:rsidRPr="00554CF7" w:rsidRDefault="00520670" w:rsidP="00126D1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2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0E8D26" w14:textId="77777777" w:rsidR="00126D16" w:rsidRPr="00554CF7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649A58D" w14:textId="77777777" w:rsidR="00126D16" w:rsidRPr="00554CF7" w:rsidRDefault="00126D16" w:rsidP="00126D1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2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126D16" w:rsidRPr="00554CF7" w14:paraId="1F772969" w14:textId="77777777" w:rsidTr="007D3A08">
        <w:tc>
          <w:tcPr>
            <w:tcW w:w="3420" w:type="dxa"/>
            <w:shd w:val="clear" w:color="auto" w:fill="auto"/>
          </w:tcPr>
          <w:p w14:paraId="07E3264E" w14:textId="77777777" w:rsidR="00126D16" w:rsidRPr="00554CF7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900" w:type="dxa"/>
            <w:shd w:val="clear" w:color="auto" w:fill="auto"/>
          </w:tcPr>
          <w:p w14:paraId="304132DD" w14:textId="77777777" w:rsidR="00126D16" w:rsidRPr="00554CF7" w:rsidRDefault="00126D16" w:rsidP="00126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9086C" w14:textId="77777777" w:rsidR="00126D16" w:rsidRPr="00554CF7" w:rsidRDefault="00E82DAF" w:rsidP="00126D1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4361DA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1CD503A8" w14:textId="77777777" w:rsidR="00126D16" w:rsidRPr="00554CF7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A1781" w14:textId="77777777" w:rsidR="00126D16" w:rsidRPr="00554CF7" w:rsidRDefault="00CC5A41" w:rsidP="00126D1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2" w:type="dxa"/>
            <w:shd w:val="clear" w:color="auto" w:fill="auto"/>
          </w:tcPr>
          <w:p w14:paraId="3F6470AD" w14:textId="77777777" w:rsidR="00126D16" w:rsidRPr="00554CF7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37B43" w14:textId="77777777" w:rsidR="00126D16" w:rsidRPr="00554CF7" w:rsidRDefault="004361DA" w:rsidP="00126D1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6DC67B9" w14:textId="77777777" w:rsidR="00126D16" w:rsidRPr="00554CF7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3E864" w14:textId="77777777" w:rsidR="00126D16" w:rsidRPr="00554CF7" w:rsidRDefault="00CC5A41" w:rsidP="00126D1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126D16" w:rsidRPr="00554CF7" w14:paraId="4DB3BAD8" w14:textId="77777777" w:rsidTr="00D730DD">
        <w:tc>
          <w:tcPr>
            <w:tcW w:w="3420" w:type="dxa"/>
            <w:shd w:val="clear" w:color="auto" w:fill="auto"/>
          </w:tcPr>
          <w:p w14:paraId="397C55E5" w14:textId="77777777" w:rsidR="00126D16" w:rsidRPr="00554CF7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71F8073B" w14:textId="77777777" w:rsidR="00126D16" w:rsidRPr="00554CF7" w:rsidRDefault="00126D16" w:rsidP="00126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3A68DB" w14:textId="77777777" w:rsidR="00126D16" w:rsidRPr="00554CF7" w:rsidRDefault="004361DA" w:rsidP="00126D1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52067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2" w:type="dxa"/>
            <w:shd w:val="clear" w:color="auto" w:fill="auto"/>
          </w:tcPr>
          <w:p w14:paraId="02D56E4E" w14:textId="77777777" w:rsidR="00126D16" w:rsidRPr="00554CF7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F56A85" w14:textId="77777777" w:rsidR="00126D16" w:rsidRPr="00554CF7" w:rsidRDefault="00E82DAF" w:rsidP="00126D1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72045565" w14:textId="77777777" w:rsidR="00126D16" w:rsidRPr="00554CF7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4CF5CF" w14:textId="77777777" w:rsidR="00126D16" w:rsidRPr="00554CF7" w:rsidRDefault="00CC5A41" w:rsidP="00126D1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</w:t>
            </w:r>
            <w:r w:rsidRPr="00CC5A41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27ED240" w14:textId="77777777" w:rsidR="00126D16" w:rsidRPr="00554CF7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54C91A" w14:textId="77777777" w:rsidR="00126D16" w:rsidRPr="00554CF7" w:rsidRDefault="00CC5A41" w:rsidP="00126D1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</w:tbl>
    <w:p w14:paraId="28AE0B63" w14:textId="2ED6EB8F" w:rsidR="00DD6E20" w:rsidRDefault="00DD6E20" w:rsidP="00753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20"/>
        <w:gridCol w:w="900"/>
        <w:gridCol w:w="990"/>
        <w:gridCol w:w="262"/>
        <w:gridCol w:w="998"/>
        <w:gridCol w:w="262"/>
        <w:gridCol w:w="998"/>
        <w:gridCol w:w="270"/>
        <w:gridCol w:w="990"/>
      </w:tblGrid>
      <w:tr w:rsidR="00723695" w:rsidRPr="00554CF7" w14:paraId="2BFE4012" w14:textId="77777777" w:rsidTr="00B620E5">
        <w:trPr>
          <w:tblHeader/>
        </w:trPr>
        <w:tc>
          <w:tcPr>
            <w:tcW w:w="3420" w:type="dxa"/>
            <w:shd w:val="clear" w:color="auto" w:fill="auto"/>
          </w:tcPr>
          <w:p w14:paraId="510B02BA" w14:textId="77777777" w:rsidR="00723695" w:rsidRPr="00554CF7" w:rsidRDefault="00723695" w:rsidP="00B62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E746E77" w14:textId="77777777" w:rsidR="00723695" w:rsidRPr="00554CF7" w:rsidRDefault="00723695" w:rsidP="00B62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43BE9D5A" w14:textId="77777777" w:rsidR="00723695" w:rsidRPr="00554CF7" w:rsidRDefault="00723695" w:rsidP="00B62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54CF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02A76289" w14:textId="77777777" w:rsidR="00723695" w:rsidRPr="00554CF7" w:rsidRDefault="00723695" w:rsidP="00B62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14:paraId="6A7BD744" w14:textId="77777777" w:rsidR="00723695" w:rsidRPr="00554CF7" w:rsidRDefault="00723695" w:rsidP="00B62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54CF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3695" w:rsidRPr="00554CF7" w14:paraId="75853241" w14:textId="77777777" w:rsidTr="00B620E5">
        <w:trPr>
          <w:trHeight w:val="74"/>
          <w:tblHeader/>
        </w:trPr>
        <w:tc>
          <w:tcPr>
            <w:tcW w:w="3420" w:type="dxa"/>
            <w:shd w:val="clear" w:color="auto" w:fill="auto"/>
          </w:tcPr>
          <w:p w14:paraId="53ECC063" w14:textId="77777777" w:rsidR="00723695" w:rsidRPr="00554CF7" w:rsidRDefault="00723695" w:rsidP="00B62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C9D8B9A" w14:textId="5FA26995" w:rsidR="00723695" w:rsidRPr="00554CF7" w:rsidRDefault="00723695" w:rsidP="00B62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3017388" w14:textId="77777777" w:rsidR="00723695" w:rsidRPr="00554CF7" w:rsidRDefault="00723695" w:rsidP="00B62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69B9E10D" w14:textId="77777777" w:rsidR="00723695" w:rsidRPr="00554CF7" w:rsidRDefault="00723695" w:rsidP="00B62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AFB95DB" w14:textId="77777777" w:rsidR="00723695" w:rsidRPr="00554CF7" w:rsidRDefault="00723695" w:rsidP="00B62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14:paraId="40B0ACC7" w14:textId="77777777" w:rsidR="00723695" w:rsidRPr="00554CF7" w:rsidRDefault="00723695" w:rsidP="00B62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4E12D4D" w14:textId="77777777" w:rsidR="00723695" w:rsidRPr="00554CF7" w:rsidRDefault="00723695" w:rsidP="00B62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D93C919" w14:textId="77777777" w:rsidR="00723695" w:rsidRPr="00554CF7" w:rsidRDefault="00723695" w:rsidP="00B62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96B407" w14:textId="77777777" w:rsidR="00723695" w:rsidRPr="00554CF7" w:rsidRDefault="00723695" w:rsidP="00B62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723695" w:rsidRPr="00554CF7" w14:paraId="0A0491E5" w14:textId="77777777" w:rsidTr="00B620E5">
        <w:trPr>
          <w:tblHeader/>
        </w:trPr>
        <w:tc>
          <w:tcPr>
            <w:tcW w:w="3420" w:type="dxa"/>
            <w:shd w:val="clear" w:color="auto" w:fill="auto"/>
          </w:tcPr>
          <w:p w14:paraId="11E5CCEB" w14:textId="77777777" w:rsidR="00723695" w:rsidRPr="00554CF7" w:rsidRDefault="00723695" w:rsidP="00B62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7F31D07" w14:textId="77777777" w:rsidR="00723695" w:rsidRPr="00554CF7" w:rsidRDefault="00723695" w:rsidP="00B62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14:paraId="04AD5E3A" w14:textId="77777777" w:rsidR="00723695" w:rsidRPr="00554CF7" w:rsidRDefault="00723695" w:rsidP="00B62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54CF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23695" w:rsidRPr="00554CF7" w14:paraId="6F4CDE11" w14:textId="77777777" w:rsidTr="00B620E5">
        <w:tc>
          <w:tcPr>
            <w:tcW w:w="3420" w:type="dxa"/>
            <w:shd w:val="clear" w:color="auto" w:fill="auto"/>
          </w:tcPr>
          <w:p w14:paraId="6C5DA1DB" w14:textId="77777777" w:rsidR="00723695" w:rsidRPr="00554CF7" w:rsidRDefault="00723695" w:rsidP="00B62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00" w:type="dxa"/>
            <w:shd w:val="clear" w:color="auto" w:fill="auto"/>
          </w:tcPr>
          <w:p w14:paraId="5F173A14" w14:textId="77777777" w:rsidR="00723695" w:rsidRPr="00554CF7" w:rsidRDefault="00723695" w:rsidP="00B62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1C0449" w14:textId="77777777" w:rsidR="00723695" w:rsidRPr="00554CF7" w:rsidRDefault="00723695" w:rsidP="00B620E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2" w:type="dxa"/>
            <w:shd w:val="clear" w:color="auto" w:fill="auto"/>
          </w:tcPr>
          <w:p w14:paraId="62DD1106" w14:textId="77777777" w:rsidR="00723695" w:rsidRPr="00554CF7" w:rsidRDefault="00723695" w:rsidP="00B62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5E30F56" w14:textId="77777777" w:rsidR="00723695" w:rsidRPr="00554CF7" w:rsidRDefault="00723695" w:rsidP="00B620E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262" w:type="dxa"/>
            <w:shd w:val="clear" w:color="auto" w:fill="auto"/>
          </w:tcPr>
          <w:p w14:paraId="02D02F43" w14:textId="77777777" w:rsidR="00723695" w:rsidRPr="00554CF7" w:rsidRDefault="00723695" w:rsidP="00B62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7B1C8BA" w14:textId="77777777" w:rsidR="00723695" w:rsidRPr="00554CF7" w:rsidRDefault="00723695" w:rsidP="00B620E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A6E4191" w14:textId="77777777" w:rsidR="00723695" w:rsidRPr="00554CF7" w:rsidRDefault="00723695" w:rsidP="00B62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D638C7" w14:textId="77777777" w:rsidR="00723695" w:rsidRPr="00554CF7" w:rsidRDefault="00723695" w:rsidP="00B620E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723695" w:rsidRPr="00554CF7" w14:paraId="1DE75437" w14:textId="77777777" w:rsidTr="00B620E5">
        <w:tc>
          <w:tcPr>
            <w:tcW w:w="3420" w:type="dxa"/>
            <w:shd w:val="clear" w:color="auto" w:fill="auto"/>
          </w:tcPr>
          <w:p w14:paraId="72F01FB8" w14:textId="77777777" w:rsidR="00723695" w:rsidRPr="00554CF7" w:rsidRDefault="00723695" w:rsidP="00B62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00" w:type="dxa"/>
            <w:shd w:val="clear" w:color="auto" w:fill="auto"/>
          </w:tcPr>
          <w:p w14:paraId="00FDDC32" w14:textId="77777777" w:rsidR="00723695" w:rsidRPr="00554CF7" w:rsidRDefault="00723695" w:rsidP="00B62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51181" w14:textId="77777777" w:rsidR="00723695" w:rsidRPr="00554CF7" w:rsidRDefault="00723695" w:rsidP="00B620E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62" w:type="dxa"/>
            <w:shd w:val="clear" w:color="auto" w:fill="auto"/>
          </w:tcPr>
          <w:p w14:paraId="45AD4334" w14:textId="77777777" w:rsidR="00723695" w:rsidRPr="00554CF7" w:rsidRDefault="00723695" w:rsidP="00B62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7EFDB" w14:textId="77777777" w:rsidR="00723695" w:rsidRPr="00554CF7" w:rsidRDefault="00723695" w:rsidP="00B620E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2" w:type="dxa"/>
            <w:shd w:val="clear" w:color="auto" w:fill="auto"/>
          </w:tcPr>
          <w:p w14:paraId="1CB96B25" w14:textId="77777777" w:rsidR="00723695" w:rsidRPr="00554CF7" w:rsidRDefault="00723695" w:rsidP="00B62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105021F7" w14:textId="77777777" w:rsidR="00723695" w:rsidRPr="00554CF7" w:rsidRDefault="00723695" w:rsidP="00B620E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2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33CB0F" w14:textId="77777777" w:rsidR="00723695" w:rsidRPr="00554CF7" w:rsidRDefault="00723695" w:rsidP="00B62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701DF7A" w14:textId="77777777" w:rsidR="00723695" w:rsidRPr="00554CF7" w:rsidRDefault="00723695" w:rsidP="00B620E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2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723695" w:rsidRPr="00554CF7" w14:paraId="0883D444" w14:textId="77777777" w:rsidTr="00B620E5">
        <w:tc>
          <w:tcPr>
            <w:tcW w:w="3420" w:type="dxa"/>
            <w:shd w:val="clear" w:color="auto" w:fill="auto"/>
          </w:tcPr>
          <w:p w14:paraId="4E96966D" w14:textId="77777777" w:rsidR="00723695" w:rsidRPr="00554CF7" w:rsidRDefault="00723695" w:rsidP="00B62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0215A247" w14:textId="77777777" w:rsidR="00723695" w:rsidRPr="00554CF7" w:rsidRDefault="00723695" w:rsidP="00B62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FF26A2" w14:textId="77777777" w:rsidR="00723695" w:rsidRPr="00554CF7" w:rsidRDefault="00723695" w:rsidP="00B620E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2" w:type="dxa"/>
            <w:shd w:val="clear" w:color="auto" w:fill="auto"/>
          </w:tcPr>
          <w:p w14:paraId="6179C81A" w14:textId="77777777" w:rsidR="00723695" w:rsidRPr="00554CF7" w:rsidRDefault="00723695" w:rsidP="00B62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FE8795" w14:textId="77777777" w:rsidR="00723695" w:rsidRPr="00554CF7" w:rsidRDefault="00723695" w:rsidP="00B620E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1AA41574" w14:textId="77777777" w:rsidR="00723695" w:rsidRPr="00554CF7" w:rsidRDefault="00723695" w:rsidP="00B62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D7D111" w14:textId="77777777" w:rsidR="00723695" w:rsidRPr="00554CF7" w:rsidRDefault="00723695" w:rsidP="00B620E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</w:t>
            </w:r>
            <w:r w:rsidRPr="00CC5A41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97C4F6C" w14:textId="77777777" w:rsidR="00723695" w:rsidRPr="00554CF7" w:rsidRDefault="00723695" w:rsidP="00B62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FF9856" w14:textId="77777777" w:rsidR="00723695" w:rsidRPr="00554CF7" w:rsidRDefault="00723695" w:rsidP="00B620E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</w:tbl>
    <w:p w14:paraId="06179064" w14:textId="77777777" w:rsidR="00723695" w:rsidRPr="006451EE" w:rsidRDefault="00723695" w:rsidP="00753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37F7A3DD" w14:textId="77777777" w:rsidR="007E6D21" w:rsidRPr="002771FC" w:rsidRDefault="007E6D21" w:rsidP="00BE112A">
      <w:pPr>
        <w:pStyle w:val="Style1"/>
        <w:tabs>
          <w:tab w:val="clear" w:pos="518"/>
        </w:tabs>
        <w:spacing w:line="240" w:lineRule="auto"/>
        <w:ind w:left="547" w:hanging="547"/>
        <w:rPr>
          <w:b/>
          <w:bCs/>
        </w:rPr>
      </w:pPr>
      <w:r w:rsidRPr="002771FC">
        <w:rPr>
          <w:rFonts w:hint="cs"/>
          <w:b/>
          <w:bCs/>
          <w:cs/>
        </w:rPr>
        <w:t>ประมาณการหนี้สินผลขาดทุนของงานโครงการ</w:t>
      </w:r>
    </w:p>
    <w:p w14:paraId="32563964" w14:textId="77777777" w:rsidR="007E6D21" w:rsidRPr="002C07DA" w:rsidRDefault="007E6D21" w:rsidP="002C07DA">
      <w:pPr>
        <w:pStyle w:val="a"/>
        <w:tabs>
          <w:tab w:val="clear" w:pos="1080"/>
          <w:tab w:val="left" w:pos="540"/>
        </w:tabs>
        <w:ind w:left="540" w:right="307"/>
        <w:jc w:val="both"/>
        <w:rPr>
          <w:rFonts w:ascii="Angsana New" w:hAnsi="Angsana New" w:cs="Angsana New"/>
          <w:sz w:val="24"/>
          <w:szCs w:val="24"/>
          <w:cs/>
          <w:lang w:val="en-US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00"/>
        <w:gridCol w:w="1080"/>
        <w:gridCol w:w="270"/>
        <w:gridCol w:w="1080"/>
        <w:gridCol w:w="270"/>
        <w:gridCol w:w="1102"/>
        <w:gridCol w:w="236"/>
        <w:gridCol w:w="1002"/>
      </w:tblGrid>
      <w:tr w:rsidR="009558B2" w:rsidRPr="00EA3831" w14:paraId="76427787" w14:textId="77777777" w:rsidTr="009558B2">
        <w:trPr>
          <w:tblHeader/>
        </w:trPr>
        <w:tc>
          <w:tcPr>
            <w:tcW w:w="3330" w:type="dxa"/>
            <w:shd w:val="clear" w:color="auto" w:fill="auto"/>
          </w:tcPr>
          <w:p w14:paraId="30E47E95" w14:textId="77777777" w:rsidR="009558B2" w:rsidRPr="00EA3831" w:rsidRDefault="009558B2" w:rsidP="00005CF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8D8D805" w14:textId="77777777" w:rsidR="009558B2" w:rsidRPr="00EA3831" w:rsidRDefault="009558B2" w:rsidP="00005CF5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1E41301" w14:textId="77777777" w:rsidR="009558B2" w:rsidRPr="00EA3831" w:rsidRDefault="009558B2" w:rsidP="00005CF5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EA3831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5B9E960" w14:textId="77777777" w:rsidR="009558B2" w:rsidRPr="00EA3831" w:rsidRDefault="009558B2" w:rsidP="00005CF5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283AE3D0" w14:textId="77777777" w:rsidR="009558B2" w:rsidRPr="00EA3831" w:rsidRDefault="009558B2" w:rsidP="00005CF5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EA3831">
              <w:rPr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EA3831">
              <w:rPr>
                <w:rFonts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9558B2" w:rsidRPr="00A97B80" w14:paraId="6E21AFCF" w14:textId="77777777" w:rsidTr="009558B2">
        <w:trPr>
          <w:tblHeader/>
        </w:trPr>
        <w:tc>
          <w:tcPr>
            <w:tcW w:w="3330" w:type="dxa"/>
            <w:shd w:val="clear" w:color="auto" w:fill="auto"/>
          </w:tcPr>
          <w:p w14:paraId="6EF0757E" w14:textId="77777777" w:rsidR="009558B2" w:rsidRPr="00EA3831" w:rsidRDefault="009558B2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9D861EE" w14:textId="77777777" w:rsidR="009558B2" w:rsidRPr="009558B2" w:rsidRDefault="009558B2" w:rsidP="0095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9558B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</w:tcPr>
          <w:p w14:paraId="1D31A461" w14:textId="77777777" w:rsidR="009558B2" w:rsidRPr="00554CF7" w:rsidRDefault="00CC5A41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47BEA91" w14:textId="77777777" w:rsidR="009558B2" w:rsidRPr="00554CF7" w:rsidRDefault="009558B2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E28188" w14:textId="77777777" w:rsidR="009558B2" w:rsidRPr="00554CF7" w:rsidRDefault="00CC5A41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3C903BD6" w14:textId="77777777" w:rsidR="009558B2" w:rsidRPr="00554CF7" w:rsidRDefault="009558B2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04545D48" w14:textId="77777777" w:rsidR="009558B2" w:rsidRPr="00554CF7" w:rsidRDefault="00CC5A41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338B5325" w14:textId="77777777" w:rsidR="009558B2" w:rsidRPr="00554CF7" w:rsidRDefault="009558B2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030190EE" w14:textId="77777777" w:rsidR="009558B2" w:rsidRPr="00554CF7" w:rsidRDefault="00CC5A41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9558B2" w:rsidRPr="00EA3831" w14:paraId="30F4E44C" w14:textId="77777777" w:rsidTr="009558B2">
        <w:trPr>
          <w:tblHeader/>
        </w:trPr>
        <w:tc>
          <w:tcPr>
            <w:tcW w:w="3330" w:type="dxa"/>
            <w:shd w:val="clear" w:color="auto" w:fill="auto"/>
          </w:tcPr>
          <w:p w14:paraId="1D627EA2" w14:textId="77777777" w:rsidR="009558B2" w:rsidRPr="00EA3831" w:rsidRDefault="009558B2" w:rsidP="00005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6A0BC94" w14:textId="77777777" w:rsidR="009558B2" w:rsidRPr="009558B2" w:rsidRDefault="009558B2" w:rsidP="0095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3F6F6EA7" w14:textId="77777777" w:rsidR="009558B2" w:rsidRPr="00EA3831" w:rsidRDefault="009558B2" w:rsidP="00005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EA383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9558B2" w:rsidRPr="00EA3831" w14:paraId="50C78528" w14:textId="77777777" w:rsidTr="009558B2">
        <w:tc>
          <w:tcPr>
            <w:tcW w:w="3330" w:type="dxa"/>
            <w:shd w:val="clear" w:color="auto" w:fill="auto"/>
          </w:tcPr>
          <w:p w14:paraId="3DE6F31A" w14:textId="77777777" w:rsidR="009558B2" w:rsidRPr="00EA3831" w:rsidRDefault="009558B2" w:rsidP="00126D16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A383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4361D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EA3831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EA38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60090ED3" w14:textId="77777777" w:rsidR="009558B2" w:rsidRPr="009558B2" w:rsidRDefault="009558B2" w:rsidP="0095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8AA172" w14:textId="77777777" w:rsidR="009558B2" w:rsidRPr="00EA3831" w:rsidRDefault="00CC5A41" w:rsidP="00CD22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353</w:t>
            </w:r>
          </w:p>
        </w:tc>
        <w:tc>
          <w:tcPr>
            <w:tcW w:w="270" w:type="dxa"/>
            <w:shd w:val="clear" w:color="auto" w:fill="auto"/>
          </w:tcPr>
          <w:p w14:paraId="1F6088BA" w14:textId="77777777" w:rsidR="009558B2" w:rsidRPr="00EA3831" w:rsidRDefault="009558B2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6A1A24" w14:textId="77777777" w:rsidR="009558B2" w:rsidRPr="00EA3831" w:rsidRDefault="009558B2" w:rsidP="00126D16">
            <w:pPr>
              <w:pStyle w:val="acctfourfigures"/>
              <w:tabs>
                <w:tab w:val="clear" w:pos="765"/>
              </w:tabs>
              <w:spacing w:line="240" w:lineRule="auto"/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79B75C" w14:textId="77777777" w:rsidR="009558B2" w:rsidRPr="00EA3831" w:rsidRDefault="009558B2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27C2DEB" w14:textId="77777777" w:rsidR="009558B2" w:rsidRPr="00EA3831" w:rsidRDefault="00CC5A41" w:rsidP="00CD22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323</w:t>
            </w:r>
          </w:p>
        </w:tc>
        <w:tc>
          <w:tcPr>
            <w:tcW w:w="236" w:type="dxa"/>
            <w:shd w:val="clear" w:color="auto" w:fill="auto"/>
          </w:tcPr>
          <w:p w14:paraId="20FA86FC" w14:textId="77777777" w:rsidR="009558B2" w:rsidRPr="00EA3831" w:rsidRDefault="009558B2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461939B4" w14:textId="77777777" w:rsidR="009558B2" w:rsidRPr="00EA3831" w:rsidRDefault="009558B2" w:rsidP="00126D16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58B2" w:rsidRPr="00EA3831" w14:paraId="3439C227" w14:textId="77777777" w:rsidTr="009558B2">
        <w:tc>
          <w:tcPr>
            <w:tcW w:w="3330" w:type="dxa"/>
            <w:shd w:val="clear" w:color="auto" w:fill="auto"/>
          </w:tcPr>
          <w:p w14:paraId="114C3669" w14:textId="77777777" w:rsidR="009558B2" w:rsidRPr="000E0185" w:rsidRDefault="009558B2" w:rsidP="00126D16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</w:t>
            </w:r>
            <w:r w:rsidRPr="000E018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33D01CAF" w14:textId="77777777" w:rsidR="009558B2" w:rsidRPr="009558B2" w:rsidRDefault="009558B2" w:rsidP="0095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E92470" w14:textId="77777777" w:rsidR="009558B2" w:rsidRPr="00E7193B" w:rsidRDefault="00CC5A41" w:rsidP="00126D1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365</w:t>
            </w:r>
          </w:p>
        </w:tc>
        <w:tc>
          <w:tcPr>
            <w:tcW w:w="270" w:type="dxa"/>
            <w:shd w:val="clear" w:color="auto" w:fill="auto"/>
          </w:tcPr>
          <w:p w14:paraId="7827C5BC" w14:textId="77777777" w:rsidR="009558B2" w:rsidRPr="00965508" w:rsidRDefault="009558B2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D9B077" w14:textId="77777777" w:rsidR="009558B2" w:rsidRPr="00E7193B" w:rsidRDefault="00E82DAF" w:rsidP="00126D1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01</w:t>
            </w:r>
          </w:p>
        </w:tc>
        <w:tc>
          <w:tcPr>
            <w:tcW w:w="270" w:type="dxa"/>
            <w:shd w:val="clear" w:color="auto" w:fill="auto"/>
          </w:tcPr>
          <w:p w14:paraId="42537FC0" w14:textId="77777777" w:rsidR="009558B2" w:rsidRPr="00965508" w:rsidRDefault="009558B2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1858BD46" w14:textId="77777777" w:rsidR="009558B2" w:rsidRPr="00690089" w:rsidRDefault="00CC5A41" w:rsidP="00126D1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1F61D5B6" w14:textId="77777777" w:rsidR="009558B2" w:rsidRPr="00EA3831" w:rsidRDefault="009558B2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07507233" w14:textId="77777777" w:rsidR="009558B2" w:rsidRPr="00690089" w:rsidRDefault="00CC5A41" w:rsidP="00126D1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67</w:t>
            </w:r>
            <w:r w:rsidR="00E82DAF" w:rsidRPr="00E82DAF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</w:p>
        </w:tc>
      </w:tr>
      <w:tr w:rsidR="009558B2" w:rsidRPr="00EA3831" w14:paraId="19DFC52B" w14:textId="77777777" w:rsidTr="009558B2">
        <w:tc>
          <w:tcPr>
            <w:tcW w:w="3330" w:type="dxa"/>
            <w:shd w:val="clear" w:color="auto" w:fill="auto"/>
          </w:tcPr>
          <w:p w14:paraId="26DA31C7" w14:textId="77777777" w:rsidR="009558B2" w:rsidRPr="000E0185" w:rsidRDefault="009558B2" w:rsidP="00126D16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900" w:type="dxa"/>
          </w:tcPr>
          <w:p w14:paraId="1BB47071" w14:textId="77777777" w:rsidR="009558B2" w:rsidRPr="009558B2" w:rsidRDefault="009558B2" w:rsidP="0095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44A6E06" w14:textId="77777777" w:rsidR="009558B2" w:rsidRPr="00E7193B" w:rsidRDefault="009558B2" w:rsidP="00126D1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66BC740" w14:textId="77777777" w:rsidR="009558B2" w:rsidRPr="00965508" w:rsidRDefault="009558B2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C7D1D1" w14:textId="77777777" w:rsidR="009558B2" w:rsidRPr="00E7193B" w:rsidRDefault="009558B2" w:rsidP="00126D1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FC92A86" w14:textId="77777777" w:rsidR="009558B2" w:rsidRPr="00965508" w:rsidRDefault="009558B2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23712A3A" w14:textId="77777777" w:rsidR="009558B2" w:rsidRDefault="009558B2" w:rsidP="00126D1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76DBADA" w14:textId="77777777" w:rsidR="009558B2" w:rsidRPr="00EA3831" w:rsidRDefault="009558B2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57A6177C" w14:textId="77777777" w:rsidR="009558B2" w:rsidRDefault="009558B2" w:rsidP="00126D1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558B2" w:rsidRPr="00EA3831" w14:paraId="6434AA8E" w14:textId="77777777" w:rsidTr="009558B2">
        <w:tc>
          <w:tcPr>
            <w:tcW w:w="3330" w:type="dxa"/>
            <w:shd w:val="clear" w:color="auto" w:fill="auto"/>
          </w:tcPr>
          <w:p w14:paraId="389BC349" w14:textId="77777777" w:rsidR="009558B2" w:rsidRDefault="009558B2" w:rsidP="002F2927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left" w:pos="256"/>
                <w:tab w:val="left" w:pos="526"/>
              </w:tabs>
              <w:spacing w:line="240" w:lineRule="auto"/>
              <w:ind w:right="-468" w:hanging="64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900" w:type="dxa"/>
          </w:tcPr>
          <w:p w14:paraId="4A9F97FE" w14:textId="77777777" w:rsidR="009558B2" w:rsidRPr="009558B2" w:rsidRDefault="009558B2" w:rsidP="0095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96C842" w14:textId="77777777" w:rsidR="009558B2" w:rsidRPr="00E7193B" w:rsidRDefault="009558B2" w:rsidP="00126D1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  <w:r w:rsidR="00CC5A41"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E8D75C7" w14:textId="77777777" w:rsidR="009558B2" w:rsidRPr="00965508" w:rsidRDefault="009558B2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EC190D" w14:textId="77777777" w:rsidR="009558B2" w:rsidRPr="00E7193B" w:rsidRDefault="009558B2" w:rsidP="00126D1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267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389E5B0" w14:textId="77777777" w:rsidR="009558B2" w:rsidRPr="00965508" w:rsidRDefault="009558B2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5C3D3BDF" w14:textId="77777777" w:rsidR="009558B2" w:rsidRDefault="009558B2" w:rsidP="00126D1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E82DAF" w:rsidRPr="00E82DAF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  <w:r w:rsidR="004361DA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42EB6ED" w14:textId="77777777" w:rsidR="009558B2" w:rsidRPr="00EA3831" w:rsidRDefault="009558B2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7F2C5E90" w14:textId="77777777" w:rsidR="009558B2" w:rsidRDefault="009558B2" w:rsidP="00126D1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9558B2" w:rsidRPr="00EA3831" w14:paraId="34551BDE" w14:textId="77777777" w:rsidTr="009558B2">
        <w:tc>
          <w:tcPr>
            <w:tcW w:w="3330" w:type="dxa"/>
            <w:shd w:val="clear" w:color="auto" w:fill="auto"/>
          </w:tcPr>
          <w:p w14:paraId="537FE752" w14:textId="77777777" w:rsidR="009558B2" w:rsidRDefault="009558B2" w:rsidP="002F2927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left" w:pos="256"/>
                <w:tab w:val="left" w:pos="526"/>
              </w:tabs>
              <w:spacing w:line="240" w:lineRule="auto"/>
              <w:ind w:right="-468" w:hanging="64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00" w:type="dxa"/>
          </w:tcPr>
          <w:p w14:paraId="6CDA178B" w14:textId="77777777" w:rsidR="009558B2" w:rsidRPr="006451EE" w:rsidRDefault="004361DA" w:rsidP="0095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080" w:type="dxa"/>
            <w:shd w:val="clear" w:color="auto" w:fill="auto"/>
          </w:tcPr>
          <w:p w14:paraId="05C618C6" w14:textId="77777777" w:rsidR="009558B2" w:rsidRPr="00EA3831" w:rsidRDefault="009558B2" w:rsidP="009558B2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B11F5A" w14:textId="77777777" w:rsidR="009558B2" w:rsidRPr="00965508" w:rsidRDefault="009558B2" w:rsidP="0095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0C74BE" w14:textId="77777777" w:rsidR="009558B2" w:rsidRPr="00E7193B" w:rsidRDefault="009558B2" w:rsidP="009558B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9E78DF0" w14:textId="77777777" w:rsidR="009558B2" w:rsidRPr="00965508" w:rsidRDefault="009558B2" w:rsidP="0095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433D2633" w14:textId="77777777" w:rsidR="009558B2" w:rsidRPr="00EA3831" w:rsidRDefault="009558B2" w:rsidP="009558B2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EF4FAA" w14:textId="77777777" w:rsidR="009558B2" w:rsidRPr="00EA3831" w:rsidRDefault="009558B2" w:rsidP="0095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46CFFE21" w14:textId="77777777" w:rsidR="009558B2" w:rsidRDefault="009558B2" w:rsidP="009558B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9558B2" w:rsidRPr="00EA3831" w14:paraId="3A346D9D" w14:textId="77777777" w:rsidTr="009558B2">
        <w:tc>
          <w:tcPr>
            <w:tcW w:w="3330" w:type="dxa"/>
            <w:shd w:val="clear" w:color="auto" w:fill="auto"/>
          </w:tcPr>
          <w:p w14:paraId="401AF25C" w14:textId="77777777" w:rsidR="009558B2" w:rsidRPr="00EA3831" w:rsidRDefault="009558B2" w:rsidP="009558B2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A383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CC5A41" w:rsidRPr="00CC5A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64D07DAD" w14:textId="77777777" w:rsidR="009558B2" w:rsidRPr="009558B2" w:rsidRDefault="009558B2" w:rsidP="0095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22FEA" w14:textId="77777777" w:rsidR="009558B2" w:rsidRPr="0097483B" w:rsidRDefault="004361DA" w:rsidP="009558B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0A4E439" w14:textId="77777777" w:rsidR="009558B2" w:rsidRPr="00EA3831" w:rsidRDefault="009558B2" w:rsidP="0095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D42BBC" w14:textId="77777777" w:rsidR="009558B2" w:rsidRPr="0097483B" w:rsidRDefault="00CC5A41" w:rsidP="009558B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270" w:type="dxa"/>
            <w:shd w:val="clear" w:color="auto" w:fill="auto"/>
          </w:tcPr>
          <w:p w14:paraId="069E9AA6" w14:textId="77777777" w:rsidR="009558B2" w:rsidRPr="00EA3831" w:rsidRDefault="009558B2" w:rsidP="0095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9F937F" w14:textId="77777777" w:rsidR="009558B2" w:rsidRPr="00EA3831" w:rsidRDefault="004361DA" w:rsidP="009558B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236" w:type="dxa"/>
            <w:shd w:val="clear" w:color="auto" w:fill="auto"/>
          </w:tcPr>
          <w:p w14:paraId="3DEA23A9" w14:textId="77777777" w:rsidR="009558B2" w:rsidRPr="00EA3831" w:rsidRDefault="009558B2" w:rsidP="0095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66F0E5" w14:textId="77777777" w:rsidR="009558B2" w:rsidRPr="00EA3831" w:rsidRDefault="00CC5A41" w:rsidP="009558B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323</w:t>
            </w:r>
          </w:p>
        </w:tc>
      </w:tr>
    </w:tbl>
    <w:p w14:paraId="085DF382" w14:textId="77777777" w:rsidR="007E6D21" w:rsidRPr="002C07DA" w:rsidRDefault="007E6D21" w:rsidP="002C07DA">
      <w:pPr>
        <w:pStyle w:val="a"/>
        <w:tabs>
          <w:tab w:val="clear" w:pos="1080"/>
          <w:tab w:val="left" w:pos="540"/>
        </w:tabs>
        <w:ind w:left="540" w:right="307"/>
        <w:jc w:val="both"/>
        <w:rPr>
          <w:rFonts w:ascii="Angsana New" w:hAnsi="Angsana New" w:cs="Angsana New"/>
          <w:sz w:val="24"/>
          <w:szCs w:val="24"/>
          <w:lang w:val="en-US"/>
        </w:rPr>
      </w:pPr>
    </w:p>
    <w:p w14:paraId="1753830B" w14:textId="77777777" w:rsidR="00DF6F80" w:rsidRDefault="004F531F" w:rsidP="006451EE">
      <w:pPr>
        <w:ind w:left="533"/>
        <w:jc w:val="thaiDistribute"/>
        <w:rPr>
          <w:rFonts w:ascii="Angsana New" w:hAnsi="Angsana New"/>
          <w:sz w:val="24"/>
          <w:szCs w:val="24"/>
        </w:rPr>
      </w:pPr>
      <w:bookmarkStart w:id="2" w:name="_Hlk55459252"/>
      <w:r w:rsidRPr="006451EE">
        <w:rPr>
          <w:rFonts w:ascii="Angsana New" w:hAnsi="Angsana New" w:hint="cs"/>
          <w:spacing w:val="-2"/>
          <w:sz w:val="30"/>
          <w:szCs w:val="30"/>
          <w:cs/>
        </w:rPr>
        <w:t xml:space="preserve">ประมาณการหนี้สินผลขาดทุนของงานโครงการ ส่วนใหญ่เกิดจากงานโครงการสายธุรกิจเน็ตเวิร์คโซลูชั่นส์กับหน่วยงานรัฐวิสาหกิจแห่งหนึ่ง ผลขาดทุนดังกล่าวเกิดจากความจำเป็นในการเปลี่ยนแปลงแบบการก่อสร้าง </w:t>
      </w:r>
      <w:r w:rsidRPr="006451EE">
        <w:rPr>
          <w:rFonts w:ascii="Angsana New" w:hAnsi="Angsana New"/>
          <w:spacing w:val="-2"/>
          <w:sz w:val="30"/>
          <w:szCs w:val="30"/>
          <w:cs/>
        </w:rPr>
        <w:br/>
      </w:r>
      <w:r w:rsidRPr="006451EE">
        <w:rPr>
          <w:rFonts w:ascii="Angsana New" w:hAnsi="Angsana New" w:hint="cs"/>
          <w:spacing w:val="-2"/>
          <w:sz w:val="30"/>
          <w:szCs w:val="30"/>
          <w:cs/>
        </w:rPr>
        <w:t>การเปลี่ยนแปลงอุปกรณ์หลักของงานโครงการที่มีนัยสำคัญและการติดตั้งงานในพื้นที่ดำเนินงานของระบบบางส่วนเพื่อให้สามารถทำงานเชื่อมโยงกับระบบสาธารณูปโภคและโครงสร้างอาคารส่วนอื่นๆ ได้อย่างสมบูรณ์ รวมถึงความล่าช้าของการส่งมอบพื้นที่ก่อสร้างเนื่องจากปัญหาการก่อสร้างของผู้รับเหมารายอื่นซึ่งเป็นปัจจัยภายนอกที่ไม่อาจควบคุมได้ นอกจากนี้ ในระหว่าง</w:t>
      </w:r>
      <w:r w:rsidR="00CD2257" w:rsidRPr="006451EE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6451E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 w:hint="cs"/>
          <w:spacing w:val="-2"/>
          <w:sz w:val="30"/>
          <w:szCs w:val="30"/>
        </w:rPr>
        <w:t>2563</w:t>
      </w:r>
      <w:r w:rsidRPr="006451EE">
        <w:rPr>
          <w:rFonts w:ascii="Angsana New" w:hAnsi="Angsana New" w:hint="cs"/>
          <w:spacing w:val="-2"/>
          <w:sz w:val="30"/>
          <w:szCs w:val="30"/>
          <w:cs/>
        </w:rPr>
        <w:t xml:space="preserve"> เกิดการแพร่ระบาดของโรคโควิด </w:t>
      </w:r>
      <w:r w:rsidR="004361DA">
        <w:rPr>
          <w:rFonts w:ascii="Angsana New" w:hAnsi="Angsana New" w:hint="cs"/>
          <w:spacing w:val="-2"/>
          <w:sz w:val="30"/>
          <w:szCs w:val="30"/>
        </w:rPr>
        <w:t>1</w:t>
      </w:r>
      <w:r w:rsidR="00E82DAF" w:rsidRPr="00E82DAF">
        <w:rPr>
          <w:rFonts w:ascii="Angsana New" w:hAnsi="Angsana New" w:hint="cs"/>
          <w:spacing w:val="-2"/>
          <w:sz w:val="30"/>
          <w:szCs w:val="30"/>
        </w:rPr>
        <w:t>9</w:t>
      </w:r>
      <w:r w:rsidRPr="006451EE">
        <w:rPr>
          <w:rFonts w:ascii="Angsana New" w:hAnsi="Angsana New" w:hint="cs"/>
          <w:spacing w:val="-2"/>
          <w:sz w:val="30"/>
          <w:szCs w:val="30"/>
          <w:cs/>
        </w:rPr>
        <w:t xml:space="preserve"> และมีการเปลี่ยนแปลงขอบเขตและเงื่อนไขการทำงานบางประการ ส่งผลต่อค่าใช้จ่ายในการดำเนินงานของโครงการของบริษัท รวมถึงต้นทุนของงานโครงการที่เพิ่มสูงขึ้น ดังนั้น บริษัทจึงมีการทบทวนประมาณการต้นทุนของโครงการใหม่ ทั้งนี้ บริษัทได้บันทึกประมาณการหนี้สินผลขาดทุนของงานโครงการดังกล่าวเป็นจำนวน </w:t>
      </w:r>
      <w:r w:rsidR="00CC5A41" w:rsidRPr="00CC5A41">
        <w:rPr>
          <w:rFonts w:ascii="Angsana New" w:hAnsi="Angsana New" w:hint="cs"/>
          <w:spacing w:val="-2"/>
          <w:sz w:val="30"/>
          <w:szCs w:val="30"/>
        </w:rPr>
        <w:t>32</w:t>
      </w:r>
      <w:r w:rsidR="004361DA">
        <w:rPr>
          <w:rFonts w:ascii="Angsana New" w:hAnsi="Angsana New" w:hint="cs"/>
          <w:spacing w:val="-2"/>
          <w:sz w:val="30"/>
          <w:szCs w:val="30"/>
        </w:rPr>
        <w:t>0</w:t>
      </w:r>
      <w:r w:rsidRPr="006451EE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6451EE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และ </w:t>
      </w:r>
      <w:r w:rsidR="00CC5A41" w:rsidRPr="00CC5A41">
        <w:rPr>
          <w:rFonts w:ascii="Angsana New" w:hAnsi="Angsana New" w:hint="cs"/>
          <w:spacing w:val="-2"/>
          <w:sz w:val="30"/>
          <w:szCs w:val="30"/>
        </w:rPr>
        <w:t>653</w:t>
      </w:r>
      <w:r w:rsidRPr="006451EE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6451EE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ล้านบาทในปี </w:t>
      </w:r>
      <w:r w:rsidR="00CC5A41" w:rsidRPr="00CC5A41">
        <w:rPr>
          <w:rFonts w:ascii="Angsana New" w:hAnsi="Angsana New" w:hint="cs"/>
          <w:spacing w:val="-2"/>
          <w:sz w:val="30"/>
          <w:szCs w:val="30"/>
        </w:rPr>
        <w:t>2563</w:t>
      </w:r>
      <w:r w:rsidRPr="006451EE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6451EE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CC5A41" w:rsidRPr="00CC5A41">
        <w:rPr>
          <w:rFonts w:ascii="Angsana New" w:hAnsi="Angsana New" w:hint="cs"/>
          <w:spacing w:val="-2"/>
          <w:sz w:val="30"/>
          <w:szCs w:val="30"/>
        </w:rPr>
        <w:t>2562</w:t>
      </w:r>
      <w:r w:rsidRPr="006451EE">
        <w:rPr>
          <w:rFonts w:ascii="Angsana New" w:hAnsi="Angsana New" w:hint="cs"/>
          <w:spacing w:val="-2"/>
          <w:sz w:val="30"/>
          <w:szCs w:val="30"/>
          <w:cs/>
        </w:rPr>
        <w:t xml:space="preserve"> ตามลำดับ อย่างไรก็ตาม ในระหว่างปี </w:t>
      </w:r>
      <w:r w:rsidR="00CC5A41" w:rsidRPr="00CC5A41">
        <w:rPr>
          <w:rFonts w:ascii="Angsana New" w:hAnsi="Angsana New" w:hint="cs"/>
          <w:spacing w:val="-2"/>
          <w:sz w:val="30"/>
          <w:szCs w:val="30"/>
        </w:rPr>
        <w:t>2563</w:t>
      </w:r>
      <w:r w:rsidRPr="006451EE">
        <w:rPr>
          <w:rFonts w:ascii="Angsana New" w:hAnsi="Angsana New" w:hint="cs"/>
          <w:spacing w:val="-2"/>
          <w:sz w:val="30"/>
          <w:szCs w:val="30"/>
          <w:cs/>
        </w:rPr>
        <w:t xml:space="preserve"> บริษัทได้ทำหนังสือถึงผู้ว่าจ้างโดยขอสงวนสิทธิ</w:t>
      </w:r>
      <w:r w:rsidR="005451B1">
        <w:rPr>
          <w:rFonts w:ascii="Angsana New" w:hAnsi="Angsana New" w:hint="cs"/>
          <w:spacing w:val="-2"/>
          <w:sz w:val="30"/>
          <w:szCs w:val="30"/>
          <w:cs/>
        </w:rPr>
        <w:t>์</w:t>
      </w:r>
      <w:r w:rsidRPr="006451EE">
        <w:rPr>
          <w:rFonts w:ascii="Angsana New" w:hAnsi="Angsana New" w:hint="cs"/>
          <w:spacing w:val="-2"/>
          <w:sz w:val="30"/>
          <w:szCs w:val="30"/>
          <w:cs/>
        </w:rPr>
        <w:t xml:space="preserve">และเรียกร้องค่าใช้จ่ายเพิ่มเติมบางส่วนในการจัดซื้ออุปกรณ์และการติดตั้งที่เพิ่มขึ้นจากการเปลี่ยนแปลงขอบเขตและเงื่อนไขในการทำงาน  ขณะนี้ผู้ว่าจ้างอยู่ระหว่างการพิจารณาข้อเรียกร้องดังกล่าว นอกจากนี้ ณ วันที่ </w:t>
      </w:r>
      <w:r w:rsidR="00CC5A41" w:rsidRPr="00CC5A41">
        <w:rPr>
          <w:rFonts w:ascii="Angsana New" w:hAnsi="Angsana New"/>
          <w:spacing w:val="-2"/>
          <w:sz w:val="30"/>
          <w:szCs w:val="30"/>
        </w:rPr>
        <w:t>3</w:t>
      </w:r>
      <w:r w:rsidR="004361DA">
        <w:rPr>
          <w:rFonts w:ascii="Angsana New" w:hAnsi="Angsana New"/>
          <w:spacing w:val="-2"/>
          <w:sz w:val="30"/>
          <w:szCs w:val="30"/>
        </w:rPr>
        <w:t>1</w:t>
      </w:r>
      <w:r w:rsidRPr="006451E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D2257" w:rsidRPr="006451EE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6451E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 w:hint="cs"/>
          <w:spacing w:val="-2"/>
          <w:sz w:val="30"/>
          <w:szCs w:val="30"/>
        </w:rPr>
        <w:t>2563</w:t>
      </w:r>
      <w:r w:rsidRPr="006451EE">
        <w:rPr>
          <w:rFonts w:ascii="Angsana New" w:hAnsi="Angsana New" w:hint="cs"/>
          <w:spacing w:val="-2"/>
          <w:sz w:val="30"/>
          <w:szCs w:val="30"/>
          <w:cs/>
        </w:rPr>
        <w:t xml:space="preserve"> บริษัทได้รับการอนุมัติให้ขยายระยะเวลาดำเนินการในสัญญาของงานโครงการดังกล่าวออกไปอีกรวมเป็นระยะเวลา </w:t>
      </w:r>
      <w:r w:rsidR="00CC5A41" w:rsidRPr="00CC5A41">
        <w:rPr>
          <w:rFonts w:ascii="Angsana New" w:hAnsi="Angsana New" w:hint="cs"/>
          <w:spacing w:val="-2"/>
          <w:sz w:val="30"/>
          <w:szCs w:val="30"/>
        </w:rPr>
        <w:t>465</w:t>
      </w:r>
      <w:r w:rsidRPr="006451EE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6451EE">
        <w:rPr>
          <w:rFonts w:ascii="Angsana New" w:hAnsi="Angsana New" w:hint="cs"/>
          <w:spacing w:val="-2"/>
          <w:sz w:val="30"/>
          <w:szCs w:val="30"/>
          <w:cs/>
        </w:rPr>
        <w:t>วัน เพื่อให้สอดคล้องกับผังการเชื่อมประสานงาน (</w:t>
      </w:r>
      <w:r w:rsidRPr="006451EE">
        <w:rPr>
          <w:rFonts w:ascii="Angsana New" w:hAnsi="Angsana New" w:hint="cs"/>
          <w:spacing w:val="-2"/>
          <w:sz w:val="30"/>
          <w:szCs w:val="30"/>
        </w:rPr>
        <w:t xml:space="preserve">Key Dates: KD) </w:t>
      </w:r>
      <w:r w:rsidRPr="006451EE">
        <w:rPr>
          <w:rFonts w:ascii="Angsana New" w:hAnsi="Angsana New" w:hint="cs"/>
          <w:spacing w:val="-2"/>
          <w:sz w:val="30"/>
          <w:szCs w:val="30"/>
          <w:cs/>
        </w:rPr>
        <w:t>ให้แล้วเสร็จภายในเวลาที่กำหนดในสัญญา</w:t>
      </w:r>
      <w:bookmarkEnd w:id="2"/>
    </w:p>
    <w:p w14:paraId="79D6F50A" w14:textId="77777777" w:rsidR="00E65558" w:rsidRPr="003B7BC3" w:rsidRDefault="001B3BDD" w:rsidP="00722B0E">
      <w:pPr>
        <w:pStyle w:val="Style1"/>
        <w:rPr>
          <w:b/>
          <w:bCs/>
        </w:rPr>
      </w:pPr>
      <w:r>
        <w:rPr>
          <w:b/>
          <w:bCs/>
          <w:cs/>
        </w:rPr>
        <w:br w:type="page"/>
      </w:r>
      <w:r w:rsidR="00722B0E" w:rsidRPr="003B7BC3">
        <w:rPr>
          <w:rFonts w:hint="cs"/>
          <w:b/>
          <w:bCs/>
          <w:cs/>
        </w:rPr>
        <w:t>ประมาณการหนี้สินสำหรับผล</w:t>
      </w:r>
      <w:r w:rsidR="00E65558" w:rsidRPr="003B7BC3">
        <w:rPr>
          <w:b/>
          <w:bCs/>
          <w:cs/>
        </w:rPr>
        <w:t>ประโยชน์พนักงาน</w:t>
      </w:r>
    </w:p>
    <w:p w14:paraId="46837BBD" w14:textId="77777777" w:rsidR="00E65558" w:rsidRPr="002C07DA" w:rsidRDefault="00E65558" w:rsidP="002C07DA">
      <w:pPr>
        <w:pStyle w:val="a"/>
        <w:tabs>
          <w:tab w:val="clear" w:pos="1080"/>
          <w:tab w:val="left" w:pos="540"/>
        </w:tabs>
        <w:ind w:left="540" w:right="307"/>
        <w:jc w:val="both"/>
        <w:rPr>
          <w:rFonts w:ascii="Angsana New" w:hAnsi="Angsana New" w:cs="Angsana New"/>
          <w:sz w:val="24"/>
          <w:szCs w:val="24"/>
          <w:lang w:val="en-US"/>
        </w:rPr>
      </w:pPr>
    </w:p>
    <w:p w14:paraId="3D2EEC49" w14:textId="77777777" w:rsidR="00E65558" w:rsidRPr="00DF6F80" w:rsidRDefault="00E65558" w:rsidP="0031017C">
      <w:pPr>
        <w:ind w:left="533"/>
        <w:jc w:val="thaiDistribute"/>
        <w:rPr>
          <w:rFonts w:ascii="Angsana New" w:hAnsi="Angsana New"/>
          <w:sz w:val="30"/>
          <w:szCs w:val="30"/>
        </w:rPr>
      </w:pPr>
      <w:r w:rsidRPr="003B66A4">
        <w:rPr>
          <w:sz w:val="30"/>
          <w:szCs w:val="30"/>
          <w:cs/>
        </w:rPr>
        <w:t>กลุ่มบริษัทและบริษัทจัดการโครงการบำเหน็จบำนาญพนักงานตามข้อกำหนดของ</w:t>
      </w:r>
      <w:r w:rsidRPr="0031017C">
        <w:rPr>
          <w:rFonts w:ascii="Angsana New" w:hAnsi="Angsana New"/>
          <w:sz w:val="30"/>
          <w:szCs w:val="30"/>
          <w:cs/>
        </w:rPr>
        <w:t>พระราชบัญญัติ</w:t>
      </w:r>
      <w:r w:rsidRPr="003B66A4">
        <w:rPr>
          <w:sz w:val="30"/>
          <w:szCs w:val="30"/>
          <w:cs/>
        </w:rPr>
        <w:t>คุ้มครองแรงงา</w:t>
      </w:r>
      <w:r w:rsidR="0031017C">
        <w:rPr>
          <w:rFonts w:hint="cs"/>
          <w:sz w:val="30"/>
          <w:szCs w:val="30"/>
          <w:cs/>
        </w:rPr>
        <w:t>น</w:t>
      </w:r>
      <w:r w:rsidRPr="003B66A4">
        <w:rPr>
          <w:sz w:val="30"/>
          <w:szCs w:val="30"/>
          <w:cs/>
        </w:rPr>
        <w:t xml:space="preserve">พ.ศ. </w:t>
      </w:r>
      <w:r w:rsidR="00CC5A41" w:rsidRPr="00CC5A41">
        <w:rPr>
          <w:rFonts w:ascii="Angsana New" w:hAnsi="Angsana New"/>
          <w:sz w:val="30"/>
          <w:szCs w:val="30"/>
        </w:rPr>
        <w:t>254</w:t>
      </w:r>
      <w:r w:rsidR="004361DA">
        <w:rPr>
          <w:rFonts w:ascii="Angsana New" w:hAnsi="Angsana New"/>
          <w:sz w:val="30"/>
          <w:szCs w:val="30"/>
        </w:rPr>
        <w:t>1</w:t>
      </w:r>
      <w:r w:rsidRPr="003B66A4">
        <w:rPr>
          <w:rFonts w:ascii="Angsana New" w:hAnsi="Angsana New"/>
          <w:sz w:val="30"/>
          <w:szCs w:val="30"/>
        </w:rPr>
        <w:t xml:space="preserve"> </w:t>
      </w:r>
      <w:r w:rsidRPr="003B66A4">
        <w:rPr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DF6F80">
        <w:rPr>
          <w:rFonts w:ascii="Angsana New" w:hAnsi="Angsana New" w:hint="cs"/>
          <w:sz w:val="30"/>
          <w:szCs w:val="30"/>
          <w:cs/>
        </w:rPr>
        <w:t xml:space="preserve"> </w:t>
      </w:r>
      <w:r w:rsidRPr="003B66A4">
        <w:rPr>
          <w:rFonts w:ascii="Angsana New" w:hAnsi="Angsana New"/>
          <w:sz w:val="30"/>
          <w:szCs w:val="30"/>
          <w:cs/>
        </w:rPr>
        <w:t>โครงการผลประโยชน์</w:t>
      </w:r>
      <w:r w:rsidRPr="003B66A4">
        <w:rPr>
          <w:rFonts w:ascii="Angsana New" w:hAnsi="Angsana New" w:hint="cs"/>
          <w:sz w:val="30"/>
          <w:szCs w:val="30"/>
          <w:cs/>
        </w:rPr>
        <w:t>ที่กำหนดไว้</w:t>
      </w:r>
      <w:r w:rsidRPr="003B66A4">
        <w:rPr>
          <w:rFonts w:ascii="Angsana New" w:hAnsi="Angsana New"/>
          <w:sz w:val="30"/>
          <w:szCs w:val="30"/>
          <w:cs/>
        </w:rPr>
        <w:t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4C2B7234" w14:textId="77777777" w:rsidR="00E65558" w:rsidRPr="002C07DA" w:rsidRDefault="00E65558" w:rsidP="002C07DA">
      <w:pPr>
        <w:pStyle w:val="a"/>
        <w:tabs>
          <w:tab w:val="clear" w:pos="1080"/>
          <w:tab w:val="left" w:pos="540"/>
        </w:tabs>
        <w:ind w:left="540" w:right="307"/>
        <w:jc w:val="both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25"/>
        <w:gridCol w:w="270"/>
        <w:gridCol w:w="1170"/>
        <w:gridCol w:w="270"/>
        <w:gridCol w:w="1125"/>
      </w:tblGrid>
      <w:tr w:rsidR="00E65558" w:rsidRPr="000738DA" w14:paraId="73697A36" w14:textId="77777777" w:rsidTr="0012054F">
        <w:trPr>
          <w:tblHeader/>
        </w:trPr>
        <w:tc>
          <w:tcPr>
            <w:tcW w:w="3780" w:type="dxa"/>
          </w:tcPr>
          <w:p w14:paraId="39C90BE2" w14:textId="77777777" w:rsidR="00E65558" w:rsidRPr="00DF6F80" w:rsidRDefault="00DF6F80" w:rsidP="00DF6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DF6F8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565" w:type="dxa"/>
            <w:gridSpan w:val="3"/>
          </w:tcPr>
          <w:p w14:paraId="70D9B284" w14:textId="77777777" w:rsidR="00E65558" w:rsidRPr="000738DA" w:rsidRDefault="00E65558" w:rsidP="003B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38D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AA274DA" w14:textId="77777777" w:rsidR="00E65558" w:rsidRPr="000738DA" w:rsidRDefault="00E65558" w:rsidP="003B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65" w:type="dxa"/>
            <w:gridSpan w:val="3"/>
          </w:tcPr>
          <w:p w14:paraId="7569B59F" w14:textId="77777777" w:rsidR="00E65558" w:rsidRPr="000738DA" w:rsidRDefault="00E65558" w:rsidP="003B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38D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738DA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126D16" w:rsidRPr="000738DA" w14:paraId="52410C14" w14:textId="77777777" w:rsidTr="0012054F">
        <w:trPr>
          <w:tblHeader/>
        </w:trPr>
        <w:tc>
          <w:tcPr>
            <w:tcW w:w="3780" w:type="dxa"/>
          </w:tcPr>
          <w:p w14:paraId="308267B9" w14:textId="77777777" w:rsidR="00126D16" w:rsidRPr="00DF6F80" w:rsidRDefault="00126D16" w:rsidP="00126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DF6F8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1170" w:type="dxa"/>
          </w:tcPr>
          <w:p w14:paraId="15D1F2A9" w14:textId="77777777" w:rsidR="00126D16" w:rsidRPr="00554CF7" w:rsidRDefault="00CC5A41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256F7B1" w14:textId="77777777" w:rsidR="00126D16" w:rsidRPr="00554CF7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4D6900EA" w14:textId="77777777" w:rsidR="00126D16" w:rsidRPr="00554CF7" w:rsidRDefault="00CC5A41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054F303" w14:textId="77777777" w:rsidR="00126D16" w:rsidRPr="00554CF7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FBAA68" w14:textId="77777777" w:rsidR="00126D16" w:rsidRPr="00554CF7" w:rsidRDefault="00CC5A41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2C53C57" w14:textId="77777777" w:rsidR="00126D16" w:rsidRPr="00554CF7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63A87FF0" w14:textId="77777777" w:rsidR="00126D16" w:rsidRPr="00554CF7" w:rsidRDefault="00CC5A41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442FC7" w:rsidRPr="000738DA" w14:paraId="06FE0543" w14:textId="77777777" w:rsidTr="0012054F">
        <w:trPr>
          <w:tblHeader/>
        </w:trPr>
        <w:tc>
          <w:tcPr>
            <w:tcW w:w="3780" w:type="dxa"/>
          </w:tcPr>
          <w:p w14:paraId="24794FB5" w14:textId="77777777" w:rsidR="00442FC7" w:rsidRPr="000738DA" w:rsidRDefault="00442FC7" w:rsidP="00442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5CF39091" w14:textId="77777777" w:rsidR="00442FC7" w:rsidRPr="000738DA" w:rsidRDefault="00442FC7" w:rsidP="00442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2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738D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26D16" w:rsidRPr="000738DA" w14:paraId="29F1A516" w14:textId="77777777" w:rsidTr="0012054F">
        <w:trPr>
          <w:trHeight w:val="254"/>
        </w:trPr>
        <w:tc>
          <w:tcPr>
            <w:tcW w:w="3780" w:type="dxa"/>
          </w:tcPr>
          <w:p w14:paraId="5A1C951C" w14:textId="77777777" w:rsidR="00126D16" w:rsidRPr="000738DA" w:rsidRDefault="00126D16" w:rsidP="00126D16">
            <w:pPr>
              <w:rPr>
                <w:rFonts w:ascii="Angsana New" w:hAnsi="Angsana New"/>
                <w:sz w:val="30"/>
                <w:szCs w:val="30"/>
              </w:rPr>
            </w:pPr>
            <w:r w:rsidRPr="000738D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Pr="000738DA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14:paraId="15912EBD" w14:textId="77777777" w:rsidR="00126D16" w:rsidRPr="00C408E7" w:rsidRDefault="00CC5A41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73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7DBABAC9" w14:textId="77777777" w:rsidR="00126D16" w:rsidRPr="000738DA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7F9C9EB6" w14:textId="77777777" w:rsidR="00126D16" w:rsidRPr="00C408E7" w:rsidRDefault="00CC5A41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633</w:t>
            </w:r>
          </w:p>
        </w:tc>
        <w:tc>
          <w:tcPr>
            <w:tcW w:w="270" w:type="dxa"/>
          </w:tcPr>
          <w:p w14:paraId="3681A953" w14:textId="77777777" w:rsidR="00126D16" w:rsidRPr="000738DA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499CB6" w14:textId="77777777" w:rsidR="00126D16" w:rsidRPr="00C408E7" w:rsidRDefault="00CC5A41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4E0DB780" w14:textId="77777777" w:rsidR="00126D16" w:rsidRPr="000738DA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7F458AFA" w14:textId="77777777" w:rsidR="00126D16" w:rsidRPr="00C408E7" w:rsidRDefault="00CC5A41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344</w:t>
            </w:r>
          </w:p>
        </w:tc>
      </w:tr>
      <w:tr w:rsidR="00126D16" w:rsidRPr="007F7A8A" w14:paraId="5A3B8559" w14:textId="77777777" w:rsidTr="0012054F">
        <w:trPr>
          <w:trHeight w:val="64"/>
        </w:trPr>
        <w:tc>
          <w:tcPr>
            <w:tcW w:w="3780" w:type="dxa"/>
          </w:tcPr>
          <w:p w14:paraId="36571808" w14:textId="77777777" w:rsidR="00126D16" w:rsidRPr="007F7A8A" w:rsidRDefault="00126D16" w:rsidP="00126D16">
            <w:pPr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641B8FB" w14:textId="77777777" w:rsidR="00126D16" w:rsidRPr="007F7A8A" w:rsidRDefault="00126D16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262595C" w14:textId="77777777" w:rsidR="00126D16" w:rsidRPr="007F7A8A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25" w:type="dxa"/>
          </w:tcPr>
          <w:p w14:paraId="720B1900" w14:textId="77777777" w:rsidR="00126D16" w:rsidRPr="007F7A8A" w:rsidRDefault="00126D16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ECB1B7F" w14:textId="77777777" w:rsidR="00126D16" w:rsidRPr="007F7A8A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40EAB2C6" w14:textId="77777777" w:rsidR="00126D16" w:rsidRPr="007F7A8A" w:rsidRDefault="00126D16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06D93564" w14:textId="77777777" w:rsidR="00126D16" w:rsidRPr="007F7A8A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25" w:type="dxa"/>
          </w:tcPr>
          <w:p w14:paraId="55E2008A" w14:textId="77777777" w:rsidR="00126D16" w:rsidRPr="007F7A8A" w:rsidRDefault="00126D16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126D16" w:rsidRPr="00391191" w14:paraId="72519C9E" w14:textId="77777777" w:rsidTr="0012054F">
        <w:tc>
          <w:tcPr>
            <w:tcW w:w="3780" w:type="dxa"/>
          </w:tcPr>
          <w:p w14:paraId="387791A8" w14:textId="77777777" w:rsidR="00126D16" w:rsidRPr="00391191" w:rsidRDefault="00126D16" w:rsidP="00126D1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911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</w:tcPr>
          <w:p w14:paraId="5E1BAA34" w14:textId="77777777" w:rsidR="00126D16" w:rsidRPr="00391191" w:rsidRDefault="00126D16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65D745D" w14:textId="77777777" w:rsidR="00126D16" w:rsidRPr="00391191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A460E12" w14:textId="77777777" w:rsidR="00126D16" w:rsidRPr="00391191" w:rsidRDefault="00126D16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968CCC" w14:textId="77777777" w:rsidR="00126D16" w:rsidRPr="00391191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A45A29" w14:textId="77777777" w:rsidR="00126D16" w:rsidRPr="00391191" w:rsidRDefault="00126D16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A238786" w14:textId="77777777" w:rsidR="00126D16" w:rsidRPr="00391191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0012F51A" w14:textId="77777777" w:rsidR="00126D16" w:rsidRPr="00391191" w:rsidRDefault="00126D16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26D16" w:rsidRPr="00391191" w14:paraId="0BABA7E1" w14:textId="77777777" w:rsidTr="0012054F">
        <w:tc>
          <w:tcPr>
            <w:tcW w:w="3780" w:type="dxa"/>
          </w:tcPr>
          <w:p w14:paraId="3FF23FC1" w14:textId="77777777" w:rsidR="00126D16" w:rsidRPr="00391191" w:rsidRDefault="00126D16" w:rsidP="00126D16">
            <w:pPr>
              <w:rPr>
                <w:rFonts w:ascii="Angsana New" w:hAnsi="Angsana New"/>
                <w:sz w:val="30"/>
                <w:szCs w:val="30"/>
              </w:rPr>
            </w:pPr>
            <w:r w:rsidRPr="00391191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70" w:type="dxa"/>
            <w:shd w:val="clear" w:color="auto" w:fill="auto"/>
          </w:tcPr>
          <w:p w14:paraId="4B849505" w14:textId="77777777" w:rsidR="00126D16" w:rsidRPr="00391191" w:rsidRDefault="00E82DAF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855CCB7" w14:textId="77777777" w:rsidR="00126D16" w:rsidRPr="00391191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4E9B5189" w14:textId="77777777" w:rsidR="00126D16" w:rsidRPr="00391191" w:rsidRDefault="00CC5A41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  <w:r w:rsidR="004361DA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793D26E" w14:textId="77777777" w:rsidR="00126D16" w:rsidRPr="00391191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FCA1C0" w14:textId="77777777" w:rsidR="00126D16" w:rsidRPr="00391191" w:rsidRDefault="00CC5A41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70" w:type="dxa"/>
          </w:tcPr>
          <w:p w14:paraId="42D609C8" w14:textId="77777777" w:rsidR="00126D16" w:rsidRPr="00391191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28421EFD" w14:textId="77777777" w:rsidR="00126D16" w:rsidRPr="00391191" w:rsidRDefault="00CC5A41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126D16" w:rsidRPr="00391191" w14:paraId="28861F6A" w14:textId="77777777" w:rsidTr="0012054F">
        <w:tc>
          <w:tcPr>
            <w:tcW w:w="3780" w:type="dxa"/>
          </w:tcPr>
          <w:p w14:paraId="53541FA7" w14:textId="77777777" w:rsidR="00126D16" w:rsidRPr="00391191" w:rsidRDefault="00126D16" w:rsidP="00126D1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170" w:type="dxa"/>
            <w:shd w:val="clear" w:color="auto" w:fill="auto"/>
          </w:tcPr>
          <w:p w14:paraId="5D4F3D5B" w14:textId="77777777" w:rsidR="00126D16" w:rsidRPr="00391191" w:rsidRDefault="00F557D3" w:rsidP="0061562A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F1B748" w14:textId="77777777" w:rsidR="00126D16" w:rsidRPr="00391191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2B111C39" w14:textId="77777777" w:rsidR="00126D16" w:rsidRPr="00391191" w:rsidRDefault="00E82DAF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A749318" w14:textId="77777777" w:rsidR="00126D16" w:rsidRPr="00391191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3BD822" w14:textId="77777777" w:rsidR="00126D16" w:rsidRPr="00391191" w:rsidRDefault="00F557D3" w:rsidP="0061562A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DF7715" w14:textId="77777777" w:rsidR="00126D16" w:rsidRPr="00391191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7EE8154D" w14:textId="77777777" w:rsidR="00126D16" w:rsidRPr="00391191" w:rsidRDefault="00CC5A41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46</w:t>
            </w:r>
          </w:p>
        </w:tc>
      </w:tr>
      <w:tr w:rsidR="00126D16" w:rsidRPr="00391191" w14:paraId="15E0869C" w14:textId="77777777" w:rsidTr="0012054F">
        <w:tc>
          <w:tcPr>
            <w:tcW w:w="3780" w:type="dxa"/>
          </w:tcPr>
          <w:p w14:paraId="3C6FE379" w14:textId="77777777" w:rsidR="00126D16" w:rsidRPr="00391191" w:rsidRDefault="00126D16" w:rsidP="00126D16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  <w:r w:rsidRPr="00391191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70" w:type="dxa"/>
            <w:shd w:val="clear" w:color="auto" w:fill="auto"/>
          </w:tcPr>
          <w:p w14:paraId="2B767B1D" w14:textId="77777777" w:rsidR="00126D16" w:rsidRPr="00391191" w:rsidRDefault="004361DA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7B5DDF6C" w14:textId="77777777" w:rsidR="00126D16" w:rsidRPr="00391191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5B5134E8" w14:textId="77777777" w:rsidR="00126D16" w:rsidRPr="00391191" w:rsidRDefault="004361DA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567A017" w14:textId="77777777" w:rsidR="00126D16" w:rsidRPr="00391191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757D35" w14:textId="77777777" w:rsidR="00126D16" w:rsidRPr="00391191" w:rsidRDefault="00CC5A41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D510E7A" w14:textId="77777777" w:rsidR="00126D16" w:rsidRPr="00391191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39A54F50" w14:textId="77777777" w:rsidR="00126D16" w:rsidRPr="00391191" w:rsidRDefault="00E82DAF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DAF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</w:p>
        </w:tc>
      </w:tr>
      <w:tr w:rsidR="00126D16" w:rsidRPr="00391191" w14:paraId="3C4F1771" w14:textId="77777777" w:rsidTr="0012054F">
        <w:tc>
          <w:tcPr>
            <w:tcW w:w="3780" w:type="dxa"/>
          </w:tcPr>
          <w:p w14:paraId="6198BA47" w14:textId="77777777" w:rsidR="00126D16" w:rsidRPr="00391191" w:rsidRDefault="00126D16" w:rsidP="00126D16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ขาดทุนจากการจ่ายชำ</w:t>
            </w:r>
            <w:r w:rsidRPr="00B3543E">
              <w:rPr>
                <w:rFonts w:ascii="Angsana New" w:hAnsi="Angsana New" w:hint="cs"/>
                <w:sz w:val="30"/>
                <w:szCs w:val="30"/>
                <w:cs/>
              </w:rPr>
              <w:t>ระผลประโยชน์</w:t>
            </w:r>
          </w:p>
        </w:tc>
        <w:tc>
          <w:tcPr>
            <w:tcW w:w="1170" w:type="dxa"/>
            <w:shd w:val="clear" w:color="auto" w:fill="auto"/>
          </w:tcPr>
          <w:p w14:paraId="3B2F2B0E" w14:textId="77777777" w:rsidR="00126D16" w:rsidRPr="00391191" w:rsidRDefault="004361DA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B939C31" w14:textId="77777777" w:rsidR="00126D16" w:rsidRPr="00391191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08DBD10E" w14:textId="77777777" w:rsidR="00126D16" w:rsidRPr="00391191" w:rsidRDefault="00CC5A41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E82DAF" w:rsidRPr="00E82DAF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73EFC3F9" w14:textId="77777777" w:rsidR="00126D16" w:rsidRPr="00391191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3E2902" w14:textId="77777777" w:rsidR="00126D16" w:rsidRPr="00391191" w:rsidRDefault="004361DA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</w:tcPr>
          <w:p w14:paraId="7BB80DCF" w14:textId="77777777" w:rsidR="00126D16" w:rsidRPr="00391191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5EF6C777" w14:textId="77777777" w:rsidR="00126D16" w:rsidRPr="00391191" w:rsidRDefault="00CC5A41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E82DAF" w:rsidRPr="00E82DAF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</w:p>
        </w:tc>
      </w:tr>
      <w:tr w:rsidR="00126D16" w:rsidRPr="000738DA" w14:paraId="3C0039D4" w14:textId="77777777" w:rsidTr="0012054F">
        <w:tc>
          <w:tcPr>
            <w:tcW w:w="3780" w:type="dxa"/>
          </w:tcPr>
          <w:p w14:paraId="41432384" w14:textId="77777777" w:rsidR="00126D16" w:rsidRPr="00391191" w:rsidRDefault="00126D16" w:rsidP="00126D1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7B65425" w14:textId="77777777" w:rsidR="00126D16" w:rsidRPr="00391191" w:rsidRDefault="004361DA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38C6FD70" w14:textId="77777777" w:rsidR="00126D16" w:rsidRPr="00391191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44F57E0A" w14:textId="77777777" w:rsidR="00126D16" w:rsidRPr="00391191" w:rsidRDefault="00CC5A41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</w:t>
            </w:r>
            <w:r w:rsidRPr="00CC5A41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8F122FF" w14:textId="77777777" w:rsidR="00126D16" w:rsidRPr="00391191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D8508C" w14:textId="77777777" w:rsidR="00126D16" w:rsidRPr="00391191" w:rsidRDefault="00CC5A41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069708BE" w14:textId="77777777" w:rsidR="00126D16" w:rsidRPr="00391191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6B371A7E" w14:textId="77777777" w:rsidR="00126D16" w:rsidRPr="00391191" w:rsidRDefault="004361DA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11</w:t>
            </w:r>
            <w:r w:rsidR="00CC5A41" w:rsidRPr="00CC5A41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126D16" w:rsidRPr="001B3BDD" w14:paraId="31A22F9B" w14:textId="77777777" w:rsidTr="0012054F">
        <w:tc>
          <w:tcPr>
            <w:tcW w:w="3780" w:type="dxa"/>
          </w:tcPr>
          <w:p w14:paraId="6FB73CC6" w14:textId="77777777" w:rsidR="00126D16" w:rsidRPr="001B3BDD" w:rsidRDefault="00126D16" w:rsidP="00126D16">
            <w:pPr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0" w:type="dxa"/>
          </w:tcPr>
          <w:p w14:paraId="63A37210" w14:textId="77777777" w:rsidR="00126D16" w:rsidRPr="001B3BDD" w:rsidRDefault="00126D16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105BACA7" w14:textId="77777777" w:rsidR="00126D16" w:rsidRPr="001B3BDD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25" w:type="dxa"/>
          </w:tcPr>
          <w:p w14:paraId="27FB382B" w14:textId="77777777" w:rsidR="00126D16" w:rsidRPr="001B3BDD" w:rsidRDefault="00126D16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6BA6979E" w14:textId="77777777" w:rsidR="00126D16" w:rsidRPr="001B3BDD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</w:tcPr>
          <w:p w14:paraId="71138BF8" w14:textId="77777777" w:rsidR="00126D16" w:rsidRPr="001B3BDD" w:rsidRDefault="00126D16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15EDA7CD" w14:textId="77777777" w:rsidR="00126D16" w:rsidRPr="001B3BDD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25" w:type="dxa"/>
          </w:tcPr>
          <w:p w14:paraId="594B1CF1" w14:textId="77777777" w:rsidR="00126D16" w:rsidRPr="001B3BDD" w:rsidRDefault="00126D16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12"/>
                <w:szCs w:val="12"/>
                <w:lang w:val="en-US" w:bidi="th-TH"/>
              </w:rPr>
            </w:pPr>
          </w:p>
        </w:tc>
      </w:tr>
      <w:tr w:rsidR="00126D16" w:rsidRPr="00391191" w14:paraId="425AB084" w14:textId="77777777" w:rsidTr="0012054F">
        <w:tc>
          <w:tcPr>
            <w:tcW w:w="3780" w:type="dxa"/>
          </w:tcPr>
          <w:p w14:paraId="36090FEC" w14:textId="77777777" w:rsidR="00126D16" w:rsidRPr="00EA6008" w:rsidRDefault="00126D16" w:rsidP="00126D16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60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</w:tcPr>
          <w:p w14:paraId="14B49692" w14:textId="77777777" w:rsidR="00126D16" w:rsidRPr="00391191" w:rsidRDefault="00126D16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F011D9A" w14:textId="77777777" w:rsidR="00126D16" w:rsidRPr="00391191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8D9907D" w14:textId="77777777" w:rsidR="00126D16" w:rsidRPr="00391191" w:rsidRDefault="00126D16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D88C27B" w14:textId="77777777" w:rsidR="00126D16" w:rsidRPr="00391191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99D5EE" w14:textId="77777777" w:rsidR="00126D16" w:rsidRPr="00391191" w:rsidRDefault="00126D16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2B0DF01" w14:textId="77777777" w:rsidR="00126D16" w:rsidRPr="00391191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66681781" w14:textId="77777777" w:rsidR="00126D16" w:rsidRPr="00391191" w:rsidRDefault="00126D16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26D16" w:rsidRPr="00391191" w14:paraId="00BEA0DF" w14:textId="77777777" w:rsidTr="0012054F">
        <w:tc>
          <w:tcPr>
            <w:tcW w:w="3780" w:type="dxa"/>
          </w:tcPr>
          <w:p w14:paraId="2C328D13" w14:textId="77777777" w:rsidR="00126D16" w:rsidRDefault="00126D16" w:rsidP="00126D16">
            <w:pPr>
              <w:rPr>
                <w:rFonts w:ascii="Angsana New" w:hAnsi="Angsana New"/>
                <w:sz w:val="30"/>
                <w:szCs w:val="30"/>
              </w:rPr>
            </w:pPr>
            <w:r w:rsidRPr="007555F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555FD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7555FD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7555FD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ขาดทุนจากการประมาณตามหลัก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14:paraId="2A5AD291" w14:textId="77777777" w:rsidR="00126D16" w:rsidRPr="00391191" w:rsidRDefault="00126D16" w:rsidP="00126D16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555FD">
              <w:rPr>
                <w:rFonts w:ascii="Angsana New" w:hAnsi="Angsana New" w:hint="cs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170" w:type="dxa"/>
            <w:shd w:val="clear" w:color="auto" w:fill="auto"/>
          </w:tcPr>
          <w:p w14:paraId="794CD525" w14:textId="77777777" w:rsidR="00126D16" w:rsidRDefault="00126D16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399EFCB" w14:textId="77777777" w:rsidR="00F557D3" w:rsidRPr="00391191" w:rsidRDefault="00F557D3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3910242" w14:textId="77777777" w:rsidR="00126D16" w:rsidRPr="00391191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3D106AB4" w14:textId="77777777" w:rsidR="00126D16" w:rsidRPr="00391191" w:rsidRDefault="00126D16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9DA553B" w14:textId="77777777" w:rsidR="00126D16" w:rsidRPr="00391191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048A1C" w14:textId="77777777" w:rsidR="00126D16" w:rsidRPr="00391191" w:rsidRDefault="00126D16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1330733" w14:textId="77777777" w:rsidR="00126D16" w:rsidRPr="00391191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0DA7FDC2" w14:textId="77777777" w:rsidR="00126D16" w:rsidRPr="00391191" w:rsidRDefault="00126D16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26D16" w:rsidRPr="00391191" w14:paraId="2C956589" w14:textId="77777777" w:rsidTr="0012054F">
        <w:tc>
          <w:tcPr>
            <w:tcW w:w="3780" w:type="dxa"/>
          </w:tcPr>
          <w:p w14:paraId="2C2E30A1" w14:textId="77777777" w:rsidR="00126D16" w:rsidRPr="00EA6008" w:rsidRDefault="00126D16" w:rsidP="002F2927">
            <w:pPr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F80"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170" w:type="dxa"/>
            <w:shd w:val="clear" w:color="auto" w:fill="auto"/>
          </w:tcPr>
          <w:p w14:paraId="030C4B03" w14:textId="77777777" w:rsidR="00126D16" w:rsidRPr="00391191" w:rsidRDefault="00F557D3" w:rsidP="0061562A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A66BC0" w14:textId="77777777" w:rsidR="00126D16" w:rsidRPr="00391191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508062AE" w14:textId="77777777" w:rsidR="00126D16" w:rsidRPr="00391191" w:rsidRDefault="00126D16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4361DA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8568FB1" w14:textId="77777777" w:rsidR="00126D16" w:rsidRPr="00391191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D3747B" w14:textId="77777777" w:rsidR="00126D16" w:rsidRPr="00391191" w:rsidRDefault="00F557D3" w:rsidP="0061562A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288433" w14:textId="77777777" w:rsidR="00126D16" w:rsidRPr="00391191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5F64797C" w14:textId="77777777" w:rsidR="00126D16" w:rsidRPr="00391191" w:rsidRDefault="00126D16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361DA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26D16" w:rsidRPr="00391191" w14:paraId="76583520" w14:textId="77777777" w:rsidTr="0012054F">
        <w:tc>
          <w:tcPr>
            <w:tcW w:w="3780" w:type="dxa"/>
          </w:tcPr>
          <w:p w14:paraId="7A650A4A" w14:textId="77777777" w:rsidR="00126D16" w:rsidRPr="00EA6008" w:rsidRDefault="00126D16" w:rsidP="002F2927">
            <w:pPr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555FD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170" w:type="dxa"/>
            <w:shd w:val="clear" w:color="auto" w:fill="auto"/>
          </w:tcPr>
          <w:p w14:paraId="1148AAB4" w14:textId="77777777" w:rsidR="00126D16" w:rsidRPr="00391191" w:rsidRDefault="00E82DAF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BC96B92" w14:textId="77777777" w:rsidR="00126D16" w:rsidRPr="00391191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69309202" w14:textId="77777777" w:rsidR="00126D16" w:rsidRPr="00391191" w:rsidRDefault="00CC5A41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E82DAF" w:rsidRPr="00E82DAF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075E4BFE" w14:textId="77777777" w:rsidR="00126D16" w:rsidRPr="00391191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960D04" w14:textId="77777777" w:rsidR="00126D16" w:rsidRPr="00391191" w:rsidRDefault="00F557D3" w:rsidP="0061562A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27E1FB4" w14:textId="77777777" w:rsidR="00126D16" w:rsidRPr="00391191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1B9320A6" w14:textId="77777777" w:rsidR="00126D16" w:rsidRPr="00391191" w:rsidRDefault="00CC5A41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22</w:t>
            </w:r>
          </w:p>
        </w:tc>
      </w:tr>
      <w:tr w:rsidR="00126D16" w:rsidRPr="00391191" w14:paraId="72FABDF6" w14:textId="77777777" w:rsidTr="0012054F">
        <w:tc>
          <w:tcPr>
            <w:tcW w:w="3780" w:type="dxa"/>
          </w:tcPr>
          <w:p w14:paraId="30FB0F00" w14:textId="77777777" w:rsidR="00126D16" w:rsidRPr="007555FD" w:rsidRDefault="00126D16" w:rsidP="002F2927">
            <w:pPr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555FD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170" w:type="dxa"/>
            <w:shd w:val="clear" w:color="auto" w:fill="auto"/>
          </w:tcPr>
          <w:p w14:paraId="2A7B4EF0" w14:textId="77777777" w:rsidR="00126D16" w:rsidRPr="00391191" w:rsidRDefault="00F557D3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7902228" w14:textId="77777777" w:rsidR="00126D16" w:rsidRPr="00391191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4F7B319F" w14:textId="77777777" w:rsidR="00126D16" w:rsidRPr="00391191" w:rsidRDefault="004361DA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42B797A" w14:textId="77777777" w:rsidR="00126D16" w:rsidRPr="00391191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2E0198E" w14:textId="77777777" w:rsidR="00126D16" w:rsidRPr="00391191" w:rsidRDefault="00F557D3" w:rsidP="0061562A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414D6D" w14:textId="77777777" w:rsidR="00126D16" w:rsidRPr="00391191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36443D91" w14:textId="77777777" w:rsidR="00126D16" w:rsidRPr="00391191" w:rsidRDefault="004361DA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126D16" w:rsidRPr="000738DA" w14:paraId="3C86E05A" w14:textId="77777777" w:rsidTr="0012054F">
        <w:tc>
          <w:tcPr>
            <w:tcW w:w="3780" w:type="dxa"/>
          </w:tcPr>
          <w:p w14:paraId="185681DA" w14:textId="77777777" w:rsidR="00126D16" w:rsidRPr="00391191" w:rsidRDefault="00126D16" w:rsidP="00126D1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C048DC" w14:textId="77777777" w:rsidR="00126D16" w:rsidRPr="00391191" w:rsidRDefault="00F557D3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0B7F064" w14:textId="77777777" w:rsidR="00126D16" w:rsidRPr="00391191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5B8E2FAD" w14:textId="77777777" w:rsidR="00126D16" w:rsidRPr="00391191" w:rsidRDefault="00CC5A41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78C7E9B8" w14:textId="77777777" w:rsidR="00126D16" w:rsidRPr="00391191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5E2AEF" w14:textId="77777777" w:rsidR="00126D16" w:rsidRPr="00391191" w:rsidRDefault="00F557D3" w:rsidP="0061562A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A1ECAA" w14:textId="77777777" w:rsidR="00126D16" w:rsidRPr="00391191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4201076E" w14:textId="77777777" w:rsidR="00126D16" w:rsidRPr="00391191" w:rsidRDefault="00CC5A41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22</w:t>
            </w:r>
          </w:p>
        </w:tc>
      </w:tr>
      <w:tr w:rsidR="00126D16" w:rsidRPr="001B3BDD" w14:paraId="61E1C5A9" w14:textId="77777777" w:rsidTr="0012054F">
        <w:tc>
          <w:tcPr>
            <w:tcW w:w="3780" w:type="dxa"/>
          </w:tcPr>
          <w:p w14:paraId="1D59AAEC" w14:textId="77777777" w:rsidR="00126D16" w:rsidRPr="001B3BDD" w:rsidRDefault="00126D16" w:rsidP="00126D16">
            <w:pPr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0" w:type="dxa"/>
          </w:tcPr>
          <w:p w14:paraId="13FEEB7D" w14:textId="77777777" w:rsidR="00126D16" w:rsidRPr="001B3BDD" w:rsidRDefault="00126D16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359CE663" w14:textId="77777777" w:rsidR="00126D16" w:rsidRPr="001B3BDD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25" w:type="dxa"/>
          </w:tcPr>
          <w:p w14:paraId="5F3F44D8" w14:textId="77777777" w:rsidR="00126D16" w:rsidRPr="001B3BDD" w:rsidRDefault="00126D16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19410D5B" w14:textId="77777777" w:rsidR="00126D16" w:rsidRPr="001B3BDD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</w:tcPr>
          <w:p w14:paraId="6FAA0B56" w14:textId="77777777" w:rsidR="00126D16" w:rsidRPr="001B3BDD" w:rsidRDefault="00126D16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6981D3AE" w14:textId="77777777" w:rsidR="00126D16" w:rsidRPr="001B3BDD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25" w:type="dxa"/>
          </w:tcPr>
          <w:p w14:paraId="34A2BAB7" w14:textId="77777777" w:rsidR="00126D16" w:rsidRPr="001B3BDD" w:rsidRDefault="00126D16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12"/>
                <w:szCs w:val="12"/>
                <w:lang w:val="en-US" w:bidi="th-TH"/>
              </w:rPr>
            </w:pPr>
          </w:p>
        </w:tc>
      </w:tr>
      <w:tr w:rsidR="00126D16" w:rsidRPr="00090BE3" w14:paraId="7C11C256" w14:textId="77777777" w:rsidTr="0012054F">
        <w:tc>
          <w:tcPr>
            <w:tcW w:w="3780" w:type="dxa"/>
          </w:tcPr>
          <w:p w14:paraId="2D68D3AA" w14:textId="77777777" w:rsidR="00126D16" w:rsidRPr="00391191" w:rsidRDefault="00126D16" w:rsidP="00126D16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298CF07C" w14:textId="77777777" w:rsidR="00126D16" w:rsidRPr="00090BE3" w:rsidRDefault="00126D16" w:rsidP="00126D16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F282B7" w14:textId="77777777" w:rsidR="00126D16" w:rsidRPr="00090BE3" w:rsidRDefault="00126D16" w:rsidP="00126D16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588D6CC3" w14:textId="77777777" w:rsidR="00126D16" w:rsidRPr="00090BE3" w:rsidRDefault="00126D16" w:rsidP="00126D16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925D37" w14:textId="77777777" w:rsidR="00126D16" w:rsidRPr="00090BE3" w:rsidRDefault="00126D16" w:rsidP="00126D16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0EE1CB" w14:textId="77777777" w:rsidR="00126D16" w:rsidRPr="00090BE3" w:rsidRDefault="00126D16" w:rsidP="00126D16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F90847" w14:textId="77777777" w:rsidR="00126D16" w:rsidRPr="00391191" w:rsidRDefault="00126D16" w:rsidP="00126D16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7BBF7C55" w14:textId="77777777" w:rsidR="00126D16" w:rsidRPr="00090BE3" w:rsidRDefault="00126D16" w:rsidP="00126D16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26D16" w:rsidRPr="000738DA" w14:paraId="3AFFABDD" w14:textId="77777777" w:rsidTr="0012054F">
        <w:tc>
          <w:tcPr>
            <w:tcW w:w="3780" w:type="dxa"/>
          </w:tcPr>
          <w:p w14:paraId="50594804" w14:textId="77777777" w:rsidR="00126D16" w:rsidRPr="000738DA" w:rsidRDefault="00126D16" w:rsidP="00126D1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738DA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70" w:type="dxa"/>
          </w:tcPr>
          <w:p w14:paraId="0C2C9527" w14:textId="77777777" w:rsidR="00126D16" w:rsidRPr="000738DA" w:rsidRDefault="00F557D3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75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562A886" w14:textId="77777777" w:rsidR="00126D16" w:rsidRPr="000738DA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4E7EEBA" w14:textId="77777777" w:rsidR="00126D16" w:rsidRPr="000738DA" w:rsidRDefault="00126D16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CC5A41"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0BE2B70" w14:textId="77777777" w:rsidR="00126D16" w:rsidRPr="00D9063E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9547AB" w14:textId="77777777" w:rsidR="00126D16" w:rsidRPr="00D9063E" w:rsidRDefault="00F557D3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BEB5F1C" w14:textId="77777777" w:rsidR="00126D16" w:rsidRPr="00D9063E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FAC95E8" w14:textId="77777777" w:rsidR="00126D16" w:rsidRPr="00D9063E" w:rsidRDefault="00126D16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4361DA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="004361DA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26D16" w:rsidRPr="00391191" w14:paraId="1A6CE2E9" w14:textId="77777777" w:rsidTr="0012054F">
        <w:tc>
          <w:tcPr>
            <w:tcW w:w="3780" w:type="dxa"/>
          </w:tcPr>
          <w:p w14:paraId="7D711B2B" w14:textId="77777777" w:rsidR="00126D16" w:rsidRPr="009C24F2" w:rsidRDefault="00126D16" w:rsidP="00126D16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C24F2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โอนมาจาก (โอนไป)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กิจการที่เกี่ยวข้องกัน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C314F" w14:textId="77777777" w:rsidR="00126D16" w:rsidRDefault="00F557D3" w:rsidP="0061562A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6CAB17" w14:textId="77777777" w:rsidR="00126D16" w:rsidRPr="00391191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C9A3F" w14:textId="77777777" w:rsidR="00126D16" w:rsidRDefault="00CC5A41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E65DB1" w14:textId="77777777" w:rsidR="00126D16" w:rsidRPr="00391191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54457" w14:textId="77777777" w:rsidR="00126D16" w:rsidRDefault="00F557D3" w:rsidP="00961188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A3B8CCE" w14:textId="77777777" w:rsidR="00126D16" w:rsidRPr="00391191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59474" w14:textId="77777777" w:rsidR="00126D16" w:rsidRDefault="00126D16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26D16" w:rsidRPr="00391191" w14:paraId="533B71C6" w14:textId="77777777" w:rsidTr="0012054F">
        <w:tc>
          <w:tcPr>
            <w:tcW w:w="3780" w:type="dxa"/>
          </w:tcPr>
          <w:p w14:paraId="5E49C408" w14:textId="77777777" w:rsidR="00126D16" w:rsidRPr="006B3C55" w:rsidRDefault="00126D16" w:rsidP="00126D16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EF25A5F" w14:textId="77777777" w:rsidR="00126D16" w:rsidRPr="009C24F2" w:rsidRDefault="001A6E27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281C4D4" w14:textId="77777777" w:rsidR="00126D16" w:rsidRPr="009C24F2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0768DC73" w14:textId="77777777" w:rsidR="00126D16" w:rsidRPr="009C24F2" w:rsidRDefault="00126D16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CC5A41" w:rsidRPr="00CC5A41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CDDDCAD" w14:textId="77777777" w:rsidR="00126D16" w:rsidRPr="009C24F2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667BBD4" w14:textId="77777777" w:rsidR="00126D16" w:rsidRPr="009C24F2" w:rsidRDefault="00F557D3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49D8BD6" w14:textId="77777777" w:rsidR="00126D16" w:rsidRPr="009C24F2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7B0A3FB8" w14:textId="77777777" w:rsidR="00126D16" w:rsidRPr="009C24F2" w:rsidRDefault="00126D16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126D16" w:rsidRPr="000738DA" w14:paraId="1FD7AD3D" w14:textId="77777777" w:rsidTr="0012054F">
        <w:trPr>
          <w:trHeight w:val="163"/>
        </w:trPr>
        <w:tc>
          <w:tcPr>
            <w:tcW w:w="3780" w:type="dxa"/>
            <w:vAlign w:val="bottom"/>
          </w:tcPr>
          <w:p w14:paraId="2A88A38E" w14:textId="77777777" w:rsidR="00126D16" w:rsidRPr="000738DA" w:rsidRDefault="00126D16" w:rsidP="00126D1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38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0738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74445" w14:textId="77777777" w:rsidR="00126D16" w:rsidRPr="000738DA" w:rsidRDefault="00CC5A41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734</w:t>
            </w:r>
          </w:p>
        </w:tc>
        <w:tc>
          <w:tcPr>
            <w:tcW w:w="270" w:type="dxa"/>
            <w:vAlign w:val="bottom"/>
          </w:tcPr>
          <w:p w14:paraId="6702E20E" w14:textId="77777777" w:rsidR="00126D16" w:rsidRPr="000738DA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A72EDD" w14:textId="77777777" w:rsidR="00126D16" w:rsidRPr="000738DA" w:rsidRDefault="00CC5A41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4CBDD72F" w14:textId="77777777" w:rsidR="00126D16" w:rsidRPr="00157FA1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F50C81" w14:textId="77777777" w:rsidR="00126D16" w:rsidRPr="00157FA1" w:rsidRDefault="00CC5A41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vAlign w:val="bottom"/>
          </w:tcPr>
          <w:p w14:paraId="38ED6FF4" w14:textId="77777777" w:rsidR="00126D16" w:rsidRPr="00157FA1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ECBB3C" w14:textId="77777777" w:rsidR="00126D16" w:rsidRPr="00157FA1" w:rsidRDefault="00CC5A41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="004361DA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E82DAF" w:rsidRPr="00E82DAF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</w:tr>
      <w:tr w:rsidR="004F531F" w:rsidRPr="000738DA" w14:paraId="73029801" w14:textId="77777777" w:rsidTr="0012054F">
        <w:tc>
          <w:tcPr>
            <w:tcW w:w="3780" w:type="dxa"/>
          </w:tcPr>
          <w:p w14:paraId="301DB8BB" w14:textId="77777777" w:rsidR="004F531F" w:rsidRDefault="004F531F" w:rsidP="00126D1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F44A0EA" w14:textId="77777777" w:rsidR="004F531F" w:rsidRPr="000738DA" w:rsidRDefault="004F531F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6DE400D" w14:textId="77777777" w:rsidR="004F531F" w:rsidRPr="000738DA" w:rsidRDefault="004F531F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74BDCC3" w14:textId="77777777" w:rsidR="004F531F" w:rsidRPr="00405A81" w:rsidRDefault="004F531F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460D47E" w14:textId="77777777" w:rsidR="004F531F" w:rsidRPr="000738DA" w:rsidRDefault="004F531F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C4D3B2" w14:textId="77777777" w:rsidR="004F531F" w:rsidRPr="000738DA" w:rsidRDefault="004F531F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6FA190D" w14:textId="77777777" w:rsidR="004F531F" w:rsidRPr="000738DA" w:rsidRDefault="004F531F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39FC2D8" w14:textId="77777777" w:rsidR="004F531F" w:rsidRPr="00405A81" w:rsidRDefault="004F531F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26D16" w:rsidRPr="000738DA" w14:paraId="7F8AC574" w14:textId="77777777" w:rsidTr="0012054F">
        <w:tc>
          <w:tcPr>
            <w:tcW w:w="3780" w:type="dxa"/>
          </w:tcPr>
          <w:p w14:paraId="458E5FC4" w14:textId="77777777" w:rsidR="00126D16" w:rsidRPr="000738DA" w:rsidRDefault="00126D16" w:rsidP="00126D1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70" w:type="dxa"/>
          </w:tcPr>
          <w:p w14:paraId="01FCB05C" w14:textId="77777777" w:rsidR="00126D16" w:rsidRPr="000738DA" w:rsidRDefault="00CC5A41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270" w:type="dxa"/>
          </w:tcPr>
          <w:p w14:paraId="560657D7" w14:textId="77777777" w:rsidR="00126D16" w:rsidRPr="000738DA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C64C992" w14:textId="77777777" w:rsidR="00126D16" w:rsidRPr="000738DA" w:rsidRDefault="00CC5A41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E82DAF" w:rsidRPr="00E82DAF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5195B730" w14:textId="77777777" w:rsidR="00126D16" w:rsidRPr="000738DA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A17B69" w14:textId="77777777" w:rsidR="00126D16" w:rsidRPr="000738DA" w:rsidRDefault="00CC5A41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70" w:type="dxa"/>
          </w:tcPr>
          <w:p w14:paraId="09085639" w14:textId="77777777" w:rsidR="00126D16" w:rsidRPr="000738DA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FE06B8D" w14:textId="77777777" w:rsidR="00126D16" w:rsidRPr="000738DA" w:rsidRDefault="004361DA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E82DAF" w:rsidRPr="00E82DAF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</w:p>
        </w:tc>
      </w:tr>
      <w:tr w:rsidR="00126D16" w:rsidRPr="000738DA" w14:paraId="154DBE91" w14:textId="77777777" w:rsidTr="0012054F">
        <w:tc>
          <w:tcPr>
            <w:tcW w:w="3780" w:type="dxa"/>
          </w:tcPr>
          <w:p w14:paraId="09C5ED0D" w14:textId="77777777" w:rsidR="00126D16" w:rsidRPr="000738DA" w:rsidRDefault="00126D16" w:rsidP="00126D1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23D395" w14:textId="77777777" w:rsidR="00126D16" w:rsidRPr="000738DA" w:rsidRDefault="00CC5A41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662</w:t>
            </w:r>
          </w:p>
        </w:tc>
        <w:tc>
          <w:tcPr>
            <w:tcW w:w="270" w:type="dxa"/>
          </w:tcPr>
          <w:p w14:paraId="3E78B606" w14:textId="77777777" w:rsidR="00126D16" w:rsidRPr="000738DA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37EBD52E" w14:textId="77777777" w:rsidR="00126D16" w:rsidRPr="000738DA" w:rsidRDefault="00CC5A41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  <w:r w:rsidR="004361DA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  <w:r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D5E06BF" w14:textId="77777777" w:rsidR="00126D16" w:rsidRPr="000738DA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35C0B3" w14:textId="77777777" w:rsidR="00126D16" w:rsidRPr="000738DA" w:rsidRDefault="00CC5A41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682E81D8" w14:textId="77777777" w:rsidR="00126D16" w:rsidRPr="000738DA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5B382E1C" w14:textId="77777777" w:rsidR="00126D16" w:rsidRPr="000738DA" w:rsidRDefault="00CC5A41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4361DA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</w:p>
        </w:tc>
      </w:tr>
      <w:tr w:rsidR="00126D16" w:rsidRPr="000738DA" w14:paraId="69977774" w14:textId="77777777" w:rsidTr="0012054F">
        <w:trPr>
          <w:trHeight w:val="118"/>
        </w:trPr>
        <w:tc>
          <w:tcPr>
            <w:tcW w:w="3780" w:type="dxa"/>
            <w:vAlign w:val="bottom"/>
          </w:tcPr>
          <w:p w14:paraId="629484B5" w14:textId="77777777" w:rsidR="00126D16" w:rsidRPr="000738DA" w:rsidRDefault="00126D16" w:rsidP="00126D1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6B41141" w14:textId="77777777" w:rsidR="00126D16" w:rsidRPr="000738DA" w:rsidRDefault="00CC5A41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734</w:t>
            </w:r>
          </w:p>
        </w:tc>
        <w:tc>
          <w:tcPr>
            <w:tcW w:w="270" w:type="dxa"/>
            <w:vAlign w:val="bottom"/>
          </w:tcPr>
          <w:p w14:paraId="7506F454" w14:textId="77777777" w:rsidR="00126D16" w:rsidRPr="000738DA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26D83553" w14:textId="77777777" w:rsidR="00126D16" w:rsidRPr="000738DA" w:rsidRDefault="00CC5A41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4F827FE7" w14:textId="77777777" w:rsidR="00126D16" w:rsidRPr="000738DA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C719716" w14:textId="77777777" w:rsidR="00126D16" w:rsidRPr="000738DA" w:rsidRDefault="00CC5A41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vAlign w:val="bottom"/>
          </w:tcPr>
          <w:p w14:paraId="0CBDFC7D" w14:textId="77777777" w:rsidR="00126D16" w:rsidRPr="000738DA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6F8C048D" w14:textId="77777777" w:rsidR="00126D16" w:rsidRPr="000738DA" w:rsidRDefault="00CC5A41" w:rsidP="00126D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="004361DA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E82DAF" w:rsidRPr="00E82DAF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</w:tr>
    </w:tbl>
    <w:p w14:paraId="72CE7C12" w14:textId="77777777" w:rsidR="00E65558" w:rsidRPr="00491B98" w:rsidRDefault="00E65558" w:rsidP="00E655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tbl>
      <w:tblPr>
        <w:tblW w:w="9191" w:type="dxa"/>
        <w:tblInd w:w="558" w:type="dxa"/>
        <w:tblLook w:val="01E0" w:firstRow="1" w:lastRow="1" w:firstColumn="1" w:lastColumn="1" w:noHBand="0" w:noVBand="0"/>
      </w:tblPr>
      <w:tblGrid>
        <w:gridCol w:w="4230"/>
        <w:gridCol w:w="990"/>
        <w:gridCol w:w="236"/>
        <w:gridCol w:w="1024"/>
        <w:gridCol w:w="270"/>
        <w:gridCol w:w="1080"/>
        <w:gridCol w:w="270"/>
        <w:gridCol w:w="1091"/>
      </w:tblGrid>
      <w:tr w:rsidR="00E65558" w:rsidRPr="003B66A4" w14:paraId="0F833F50" w14:textId="77777777" w:rsidTr="006336A6">
        <w:tc>
          <w:tcPr>
            <w:tcW w:w="4230" w:type="dxa"/>
          </w:tcPr>
          <w:p w14:paraId="767AC40F" w14:textId="77777777" w:rsidR="00E65558" w:rsidRPr="007555FD" w:rsidRDefault="007555FD" w:rsidP="003B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7555FD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250" w:type="dxa"/>
            <w:gridSpan w:val="3"/>
          </w:tcPr>
          <w:p w14:paraId="5EC067A9" w14:textId="77777777" w:rsidR="00E65558" w:rsidRPr="003B66A4" w:rsidRDefault="00E65558" w:rsidP="003B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B66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655B41C" w14:textId="77777777" w:rsidR="00E65558" w:rsidRPr="003B66A4" w:rsidRDefault="00E65558" w:rsidP="003B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70EB575B" w14:textId="77777777" w:rsidR="00E65558" w:rsidRPr="003B66A4" w:rsidRDefault="00E65558" w:rsidP="003B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B66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6D16" w:rsidRPr="003B66A4" w14:paraId="06AE97D9" w14:textId="77777777" w:rsidTr="006336A6">
        <w:tc>
          <w:tcPr>
            <w:tcW w:w="4230" w:type="dxa"/>
          </w:tcPr>
          <w:p w14:paraId="3920A047" w14:textId="77777777" w:rsidR="00126D16" w:rsidRPr="003B66A4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B66A4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990" w:type="dxa"/>
          </w:tcPr>
          <w:p w14:paraId="33B190D2" w14:textId="77777777" w:rsidR="00126D16" w:rsidRPr="00554CF7" w:rsidRDefault="00CC5A41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3E0D97A3" w14:textId="77777777" w:rsidR="00126D16" w:rsidRPr="00554CF7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2A7F2FC4" w14:textId="77777777" w:rsidR="00126D16" w:rsidRPr="00554CF7" w:rsidRDefault="00CC5A41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C584D17" w14:textId="77777777" w:rsidR="00126D16" w:rsidRPr="00554CF7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9251DC" w14:textId="77777777" w:rsidR="00126D16" w:rsidRPr="00554CF7" w:rsidRDefault="00CC5A41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25B2AFC" w14:textId="77777777" w:rsidR="00126D16" w:rsidRPr="00554CF7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4E8CB2A7" w14:textId="77777777" w:rsidR="00126D16" w:rsidRPr="00554CF7" w:rsidRDefault="00CC5A41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7555FD" w:rsidRPr="003B66A4" w14:paraId="0CFA55D7" w14:textId="77777777" w:rsidTr="006336A6">
        <w:tc>
          <w:tcPr>
            <w:tcW w:w="4230" w:type="dxa"/>
          </w:tcPr>
          <w:p w14:paraId="730417E0" w14:textId="77777777" w:rsidR="007555FD" w:rsidRPr="007555FD" w:rsidRDefault="007555FD" w:rsidP="007555FD">
            <w:pPr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90" w:type="dxa"/>
          </w:tcPr>
          <w:p w14:paraId="7F14E77B" w14:textId="77777777" w:rsidR="007555FD" w:rsidRPr="007555FD" w:rsidRDefault="007555FD" w:rsidP="007555F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236" w:type="dxa"/>
          </w:tcPr>
          <w:p w14:paraId="6001444E" w14:textId="77777777" w:rsidR="007555FD" w:rsidRPr="007555FD" w:rsidRDefault="007555FD" w:rsidP="00755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10"/>
                <w:szCs w:val="10"/>
              </w:rPr>
            </w:pPr>
          </w:p>
        </w:tc>
        <w:tc>
          <w:tcPr>
            <w:tcW w:w="1024" w:type="dxa"/>
          </w:tcPr>
          <w:p w14:paraId="2BA65076" w14:textId="77777777" w:rsidR="007555FD" w:rsidRPr="007555FD" w:rsidRDefault="007555FD" w:rsidP="007555F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26697677" w14:textId="77777777" w:rsidR="007555FD" w:rsidRPr="007555FD" w:rsidRDefault="007555FD" w:rsidP="00755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36F28487" w14:textId="77777777" w:rsidR="007555FD" w:rsidRPr="007555FD" w:rsidRDefault="007555FD" w:rsidP="007555F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10D30BF5" w14:textId="77777777" w:rsidR="007555FD" w:rsidRPr="007555FD" w:rsidRDefault="007555FD" w:rsidP="00755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91" w:type="dxa"/>
          </w:tcPr>
          <w:p w14:paraId="0B7E7279" w14:textId="77777777" w:rsidR="007555FD" w:rsidRPr="007555FD" w:rsidRDefault="007555FD" w:rsidP="007555F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</w:tr>
      <w:tr w:rsidR="00F557D3" w:rsidRPr="003B66A4" w14:paraId="0CFA96A3" w14:textId="77777777" w:rsidTr="006336A6">
        <w:tc>
          <w:tcPr>
            <w:tcW w:w="4230" w:type="dxa"/>
          </w:tcPr>
          <w:p w14:paraId="7ABBD053" w14:textId="77777777" w:rsidR="00F557D3" w:rsidRPr="003B66A4" w:rsidRDefault="00F557D3" w:rsidP="00F557D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B66A4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990" w:type="dxa"/>
          </w:tcPr>
          <w:p w14:paraId="1233FB56" w14:textId="77777777" w:rsidR="00F557D3" w:rsidRPr="002F20A9" w:rsidRDefault="004361DA" w:rsidP="00F557D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F557D3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F557D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F557D3" w:rsidRPr="002F20A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- 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F557D3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6F3DDD65" w14:textId="77777777" w:rsidR="00F557D3" w:rsidRPr="003B66A4" w:rsidRDefault="00F557D3" w:rsidP="00F5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33634CA6" w14:textId="77777777" w:rsidR="00F557D3" w:rsidRPr="002F20A9" w:rsidRDefault="004361DA" w:rsidP="00F557D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F557D3" w:rsidRPr="002F20A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</w:t>
            </w:r>
            <w:r w:rsidR="00CC5A41"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="00F557D3" w:rsidRPr="002F20A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- </w:t>
            </w:r>
            <w:r w:rsidR="00CC5A41"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F557D3" w:rsidRPr="002F20A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</w:t>
            </w:r>
            <w:r w:rsidR="00CC5A41"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="00F557D3" w:rsidRPr="002F20A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038057F2" w14:textId="77777777" w:rsidR="00F557D3" w:rsidRPr="003B66A4" w:rsidRDefault="00F557D3" w:rsidP="00F5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BA9802" w14:textId="77777777" w:rsidR="00F557D3" w:rsidRPr="003B66A4" w:rsidRDefault="004361DA" w:rsidP="00F557D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F557D3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2A666E4D" w14:textId="77777777" w:rsidR="00F557D3" w:rsidRPr="003B66A4" w:rsidRDefault="00F557D3" w:rsidP="00F5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36A25744" w14:textId="77777777" w:rsidR="00F557D3" w:rsidRPr="003B66A4" w:rsidRDefault="004361DA" w:rsidP="00F557D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F557D3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F557D3" w:rsidRPr="001D2E3D" w14:paraId="0BB592E0" w14:textId="77777777" w:rsidTr="006336A6">
        <w:tc>
          <w:tcPr>
            <w:tcW w:w="4230" w:type="dxa"/>
          </w:tcPr>
          <w:p w14:paraId="047190E8" w14:textId="77777777" w:rsidR="00F557D3" w:rsidRPr="003B66A4" w:rsidRDefault="00F557D3" w:rsidP="00F557D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Pr="003B66A4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990" w:type="dxa"/>
          </w:tcPr>
          <w:p w14:paraId="13D0D5C6" w14:textId="77777777" w:rsidR="00F557D3" w:rsidRPr="003B66A4" w:rsidRDefault="00CC5A41" w:rsidP="00F557D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F557D3">
              <w:rPr>
                <w:rFonts w:ascii="Angsana New" w:hAnsi="Angsana New"/>
                <w:sz w:val="30"/>
                <w:szCs w:val="30"/>
                <w:lang w:bidi="th-TH"/>
              </w:rPr>
              <w:t xml:space="preserve"> - </w:t>
            </w: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4DA5B6F7" w14:textId="77777777" w:rsidR="00F557D3" w:rsidRPr="003B66A4" w:rsidRDefault="00F557D3" w:rsidP="00F5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6968F7BF" w14:textId="77777777" w:rsidR="00F557D3" w:rsidRPr="003B66A4" w:rsidRDefault="00CC5A41" w:rsidP="00F557D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F557D3">
              <w:rPr>
                <w:rFonts w:ascii="Angsana New" w:hAnsi="Angsana New"/>
                <w:sz w:val="30"/>
                <w:szCs w:val="30"/>
                <w:lang w:bidi="th-TH"/>
              </w:rPr>
              <w:t xml:space="preserve"> - </w:t>
            </w: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7AF5484E" w14:textId="77777777" w:rsidR="00F557D3" w:rsidRPr="003B66A4" w:rsidRDefault="00F557D3" w:rsidP="00F5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E3C416" w14:textId="77777777" w:rsidR="00F557D3" w:rsidRPr="003B66A4" w:rsidRDefault="00CC5A41" w:rsidP="00F557D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72E63B42" w14:textId="77777777" w:rsidR="00F557D3" w:rsidRPr="003B66A4" w:rsidRDefault="00F557D3" w:rsidP="00F5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57C46D2" w14:textId="77777777" w:rsidR="00F557D3" w:rsidRPr="003B66A4" w:rsidRDefault="00CC5A41" w:rsidP="00F557D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F557D3" w:rsidRPr="001D2E3D" w14:paraId="68854DA4" w14:textId="77777777" w:rsidTr="006336A6">
        <w:trPr>
          <w:trHeight w:val="80"/>
        </w:trPr>
        <w:tc>
          <w:tcPr>
            <w:tcW w:w="4230" w:type="dxa"/>
          </w:tcPr>
          <w:p w14:paraId="4FD051C6" w14:textId="77777777" w:rsidR="00F557D3" w:rsidRDefault="00F557D3" w:rsidP="00F557D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ปีเกษียณ (ปี)</w:t>
            </w:r>
          </w:p>
        </w:tc>
        <w:tc>
          <w:tcPr>
            <w:tcW w:w="990" w:type="dxa"/>
          </w:tcPr>
          <w:p w14:paraId="05DDEDD4" w14:textId="77777777" w:rsidR="00F557D3" w:rsidRPr="003B66A4" w:rsidRDefault="00CC5A41" w:rsidP="00F557D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2DF989C6" w14:textId="77777777" w:rsidR="00F557D3" w:rsidRPr="003B66A4" w:rsidRDefault="00F557D3" w:rsidP="00F5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59274DC4" w14:textId="77777777" w:rsidR="00F557D3" w:rsidRPr="003B66A4" w:rsidRDefault="00CC5A41" w:rsidP="00F557D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53DF3410" w14:textId="77777777" w:rsidR="00F557D3" w:rsidRPr="003B66A4" w:rsidRDefault="00F557D3" w:rsidP="00F5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DD3E2D" w14:textId="77777777" w:rsidR="00F557D3" w:rsidRPr="003B66A4" w:rsidRDefault="00CC5A41" w:rsidP="00F557D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26A7218F" w14:textId="77777777" w:rsidR="00F557D3" w:rsidRPr="003B66A4" w:rsidRDefault="00F557D3" w:rsidP="00F5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74BF4349" w14:textId="77777777" w:rsidR="00F557D3" w:rsidRPr="003B66A4" w:rsidRDefault="00CC5A41" w:rsidP="00F557D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F557D3" w:rsidRPr="007A5FD3" w14:paraId="746F5A11" w14:textId="77777777" w:rsidTr="006336A6">
        <w:trPr>
          <w:trHeight w:val="80"/>
        </w:trPr>
        <w:tc>
          <w:tcPr>
            <w:tcW w:w="4230" w:type="dxa"/>
          </w:tcPr>
          <w:p w14:paraId="5D006BCF" w14:textId="77777777" w:rsidR="00F557D3" w:rsidRPr="007A5FD3" w:rsidRDefault="00F557D3" w:rsidP="00F557D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A5FD3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7A5FD3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7A5FD3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7A5FD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0" w:type="dxa"/>
          </w:tcPr>
          <w:p w14:paraId="7434DF3B" w14:textId="77777777" w:rsidR="00F557D3" w:rsidRPr="007A5FD3" w:rsidRDefault="004361DA" w:rsidP="00F557D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F557D3" w:rsidRPr="007A5FD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9558B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  <w:r w:rsidR="00F557D3" w:rsidRPr="007A5FD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2B64BE04" w14:textId="77777777" w:rsidR="00F557D3" w:rsidRPr="007A5FD3" w:rsidRDefault="00F557D3" w:rsidP="00F5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52DA625D" w14:textId="77777777" w:rsidR="00F557D3" w:rsidRPr="007A5FD3" w:rsidRDefault="004361DA" w:rsidP="00F557D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F557D3" w:rsidRPr="007A5FD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- 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1EFC6B7E" w14:textId="77777777" w:rsidR="00F557D3" w:rsidRPr="007A5FD3" w:rsidRDefault="00F557D3" w:rsidP="00F5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B49537" w14:textId="77777777" w:rsidR="00F557D3" w:rsidRPr="007A5FD3" w:rsidRDefault="004361DA" w:rsidP="00F557D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F557D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- 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2ECD5405" w14:textId="77777777" w:rsidR="00F557D3" w:rsidRPr="007A5FD3" w:rsidRDefault="00F557D3" w:rsidP="00F5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161D1305" w14:textId="77777777" w:rsidR="00F557D3" w:rsidRPr="007A5FD3" w:rsidRDefault="004361DA" w:rsidP="00F557D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F557D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- 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</w:tr>
    </w:tbl>
    <w:p w14:paraId="6EDF214E" w14:textId="77777777" w:rsidR="003F221E" w:rsidRPr="00491B98" w:rsidRDefault="003F221E" w:rsidP="009C24F2">
      <w:pPr>
        <w:spacing w:line="240" w:lineRule="auto"/>
        <w:ind w:firstLine="540"/>
        <w:jc w:val="thaiDistribute"/>
        <w:rPr>
          <w:rFonts w:ascii="Angsana New" w:hAnsi="Angsana New"/>
          <w:sz w:val="24"/>
          <w:szCs w:val="24"/>
        </w:rPr>
      </w:pPr>
    </w:p>
    <w:p w14:paraId="010D932B" w14:textId="77777777" w:rsidR="00F61268" w:rsidRDefault="00624183" w:rsidP="009C24F2">
      <w:pPr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ข้อสมมติ</w:t>
      </w:r>
      <w:r w:rsidR="00F61268" w:rsidRPr="00F61268">
        <w:rPr>
          <w:rFonts w:ascii="Angsana New" w:hAnsi="Angsana New"/>
          <w:sz w:val="30"/>
          <w:szCs w:val="30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00D38668" w14:textId="77777777" w:rsidR="00F61268" w:rsidRPr="00491B98" w:rsidRDefault="00F61268" w:rsidP="00F61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  <w:highlight w:val="cyan"/>
        </w:rPr>
      </w:pPr>
    </w:p>
    <w:p w14:paraId="4DD7F695" w14:textId="77777777" w:rsidR="00F61268" w:rsidRDefault="00F61268" w:rsidP="00C15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9355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C5A41" w:rsidRPr="00CC5A41">
        <w:rPr>
          <w:rFonts w:ascii="Angsana New" w:hAnsi="Angsana New"/>
          <w:sz w:val="30"/>
          <w:szCs w:val="30"/>
        </w:rPr>
        <w:t>3</w:t>
      </w:r>
      <w:r w:rsidR="004361DA">
        <w:rPr>
          <w:rFonts w:ascii="Angsana New" w:hAnsi="Angsana New"/>
          <w:sz w:val="30"/>
          <w:szCs w:val="30"/>
        </w:rPr>
        <w:t>1</w:t>
      </w:r>
      <w:r w:rsidRPr="00093554">
        <w:rPr>
          <w:rFonts w:ascii="Angsana New" w:hAnsi="Angsana New"/>
          <w:sz w:val="30"/>
          <w:szCs w:val="30"/>
        </w:rPr>
        <w:t xml:space="preserve"> </w:t>
      </w:r>
      <w:r w:rsidRPr="00093554">
        <w:rPr>
          <w:rFonts w:ascii="Angsana New" w:hAnsi="Angsana New"/>
          <w:sz w:val="30"/>
          <w:szCs w:val="30"/>
          <w:cs/>
        </w:rPr>
        <w:t xml:space="preserve">ธันวาคม </w:t>
      </w:r>
      <w:r w:rsidR="00CC5A41" w:rsidRPr="00CC5A41">
        <w:rPr>
          <w:rFonts w:ascii="Angsana New" w:hAnsi="Angsana New"/>
          <w:sz w:val="30"/>
          <w:szCs w:val="30"/>
        </w:rPr>
        <w:t>2563</w:t>
      </w:r>
      <w:r w:rsidRPr="00093554">
        <w:rPr>
          <w:rFonts w:ascii="Angsana New" w:hAnsi="Angsana New"/>
          <w:sz w:val="30"/>
          <w:szCs w:val="30"/>
        </w:rPr>
        <w:t xml:space="preserve"> </w:t>
      </w:r>
      <w:r w:rsidRPr="00093554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</w:t>
      </w:r>
      <w:r w:rsidR="00C156E4" w:rsidRPr="00093554">
        <w:rPr>
          <w:rFonts w:ascii="Angsana New" w:hAnsi="Angsana New"/>
          <w:sz w:val="30"/>
          <w:szCs w:val="30"/>
          <w:cs/>
        </w:rPr>
        <w:t>ที่กำหนด</w:t>
      </w:r>
      <w:r w:rsidR="00C156E4" w:rsidRPr="00D267FA">
        <w:rPr>
          <w:rFonts w:ascii="Angsana New" w:hAnsi="Angsana New"/>
          <w:sz w:val="30"/>
          <w:szCs w:val="30"/>
          <w:cs/>
        </w:rPr>
        <w:t>ไว้</w:t>
      </w:r>
      <w:r w:rsidR="00661087" w:rsidRPr="00D267FA">
        <w:rPr>
          <w:rFonts w:ascii="Angsana New" w:hAnsi="Angsana New" w:hint="cs"/>
          <w:sz w:val="30"/>
          <w:szCs w:val="30"/>
          <w:cs/>
        </w:rPr>
        <w:t>สำหรับกลุ่มบริษัท</w:t>
      </w:r>
      <w:r w:rsidR="00C156E4" w:rsidRPr="00D267FA">
        <w:rPr>
          <w:rFonts w:ascii="Angsana New" w:hAnsi="Angsana New" w:hint="cs"/>
          <w:sz w:val="30"/>
          <w:szCs w:val="30"/>
          <w:cs/>
        </w:rPr>
        <w:t>อยู่ในช่วง</w:t>
      </w:r>
      <w:r w:rsidR="000C3A6C" w:rsidRPr="00D267FA">
        <w:rPr>
          <w:rFonts w:ascii="Angsana New" w:hAnsi="Angsana New" w:hint="cs"/>
          <w:sz w:val="30"/>
          <w:szCs w:val="30"/>
          <w:cs/>
        </w:rPr>
        <w:t>ระยะเวลา</w:t>
      </w:r>
      <w:r w:rsidR="00126D16">
        <w:rPr>
          <w:rFonts w:ascii="Angsana New" w:hAnsi="Angsana New"/>
          <w:sz w:val="30"/>
          <w:szCs w:val="30"/>
        </w:rPr>
        <w:t xml:space="preserve"> </w:t>
      </w:r>
      <w:r w:rsidR="004361DA">
        <w:rPr>
          <w:rFonts w:ascii="Angsana New" w:hAnsi="Angsana New"/>
          <w:sz w:val="30"/>
          <w:szCs w:val="30"/>
        </w:rPr>
        <w:t>1</w:t>
      </w:r>
      <w:r w:rsidR="00CC5A41" w:rsidRPr="00CC5A41">
        <w:rPr>
          <w:rFonts w:ascii="Angsana New" w:hAnsi="Angsana New"/>
          <w:sz w:val="30"/>
          <w:szCs w:val="30"/>
        </w:rPr>
        <w:t>6</w:t>
      </w:r>
      <w:r w:rsidR="00F557D3">
        <w:rPr>
          <w:rFonts w:ascii="Angsana New" w:hAnsi="Angsana New"/>
          <w:sz w:val="30"/>
          <w:szCs w:val="30"/>
        </w:rPr>
        <w:t xml:space="preserve"> - </w:t>
      </w:r>
      <w:r w:rsidR="00CC5A41" w:rsidRPr="00CC5A41">
        <w:rPr>
          <w:rFonts w:ascii="Angsana New" w:hAnsi="Angsana New"/>
          <w:sz w:val="30"/>
          <w:szCs w:val="30"/>
        </w:rPr>
        <w:t>2</w:t>
      </w:r>
      <w:r w:rsidR="00E82DAF" w:rsidRPr="00E82DAF">
        <w:rPr>
          <w:rFonts w:ascii="Angsana New" w:hAnsi="Angsana New"/>
          <w:sz w:val="30"/>
          <w:szCs w:val="30"/>
        </w:rPr>
        <w:t>8</w:t>
      </w:r>
      <w:r w:rsidR="002C65DB" w:rsidRPr="00D267FA">
        <w:rPr>
          <w:rFonts w:ascii="Angsana New" w:hAnsi="Angsana New"/>
          <w:i/>
          <w:iCs/>
          <w:sz w:val="30"/>
          <w:szCs w:val="30"/>
        </w:rPr>
        <w:t xml:space="preserve"> </w:t>
      </w:r>
      <w:r w:rsidRPr="00D267FA">
        <w:rPr>
          <w:rFonts w:ascii="Angsana New" w:hAnsi="Angsana New" w:hint="cs"/>
          <w:sz w:val="30"/>
          <w:szCs w:val="30"/>
          <w:cs/>
        </w:rPr>
        <w:t>ปี</w:t>
      </w:r>
      <w:r w:rsidR="00C156E4" w:rsidRPr="00D267FA">
        <w:rPr>
          <w:rFonts w:ascii="Angsana New" w:hAnsi="Angsana New" w:hint="cs"/>
          <w:sz w:val="30"/>
          <w:szCs w:val="30"/>
          <w:cs/>
        </w:rPr>
        <w:t xml:space="preserve"> </w:t>
      </w:r>
      <w:r w:rsidR="00C156E4" w:rsidRPr="00D267F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CC5A41" w:rsidRPr="00CC5A41">
        <w:rPr>
          <w:rFonts w:ascii="Angsana New" w:hAnsi="Angsana New"/>
          <w:i/>
          <w:iCs/>
          <w:sz w:val="30"/>
          <w:szCs w:val="30"/>
        </w:rPr>
        <w:t>2562</w:t>
      </w:r>
      <w:r w:rsidR="00C156E4" w:rsidRPr="00D267FA">
        <w:rPr>
          <w:rFonts w:ascii="Angsana New" w:hAnsi="Angsana New"/>
          <w:i/>
          <w:iCs/>
          <w:sz w:val="30"/>
          <w:szCs w:val="30"/>
        </w:rPr>
        <w:t>:</w:t>
      </w:r>
      <w:r w:rsidR="00D267FA" w:rsidRPr="00D267FA">
        <w:rPr>
          <w:rFonts w:ascii="Angsana New" w:hAnsi="Angsana New"/>
          <w:i/>
          <w:iCs/>
          <w:sz w:val="30"/>
          <w:szCs w:val="30"/>
        </w:rPr>
        <w:t xml:space="preserve"> </w:t>
      </w:r>
      <w:r w:rsidR="004361DA">
        <w:rPr>
          <w:rFonts w:ascii="Angsana New" w:hAnsi="Angsana New"/>
          <w:i/>
          <w:iCs/>
          <w:sz w:val="30"/>
          <w:szCs w:val="30"/>
        </w:rPr>
        <w:t>1</w:t>
      </w:r>
      <w:r w:rsidR="00CC5A41" w:rsidRPr="00CC5A41">
        <w:rPr>
          <w:rFonts w:ascii="Angsana New" w:hAnsi="Angsana New" w:hint="cs"/>
          <w:i/>
          <w:iCs/>
          <w:sz w:val="30"/>
          <w:szCs w:val="30"/>
        </w:rPr>
        <w:t>6</w:t>
      </w:r>
      <w:r w:rsidR="00C44F80" w:rsidRPr="00D267FA">
        <w:rPr>
          <w:rFonts w:ascii="Angsana New" w:hAnsi="Angsana New"/>
          <w:i/>
          <w:iCs/>
          <w:sz w:val="30"/>
          <w:szCs w:val="30"/>
        </w:rPr>
        <w:t xml:space="preserve"> - </w:t>
      </w:r>
      <w:r w:rsidR="00CC5A41" w:rsidRPr="00CC5A41">
        <w:rPr>
          <w:rFonts w:ascii="Angsana New" w:hAnsi="Angsana New" w:hint="cs"/>
          <w:i/>
          <w:iCs/>
          <w:sz w:val="30"/>
          <w:szCs w:val="30"/>
        </w:rPr>
        <w:t>2</w:t>
      </w:r>
      <w:r w:rsidR="00E82DAF" w:rsidRPr="00E82DAF">
        <w:rPr>
          <w:rFonts w:ascii="Angsana New" w:hAnsi="Angsana New"/>
          <w:i/>
          <w:iCs/>
          <w:sz w:val="30"/>
          <w:szCs w:val="30"/>
        </w:rPr>
        <w:t>9</w:t>
      </w:r>
      <w:r w:rsidR="00C44F80" w:rsidRPr="00D267FA">
        <w:rPr>
          <w:rFonts w:ascii="Angsana New" w:hAnsi="Angsana New"/>
          <w:i/>
          <w:iCs/>
          <w:sz w:val="30"/>
          <w:szCs w:val="30"/>
        </w:rPr>
        <w:t xml:space="preserve"> </w:t>
      </w:r>
      <w:r w:rsidR="00C44F80" w:rsidRPr="00D267FA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="00C156E4" w:rsidRPr="00D267FA">
        <w:rPr>
          <w:rFonts w:ascii="Angsana New" w:hAnsi="Angsana New"/>
          <w:i/>
          <w:iCs/>
          <w:sz w:val="30"/>
          <w:szCs w:val="30"/>
        </w:rPr>
        <w:t>)</w:t>
      </w:r>
      <w:r w:rsidR="00661087" w:rsidRPr="00D267FA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BE2CC1" w:rsidRPr="00D267FA">
        <w:rPr>
          <w:rFonts w:ascii="Angsana New" w:hAnsi="Angsana New" w:hint="cs"/>
          <w:sz w:val="30"/>
          <w:szCs w:val="30"/>
          <w:cs/>
        </w:rPr>
        <w:t>และ</w:t>
      </w:r>
      <w:r w:rsidR="00661087" w:rsidRPr="00D267FA">
        <w:rPr>
          <w:rFonts w:ascii="Angsana New" w:hAnsi="Angsana New" w:hint="cs"/>
          <w:sz w:val="30"/>
          <w:szCs w:val="30"/>
          <w:cs/>
        </w:rPr>
        <w:t>สำหรับบริษัทเป็น</w:t>
      </w:r>
      <w:r w:rsidR="00BE2CC1" w:rsidRPr="00D267FA">
        <w:rPr>
          <w:rFonts w:ascii="Angsana New" w:hAnsi="Angsana New" w:hint="cs"/>
          <w:sz w:val="30"/>
          <w:szCs w:val="30"/>
          <w:cs/>
        </w:rPr>
        <w:t>ระยะเวลา</w:t>
      </w:r>
      <w:r w:rsidR="00661087" w:rsidRPr="00D267FA">
        <w:rPr>
          <w:rFonts w:ascii="Angsana New" w:hAnsi="Angsana New"/>
          <w:sz w:val="30"/>
          <w:szCs w:val="30"/>
        </w:rPr>
        <w:t xml:space="preserve"> </w:t>
      </w:r>
      <w:r w:rsidR="004361DA">
        <w:rPr>
          <w:rFonts w:ascii="Angsana New" w:hAnsi="Angsana New"/>
          <w:sz w:val="30"/>
          <w:szCs w:val="30"/>
        </w:rPr>
        <w:t>1</w:t>
      </w:r>
      <w:r w:rsidR="00E82DAF" w:rsidRPr="00E82DAF">
        <w:rPr>
          <w:rFonts w:ascii="Angsana New" w:hAnsi="Angsana New"/>
          <w:sz w:val="30"/>
          <w:szCs w:val="30"/>
        </w:rPr>
        <w:t>9</w:t>
      </w:r>
      <w:r w:rsidR="00F03A94" w:rsidRPr="00D267FA">
        <w:rPr>
          <w:rFonts w:ascii="Angsana New" w:hAnsi="Angsana New" w:hint="cs"/>
          <w:sz w:val="30"/>
          <w:szCs w:val="30"/>
          <w:cs/>
        </w:rPr>
        <w:t xml:space="preserve"> </w:t>
      </w:r>
      <w:r w:rsidR="00661087" w:rsidRPr="00D267FA">
        <w:rPr>
          <w:rFonts w:ascii="Angsana New" w:hAnsi="Angsana New" w:hint="cs"/>
          <w:sz w:val="30"/>
          <w:szCs w:val="30"/>
          <w:cs/>
        </w:rPr>
        <w:t xml:space="preserve">ปี </w:t>
      </w:r>
      <w:r w:rsidR="00661087" w:rsidRPr="00D267F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CC5A41" w:rsidRPr="00CC5A41">
        <w:rPr>
          <w:rFonts w:ascii="Angsana New" w:hAnsi="Angsana New"/>
          <w:i/>
          <w:iCs/>
          <w:sz w:val="30"/>
          <w:szCs w:val="30"/>
        </w:rPr>
        <w:t>2562</w:t>
      </w:r>
      <w:r w:rsidR="00661087" w:rsidRPr="00D267FA">
        <w:rPr>
          <w:rFonts w:ascii="Angsana New" w:hAnsi="Angsana New"/>
          <w:i/>
          <w:iCs/>
          <w:sz w:val="30"/>
          <w:szCs w:val="30"/>
        </w:rPr>
        <w:t>:</w:t>
      </w:r>
      <w:r w:rsidR="00661087" w:rsidRPr="00D267FA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 w:hint="cs"/>
          <w:i/>
          <w:iCs/>
          <w:sz w:val="30"/>
          <w:szCs w:val="30"/>
        </w:rPr>
        <w:t>2</w:t>
      </w:r>
      <w:r w:rsidR="004361DA">
        <w:rPr>
          <w:rFonts w:ascii="Angsana New" w:hAnsi="Angsana New" w:hint="cs"/>
          <w:i/>
          <w:iCs/>
          <w:sz w:val="30"/>
          <w:szCs w:val="30"/>
        </w:rPr>
        <w:t>0</w:t>
      </w:r>
      <w:r w:rsidR="00661087" w:rsidRPr="00D267FA">
        <w:rPr>
          <w:rFonts w:ascii="Angsana New" w:hAnsi="Angsana New"/>
          <w:i/>
          <w:iCs/>
          <w:sz w:val="30"/>
          <w:szCs w:val="30"/>
        </w:rPr>
        <w:t xml:space="preserve"> </w:t>
      </w:r>
      <w:r w:rsidR="00661087" w:rsidRPr="00D267FA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="00661087" w:rsidRPr="00D267FA">
        <w:rPr>
          <w:rFonts w:ascii="Angsana New" w:hAnsi="Angsana New"/>
          <w:i/>
          <w:iCs/>
          <w:sz w:val="30"/>
          <w:szCs w:val="30"/>
        </w:rPr>
        <w:t>)</w:t>
      </w:r>
    </w:p>
    <w:p w14:paraId="711B9D4F" w14:textId="77777777" w:rsidR="004F531F" w:rsidRPr="00491B98" w:rsidRDefault="004F531F" w:rsidP="008A2E0A">
      <w:pPr>
        <w:spacing w:line="240" w:lineRule="auto"/>
        <w:ind w:firstLine="547"/>
        <w:jc w:val="thaiDistribute"/>
        <w:rPr>
          <w:rFonts w:ascii="Angsana New" w:eastAsia="Calibri" w:hAnsi="Angsana New"/>
          <w:b/>
          <w:bCs/>
          <w:i/>
          <w:iCs/>
          <w:sz w:val="24"/>
          <w:szCs w:val="24"/>
        </w:rPr>
      </w:pPr>
    </w:p>
    <w:p w14:paraId="4B6ED5DC" w14:textId="77777777" w:rsidR="008A2E0A" w:rsidRPr="00EA6008" w:rsidRDefault="008A2E0A" w:rsidP="008A2E0A">
      <w:pPr>
        <w:spacing w:line="240" w:lineRule="auto"/>
        <w:ind w:firstLine="547"/>
        <w:jc w:val="thaiDistribute"/>
        <w:rPr>
          <w:rFonts w:ascii="Times New Roman" w:hAnsi="Times New Roman"/>
          <w:b/>
          <w:bCs/>
          <w:i/>
          <w:iCs/>
          <w:color w:val="0000FF"/>
          <w:szCs w:val="30"/>
        </w:rPr>
      </w:pPr>
      <w:r w:rsidRPr="008A2E0A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760F43FE" w14:textId="77777777" w:rsidR="008A2E0A" w:rsidRPr="00491B98" w:rsidRDefault="008A2E0A" w:rsidP="00E655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42B056C4" w14:textId="77777777" w:rsidR="00E65558" w:rsidRDefault="007555FD" w:rsidP="00E655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555FD">
        <w:rPr>
          <w:rFonts w:ascii="Angsana New" w:hAnsi="Angsana New" w:hint="cs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</w:t>
      </w:r>
      <w:r w:rsidRPr="007555FD">
        <w:rPr>
          <w:rFonts w:ascii="Angsana New" w:hAnsi="Angsana New"/>
          <w:sz w:val="30"/>
          <w:szCs w:val="30"/>
          <w:cs/>
        </w:rPr>
        <w:t xml:space="preserve"> </w:t>
      </w:r>
      <w:r w:rsidRPr="007555FD">
        <w:rPr>
          <w:rFonts w:ascii="Angsana New" w:hAnsi="Angsana New" w:hint="cs"/>
          <w:sz w:val="30"/>
          <w:szCs w:val="30"/>
          <w:cs/>
        </w:rPr>
        <w:t>ณ</w:t>
      </w:r>
      <w:r w:rsidRPr="007555FD">
        <w:rPr>
          <w:rFonts w:ascii="Angsana New" w:hAnsi="Angsana New"/>
          <w:sz w:val="30"/>
          <w:szCs w:val="30"/>
          <w:cs/>
        </w:rPr>
        <w:t xml:space="preserve"> </w:t>
      </w:r>
      <w:r w:rsidRPr="007555FD"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7555FD">
        <w:rPr>
          <w:rFonts w:ascii="Angsana New" w:hAnsi="Angsana New"/>
          <w:sz w:val="30"/>
          <w:szCs w:val="30"/>
          <w:cs/>
        </w:rPr>
        <w:t xml:space="preserve"> </w:t>
      </w:r>
      <w:r w:rsidRPr="007555FD">
        <w:rPr>
          <w:rFonts w:ascii="Angsana New" w:hAnsi="Angsana New" w:hint="cs"/>
          <w:sz w:val="30"/>
          <w:szCs w:val="30"/>
          <w:cs/>
        </w:rPr>
        <w:t>โดยถือว่าข้อสมมติอื่นๆ</w:t>
      </w:r>
      <w:r w:rsidRPr="007555FD">
        <w:rPr>
          <w:rFonts w:ascii="Angsana New" w:hAnsi="Angsana New"/>
          <w:sz w:val="30"/>
          <w:szCs w:val="30"/>
          <w:cs/>
        </w:rPr>
        <w:t xml:space="preserve"> </w:t>
      </w:r>
      <w:r w:rsidRPr="007555FD">
        <w:rPr>
          <w:rFonts w:ascii="Angsana New" w:hAnsi="Angsana New" w:hint="cs"/>
          <w:sz w:val="30"/>
          <w:szCs w:val="30"/>
          <w:cs/>
        </w:rPr>
        <w:t>คงที่</w:t>
      </w:r>
    </w:p>
    <w:p w14:paraId="01FD81D6" w14:textId="77777777" w:rsidR="006D1291" w:rsidRDefault="006D1291" w:rsidP="00E655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95" w:type="dxa"/>
        <w:tblInd w:w="558" w:type="dxa"/>
        <w:tblLook w:val="01E0" w:firstRow="1" w:lastRow="1" w:firstColumn="1" w:lastColumn="1" w:noHBand="0" w:noVBand="0"/>
      </w:tblPr>
      <w:tblGrid>
        <w:gridCol w:w="4398"/>
        <w:gridCol w:w="1035"/>
        <w:gridCol w:w="233"/>
        <w:gridCol w:w="1085"/>
        <w:gridCol w:w="233"/>
        <w:gridCol w:w="1023"/>
        <w:gridCol w:w="235"/>
        <w:gridCol w:w="1053"/>
      </w:tblGrid>
      <w:tr w:rsidR="00005CF5" w:rsidRPr="00005CF5" w14:paraId="621F5B04" w14:textId="77777777" w:rsidTr="00491B98">
        <w:trPr>
          <w:trHeight w:val="20"/>
        </w:trPr>
        <w:tc>
          <w:tcPr>
            <w:tcW w:w="4398" w:type="dxa"/>
          </w:tcPr>
          <w:p w14:paraId="756AA00B" w14:textId="77777777" w:rsidR="00005CF5" w:rsidRPr="00005CF5" w:rsidRDefault="00005CF5" w:rsidP="00005CF5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7" w:type="dxa"/>
            <w:gridSpan w:val="7"/>
          </w:tcPr>
          <w:p w14:paraId="168AB3C5" w14:textId="77777777" w:rsidR="00005CF5" w:rsidRPr="00005CF5" w:rsidRDefault="00005CF5" w:rsidP="0000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  <w:r w:rsidRPr="00005CF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05CF5" w:rsidRPr="00005CF5" w14:paraId="499A6982" w14:textId="77777777" w:rsidTr="00491B98">
        <w:trPr>
          <w:trHeight w:val="20"/>
        </w:trPr>
        <w:tc>
          <w:tcPr>
            <w:tcW w:w="4398" w:type="dxa"/>
          </w:tcPr>
          <w:p w14:paraId="67F3891C" w14:textId="77777777" w:rsidR="00005CF5" w:rsidRPr="00005CF5" w:rsidRDefault="00005CF5" w:rsidP="00005CF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05C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53" w:type="dxa"/>
            <w:gridSpan w:val="3"/>
          </w:tcPr>
          <w:p w14:paraId="04DFDD27" w14:textId="77777777" w:rsidR="00005CF5" w:rsidRPr="00005CF5" w:rsidRDefault="00005CF5" w:rsidP="0000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05CF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005CF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3" w:type="dxa"/>
          </w:tcPr>
          <w:p w14:paraId="1B33DCD0" w14:textId="77777777" w:rsidR="00005CF5" w:rsidRPr="00005CF5" w:rsidRDefault="00005CF5" w:rsidP="00005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11" w:type="dxa"/>
            <w:gridSpan w:val="3"/>
          </w:tcPr>
          <w:p w14:paraId="2FAAE185" w14:textId="77777777" w:rsidR="00005CF5" w:rsidRPr="00005CF5" w:rsidRDefault="00005CF5" w:rsidP="0000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8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05CF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005C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126D16" w:rsidRPr="00005CF5" w14:paraId="2C875DC8" w14:textId="77777777" w:rsidTr="00491B98">
        <w:trPr>
          <w:trHeight w:val="20"/>
        </w:trPr>
        <w:tc>
          <w:tcPr>
            <w:tcW w:w="4398" w:type="dxa"/>
          </w:tcPr>
          <w:p w14:paraId="43CE70ED" w14:textId="77777777" w:rsidR="00126D16" w:rsidRPr="00005CF5" w:rsidRDefault="00126D16" w:rsidP="00126D1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05C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C5A41" w:rsidRPr="00CC5A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005C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05C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5" w:type="dxa"/>
          </w:tcPr>
          <w:p w14:paraId="61CEFFA0" w14:textId="77777777" w:rsidR="00126D16" w:rsidRPr="00554CF7" w:rsidRDefault="00CC5A41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33" w:type="dxa"/>
          </w:tcPr>
          <w:p w14:paraId="5D317A8F" w14:textId="77777777" w:rsidR="00126D16" w:rsidRPr="00554CF7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4E37AD32" w14:textId="77777777" w:rsidR="00126D16" w:rsidRPr="00554CF7" w:rsidRDefault="00CC5A41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33" w:type="dxa"/>
          </w:tcPr>
          <w:p w14:paraId="48FC2A8F" w14:textId="77777777" w:rsidR="00126D16" w:rsidRPr="00554CF7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0CF99029" w14:textId="77777777" w:rsidR="00126D16" w:rsidRPr="00554CF7" w:rsidRDefault="00CC5A41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35" w:type="dxa"/>
          </w:tcPr>
          <w:p w14:paraId="5D1C310F" w14:textId="77777777" w:rsidR="00126D16" w:rsidRPr="00554CF7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1D93072F" w14:textId="77777777" w:rsidR="00126D16" w:rsidRPr="00554CF7" w:rsidRDefault="00CC5A41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005CF5" w:rsidRPr="00005CF5" w14:paraId="1BFB6A1A" w14:textId="77777777" w:rsidTr="00491B98">
        <w:trPr>
          <w:trHeight w:val="20"/>
        </w:trPr>
        <w:tc>
          <w:tcPr>
            <w:tcW w:w="4398" w:type="dxa"/>
          </w:tcPr>
          <w:p w14:paraId="602594FA" w14:textId="77777777" w:rsidR="00005CF5" w:rsidRPr="00005CF5" w:rsidRDefault="00005CF5" w:rsidP="00005CF5">
            <w:pPr>
              <w:ind w:left="234" w:hanging="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7" w:type="dxa"/>
            <w:gridSpan w:val="7"/>
            <w:vAlign w:val="center"/>
          </w:tcPr>
          <w:p w14:paraId="1CD11410" w14:textId="77777777" w:rsidR="00005CF5" w:rsidRPr="00005CF5" w:rsidRDefault="00005CF5" w:rsidP="0000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05CF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26D16" w:rsidRPr="00005CF5" w14:paraId="7EBE671A" w14:textId="77777777" w:rsidTr="00005CF5">
        <w:trPr>
          <w:trHeight w:val="20"/>
        </w:trPr>
        <w:tc>
          <w:tcPr>
            <w:tcW w:w="4398" w:type="dxa"/>
          </w:tcPr>
          <w:p w14:paraId="17223B71" w14:textId="77777777" w:rsidR="00126D16" w:rsidRPr="00291A7D" w:rsidRDefault="00126D16" w:rsidP="00126D16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291A7D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291A7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91A7D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Pr="00291A7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35" w:type="dxa"/>
            <w:vAlign w:val="center"/>
          </w:tcPr>
          <w:p w14:paraId="174F2948" w14:textId="77777777" w:rsidR="00126D16" w:rsidRPr="00B13DCB" w:rsidRDefault="00F557D3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5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center"/>
          </w:tcPr>
          <w:p w14:paraId="52EF70B8" w14:textId="77777777" w:rsidR="00126D16" w:rsidRPr="00005CF5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46C41A36" w14:textId="77777777" w:rsidR="00126D16" w:rsidRPr="00B13DCB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C5A41" w:rsidRPr="00CC5A41">
              <w:rPr>
                <w:rFonts w:ascii="Angsana New" w:hAnsi="Angsana New" w:hint="cs"/>
                <w:sz w:val="30"/>
                <w:szCs w:val="30"/>
              </w:rPr>
              <w:t>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3" w:type="dxa"/>
            <w:vAlign w:val="center"/>
          </w:tcPr>
          <w:p w14:paraId="6C2E5B83" w14:textId="77777777" w:rsidR="00126D16" w:rsidRPr="00005CF5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center"/>
          </w:tcPr>
          <w:p w14:paraId="49799EE2" w14:textId="77777777" w:rsidR="00126D16" w:rsidRPr="00B13DCB" w:rsidRDefault="00CC5A41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35" w:type="dxa"/>
            <w:vAlign w:val="center"/>
          </w:tcPr>
          <w:p w14:paraId="59D12C53" w14:textId="77777777" w:rsidR="00126D16" w:rsidRPr="00005CF5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vAlign w:val="center"/>
          </w:tcPr>
          <w:p w14:paraId="489E5F64" w14:textId="77777777" w:rsidR="00126D16" w:rsidRPr="00B13DCB" w:rsidRDefault="00CC5A41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126D16" w:rsidRPr="00005CF5" w14:paraId="460956E2" w14:textId="77777777" w:rsidTr="00005CF5">
        <w:trPr>
          <w:trHeight w:val="20"/>
        </w:trPr>
        <w:tc>
          <w:tcPr>
            <w:tcW w:w="4398" w:type="dxa"/>
          </w:tcPr>
          <w:p w14:paraId="6986403C" w14:textId="77777777" w:rsidR="00126D16" w:rsidRPr="00291A7D" w:rsidRDefault="00126D16" w:rsidP="00126D16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291A7D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Pr="00291A7D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  <w:r w:rsidRPr="00291A7D">
              <w:rPr>
                <w:rFonts w:ascii="Angsana New" w:hAnsi="Angsana New"/>
                <w:sz w:val="30"/>
                <w:szCs w:val="30"/>
              </w:rPr>
              <w:br/>
            </w:r>
            <w:r w:rsidRPr="00291A7D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Pr="00291A7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35" w:type="dxa"/>
          </w:tcPr>
          <w:p w14:paraId="5E5B3E4C" w14:textId="77777777" w:rsidR="00126D16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6D71D727" w14:textId="77777777" w:rsidR="00F557D3" w:rsidRPr="00B13DCB" w:rsidRDefault="00CC5A41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7</w:t>
            </w:r>
            <w:r w:rsidR="004361D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3" w:type="dxa"/>
          </w:tcPr>
          <w:p w14:paraId="4357E270" w14:textId="77777777" w:rsidR="00126D16" w:rsidRPr="00005CF5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1D96B27D" w14:textId="77777777" w:rsidR="00126D16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394A2A0C" w14:textId="77777777" w:rsidR="00126D16" w:rsidRPr="00B13DCB" w:rsidRDefault="00CC5A41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  <w:tc>
          <w:tcPr>
            <w:tcW w:w="233" w:type="dxa"/>
          </w:tcPr>
          <w:p w14:paraId="6D3BD085" w14:textId="77777777" w:rsidR="00126D16" w:rsidRPr="00005CF5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</w:tcPr>
          <w:p w14:paraId="2ABB6711" w14:textId="77777777" w:rsidR="00126D16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726DCE9D" w14:textId="77777777" w:rsidR="00F557D3" w:rsidRPr="00B13DCB" w:rsidRDefault="00F557D3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63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799C5C43" w14:textId="77777777" w:rsidR="00126D16" w:rsidRPr="00005CF5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7E8C60A9" w14:textId="77777777" w:rsidR="00126D16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6A652A01" w14:textId="77777777" w:rsidR="00126D16" w:rsidRPr="00B13DCB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26D16" w:rsidRPr="00005CF5" w14:paraId="698F3160" w14:textId="77777777" w:rsidTr="00005CF5">
        <w:trPr>
          <w:trHeight w:val="20"/>
        </w:trPr>
        <w:tc>
          <w:tcPr>
            <w:tcW w:w="4398" w:type="dxa"/>
          </w:tcPr>
          <w:p w14:paraId="6F56F2DE" w14:textId="77777777" w:rsidR="00126D16" w:rsidRPr="009C24F2" w:rsidRDefault="00126D16" w:rsidP="00126D16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9C24F2">
              <w:rPr>
                <w:rFonts w:ascii="Angsana New" w:hAnsi="Angsana New"/>
                <w:sz w:val="30"/>
                <w:szCs w:val="30"/>
                <w:cs/>
              </w:rPr>
              <w:t>อ</w:t>
            </w:r>
            <w:r w:rsidRPr="009C24F2">
              <w:rPr>
                <w:rFonts w:ascii="Angsana New" w:hAnsi="Angsana New" w:hint="cs"/>
                <w:sz w:val="30"/>
                <w:szCs w:val="30"/>
                <w:cs/>
              </w:rPr>
              <w:t>ายุคาดเฉลี่ย</w:t>
            </w:r>
            <w:r w:rsidRPr="009C24F2">
              <w:rPr>
                <w:rFonts w:ascii="Angsana New" w:hAnsi="Angsana New"/>
                <w:sz w:val="30"/>
                <w:szCs w:val="30"/>
                <w:cs/>
              </w:rPr>
              <w:t xml:space="preserve"> (เปลี่ยนแปลง 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Pr="009C24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24F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9C24F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35" w:type="dxa"/>
            <w:vAlign w:val="center"/>
          </w:tcPr>
          <w:p w14:paraId="75B01586" w14:textId="77777777" w:rsidR="00126D16" w:rsidRPr="00B13DCB" w:rsidRDefault="00CC5A41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3" w:type="dxa"/>
          </w:tcPr>
          <w:p w14:paraId="7F369EA7" w14:textId="77777777" w:rsidR="00126D16" w:rsidRPr="00005CF5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6D7158F0" w14:textId="77777777" w:rsidR="00126D16" w:rsidRPr="00B13DCB" w:rsidRDefault="00CC5A41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33" w:type="dxa"/>
          </w:tcPr>
          <w:p w14:paraId="306DDB29" w14:textId="77777777" w:rsidR="00126D16" w:rsidRPr="00005CF5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vAlign w:val="center"/>
          </w:tcPr>
          <w:p w14:paraId="017D83FF" w14:textId="77777777" w:rsidR="00126D16" w:rsidRPr="00B13DCB" w:rsidRDefault="00F557D3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473D87C8" w14:textId="77777777" w:rsidR="00126D16" w:rsidRPr="00005CF5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vAlign w:val="center"/>
          </w:tcPr>
          <w:p w14:paraId="1E8EDBB3" w14:textId="77777777" w:rsidR="00126D16" w:rsidRPr="00B13DCB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26D16" w:rsidRPr="00005CF5" w14:paraId="2CDD17FB" w14:textId="77777777" w:rsidTr="00005CF5">
        <w:trPr>
          <w:trHeight w:val="20"/>
        </w:trPr>
        <w:tc>
          <w:tcPr>
            <w:tcW w:w="4398" w:type="dxa"/>
            <w:vAlign w:val="bottom"/>
          </w:tcPr>
          <w:p w14:paraId="3566176D" w14:textId="77777777" w:rsidR="00126D16" w:rsidRPr="009C24F2" w:rsidRDefault="00126D16" w:rsidP="00126D16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B11997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B1199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B11997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Pr="00B1199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35" w:type="dxa"/>
          </w:tcPr>
          <w:p w14:paraId="289D8B7D" w14:textId="77777777" w:rsidR="00126D16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3EFCFA8D" w14:textId="77777777" w:rsidR="00F557D3" w:rsidRPr="00B13DCB" w:rsidRDefault="00F557D3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55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bottom"/>
          </w:tcPr>
          <w:p w14:paraId="0A24B949" w14:textId="77777777" w:rsidR="00126D16" w:rsidRPr="00005CF5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3DE4D2A0" w14:textId="77777777" w:rsidR="00126D16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0E712B4E" w14:textId="77777777" w:rsidR="00126D16" w:rsidRPr="00B13DCB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C5A41" w:rsidRPr="00CC5A41">
              <w:rPr>
                <w:rFonts w:ascii="Angsana New" w:hAnsi="Angsana New" w:hint="cs"/>
                <w:sz w:val="30"/>
                <w:szCs w:val="30"/>
              </w:rPr>
              <w:t>5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3" w:type="dxa"/>
            <w:vAlign w:val="bottom"/>
          </w:tcPr>
          <w:p w14:paraId="26970762" w14:textId="77777777" w:rsidR="00126D16" w:rsidRPr="00005CF5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0B030F59" w14:textId="77777777" w:rsidR="00F557D3" w:rsidRDefault="00F557D3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0F708D85" w14:textId="77777777" w:rsidR="00126D16" w:rsidRPr="00B13DCB" w:rsidRDefault="004361DA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5" w:type="dxa"/>
            <w:vAlign w:val="bottom"/>
          </w:tcPr>
          <w:p w14:paraId="6BF1E607" w14:textId="77777777" w:rsidR="00126D16" w:rsidRPr="00005CF5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3A129C05" w14:textId="77777777" w:rsidR="00126D16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76F840DB" w14:textId="77777777" w:rsidR="00126D16" w:rsidRPr="00B13DCB" w:rsidRDefault="004361DA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05CF5" w:rsidRPr="00005CF5" w14:paraId="2262C106" w14:textId="77777777" w:rsidTr="00005CF5">
        <w:trPr>
          <w:trHeight w:val="20"/>
          <w:tblHeader/>
        </w:trPr>
        <w:tc>
          <w:tcPr>
            <w:tcW w:w="4398" w:type="dxa"/>
          </w:tcPr>
          <w:p w14:paraId="38EDCCEE" w14:textId="77777777" w:rsidR="00005CF5" w:rsidRPr="00005CF5" w:rsidRDefault="00005CF5" w:rsidP="00005CF5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7" w:type="dxa"/>
            <w:gridSpan w:val="7"/>
          </w:tcPr>
          <w:p w14:paraId="15DB8AA6" w14:textId="77777777" w:rsidR="00005CF5" w:rsidRPr="00005CF5" w:rsidRDefault="00005CF5" w:rsidP="0000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  <w:r w:rsidRPr="00291A7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5CF5" w:rsidRPr="00005CF5" w14:paraId="72185320" w14:textId="77777777" w:rsidTr="00005CF5">
        <w:trPr>
          <w:trHeight w:val="20"/>
          <w:tblHeader/>
        </w:trPr>
        <w:tc>
          <w:tcPr>
            <w:tcW w:w="4398" w:type="dxa"/>
          </w:tcPr>
          <w:p w14:paraId="4193B7EE" w14:textId="77777777" w:rsidR="00005CF5" w:rsidRPr="00005CF5" w:rsidRDefault="00005CF5" w:rsidP="00005CF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05C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53" w:type="dxa"/>
            <w:gridSpan w:val="3"/>
          </w:tcPr>
          <w:p w14:paraId="5B03FA81" w14:textId="77777777" w:rsidR="00005CF5" w:rsidRPr="00005CF5" w:rsidRDefault="00005CF5" w:rsidP="0000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05CF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005CF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3" w:type="dxa"/>
          </w:tcPr>
          <w:p w14:paraId="42AE06EC" w14:textId="77777777" w:rsidR="00005CF5" w:rsidRPr="00005CF5" w:rsidRDefault="00005CF5" w:rsidP="00005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11" w:type="dxa"/>
            <w:gridSpan w:val="3"/>
          </w:tcPr>
          <w:p w14:paraId="294C6055" w14:textId="77777777" w:rsidR="00005CF5" w:rsidRPr="00005CF5" w:rsidRDefault="00005CF5" w:rsidP="0000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8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05CF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005C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126D16" w:rsidRPr="00005CF5" w14:paraId="48B0D39F" w14:textId="77777777" w:rsidTr="00005CF5">
        <w:trPr>
          <w:trHeight w:val="20"/>
          <w:tblHeader/>
        </w:trPr>
        <w:tc>
          <w:tcPr>
            <w:tcW w:w="4398" w:type="dxa"/>
          </w:tcPr>
          <w:p w14:paraId="2A39DFF2" w14:textId="77777777" w:rsidR="00126D16" w:rsidRPr="00005CF5" w:rsidRDefault="00126D16" w:rsidP="00126D1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05C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C5A41" w:rsidRPr="00CC5A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005C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05C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5" w:type="dxa"/>
          </w:tcPr>
          <w:p w14:paraId="0951215B" w14:textId="77777777" w:rsidR="00126D16" w:rsidRPr="00554CF7" w:rsidRDefault="00CC5A41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33" w:type="dxa"/>
          </w:tcPr>
          <w:p w14:paraId="08795CC1" w14:textId="77777777" w:rsidR="00126D16" w:rsidRPr="00554CF7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32E81089" w14:textId="77777777" w:rsidR="00126D16" w:rsidRPr="00554CF7" w:rsidRDefault="00CC5A41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33" w:type="dxa"/>
          </w:tcPr>
          <w:p w14:paraId="0BCF28FF" w14:textId="77777777" w:rsidR="00126D16" w:rsidRPr="00554CF7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25646E38" w14:textId="77777777" w:rsidR="00126D16" w:rsidRPr="00554CF7" w:rsidRDefault="00CC5A41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35" w:type="dxa"/>
          </w:tcPr>
          <w:p w14:paraId="18E51AEF" w14:textId="77777777" w:rsidR="00126D16" w:rsidRPr="00554CF7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28470C55" w14:textId="77777777" w:rsidR="00126D16" w:rsidRPr="00554CF7" w:rsidRDefault="00CC5A41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005CF5" w:rsidRPr="00005CF5" w14:paraId="5433B50C" w14:textId="77777777" w:rsidTr="00005CF5">
        <w:trPr>
          <w:trHeight w:val="20"/>
          <w:tblHeader/>
        </w:trPr>
        <w:tc>
          <w:tcPr>
            <w:tcW w:w="4398" w:type="dxa"/>
          </w:tcPr>
          <w:p w14:paraId="42B36430" w14:textId="77777777" w:rsidR="00005CF5" w:rsidRPr="00005CF5" w:rsidRDefault="00005CF5" w:rsidP="00005CF5">
            <w:pPr>
              <w:ind w:left="234" w:hanging="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7" w:type="dxa"/>
            <w:gridSpan w:val="7"/>
            <w:vAlign w:val="center"/>
          </w:tcPr>
          <w:p w14:paraId="77174EB7" w14:textId="77777777" w:rsidR="00005CF5" w:rsidRPr="00005CF5" w:rsidRDefault="00005CF5" w:rsidP="0000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05CF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26D16" w:rsidRPr="00005CF5" w14:paraId="4141164E" w14:textId="77777777" w:rsidTr="00005CF5">
        <w:trPr>
          <w:trHeight w:val="20"/>
        </w:trPr>
        <w:tc>
          <w:tcPr>
            <w:tcW w:w="4398" w:type="dxa"/>
          </w:tcPr>
          <w:p w14:paraId="5EB55CDB" w14:textId="77777777" w:rsidR="00126D16" w:rsidRPr="00291A7D" w:rsidRDefault="00126D16" w:rsidP="00126D16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291A7D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291A7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91A7D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Pr="00291A7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35" w:type="dxa"/>
            <w:vAlign w:val="center"/>
          </w:tcPr>
          <w:p w14:paraId="6EB8330B" w14:textId="77777777" w:rsidR="00126D16" w:rsidRPr="00B13DCB" w:rsidRDefault="00F557D3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27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center"/>
          </w:tcPr>
          <w:p w14:paraId="2B8B2602" w14:textId="77777777" w:rsidR="00126D16" w:rsidRPr="00005CF5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143DDBB1" w14:textId="77777777" w:rsidR="00126D16" w:rsidRPr="00B13DCB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C5A41" w:rsidRPr="00CC5A41">
              <w:rPr>
                <w:rFonts w:ascii="Angsana New" w:hAnsi="Angsana New" w:hint="cs"/>
                <w:sz w:val="30"/>
                <w:szCs w:val="30"/>
              </w:rPr>
              <w:t>27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3" w:type="dxa"/>
            <w:vAlign w:val="center"/>
          </w:tcPr>
          <w:p w14:paraId="2421DB49" w14:textId="77777777" w:rsidR="00126D16" w:rsidRPr="00005CF5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center"/>
          </w:tcPr>
          <w:p w14:paraId="41E64C06" w14:textId="77777777" w:rsidR="00126D16" w:rsidRPr="00B13DCB" w:rsidRDefault="00CC5A41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5" w:type="dxa"/>
            <w:vAlign w:val="center"/>
          </w:tcPr>
          <w:p w14:paraId="3AFF471D" w14:textId="77777777" w:rsidR="00126D16" w:rsidRPr="00005CF5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vAlign w:val="center"/>
          </w:tcPr>
          <w:p w14:paraId="6E580191" w14:textId="77777777" w:rsidR="00126D16" w:rsidRPr="00B13DCB" w:rsidRDefault="00CC5A41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126D16" w:rsidRPr="00005CF5" w14:paraId="4A871201" w14:textId="77777777" w:rsidTr="00005CF5">
        <w:trPr>
          <w:trHeight w:val="20"/>
        </w:trPr>
        <w:tc>
          <w:tcPr>
            <w:tcW w:w="4398" w:type="dxa"/>
          </w:tcPr>
          <w:p w14:paraId="79018746" w14:textId="77777777" w:rsidR="00126D16" w:rsidRPr="00291A7D" w:rsidRDefault="00126D16" w:rsidP="00126D16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291A7D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Pr="00291A7D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  <w:r w:rsidRPr="00291A7D">
              <w:rPr>
                <w:rFonts w:ascii="Angsana New" w:hAnsi="Angsana New"/>
                <w:sz w:val="30"/>
                <w:szCs w:val="30"/>
              </w:rPr>
              <w:br/>
            </w:r>
            <w:r w:rsidRPr="00291A7D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Pr="00291A7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35" w:type="dxa"/>
          </w:tcPr>
          <w:p w14:paraId="4AAF7992" w14:textId="77777777" w:rsidR="00126D16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48D7BAAB" w14:textId="77777777" w:rsidR="00F557D3" w:rsidRPr="00B13DCB" w:rsidRDefault="00CC5A41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33" w:type="dxa"/>
          </w:tcPr>
          <w:p w14:paraId="172109CA" w14:textId="77777777" w:rsidR="00126D16" w:rsidRPr="00005CF5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698151CA" w14:textId="77777777" w:rsidR="00126D16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212B9032" w14:textId="77777777" w:rsidR="00126D16" w:rsidRPr="00B13DCB" w:rsidRDefault="00CC5A41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sz w:val="30"/>
                <w:szCs w:val="30"/>
              </w:rPr>
              <w:t>2</w:t>
            </w:r>
            <w:r w:rsidR="00E82DAF" w:rsidRPr="00E82DAF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233" w:type="dxa"/>
          </w:tcPr>
          <w:p w14:paraId="1F479187" w14:textId="77777777" w:rsidR="00126D16" w:rsidRPr="00005CF5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</w:tcPr>
          <w:p w14:paraId="17A6A6D6" w14:textId="77777777" w:rsidR="00126D16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6F5B1B75" w14:textId="77777777" w:rsidR="00F557D3" w:rsidRPr="00B13DCB" w:rsidRDefault="00F557D3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2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15394ECB" w14:textId="77777777" w:rsidR="00126D16" w:rsidRPr="00005CF5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52907BD1" w14:textId="77777777" w:rsidR="00126D16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0BEAD200" w14:textId="77777777" w:rsidR="00126D16" w:rsidRPr="00B13DCB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26D16" w:rsidRPr="00005CF5" w14:paraId="4A283AE1" w14:textId="77777777" w:rsidTr="00005CF5">
        <w:trPr>
          <w:trHeight w:val="20"/>
        </w:trPr>
        <w:tc>
          <w:tcPr>
            <w:tcW w:w="4398" w:type="dxa"/>
          </w:tcPr>
          <w:p w14:paraId="3ACA9F8F" w14:textId="77777777" w:rsidR="00126D16" w:rsidRPr="009C24F2" w:rsidRDefault="00126D16" w:rsidP="00126D16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9C24F2">
              <w:rPr>
                <w:rFonts w:ascii="Angsana New" w:hAnsi="Angsana New"/>
                <w:sz w:val="30"/>
                <w:szCs w:val="30"/>
                <w:cs/>
              </w:rPr>
              <w:t>อ</w:t>
            </w:r>
            <w:r w:rsidRPr="009C24F2">
              <w:rPr>
                <w:rFonts w:ascii="Angsana New" w:hAnsi="Angsana New" w:hint="cs"/>
                <w:sz w:val="30"/>
                <w:szCs w:val="30"/>
                <w:cs/>
              </w:rPr>
              <w:t>ายุคาดเฉลี่ย</w:t>
            </w:r>
            <w:r w:rsidRPr="009C24F2">
              <w:rPr>
                <w:rFonts w:ascii="Angsana New" w:hAnsi="Angsana New"/>
                <w:sz w:val="30"/>
                <w:szCs w:val="30"/>
                <w:cs/>
              </w:rPr>
              <w:t xml:space="preserve"> (เปลี่ยนแปลง 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Pr="009C24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24F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9C24F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35" w:type="dxa"/>
            <w:vAlign w:val="center"/>
          </w:tcPr>
          <w:p w14:paraId="0A57F9B5" w14:textId="77777777" w:rsidR="00126D16" w:rsidRPr="00B13DCB" w:rsidRDefault="00CC5A41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3" w:type="dxa"/>
          </w:tcPr>
          <w:p w14:paraId="6C13568A" w14:textId="77777777" w:rsidR="00126D16" w:rsidRPr="00005CF5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3CEBD868" w14:textId="77777777" w:rsidR="00126D16" w:rsidRPr="00B13DCB" w:rsidRDefault="00CC5A41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3" w:type="dxa"/>
          </w:tcPr>
          <w:p w14:paraId="3ED9D364" w14:textId="77777777" w:rsidR="00126D16" w:rsidRPr="00005CF5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vAlign w:val="center"/>
          </w:tcPr>
          <w:p w14:paraId="458F735A" w14:textId="77777777" w:rsidR="00126D16" w:rsidRPr="00B13DCB" w:rsidRDefault="00F557D3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2B491D3C" w14:textId="77777777" w:rsidR="00126D16" w:rsidRPr="00005CF5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vAlign w:val="center"/>
          </w:tcPr>
          <w:p w14:paraId="2EF362F6" w14:textId="77777777" w:rsidR="00126D16" w:rsidRPr="00B13DCB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26D16" w:rsidRPr="00005CF5" w14:paraId="64D2BAFD" w14:textId="77777777" w:rsidTr="00005CF5">
        <w:trPr>
          <w:trHeight w:val="20"/>
        </w:trPr>
        <w:tc>
          <w:tcPr>
            <w:tcW w:w="4398" w:type="dxa"/>
            <w:vAlign w:val="bottom"/>
          </w:tcPr>
          <w:p w14:paraId="04679678" w14:textId="77777777" w:rsidR="00126D16" w:rsidRPr="009C24F2" w:rsidRDefault="00126D16" w:rsidP="00126D16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B11997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B1199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B11997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Pr="00B1199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35" w:type="dxa"/>
          </w:tcPr>
          <w:p w14:paraId="15042D13" w14:textId="77777777" w:rsidR="00126D16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5C41DD36" w14:textId="77777777" w:rsidR="00F557D3" w:rsidRPr="00B13DCB" w:rsidRDefault="00F557D3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2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bottom"/>
          </w:tcPr>
          <w:p w14:paraId="65D03A01" w14:textId="77777777" w:rsidR="00126D16" w:rsidRPr="00005CF5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004E2CF5" w14:textId="77777777" w:rsidR="00126D16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521F5864" w14:textId="77777777" w:rsidR="00126D16" w:rsidRPr="00B13DCB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2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bottom"/>
          </w:tcPr>
          <w:p w14:paraId="178EE6AC" w14:textId="77777777" w:rsidR="00126D16" w:rsidRPr="00005CF5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60341D63" w14:textId="77777777" w:rsidR="00126D16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4A58550D" w14:textId="77777777" w:rsidR="00F557D3" w:rsidRPr="00B13DCB" w:rsidRDefault="00CC5A41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5" w:type="dxa"/>
            <w:vAlign w:val="bottom"/>
          </w:tcPr>
          <w:p w14:paraId="39C3B7C1" w14:textId="77777777" w:rsidR="00126D16" w:rsidRPr="00005CF5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246D2D66" w14:textId="77777777" w:rsidR="00126D16" w:rsidRDefault="00126D16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0B736412" w14:textId="77777777" w:rsidR="00126D16" w:rsidRPr="00B13DCB" w:rsidRDefault="00CC5A41" w:rsidP="0012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</w:tbl>
    <w:p w14:paraId="035C5B73" w14:textId="77777777" w:rsidR="000B50A0" w:rsidRPr="00E357CD" w:rsidRDefault="000B50A0" w:rsidP="00E35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092CEE99" w14:textId="77777777" w:rsidR="00C249FC" w:rsidRPr="00D50043" w:rsidRDefault="00C249FC" w:rsidP="00126D16">
      <w:pPr>
        <w:pStyle w:val="Style1"/>
        <w:tabs>
          <w:tab w:val="clear" w:pos="518"/>
          <w:tab w:val="num" w:pos="540"/>
        </w:tabs>
        <w:ind w:left="540" w:hanging="540"/>
        <w:rPr>
          <w:b/>
          <w:bCs/>
        </w:rPr>
      </w:pPr>
      <w:r w:rsidRPr="00D50043">
        <w:rPr>
          <w:b/>
          <w:bCs/>
          <w:cs/>
        </w:rPr>
        <w:t>ทุนเรือนหุ้น</w:t>
      </w:r>
    </w:p>
    <w:p w14:paraId="1BCA1051" w14:textId="77777777" w:rsidR="00E6052A" w:rsidRPr="00DB4313" w:rsidRDefault="00E6052A" w:rsidP="0016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color w:val="000000"/>
          <w:sz w:val="24"/>
          <w:szCs w:val="24"/>
        </w:rPr>
      </w:pPr>
    </w:p>
    <w:tbl>
      <w:tblPr>
        <w:tblW w:w="9357" w:type="dxa"/>
        <w:tblInd w:w="531" w:type="dxa"/>
        <w:tblLayout w:type="fixed"/>
        <w:tblLook w:val="01E0" w:firstRow="1" w:lastRow="1" w:firstColumn="1" w:lastColumn="1" w:noHBand="0" w:noVBand="0"/>
      </w:tblPr>
      <w:tblGrid>
        <w:gridCol w:w="3240"/>
        <w:gridCol w:w="270"/>
        <w:gridCol w:w="810"/>
        <w:gridCol w:w="270"/>
        <w:gridCol w:w="990"/>
        <w:gridCol w:w="270"/>
        <w:gridCol w:w="990"/>
        <w:gridCol w:w="270"/>
        <w:gridCol w:w="986"/>
        <w:gridCol w:w="270"/>
        <w:gridCol w:w="991"/>
      </w:tblGrid>
      <w:tr w:rsidR="00E6052A" w:rsidRPr="00EA48A9" w14:paraId="3026230E" w14:textId="77777777" w:rsidTr="00126D16">
        <w:trPr>
          <w:tblHeader/>
        </w:trPr>
        <w:tc>
          <w:tcPr>
            <w:tcW w:w="3240" w:type="dxa"/>
            <w:shd w:val="clear" w:color="auto" w:fill="auto"/>
          </w:tcPr>
          <w:p w14:paraId="31E0B7C3" w14:textId="77777777" w:rsidR="00E6052A" w:rsidRPr="00EA48A9" w:rsidRDefault="00E6052A" w:rsidP="00C7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F6807F" w14:textId="77777777" w:rsidR="00E6052A" w:rsidRPr="00EA48A9" w:rsidRDefault="00E6052A" w:rsidP="00C7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FAC34A5" w14:textId="77777777" w:rsidR="00E6052A" w:rsidRPr="00EA48A9" w:rsidRDefault="00E6052A" w:rsidP="0019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48A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  <w:shd w:val="clear" w:color="auto" w:fill="auto"/>
          </w:tcPr>
          <w:p w14:paraId="1C6C73BD" w14:textId="77777777" w:rsidR="00E6052A" w:rsidRPr="00EA48A9" w:rsidRDefault="00E6052A" w:rsidP="00C7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07A0CC51" w14:textId="77777777" w:rsidR="00E6052A" w:rsidRPr="00EA48A9" w:rsidRDefault="00CC5A41" w:rsidP="0019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5A41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ECAEACF" w14:textId="77777777" w:rsidR="00E6052A" w:rsidRPr="00EA48A9" w:rsidRDefault="00E6052A" w:rsidP="0019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47" w:type="dxa"/>
            <w:gridSpan w:val="3"/>
            <w:shd w:val="clear" w:color="auto" w:fill="auto"/>
          </w:tcPr>
          <w:p w14:paraId="099EE790" w14:textId="77777777" w:rsidR="00E6052A" w:rsidRPr="00EA48A9" w:rsidRDefault="00CC5A41" w:rsidP="0019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5A41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E6052A" w:rsidRPr="00EA48A9" w14:paraId="12DF488C" w14:textId="77777777" w:rsidTr="00126D16">
        <w:trPr>
          <w:tblHeader/>
        </w:trPr>
        <w:tc>
          <w:tcPr>
            <w:tcW w:w="3240" w:type="dxa"/>
            <w:shd w:val="clear" w:color="auto" w:fill="auto"/>
          </w:tcPr>
          <w:p w14:paraId="421B9C37" w14:textId="77777777" w:rsidR="00E6052A" w:rsidRPr="00EA48A9" w:rsidRDefault="00E6052A" w:rsidP="00C7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844B270" w14:textId="77777777" w:rsidR="00E6052A" w:rsidRPr="00EA48A9" w:rsidRDefault="00E6052A" w:rsidP="00C7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E7E3EF7" w14:textId="77777777" w:rsidR="00E6052A" w:rsidRPr="00EA48A9" w:rsidRDefault="00E6052A" w:rsidP="0019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A48A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  <w:shd w:val="clear" w:color="auto" w:fill="auto"/>
          </w:tcPr>
          <w:p w14:paraId="0C426020" w14:textId="77777777" w:rsidR="00E6052A" w:rsidRPr="00EA48A9" w:rsidRDefault="00E6052A" w:rsidP="00C7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96E6FA8" w14:textId="77777777" w:rsidR="00E6052A" w:rsidRPr="00EA48A9" w:rsidRDefault="00E6052A" w:rsidP="0019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48A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shd w:val="clear" w:color="auto" w:fill="auto"/>
          </w:tcPr>
          <w:p w14:paraId="4CBE7D89" w14:textId="77777777" w:rsidR="00E6052A" w:rsidRPr="00EA48A9" w:rsidRDefault="00E6052A" w:rsidP="0019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2E2D420" w14:textId="77777777" w:rsidR="00E6052A" w:rsidRPr="00EA48A9" w:rsidRDefault="00E6052A" w:rsidP="0019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48A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  <w:shd w:val="clear" w:color="auto" w:fill="auto"/>
          </w:tcPr>
          <w:p w14:paraId="12F0A3EC" w14:textId="77777777" w:rsidR="00E6052A" w:rsidRPr="00EA48A9" w:rsidRDefault="00E6052A" w:rsidP="0019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</w:tcPr>
          <w:p w14:paraId="34CD5579" w14:textId="77777777" w:rsidR="00E6052A" w:rsidRPr="00EA48A9" w:rsidRDefault="00E6052A" w:rsidP="0019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48A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shd w:val="clear" w:color="auto" w:fill="auto"/>
          </w:tcPr>
          <w:p w14:paraId="4454DA66" w14:textId="77777777" w:rsidR="00E6052A" w:rsidRPr="00EA48A9" w:rsidRDefault="00E6052A" w:rsidP="0019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064B53EC" w14:textId="77777777" w:rsidR="00E6052A" w:rsidRPr="00EA48A9" w:rsidRDefault="00E6052A" w:rsidP="0019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48A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จำนวนเงิน</w:t>
            </w:r>
          </w:p>
        </w:tc>
      </w:tr>
      <w:tr w:rsidR="00E6052A" w:rsidRPr="00EA48A9" w14:paraId="6D050730" w14:textId="77777777" w:rsidTr="00126D16">
        <w:trPr>
          <w:tblHeader/>
        </w:trPr>
        <w:tc>
          <w:tcPr>
            <w:tcW w:w="3240" w:type="dxa"/>
            <w:shd w:val="clear" w:color="auto" w:fill="auto"/>
          </w:tcPr>
          <w:p w14:paraId="1AEEE519" w14:textId="77777777" w:rsidR="00E6052A" w:rsidRPr="00EA48A9" w:rsidRDefault="00E6052A" w:rsidP="00C7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D7B970" w14:textId="77777777" w:rsidR="00E6052A" w:rsidRPr="00EA48A9" w:rsidRDefault="00E6052A" w:rsidP="00C7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3F1D0DC" w14:textId="77777777" w:rsidR="00E6052A" w:rsidRPr="00EA48A9" w:rsidRDefault="00E6052A" w:rsidP="0019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3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EA48A9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2EE6533A" w14:textId="77777777" w:rsidR="00E6052A" w:rsidRPr="00EA48A9" w:rsidRDefault="00E6052A" w:rsidP="00C7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767" w:type="dxa"/>
            <w:gridSpan w:val="7"/>
            <w:shd w:val="clear" w:color="auto" w:fill="auto"/>
          </w:tcPr>
          <w:p w14:paraId="5513A09A" w14:textId="77777777" w:rsidR="00E6052A" w:rsidRPr="00EA48A9" w:rsidRDefault="00E6052A" w:rsidP="0019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EA48A9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(ล้านหุ้น/ล้านบาท)</w:t>
            </w:r>
          </w:p>
        </w:tc>
      </w:tr>
      <w:tr w:rsidR="00CD2257" w:rsidRPr="00EA48A9" w14:paraId="73E52C91" w14:textId="77777777" w:rsidTr="00126D16">
        <w:trPr>
          <w:trHeight w:val="362"/>
        </w:trPr>
        <w:tc>
          <w:tcPr>
            <w:tcW w:w="3240" w:type="dxa"/>
            <w:shd w:val="clear" w:color="auto" w:fill="auto"/>
          </w:tcPr>
          <w:p w14:paraId="74F1B512" w14:textId="77777777" w:rsidR="00CD2257" w:rsidRPr="008B4D43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B4D4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ทุนจดทะเบียน</w:t>
            </w:r>
            <w:r w:rsidRPr="008B4D4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8B4D4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ณ</w:t>
            </w:r>
            <w:r w:rsidRPr="008B4D4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8B4D4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  <w:r w:rsidRPr="008B4D4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CC5A41" w:rsidRPr="00CC5A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Pr="008B4D4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8B4D4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77BC5E75" w14:textId="77777777" w:rsidR="00CD2257" w:rsidRPr="00EA48A9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080B681" w14:textId="77777777" w:rsidR="00CD2257" w:rsidRPr="008B4D43" w:rsidRDefault="004361DA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4E61A0D" w14:textId="77777777" w:rsidR="00CD2257" w:rsidRPr="00EA48A9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A823E7C" w14:textId="77777777" w:rsidR="00CD2257" w:rsidRPr="00EA48A9" w:rsidRDefault="00CC5A41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CD2257" w:rsidRPr="00EA48A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CC5A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</w:t>
            </w:r>
            <w:r w:rsidR="004361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CD2257" w:rsidRPr="00EA48A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.</w:t>
            </w:r>
            <w:r w:rsidRPr="00CC5A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71A40C1C" w14:textId="77777777" w:rsidR="00CD2257" w:rsidRPr="00EA48A9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D71921F" w14:textId="77777777" w:rsidR="00CD2257" w:rsidRPr="00EA48A9" w:rsidRDefault="00CC5A41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CD2257" w:rsidRPr="00EA48A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CC5A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</w:t>
            </w:r>
            <w:r w:rsidR="004361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CD2257" w:rsidRPr="00EA48A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.</w:t>
            </w:r>
            <w:r w:rsidRPr="00CC5A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48FF8428" w14:textId="77777777" w:rsidR="00CD2257" w:rsidRPr="00EA48A9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shd w:val="clear" w:color="auto" w:fill="auto"/>
          </w:tcPr>
          <w:p w14:paraId="0D7DC4A8" w14:textId="77777777" w:rsidR="00CD2257" w:rsidRPr="00EA48A9" w:rsidRDefault="00CC5A41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CD2257" w:rsidRPr="00EA48A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CC5A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</w:t>
            </w:r>
            <w:r w:rsidR="004361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CD2257" w:rsidRPr="00EA48A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.</w:t>
            </w:r>
            <w:r w:rsidRPr="00CC5A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2CEE1781" w14:textId="77777777" w:rsidR="00CD2257" w:rsidRPr="00EA48A9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auto"/>
          </w:tcPr>
          <w:p w14:paraId="45088BBA" w14:textId="77777777" w:rsidR="00CD2257" w:rsidRPr="00EA48A9" w:rsidRDefault="00CC5A41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107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CD2257" w:rsidRPr="00EA48A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CC5A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</w:t>
            </w:r>
            <w:r w:rsidR="004361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CD2257" w:rsidRPr="00EA48A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.</w:t>
            </w:r>
            <w:r w:rsidRPr="00CC5A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</w:t>
            </w:r>
          </w:p>
        </w:tc>
      </w:tr>
      <w:tr w:rsidR="00CD2257" w:rsidRPr="00EA48A9" w14:paraId="4687E872" w14:textId="77777777" w:rsidTr="00126D16">
        <w:tc>
          <w:tcPr>
            <w:tcW w:w="3240" w:type="dxa"/>
            <w:shd w:val="clear" w:color="auto" w:fill="auto"/>
          </w:tcPr>
          <w:p w14:paraId="39EBBA40" w14:textId="77777777" w:rsidR="00CD2257" w:rsidRPr="00EA48A9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3550198" w14:textId="77777777" w:rsidR="00CD2257" w:rsidRPr="00EA48A9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F2ADD9E" w14:textId="77777777" w:rsidR="00CD2257" w:rsidRPr="00EA48A9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84AF1E" w14:textId="77777777" w:rsidR="00CD2257" w:rsidRPr="00EA48A9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F3EFEFE" w14:textId="77777777" w:rsidR="00CD2257" w:rsidRPr="00EA48A9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C94218" w14:textId="77777777" w:rsidR="00CD2257" w:rsidRPr="00EA48A9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9F97B2B" w14:textId="77777777" w:rsidR="00CD2257" w:rsidRPr="00EA48A9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F70268" w14:textId="77777777" w:rsidR="00CD2257" w:rsidRPr="00EA48A9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shd w:val="clear" w:color="auto" w:fill="auto"/>
          </w:tcPr>
          <w:p w14:paraId="592404D4" w14:textId="77777777" w:rsidR="00CD2257" w:rsidRPr="00EA48A9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5DA29EF" w14:textId="77777777" w:rsidR="00CD2257" w:rsidRPr="00EA48A9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</w:tcPr>
          <w:p w14:paraId="2D879C67" w14:textId="77777777" w:rsidR="00CD2257" w:rsidRPr="00EA48A9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D2257" w:rsidRPr="00695A40" w14:paraId="2A84DAA2" w14:textId="77777777" w:rsidTr="00126D16">
        <w:tc>
          <w:tcPr>
            <w:tcW w:w="3240" w:type="dxa"/>
            <w:shd w:val="clear" w:color="auto" w:fill="auto"/>
          </w:tcPr>
          <w:p w14:paraId="66ED2CC3" w14:textId="77777777" w:rsidR="00CD2257" w:rsidRPr="00695A40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95A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270" w:type="dxa"/>
            <w:shd w:val="clear" w:color="auto" w:fill="auto"/>
          </w:tcPr>
          <w:p w14:paraId="33DB1C64" w14:textId="77777777" w:rsidR="00CD2257" w:rsidRPr="00695A40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7DD0337" w14:textId="77777777" w:rsidR="00CD2257" w:rsidRPr="00695A40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D13B7B" w14:textId="77777777" w:rsidR="00CD2257" w:rsidRPr="00695A40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9E3CA1C" w14:textId="77777777" w:rsidR="00CD2257" w:rsidRPr="00695A40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2CD415A" w14:textId="77777777" w:rsidR="00CD2257" w:rsidRPr="00695A40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75107D7" w14:textId="77777777" w:rsidR="00CD2257" w:rsidRPr="00695A40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A69D64" w14:textId="77777777" w:rsidR="00CD2257" w:rsidRPr="00695A40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</w:tcPr>
          <w:p w14:paraId="14F100D0" w14:textId="77777777" w:rsidR="00CD2257" w:rsidRPr="00695A40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B8EC39" w14:textId="77777777" w:rsidR="00CD2257" w:rsidRPr="00695A40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5D4B3D8B" w14:textId="77777777" w:rsidR="00CD2257" w:rsidRPr="00695A40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107" w:right="-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</w:tr>
      <w:tr w:rsidR="00CD2257" w:rsidRPr="00695A40" w14:paraId="317DF810" w14:textId="77777777" w:rsidTr="00126D16">
        <w:tc>
          <w:tcPr>
            <w:tcW w:w="3240" w:type="dxa"/>
            <w:shd w:val="clear" w:color="auto" w:fill="auto"/>
          </w:tcPr>
          <w:p w14:paraId="45C44A39" w14:textId="77777777" w:rsidR="00CD2257" w:rsidRPr="00695A40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95A4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4361D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695A4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</w:t>
            </w:r>
            <w:r w:rsidRPr="00695A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</w:t>
            </w:r>
          </w:p>
        </w:tc>
        <w:tc>
          <w:tcPr>
            <w:tcW w:w="270" w:type="dxa"/>
            <w:shd w:val="clear" w:color="auto" w:fill="auto"/>
          </w:tcPr>
          <w:p w14:paraId="16605097" w14:textId="77777777" w:rsidR="00CD2257" w:rsidRPr="00695A40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8006935" w14:textId="77777777" w:rsidR="00CD2257" w:rsidRPr="00695A40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D0BA26" w14:textId="77777777" w:rsidR="00CD2257" w:rsidRPr="00695A40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C81F781" w14:textId="77777777" w:rsidR="00CD2257" w:rsidRPr="00695A40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00F670" w14:textId="77777777" w:rsidR="00CD2257" w:rsidRPr="00695A40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FB1A27" w14:textId="77777777" w:rsidR="00CD2257" w:rsidRPr="00695A40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827207C" w14:textId="77777777" w:rsidR="00CD2257" w:rsidRPr="00695A40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</w:tcPr>
          <w:p w14:paraId="5016187A" w14:textId="77777777" w:rsidR="00CD2257" w:rsidRPr="00695A40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B5DB94" w14:textId="77777777" w:rsidR="00CD2257" w:rsidRPr="00695A40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2DB5C61C" w14:textId="77777777" w:rsidR="00CD2257" w:rsidRPr="00695A40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D2257" w:rsidRPr="00695A40" w14:paraId="5AA90ED4" w14:textId="77777777" w:rsidTr="00126D16">
        <w:tc>
          <w:tcPr>
            <w:tcW w:w="3240" w:type="dxa"/>
            <w:shd w:val="clear" w:color="auto" w:fill="auto"/>
          </w:tcPr>
          <w:p w14:paraId="48A25A20" w14:textId="77777777" w:rsidR="00CD2257" w:rsidRPr="00695A40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43EE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95A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270" w:type="dxa"/>
            <w:shd w:val="clear" w:color="auto" w:fill="auto"/>
          </w:tcPr>
          <w:p w14:paraId="17684F13" w14:textId="77777777" w:rsidR="00CD2257" w:rsidRPr="00695A40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7AE5064" w14:textId="77777777" w:rsidR="00CD2257" w:rsidRPr="00695A40" w:rsidRDefault="004361DA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54EC08E" w14:textId="77777777" w:rsidR="00CD2257" w:rsidRPr="00695A40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3DD238" w14:textId="77777777" w:rsidR="00CD2257" w:rsidRPr="00695A40" w:rsidRDefault="00CC5A41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5A41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CD225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C5A41">
              <w:rPr>
                <w:rFonts w:ascii="Angsana New" w:hAnsi="Angsana New"/>
                <w:color w:val="000000"/>
                <w:sz w:val="30"/>
                <w:szCs w:val="30"/>
              </w:rPr>
              <w:t>264</w:t>
            </w:r>
            <w:r w:rsidR="00CD2257">
              <w:rPr>
                <w:rFonts w:ascii="Angsana New" w:hAnsi="Angsana New"/>
                <w:color w:val="000000"/>
                <w:sz w:val="30"/>
                <w:szCs w:val="30"/>
              </w:rPr>
              <w:t>.</w:t>
            </w:r>
            <w:r w:rsidR="00E82DAF" w:rsidRPr="00E82DAF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CC5A41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3B65E86" w14:textId="77777777" w:rsidR="00CD2257" w:rsidRPr="00695A40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6550CA7" w14:textId="77777777" w:rsidR="00CD2257" w:rsidRPr="00695A40" w:rsidRDefault="00CC5A41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5A41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CD225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C5A41">
              <w:rPr>
                <w:rFonts w:ascii="Angsana New" w:hAnsi="Angsana New"/>
                <w:color w:val="000000"/>
                <w:sz w:val="30"/>
                <w:szCs w:val="30"/>
              </w:rPr>
              <w:t>264</w:t>
            </w:r>
            <w:r w:rsidR="00CD2257">
              <w:rPr>
                <w:rFonts w:ascii="Angsana New" w:hAnsi="Angsana New"/>
                <w:color w:val="000000"/>
                <w:sz w:val="30"/>
                <w:szCs w:val="30"/>
              </w:rPr>
              <w:t>.</w:t>
            </w:r>
            <w:r w:rsidR="00E82DAF" w:rsidRPr="00E82DAF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CC5A41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7D33192" w14:textId="77777777" w:rsidR="00CD2257" w:rsidRPr="00695A40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</w:tcPr>
          <w:p w14:paraId="6C216BC7" w14:textId="77777777" w:rsidR="00CD2257" w:rsidRPr="00695A40" w:rsidRDefault="00CC5A41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5A41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CD225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C5A41">
              <w:rPr>
                <w:rFonts w:ascii="Angsana New" w:hAnsi="Angsana New"/>
                <w:color w:val="000000"/>
                <w:sz w:val="30"/>
                <w:szCs w:val="30"/>
              </w:rPr>
              <w:t>264</w:t>
            </w:r>
            <w:r w:rsidR="00CD2257">
              <w:rPr>
                <w:rFonts w:ascii="Angsana New" w:hAnsi="Angsana New"/>
                <w:color w:val="000000"/>
                <w:sz w:val="30"/>
                <w:szCs w:val="30"/>
              </w:rPr>
              <w:t>.</w:t>
            </w:r>
            <w:r w:rsidR="00E82DAF" w:rsidRPr="00E82DAF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CC5A41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930A4E8" w14:textId="77777777" w:rsidR="00CD2257" w:rsidRPr="00695A40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3A333C9C" w14:textId="77777777" w:rsidR="00CD2257" w:rsidRPr="00695A40" w:rsidRDefault="00CC5A41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5A41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CD225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C5A41">
              <w:rPr>
                <w:rFonts w:ascii="Angsana New" w:hAnsi="Angsana New"/>
                <w:color w:val="000000"/>
                <w:sz w:val="30"/>
                <w:szCs w:val="30"/>
              </w:rPr>
              <w:t>264</w:t>
            </w:r>
            <w:r w:rsidR="00CD2257">
              <w:rPr>
                <w:rFonts w:ascii="Angsana New" w:hAnsi="Angsana New"/>
                <w:color w:val="000000"/>
                <w:sz w:val="30"/>
                <w:szCs w:val="30"/>
              </w:rPr>
              <w:t>.</w:t>
            </w:r>
            <w:r w:rsidR="00E82DAF" w:rsidRPr="00E82DAF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CC5A41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CD2257" w:rsidRPr="00695A40" w14:paraId="196D2BF3" w14:textId="77777777" w:rsidTr="00126D16">
        <w:tc>
          <w:tcPr>
            <w:tcW w:w="3240" w:type="dxa"/>
            <w:shd w:val="clear" w:color="auto" w:fill="auto"/>
          </w:tcPr>
          <w:p w14:paraId="22AAB2E9" w14:textId="77777777" w:rsidR="00CD2257" w:rsidRPr="00EA48A9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CC5A41" w:rsidRPr="00CC5A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Pr="00E216F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099E4A99" w14:textId="77777777" w:rsidR="00CD2257" w:rsidRPr="00695A40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8A07AAB" w14:textId="77777777" w:rsidR="00CD2257" w:rsidRPr="00695A40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8EB69B" w14:textId="77777777" w:rsidR="00CD2257" w:rsidRPr="00695A40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10032E7" w14:textId="77777777" w:rsidR="00CD2257" w:rsidRPr="00695A40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AD6C2E" w14:textId="77777777" w:rsidR="00CD2257" w:rsidRPr="00695A40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B1C1D9E" w14:textId="77777777" w:rsidR="00CD2257" w:rsidRPr="00695A40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A913FC" w14:textId="77777777" w:rsidR="00CD2257" w:rsidRPr="00695A40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</w:tcPr>
          <w:p w14:paraId="31707F5E" w14:textId="77777777" w:rsidR="00CD2257" w:rsidRPr="00695A40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D3044D" w14:textId="77777777" w:rsidR="00CD2257" w:rsidRPr="00695A40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</w:tcPr>
          <w:p w14:paraId="1158DEEF" w14:textId="77777777" w:rsidR="00CD2257" w:rsidRPr="00695A40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107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CD2257" w:rsidRPr="00695A40" w14:paraId="434FCA11" w14:textId="77777777" w:rsidTr="00126D16">
        <w:trPr>
          <w:trHeight w:val="80"/>
        </w:trPr>
        <w:tc>
          <w:tcPr>
            <w:tcW w:w="3240" w:type="dxa"/>
            <w:shd w:val="clear" w:color="auto" w:fill="auto"/>
          </w:tcPr>
          <w:p w14:paraId="0C3BDACE" w14:textId="77777777" w:rsidR="00CD2257" w:rsidRPr="00695A40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943E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-  </w:t>
            </w:r>
            <w:r w:rsidRPr="001943EE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270" w:type="dxa"/>
            <w:shd w:val="clear" w:color="auto" w:fill="auto"/>
          </w:tcPr>
          <w:p w14:paraId="6F45B5EC" w14:textId="77777777" w:rsidR="00CD2257" w:rsidRPr="00695A40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0611B90" w14:textId="77777777" w:rsidR="00CD2257" w:rsidRPr="00695A40" w:rsidRDefault="004361DA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86B54D5" w14:textId="77777777" w:rsidR="00CD2257" w:rsidRPr="00695A40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8A229FA" w14:textId="77777777" w:rsidR="00CD2257" w:rsidRPr="00695A40" w:rsidRDefault="00CC5A41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CD2257" w:rsidRPr="00695A4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CC5A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264</w:t>
            </w:r>
            <w:r w:rsidR="00CD2257" w:rsidRPr="00695A4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.</w:t>
            </w:r>
            <w:r w:rsidR="00E82DAF" w:rsidRPr="00E82DA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</w:t>
            </w:r>
            <w:r w:rsidRPr="00CC5A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03110F2" w14:textId="77777777" w:rsidR="00CD2257" w:rsidRPr="00695A40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563E570" w14:textId="77777777" w:rsidR="00CD2257" w:rsidRPr="00695A40" w:rsidRDefault="00CC5A41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CD2257" w:rsidRPr="00695A4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CC5A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264</w:t>
            </w:r>
            <w:r w:rsidR="00CD2257" w:rsidRPr="00695A4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.</w:t>
            </w:r>
            <w:r w:rsidR="00E82DAF" w:rsidRPr="00E82DA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</w:t>
            </w:r>
            <w:r w:rsidRPr="00CC5A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465C524" w14:textId="77777777" w:rsidR="00CD2257" w:rsidRPr="00695A40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shd w:val="clear" w:color="auto" w:fill="auto"/>
          </w:tcPr>
          <w:p w14:paraId="3F48CC8C" w14:textId="77777777" w:rsidR="00CD2257" w:rsidRPr="00695A40" w:rsidRDefault="00CC5A41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CD2257" w:rsidRPr="00695A4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CC5A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264</w:t>
            </w:r>
            <w:r w:rsidR="00CD2257" w:rsidRPr="00695A4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.</w:t>
            </w:r>
            <w:r w:rsidR="00E82DAF" w:rsidRPr="00E82DA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</w:t>
            </w:r>
            <w:r w:rsidRPr="00CC5A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6DBE1DC" w14:textId="77777777" w:rsidR="00CD2257" w:rsidRPr="00695A40" w:rsidRDefault="00CD2257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auto"/>
          </w:tcPr>
          <w:p w14:paraId="1C74AE4F" w14:textId="77777777" w:rsidR="00CD2257" w:rsidRPr="00695A40" w:rsidRDefault="00CC5A41" w:rsidP="00C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107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CD2257" w:rsidRPr="00695A4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CC5A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264</w:t>
            </w:r>
            <w:r w:rsidR="00CD2257" w:rsidRPr="00695A4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.</w:t>
            </w:r>
            <w:r w:rsidR="00E82DAF" w:rsidRPr="00E82DA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</w:t>
            </w:r>
            <w:r w:rsidRPr="00CC5A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</w:tr>
    </w:tbl>
    <w:p w14:paraId="6707BEF2" w14:textId="77777777" w:rsidR="00FF7728" w:rsidRPr="00DB4313" w:rsidRDefault="00FF7728" w:rsidP="00DB4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F3542C6" w14:textId="77777777" w:rsidR="004F38AE" w:rsidRPr="00695A40" w:rsidRDefault="004F38AE" w:rsidP="004F3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95A4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294F7F3F" w14:textId="77777777" w:rsidR="004F38AE" w:rsidRPr="000C524C" w:rsidRDefault="004F38AE" w:rsidP="000C5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9D15B24" w14:textId="77777777" w:rsidR="004F38AE" w:rsidRDefault="004F38AE" w:rsidP="00727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95A40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CC5A41" w:rsidRPr="00CC5A41">
        <w:rPr>
          <w:rFonts w:ascii="Angsana New" w:hAnsi="Angsana New"/>
          <w:sz w:val="30"/>
          <w:szCs w:val="30"/>
        </w:rPr>
        <w:t>2535</w:t>
      </w:r>
      <w:r w:rsidRPr="00695A40">
        <w:rPr>
          <w:rFonts w:ascii="Angsana New" w:hAnsi="Angsana New"/>
          <w:sz w:val="30"/>
          <w:szCs w:val="30"/>
          <w:cs/>
        </w:rPr>
        <w:t xml:space="preserve"> มาตรา </w:t>
      </w:r>
      <w:r w:rsidR="00CC5A41" w:rsidRPr="00CC5A41">
        <w:rPr>
          <w:rFonts w:ascii="Angsana New" w:hAnsi="Angsana New"/>
          <w:sz w:val="30"/>
          <w:szCs w:val="30"/>
        </w:rPr>
        <w:t>5</w:t>
      </w:r>
      <w:r w:rsidR="004361DA">
        <w:rPr>
          <w:rFonts w:ascii="Angsana New" w:hAnsi="Angsana New"/>
          <w:sz w:val="30"/>
          <w:szCs w:val="30"/>
        </w:rPr>
        <w:t>1</w:t>
      </w:r>
      <w:r w:rsidRPr="00695A40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695A40">
        <w:rPr>
          <w:rFonts w:ascii="Angsana New" w:hAnsi="Angsana New"/>
          <w:sz w:val="30"/>
          <w:szCs w:val="30"/>
        </w:rPr>
        <w:t>“</w:t>
      </w:r>
      <w:r w:rsidRPr="00695A40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695A40">
        <w:rPr>
          <w:rFonts w:ascii="Angsana New" w:hAnsi="Angsana New"/>
          <w:sz w:val="30"/>
          <w:szCs w:val="30"/>
        </w:rPr>
        <w:t>”</w:t>
      </w:r>
      <w:r w:rsidRPr="00695A40">
        <w:rPr>
          <w:rFonts w:ascii="Angsana New" w:hAnsi="Angsana New"/>
          <w:sz w:val="30"/>
          <w:szCs w:val="30"/>
          <w:cs/>
        </w:rPr>
        <w:t>)</w:t>
      </w:r>
      <w:r w:rsidRPr="00695A40">
        <w:rPr>
          <w:rFonts w:ascii="Angsana New" w:hAnsi="Angsana New" w:hint="cs"/>
          <w:sz w:val="30"/>
          <w:szCs w:val="30"/>
          <w:cs/>
        </w:rPr>
        <w:t xml:space="preserve"> ส่วนเกินมูลค่าหุ้น</w:t>
      </w:r>
      <w:r w:rsidRPr="00695A40">
        <w:rPr>
          <w:rFonts w:ascii="Angsana New" w:hAnsi="Angsana New"/>
          <w:sz w:val="30"/>
          <w:szCs w:val="30"/>
          <w:cs/>
        </w:rPr>
        <w:t>นี้จะนำไปจ่ายเป็นเงินปันผลไม่ได้</w:t>
      </w:r>
    </w:p>
    <w:p w14:paraId="7B5DFDF2" w14:textId="77777777" w:rsidR="00DB4313" w:rsidRDefault="00DB4313" w:rsidP="004F3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both"/>
        <w:rPr>
          <w:rFonts w:ascii="Angsana New" w:hAnsi="Angsana New"/>
          <w:sz w:val="30"/>
          <w:szCs w:val="30"/>
        </w:rPr>
      </w:pPr>
    </w:p>
    <w:p w14:paraId="330B680B" w14:textId="77777777" w:rsidR="000C524C" w:rsidRDefault="000C5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b/>
          <w:bCs/>
          <w:cs/>
        </w:rPr>
        <w:br w:type="page"/>
      </w:r>
    </w:p>
    <w:p w14:paraId="5FE41609" w14:textId="75F42A65" w:rsidR="00C249FC" w:rsidRPr="00D50043" w:rsidRDefault="00C249FC" w:rsidP="00AB366C">
      <w:pPr>
        <w:pStyle w:val="Style1"/>
        <w:ind w:left="540" w:hanging="540"/>
        <w:rPr>
          <w:b/>
          <w:bCs/>
        </w:rPr>
      </w:pPr>
      <w:r w:rsidRPr="00D50043">
        <w:rPr>
          <w:b/>
          <w:bCs/>
          <w:cs/>
        </w:rPr>
        <w:t>สำรอง</w:t>
      </w:r>
    </w:p>
    <w:p w14:paraId="4C2E517A" w14:textId="77777777" w:rsidR="00997E15" w:rsidRPr="00650E91" w:rsidRDefault="00997E15" w:rsidP="00650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27F898FA" w14:textId="77777777" w:rsidR="002C179A" w:rsidRPr="00E216F2" w:rsidRDefault="002C179A" w:rsidP="00584AE7">
      <w:pPr>
        <w:spacing w:line="240" w:lineRule="auto"/>
        <w:ind w:left="547"/>
        <w:rPr>
          <w:rFonts w:ascii="Angsana New" w:hAnsi="Angsana New"/>
          <w:sz w:val="30"/>
          <w:szCs w:val="30"/>
        </w:rPr>
      </w:pPr>
      <w:r w:rsidRPr="00E216F2">
        <w:rPr>
          <w:rFonts w:ascii="Angsana New" w:hAnsi="Angsana New" w:hint="cs"/>
          <w:sz w:val="30"/>
          <w:szCs w:val="30"/>
          <w:cs/>
        </w:rPr>
        <w:t>สำรองประกอบด้วย</w:t>
      </w:r>
    </w:p>
    <w:p w14:paraId="071178A1" w14:textId="77777777" w:rsidR="002C179A" w:rsidRPr="00650E91" w:rsidRDefault="002C179A" w:rsidP="00650E91">
      <w:pPr>
        <w:tabs>
          <w:tab w:val="clear" w:pos="454"/>
          <w:tab w:val="left" w:pos="540"/>
        </w:tabs>
        <w:spacing w:line="240" w:lineRule="auto"/>
        <w:ind w:left="547"/>
        <w:rPr>
          <w:rFonts w:ascii="Angsana New" w:hAnsi="Angsana New"/>
          <w:sz w:val="20"/>
          <w:szCs w:val="20"/>
        </w:rPr>
      </w:pPr>
    </w:p>
    <w:p w14:paraId="444D68BE" w14:textId="77777777" w:rsidR="002C179A" w:rsidRPr="00E216F2" w:rsidRDefault="002C179A" w:rsidP="00E268F0">
      <w:pPr>
        <w:tabs>
          <w:tab w:val="clear" w:pos="454"/>
          <w:tab w:val="left" w:pos="540"/>
        </w:tabs>
        <w:spacing w:line="240" w:lineRule="auto"/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  <w:r w:rsidRPr="00E216F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การจัดสรรกำไร และ</w:t>
      </w:r>
      <w:r w:rsidRPr="00E216F2">
        <w:rPr>
          <w:rFonts w:ascii="Angsana New" w:hAnsi="Angsana New"/>
          <w:b/>
          <w:bCs/>
          <w:i/>
          <w:iCs/>
          <w:sz w:val="30"/>
          <w:szCs w:val="30"/>
        </w:rPr>
        <w:t>/</w:t>
      </w:r>
      <w:r w:rsidRPr="00E216F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หรือ กำไรสะสม</w:t>
      </w:r>
    </w:p>
    <w:p w14:paraId="68B819F6" w14:textId="77777777" w:rsidR="00E268F0" w:rsidRPr="00650E91" w:rsidRDefault="00E268F0" w:rsidP="00650E91">
      <w:pPr>
        <w:tabs>
          <w:tab w:val="clear" w:pos="454"/>
          <w:tab w:val="left" w:pos="540"/>
        </w:tabs>
        <w:spacing w:line="240" w:lineRule="auto"/>
        <w:ind w:left="547"/>
        <w:rPr>
          <w:rFonts w:ascii="Angsana New" w:hAnsi="Angsana New"/>
          <w:sz w:val="20"/>
          <w:szCs w:val="20"/>
        </w:rPr>
      </w:pPr>
    </w:p>
    <w:p w14:paraId="79C8E381" w14:textId="77777777" w:rsidR="00885E94" w:rsidRDefault="00997E15" w:rsidP="0088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</w:rPr>
      </w:pPr>
      <w:r w:rsidRPr="00E216F2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2ACCD6B5" w14:textId="77777777" w:rsidR="00885E94" w:rsidRPr="00650E91" w:rsidRDefault="00885E94" w:rsidP="00650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16"/>
          <w:szCs w:val="16"/>
        </w:rPr>
      </w:pPr>
    </w:p>
    <w:p w14:paraId="0F55A790" w14:textId="77777777" w:rsidR="00997E15" w:rsidRPr="00E216F2" w:rsidRDefault="00997E15" w:rsidP="00584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E216F2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CC5A41" w:rsidRPr="00CC5A41">
        <w:rPr>
          <w:rFonts w:ascii="Angsana New" w:hAnsi="Angsana New"/>
          <w:sz w:val="30"/>
          <w:szCs w:val="30"/>
        </w:rPr>
        <w:t>2535</w:t>
      </w:r>
      <w:r w:rsidRPr="00E216F2">
        <w:rPr>
          <w:rFonts w:ascii="Angsana New" w:hAnsi="Angsana New"/>
          <w:sz w:val="30"/>
          <w:szCs w:val="30"/>
          <w:cs/>
        </w:rPr>
        <w:t xml:space="preserve"> มาตรา </w:t>
      </w:r>
      <w:r w:rsidR="004361DA">
        <w:rPr>
          <w:rFonts w:ascii="Angsana New" w:hAnsi="Angsana New"/>
          <w:sz w:val="30"/>
          <w:szCs w:val="30"/>
        </w:rPr>
        <w:t>11</w:t>
      </w:r>
      <w:r w:rsidR="00CC5A41" w:rsidRPr="00CC5A41">
        <w:rPr>
          <w:rFonts w:ascii="Angsana New" w:hAnsi="Angsana New"/>
          <w:sz w:val="30"/>
          <w:szCs w:val="30"/>
        </w:rPr>
        <w:t>6</w:t>
      </w:r>
      <w:r w:rsidRPr="00E216F2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E216F2">
        <w:rPr>
          <w:rFonts w:ascii="Angsana New" w:hAnsi="Angsana New"/>
          <w:sz w:val="30"/>
          <w:szCs w:val="30"/>
        </w:rPr>
        <w:t>“</w:t>
      </w:r>
      <w:r w:rsidRPr="00E216F2">
        <w:rPr>
          <w:rFonts w:ascii="Angsana New" w:hAnsi="Angsana New"/>
          <w:sz w:val="30"/>
          <w:szCs w:val="30"/>
          <w:cs/>
        </w:rPr>
        <w:t>สำรองตามกฎหมาย</w:t>
      </w:r>
      <w:r w:rsidRPr="00E216F2">
        <w:rPr>
          <w:rFonts w:ascii="Angsana New" w:hAnsi="Angsana New"/>
          <w:sz w:val="30"/>
          <w:szCs w:val="30"/>
        </w:rPr>
        <w:t>”</w:t>
      </w:r>
      <w:r w:rsidRPr="00E216F2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="00CC5A41" w:rsidRPr="00CC5A41">
        <w:rPr>
          <w:rFonts w:ascii="Angsana New" w:hAnsi="Angsana New"/>
          <w:sz w:val="30"/>
          <w:szCs w:val="30"/>
        </w:rPr>
        <w:t>5</w:t>
      </w:r>
      <w:r w:rsidRPr="00E216F2">
        <w:rPr>
          <w:rFonts w:ascii="Angsana New" w:hAnsi="Angsana New"/>
          <w:sz w:val="30"/>
          <w:szCs w:val="30"/>
        </w:rPr>
        <w:t xml:space="preserve"> </w:t>
      </w:r>
      <w:r w:rsidRPr="00E216F2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4361DA">
        <w:rPr>
          <w:rFonts w:ascii="Angsana New" w:hAnsi="Angsana New"/>
          <w:sz w:val="30"/>
          <w:szCs w:val="30"/>
        </w:rPr>
        <w:t>10</w:t>
      </w:r>
      <w:r w:rsidRPr="00E216F2">
        <w:rPr>
          <w:rFonts w:ascii="Angsana New" w:hAnsi="Angsana New"/>
          <w:sz w:val="30"/>
          <w:szCs w:val="30"/>
        </w:rPr>
        <w:t xml:space="preserve"> </w:t>
      </w:r>
      <w:r w:rsidRPr="00E216F2">
        <w:rPr>
          <w:rFonts w:ascii="Angsana New" w:hAnsi="Angsana New"/>
          <w:sz w:val="30"/>
          <w:szCs w:val="30"/>
          <w:cs/>
        </w:rPr>
        <w:t>ของทุนจดทะเบียน  เงินสำรองนี้จะนำไปจ่ายเป็นเงินปันผลไม่ได้</w:t>
      </w:r>
    </w:p>
    <w:p w14:paraId="6409EF90" w14:textId="77777777" w:rsidR="00766EA5" w:rsidRPr="00650E91" w:rsidRDefault="00766EA5" w:rsidP="00650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6C38669D" w14:textId="77777777" w:rsidR="00F02DFA" w:rsidRPr="00E216F2" w:rsidRDefault="00F02DFA" w:rsidP="00584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216F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4AC5862D" w14:textId="77777777" w:rsidR="00F02DFA" w:rsidRPr="00650E91" w:rsidRDefault="00F02DFA" w:rsidP="00650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16B950FB" w14:textId="77777777" w:rsidR="00997E15" w:rsidRDefault="000B50A0" w:rsidP="00584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</w:rPr>
      </w:pPr>
      <w:r w:rsidRPr="000B50A0">
        <w:rPr>
          <w:rFonts w:ascii="Angsana New" w:hAnsi="Angsana New" w:hint="cs"/>
          <w:b/>
          <w:bCs/>
          <w:sz w:val="30"/>
          <w:szCs w:val="30"/>
          <w:cs/>
        </w:rPr>
        <w:t>สำรองการแปลงค่างบการเงิน</w:t>
      </w:r>
    </w:p>
    <w:p w14:paraId="5E645E7C" w14:textId="77777777" w:rsidR="00885E94" w:rsidRPr="00650E91" w:rsidRDefault="00885E94" w:rsidP="00650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16"/>
          <w:szCs w:val="16"/>
          <w:cs/>
        </w:rPr>
      </w:pPr>
    </w:p>
    <w:p w14:paraId="4B89A8D1" w14:textId="77777777" w:rsidR="00C834BD" w:rsidRDefault="000B50A0" w:rsidP="00584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สำรอง</w:t>
      </w:r>
      <w:r w:rsidR="00997E15" w:rsidRPr="00E216F2">
        <w:rPr>
          <w:rFonts w:ascii="Angsana New" w:hAnsi="Angsana New" w:hint="cs"/>
          <w:sz w:val="30"/>
          <w:szCs w:val="30"/>
          <w:cs/>
        </w:rPr>
        <w:t>การแปลง</w:t>
      </w:r>
      <w:r w:rsidR="00AE3DA0" w:rsidRPr="00E216F2">
        <w:rPr>
          <w:rFonts w:ascii="Angsana New" w:hAnsi="Angsana New" w:hint="cs"/>
          <w:sz w:val="30"/>
          <w:szCs w:val="30"/>
          <w:cs/>
        </w:rPr>
        <w:t>ค่างบการเงินแสดงในส่วนของผู้ถือหุ้น</w:t>
      </w:r>
      <w:r w:rsidR="00997E15" w:rsidRPr="00E216F2">
        <w:rPr>
          <w:rFonts w:ascii="Angsana New" w:hAnsi="Angsana New" w:hint="cs"/>
          <w:sz w:val="30"/>
          <w:szCs w:val="30"/>
          <w:cs/>
        </w:rPr>
        <w:t>ประกอบด้วยผลต่างการแปลงค่าทั้งหมดจากงบการเงินของหน่วยงานในต่างประเทศ</w:t>
      </w:r>
    </w:p>
    <w:p w14:paraId="7B1E37BC" w14:textId="77777777" w:rsidR="004D4C45" w:rsidRDefault="004D4C45" w:rsidP="00650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514D1105" w14:textId="77777777" w:rsidR="000B50A0" w:rsidRDefault="000B50A0" w:rsidP="000B5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0B50A0">
        <w:rPr>
          <w:rFonts w:ascii="Angsana New" w:hAnsi="Angsana New" w:hint="cs"/>
          <w:b/>
          <w:bCs/>
          <w:sz w:val="30"/>
          <w:szCs w:val="30"/>
          <w:cs/>
        </w:rPr>
        <w:t>สำรองการเปลี่ยนแปลงในมูลค่ายุติธรรมของปี</w:t>
      </w:r>
      <w:r w:rsidRPr="000B50A0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b/>
          <w:bCs/>
          <w:sz w:val="30"/>
          <w:szCs w:val="30"/>
        </w:rPr>
        <w:t>2563</w:t>
      </w:r>
    </w:p>
    <w:p w14:paraId="1492D20C" w14:textId="77777777" w:rsidR="000B50A0" w:rsidRPr="00650E91" w:rsidRDefault="000B50A0" w:rsidP="000B5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  <w:cs/>
        </w:rPr>
      </w:pPr>
    </w:p>
    <w:p w14:paraId="5F90D90B" w14:textId="77777777" w:rsidR="000B50A0" w:rsidRPr="000B50A0" w:rsidRDefault="000B50A0" w:rsidP="000B50A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B50A0">
        <w:rPr>
          <w:rFonts w:ascii="Angsana New" w:hAnsi="Angsana New"/>
          <w:sz w:val="30"/>
          <w:szCs w:val="30"/>
          <w:cs/>
        </w:rPr>
        <w:t>สำรองการเปลี่ยนแปลงในมูลค่ายุติธรรมประกอบด้วย</w:t>
      </w:r>
    </w:p>
    <w:p w14:paraId="52E36E29" w14:textId="77777777" w:rsidR="000B50A0" w:rsidRPr="000B50A0" w:rsidRDefault="000B50A0" w:rsidP="002F2927">
      <w:pPr>
        <w:pStyle w:val="ListParagraph"/>
        <w:numPr>
          <w:ilvl w:val="0"/>
          <w:numId w:val="38"/>
        </w:numPr>
        <w:tabs>
          <w:tab w:val="clear" w:pos="227"/>
          <w:tab w:val="clear" w:pos="340"/>
          <w:tab w:val="clear" w:pos="454"/>
          <w:tab w:val="clear" w:pos="680"/>
        </w:tabs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0B50A0">
        <w:rPr>
          <w:rFonts w:ascii="Angsana New" w:hAnsi="Angsana New"/>
          <w:sz w:val="30"/>
          <w:szCs w:val="30"/>
          <w:cs/>
        </w:rPr>
        <w:t xml:space="preserve"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 </w:t>
      </w:r>
    </w:p>
    <w:p w14:paraId="7A05FBB3" w14:textId="77777777" w:rsidR="00FF7728" w:rsidRPr="00DB4313" w:rsidRDefault="000B50A0" w:rsidP="002F2927">
      <w:pPr>
        <w:pStyle w:val="ListParagraph"/>
        <w:numPr>
          <w:ilvl w:val="0"/>
          <w:numId w:val="38"/>
        </w:numPr>
        <w:tabs>
          <w:tab w:val="clear" w:pos="227"/>
          <w:tab w:val="clear" w:pos="340"/>
          <w:tab w:val="clear" w:pos="454"/>
          <w:tab w:val="clear" w:pos="680"/>
        </w:tabs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0B50A0">
        <w:rPr>
          <w:rFonts w:ascii="Angsana New" w:hAnsi="Angsana New"/>
          <w:sz w:val="30"/>
          <w:szCs w:val="30"/>
          <w:cs/>
        </w:rPr>
        <w:t>ผลสะสมของการเปลี่ยนแปลงในมูลค่ายุติธรรมสุทธิของตราสารหนี้ที่วัดมูลค่ายุติธรรมผ่านกำไรหรือขาดทุนเบ็ดเสร็จอื่นจนกระทั่งมีการตัดรายการหรือจัดประเภทรายการใหม่ มูลค่าดังกล่าวจะถูกปรับลดด้วยค่าเผื่อผลขาดทุน</w:t>
      </w:r>
    </w:p>
    <w:p w14:paraId="5295F5F1" w14:textId="77777777" w:rsidR="00FF7728" w:rsidRPr="000B50A0" w:rsidRDefault="00FF7728" w:rsidP="00584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5E08F863" w14:textId="77777777" w:rsidR="00997E15" w:rsidRDefault="000B50A0" w:rsidP="00584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0B50A0">
        <w:rPr>
          <w:rFonts w:ascii="Angsana New" w:hAnsi="Angsana New" w:hint="cs"/>
          <w:b/>
          <w:bCs/>
          <w:sz w:val="30"/>
          <w:szCs w:val="30"/>
          <w:cs/>
        </w:rPr>
        <w:t>สำรองการเปลี่ยนแปลงในมูลค่ายุติธรรมของปี</w:t>
      </w:r>
      <w:r w:rsidRPr="000B50A0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b/>
          <w:bCs/>
          <w:sz w:val="30"/>
          <w:szCs w:val="30"/>
        </w:rPr>
        <w:t>2562</w:t>
      </w:r>
    </w:p>
    <w:p w14:paraId="192DE601" w14:textId="77777777" w:rsidR="00885E94" w:rsidRPr="00650E91" w:rsidRDefault="00885E94" w:rsidP="00650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  <w:cs/>
        </w:rPr>
      </w:pPr>
    </w:p>
    <w:p w14:paraId="10DD6765" w14:textId="77777777" w:rsidR="00997E15" w:rsidRPr="00E216F2" w:rsidRDefault="000B50A0" w:rsidP="00584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B50A0">
        <w:rPr>
          <w:rFonts w:ascii="Angsana New" w:hAnsi="Angsana New" w:hint="cs"/>
          <w:sz w:val="30"/>
          <w:szCs w:val="30"/>
          <w:cs/>
        </w:rPr>
        <w:t>การเปลี่ยนแปลงในมูลค่ายุติธรรมของเงินลงทุนเผื่อขายประกอบด้วยผลรวมการเปลี่ยนแปลงในมูลค่ายุติธรรมของ</w:t>
      </w:r>
      <w:r w:rsidRPr="000B50A0">
        <w:rPr>
          <w:rFonts w:ascii="Angsana New" w:hAnsi="Angsana New"/>
          <w:sz w:val="30"/>
          <w:szCs w:val="30"/>
          <w:cs/>
        </w:rPr>
        <w:t xml:space="preserve">           </w:t>
      </w:r>
      <w:r w:rsidRPr="000B50A0">
        <w:rPr>
          <w:rFonts w:ascii="Angsana New" w:hAnsi="Angsana New" w:hint="cs"/>
          <w:sz w:val="30"/>
          <w:szCs w:val="30"/>
          <w:cs/>
        </w:rPr>
        <w:t>เงินลงทุนเผื่อขายจนกระทั่งมีการตัดรายการหรือเกิดการด้อยค่า</w:t>
      </w:r>
    </w:p>
    <w:p w14:paraId="18D4358E" w14:textId="77777777" w:rsidR="00997E15" w:rsidRPr="00650E91" w:rsidRDefault="00997E15" w:rsidP="00650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20175457" w14:textId="77777777" w:rsidR="00997E15" w:rsidRDefault="00334F80" w:rsidP="00584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334F80">
        <w:rPr>
          <w:rFonts w:ascii="Angsana New" w:hAnsi="Angsana New" w:hint="cs"/>
          <w:b/>
          <w:bCs/>
          <w:sz w:val="30"/>
          <w:szCs w:val="30"/>
          <w:cs/>
        </w:rPr>
        <w:t>สำรองการตีราคาสินทรัพย์ใหม่</w:t>
      </w:r>
    </w:p>
    <w:p w14:paraId="3A0B5995" w14:textId="77777777" w:rsidR="00885E94" w:rsidRPr="00650E91" w:rsidRDefault="00885E94" w:rsidP="00650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60788A02" w14:textId="77777777" w:rsidR="00997E15" w:rsidRDefault="00334F80" w:rsidP="00584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34F80">
        <w:rPr>
          <w:rFonts w:ascii="Angsana New" w:hAnsi="Angsana New" w:hint="cs"/>
          <w:sz w:val="30"/>
          <w:szCs w:val="30"/>
          <w:cs/>
        </w:rPr>
        <w:t>สำรองการตีราคาสินทรัพย์ใหม่</w:t>
      </w:r>
      <w:r w:rsidR="00997E15" w:rsidRPr="00E216F2">
        <w:rPr>
          <w:rFonts w:ascii="Angsana New" w:hAnsi="Angsana New" w:hint="cs"/>
          <w:sz w:val="30"/>
          <w:szCs w:val="30"/>
          <w:cs/>
        </w:rPr>
        <w:t>ประกอบด้วยผลรวมของการเปล</w:t>
      </w:r>
      <w:r w:rsidR="00735526">
        <w:rPr>
          <w:rFonts w:ascii="Angsana New" w:hAnsi="Angsana New" w:hint="cs"/>
          <w:sz w:val="30"/>
          <w:szCs w:val="30"/>
          <w:cs/>
        </w:rPr>
        <w:t>ี่ยนแปลงสุทธิของการตีราคาสินทรัพย์</w:t>
      </w:r>
      <w:r w:rsidR="00997E15" w:rsidRPr="00E216F2">
        <w:rPr>
          <w:rFonts w:ascii="Angsana New" w:hAnsi="Angsana New" w:hint="cs"/>
          <w:sz w:val="30"/>
          <w:szCs w:val="30"/>
          <w:cs/>
        </w:rPr>
        <w:t>ที่แสดงในงบการเงินด้วยการตีราคาใหม่จนกระทั่งมีการขายหรือจำหน่าย</w:t>
      </w:r>
    </w:p>
    <w:p w14:paraId="0B53699D" w14:textId="77777777" w:rsidR="003A4DBD" w:rsidRPr="00650E91" w:rsidRDefault="003A4DBD" w:rsidP="00650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1A075B51" w14:textId="77777777" w:rsidR="003A4DBD" w:rsidRDefault="00334F80" w:rsidP="003A4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334F80">
        <w:rPr>
          <w:rFonts w:ascii="Angsana New" w:hAnsi="Angsana New" w:hint="cs"/>
          <w:b/>
          <w:bCs/>
          <w:sz w:val="30"/>
          <w:szCs w:val="30"/>
          <w:cs/>
        </w:rPr>
        <w:t>สำรอง</w:t>
      </w:r>
      <w:r w:rsidR="003A4DBD" w:rsidRPr="003A4DBD">
        <w:rPr>
          <w:rFonts w:ascii="Angsana New" w:hAnsi="Angsana New"/>
          <w:b/>
          <w:bCs/>
          <w:sz w:val="30"/>
          <w:szCs w:val="30"/>
          <w:cs/>
        </w:rPr>
        <w:t>การเปลี่ยนแปลงสัดส่วนการถือหุ้นในบริษัทย่อย</w:t>
      </w:r>
    </w:p>
    <w:p w14:paraId="2746FD81" w14:textId="77777777" w:rsidR="00885E94" w:rsidRPr="00650E91" w:rsidRDefault="00885E94" w:rsidP="00650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697817DA" w14:textId="77777777" w:rsidR="003A4DBD" w:rsidRDefault="00334F80" w:rsidP="003A4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34F80">
        <w:rPr>
          <w:rFonts w:ascii="Angsana New" w:hAnsi="Angsana New" w:hint="cs"/>
          <w:sz w:val="30"/>
          <w:szCs w:val="30"/>
          <w:cs/>
        </w:rPr>
        <w:t>สำรอง</w:t>
      </w:r>
      <w:r w:rsidR="003A4DBD" w:rsidRPr="003A4DBD">
        <w:rPr>
          <w:rFonts w:ascii="Angsana New" w:hAnsi="Angsana New"/>
          <w:sz w:val="30"/>
          <w:szCs w:val="30"/>
          <w:cs/>
        </w:rPr>
        <w:t xml:space="preserve">การเปลี่ยนแปลงสัดส่วนการถือหุ้นในบริษัทย่อยในส่วนของผู้ถือหุ้นประกอบด้วย </w:t>
      </w:r>
      <w:r w:rsidR="003A4DBD" w:rsidRPr="003A4DBD">
        <w:rPr>
          <w:rFonts w:ascii="Angsana New" w:hAnsi="Angsana New" w:hint="cs"/>
          <w:sz w:val="30"/>
          <w:szCs w:val="30"/>
          <w:cs/>
        </w:rPr>
        <w:t>ผลกระทบ</w:t>
      </w:r>
      <w:r w:rsidR="003A4DBD" w:rsidRPr="003A4DBD">
        <w:rPr>
          <w:rFonts w:ascii="Angsana New" w:hAnsi="Angsana New"/>
          <w:sz w:val="30"/>
          <w:szCs w:val="30"/>
          <w:cs/>
        </w:rPr>
        <w:t>จากการปรับลดสัดส่วนการถือหุ้น</w:t>
      </w:r>
      <w:r w:rsidR="003A4DBD" w:rsidRPr="003A4DBD">
        <w:rPr>
          <w:rFonts w:ascii="Angsana New" w:hAnsi="Angsana New" w:hint="cs"/>
          <w:sz w:val="30"/>
          <w:szCs w:val="30"/>
          <w:cs/>
        </w:rPr>
        <w:t>ของบริษัทใน</w:t>
      </w:r>
      <w:r w:rsidR="003A4DBD" w:rsidRPr="003A4DBD">
        <w:rPr>
          <w:rFonts w:ascii="Angsana New" w:hAnsi="Angsana New"/>
          <w:sz w:val="30"/>
          <w:szCs w:val="30"/>
          <w:cs/>
        </w:rPr>
        <w:t>บริษัทย่อย</w:t>
      </w:r>
      <w:r w:rsidR="003A4DBD" w:rsidRPr="003A4DBD">
        <w:rPr>
          <w:rFonts w:ascii="Angsana New" w:hAnsi="Angsana New" w:hint="cs"/>
          <w:sz w:val="30"/>
          <w:szCs w:val="30"/>
          <w:cs/>
        </w:rPr>
        <w:t xml:space="preserve"> และผลต่างจาก</w:t>
      </w:r>
      <w:r w:rsidR="003A4DBD" w:rsidRPr="003A4DBD">
        <w:rPr>
          <w:rFonts w:ascii="Angsana New" w:hAnsi="Angsana New"/>
          <w:sz w:val="30"/>
          <w:szCs w:val="30"/>
          <w:cs/>
        </w:rPr>
        <w:t>การเปลี่ยนแปลงส่วนได้เสียของผู้ถือหุ้นบริษัทใหญ่ในบริษัทย่อยโดยที่ไม่ได้ทำให้บริษัทใหญ่สูญเสียอำนาจในการควบคุม</w:t>
      </w:r>
    </w:p>
    <w:p w14:paraId="3F37E5CE" w14:textId="77777777" w:rsidR="00267D61" w:rsidRDefault="00267D61" w:rsidP="003A4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E77E0FB" w14:textId="77777777" w:rsidR="00810395" w:rsidRDefault="00810395" w:rsidP="00584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b/>
          <w:bCs/>
          <w:sz w:val="30"/>
          <w:szCs w:val="30"/>
        </w:rPr>
      </w:pPr>
      <w:r w:rsidRPr="00E216F2">
        <w:rPr>
          <w:rFonts w:ascii="Angsana New" w:hAnsi="Angsana New" w:hint="cs"/>
          <w:b/>
          <w:bCs/>
          <w:sz w:val="30"/>
          <w:szCs w:val="30"/>
          <w:cs/>
        </w:rPr>
        <w:t>การเคลื่อนไหวในทุนสำรอง</w:t>
      </w:r>
    </w:p>
    <w:p w14:paraId="37FEF286" w14:textId="77777777" w:rsidR="00885E94" w:rsidRPr="00650E91" w:rsidRDefault="00885E94" w:rsidP="00650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16"/>
          <w:szCs w:val="16"/>
        </w:rPr>
      </w:pPr>
    </w:p>
    <w:p w14:paraId="4AAAC363" w14:textId="77777777" w:rsidR="00810395" w:rsidRDefault="00810395" w:rsidP="00584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  <w:r w:rsidRPr="00E216F2">
        <w:rPr>
          <w:rFonts w:ascii="Angsana New" w:hAnsi="Angsana New" w:hint="cs"/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14:paraId="14169C76" w14:textId="77777777" w:rsidR="00DB4313" w:rsidRPr="00E216F2" w:rsidRDefault="00DB4313" w:rsidP="00584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</w:p>
    <w:p w14:paraId="427D1922" w14:textId="77777777" w:rsidR="00AD09E4" w:rsidRPr="00DB4313" w:rsidRDefault="00AD09E4" w:rsidP="00210095">
      <w:pPr>
        <w:pStyle w:val="Style1"/>
        <w:ind w:left="540" w:hanging="540"/>
        <w:rPr>
          <w:b/>
          <w:bCs/>
        </w:rPr>
      </w:pPr>
      <w:r w:rsidRPr="00DB4313">
        <w:rPr>
          <w:b/>
          <w:bCs/>
          <w:cs/>
        </w:rPr>
        <w:t>ส่วนงาน</w:t>
      </w:r>
      <w:r w:rsidRPr="00DB4313">
        <w:rPr>
          <w:rFonts w:hint="cs"/>
          <w:b/>
          <w:bCs/>
          <w:cs/>
        </w:rPr>
        <w:t>ดำเนินงาน</w:t>
      </w:r>
      <w:r w:rsidR="001943EE" w:rsidRPr="00DB4313">
        <w:rPr>
          <w:rFonts w:hint="cs"/>
          <w:b/>
          <w:bCs/>
          <w:cs/>
        </w:rPr>
        <w:t>และการจำแนกรายได้</w:t>
      </w:r>
    </w:p>
    <w:p w14:paraId="543A0504" w14:textId="77777777" w:rsidR="00AD09E4" w:rsidRPr="000F37ED" w:rsidRDefault="00AD09E4" w:rsidP="00AD0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18"/>
        <w:rPr>
          <w:rFonts w:ascii="Angsana New" w:hAnsi="Angsana New"/>
          <w:sz w:val="28"/>
          <w:szCs w:val="28"/>
        </w:rPr>
      </w:pPr>
    </w:p>
    <w:p w14:paraId="50DF5839" w14:textId="77777777" w:rsidR="00AD09E4" w:rsidRDefault="00750AF3" w:rsidP="00AD0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50AF3">
        <w:rPr>
          <w:rFonts w:ascii="Angsana New" w:hAnsi="Angsana New" w:hint="cs"/>
          <w:sz w:val="30"/>
          <w:szCs w:val="30"/>
          <w:cs/>
        </w:rPr>
        <w:t>ผู้บริหารพิจารณาว่า</w:t>
      </w:r>
      <w:r w:rsidR="00AD09E4" w:rsidRPr="00AD09E4">
        <w:rPr>
          <w:rFonts w:ascii="Angsana New" w:hAnsi="Angsana New"/>
          <w:sz w:val="30"/>
          <w:szCs w:val="30"/>
          <w:cs/>
        </w:rPr>
        <w:t xml:space="preserve">กลุ่มบริษัทมี </w:t>
      </w:r>
      <w:r w:rsidR="00CC5A41" w:rsidRPr="00CC5A41">
        <w:rPr>
          <w:rFonts w:ascii="Angsana New" w:hAnsi="Angsana New"/>
          <w:sz w:val="30"/>
          <w:szCs w:val="30"/>
        </w:rPr>
        <w:t>6</w:t>
      </w:r>
      <w:r w:rsidR="00AD09E4" w:rsidRPr="00AD09E4">
        <w:rPr>
          <w:rFonts w:ascii="Angsana New" w:hAnsi="Angsana New"/>
          <w:sz w:val="30"/>
          <w:szCs w:val="30"/>
        </w:rPr>
        <w:t xml:space="preserve"> </w:t>
      </w:r>
      <w:r w:rsidR="00AD09E4" w:rsidRPr="00AD09E4">
        <w:rPr>
          <w:rFonts w:ascii="Angsana New" w:hAnsi="Angsana New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</w:t>
      </w:r>
      <w:r w:rsidR="001C71EA" w:rsidRPr="001C71EA">
        <w:rPr>
          <w:rFonts w:ascii="Angsana New" w:hAnsi="Angsana New" w:hint="cs"/>
          <w:sz w:val="30"/>
          <w:szCs w:val="30"/>
          <w:cs/>
        </w:rPr>
        <w:t>ที่มีสินค้าและการบริการที่แตกต่างกัน</w:t>
      </w:r>
      <w:r w:rsidR="001C71EA" w:rsidRPr="001C71EA">
        <w:rPr>
          <w:rFonts w:ascii="Angsana New" w:hAnsi="Angsana New"/>
          <w:sz w:val="30"/>
          <w:szCs w:val="30"/>
          <w:cs/>
        </w:rPr>
        <w:t xml:space="preserve"> </w:t>
      </w:r>
      <w:r w:rsidR="00AD09E4" w:rsidRPr="00AD09E4">
        <w:rPr>
          <w:rFonts w:ascii="Angsana New" w:hAnsi="Angsana New"/>
          <w:sz w:val="30"/>
          <w:szCs w:val="30"/>
          <w:cs/>
        </w:rPr>
        <w:t xml:space="preserve">และมีการบริหารจัดการแยกต่างหาก เนื่องจากใช้เทคโนโลยีและกลยุทธ์ทางการตลาดที่แตกต่างกัน  </w:t>
      </w:r>
      <w:r w:rsidR="001C71EA" w:rsidRPr="001C71EA">
        <w:rPr>
          <w:rFonts w:ascii="Angsana New" w:hAnsi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</w:t>
      </w:r>
      <w:r w:rsidR="001C71EA">
        <w:rPr>
          <w:rFonts w:ascii="Angsana New" w:hAnsi="Angsana New" w:hint="cs"/>
          <w:sz w:val="30"/>
          <w:szCs w:val="30"/>
          <w:cs/>
        </w:rPr>
        <w:t xml:space="preserve"> </w:t>
      </w:r>
      <w:r w:rsidR="001C71EA" w:rsidRPr="001C71EA">
        <w:rPr>
          <w:rFonts w:ascii="Angsana New" w:hAnsi="Angsana New" w:hint="cs"/>
          <w:sz w:val="30"/>
          <w:szCs w:val="30"/>
          <w:cs/>
        </w:rPr>
        <w:t>โดยสรุปมีดังนี้</w:t>
      </w:r>
    </w:p>
    <w:p w14:paraId="23486085" w14:textId="77777777" w:rsidR="000F37ED" w:rsidRPr="000F37ED" w:rsidRDefault="000F37ED" w:rsidP="00AD0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2AAB91AE" w14:textId="77777777" w:rsidR="00AD09E4" w:rsidRPr="00F50CB5" w:rsidRDefault="00AD09E4" w:rsidP="00AD0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50CB5">
        <w:rPr>
          <w:rFonts w:ascii="Angsana New" w:hAnsi="Angsana New"/>
          <w:sz w:val="30"/>
          <w:szCs w:val="30"/>
          <w:cs/>
        </w:rPr>
        <w:t xml:space="preserve">ส่วนงาน </w:t>
      </w:r>
      <w:r w:rsidR="004361DA">
        <w:rPr>
          <w:rFonts w:ascii="Angsana New" w:hAnsi="Angsana New"/>
          <w:sz w:val="30"/>
          <w:szCs w:val="30"/>
        </w:rPr>
        <w:t>1</w:t>
      </w:r>
      <w:r w:rsidRPr="00F50CB5">
        <w:rPr>
          <w:rFonts w:ascii="Angsana New" w:hAnsi="Angsana New"/>
          <w:sz w:val="30"/>
          <w:szCs w:val="30"/>
          <w:cs/>
        </w:rPr>
        <w:t xml:space="preserve"> </w:t>
      </w:r>
      <w:r w:rsidRPr="00F50CB5">
        <w:rPr>
          <w:rFonts w:ascii="Angsana New" w:hAnsi="Angsana New" w:hint="cs"/>
          <w:sz w:val="30"/>
          <w:szCs w:val="30"/>
          <w:cs/>
        </w:rPr>
        <w:t>สายธุรกิจเทคโนโลยี</w:t>
      </w:r>
      <w:r w:rsidR="00E32E13">
        <w:rPr>
          <w:rFonts w:ascii="Angsana New" w:hAnsi="Angsana New" w:hint="cs"/>
          <w:sz w:val="30"/>
          <w:szCs w:val="30"/>
          <w:cs/>
        </w:rPr>
        <w:t>สารสนเทศ</w:t>
      </w:r>
    </w:p>
    <w:p w14:paraId="13007F01" w14:textId="77777777" w:rsidR="00AD09E4" w:rsidRPr="00F50CB5" w:rsidRDefault="00AD09E4" w:rsidP="00F50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50CB5">
        <w:rPr>
          <w:rFonts w:ascii="Angsana New" w:hAnsi="Angsana New"/>
          <w:sz w:val="30"/>
          <w:szCs w:val="30"/>
          <w:cs/>
        </w:rPr>
        <w:t xml:space="preserve">ส่วนงาน </w:t>
      </w:r>
      <w:r w:rsidR="00CC5A41" w:rsidRPr="00CC5A41">
        <w:rPr>
          <w:rFonts w:ascii="Angsana New" w:hAnsi="Angsana New"/>
          <w:sz w:val="30"/>
          <w:szCs w:val="30"/>
        </w:rPr>
        <w:t>2</w:t>
      </w:r>
      <w:r w:rsidRPr="00F50CB5">
        <w:rPr>
          <w:rFonts w:ascii="Angsana New" w:hAnsi="Angsana New"/>
          <w:sz w:val="30"/>
          <w:szCs w:val="30"/>
          <w:cs/>
        </w:rPr>
        <w:t xml:space="preserve"> </w:t>
      </w:r>
      <w:r w:rsidR="005E6A92" w:rsidRPr="00F50CB5">
        <w:rPr>
          <w:rFonts w:ascii="Angsana New" w:hAnsi="Angsana New" w:hint="cs"/>
          <w:sz w:val="30"/>
          <w:szCs w:val="30"/>
          <w:cs/>
        </w:rPr>
        <w:t>สายธุรกิจบริการ</w:t>
      </w:r>
    </w:p>
    <w:p w14:paraId="15150516" w14:textId="77777777" w:rsidR="00AD09E4" w:rsidRPr="00F50CB5" w:rsidRDefault="00AD09E4" w:rsidP="00AD0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50CB5">
        <w:rPr>
          <w:rFonts w:ascii="Angsana New" w:hAnsi="Angsana New"/>
          <w:sz w:val="30"/>
          <w:szCs w:val="30"/>
          <w:cs/>
        </w:rPr>
        <w:t xml:space="preserve">ส่วนงาน </w:t>
      </w:r>
      <w:r w:rsidR="00CC5A41" w:rsidRPr="00CC5A41">
        <w:rPr>
          <w:rFonts w:ascii="Angsana New" w:hAnsi="Angsana New"/>
          <w:sz w:val="30"/>
          <w:szCs w:val="30"/>
        </w:rPr>
        <w:t>3</w:t>
      </w:r>
      <w:r w:rsidRPr="00F50CB5">
        <w:rPr>
          <w:rFonts w:ascii="Angsana New" w:hAnsi="Angsana New"/>
          <w:sz w:val="30"/>
          <w:szCs w:val="30"/>
          <w:cs/>
        </w:rPr>
        <w:t xml:space="preserve"> </w:t>
      </w:r>
      <w:r w:rsidR="00F50CB5" w:rsidRPr="00F50CB5">
        <w:rPr>
          <w:rFonts w:ascii="Angsana New" w:hAnsi="Angsana New" w:hint="cs"/>
          <w:sz w:val="30"/>
          <w:szCs w:val="30"/>
          <w:cs/>
        </w:rPr>
        <w:t>สายธุรกิจพลังงาน</w:t>
      </w:r>
    </w:p>
    <w:p w14:paraId="6270C78D" w14:textId="77777777" w:rsidR="00F50CB5" w:rsidRDefault="00F50CB5" w:rsidP="00F50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50CB5">
        <w:rPr>
          <w:rFonts w:ascii="Angsana New" w:hAnsi="Angsana New" w:hint="cs"/>
          <w:sz w:val="30"/>
          <w:szCs w:val="30"/>
          <w:cs/>
        </w:rPr>
        <w:t>ส่ว</w:t>
      </w:r>
      <w:r>
        <w:rPr>
          <w:rFonts w:ascii="Angsana New" w:hAnsi="Angsana New" w:hint="cs"/>
          <w:sz w:val="30"/>
          <w:szCs w:val="30"/>
          <w:cs/>
        </w:rPr>
        <w:t xml:space="preserve">นงาน </w:t>
      </w:r>
      <w:r w:rsidR="00CC5A41" w:rsidRPr="00CC5A41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 w:rsidRPr="00F50CB5">
        <w:rPr>
          <w:rFonts w:ascii="Angsana New" w:hAnsi="Angsana New" w:hint="cs"/>
          <w:sz w:val="30"/>
          <w:szCs w:val="30"/>
          <w:cs/>
        </w:rPr>
        <w:t>สายธุรกิจเน็ตเวิร์คโซลูชั่นส์</w:t>
      </w:r>
    </w:p>
    <w:p w14:paraId="1BA44CA8" w14:textId="77777777" w:rsidR="00F50CB5" w:rsidRDefault="00F50CB5" w:rsidP="00F50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CC5A41" w:rsidRPr="00CC5A41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 w:rsidRPr="00F50CB5">
        <w:rPr>
          <w:rFonts w:ascii="Angsana New" w:hAnsi="Angsana New" w:hint="cs"/>
          <w:sz w:val="30"/>
          <w:szCs w:val="30"/>
          <w:cs/>
        </w:rPr>
        <w:t>สายธุรกิจ</w:t>
      </w:r>
      <w:r w:rsidR="005E6A92">
        <w:rPr>
          <w:rFonts w:ascii="Angsana New" w:hAnsi="Angsana New" w:hint="cs"/>
          <w:sz w:val="30"/>
          <w:szCs w:val="30"/>
          <w:cs/>
        </w:rPr>
        <w:t>เทรดดิ้ง</w:t>
      </w:r>
    </w:p>
    <w:p w14:paraId="091D9A1B" w14:textId="77777777" w:rsidR="00F50CB5" w:rsidRPr="00AD09E4" w:rsidRDefault="00F50CB5" w:rsidP="00F50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CC5A41" w:rsidRPr="00CC5A41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 w:rsidRPr="00F50CB5">
        <w:rPr>
          <w:rFonts w:ascii="Angsana New" w:hAnsi="Angsana New" w:hint="cs"/>
          <w:sz w:val="30"/>
          <w:szCs w:val="30"/>
          <w:cs/>
        </w:rPr>
        <w:t>ธุรกิจพิเศษและอื่นๆ</w:t>
      </w:r>
    </w:p>
    <w:p w14:paraId="4FADC5D0" w14:textId="77777777" w:rsidR="00CB047B" w:rsidRDefault="00CB047B" w:rsidP="00AD0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88AABC1" w14:textId="77777777" w:rsidR="00AD09E4" w:rsidRDefault="001C71EA" w:rsidP="00AD0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ส่วน</w:t>
      </w:r>
      <w:r w:rsidR="00AD09E4" w:rsidRPr="00AD09E4">
        <w:rPr>
          <w:rFonts w:ascii="Angsana New" w:hAnsi="Angsana New"/>
          <w:sz w:val="30"/>
          <w:szCs w:val="30"/>
          <w:cs/>
        </w:rPr>
        <w:t>งานอื่นไม่มีส่วนงานใดที่เข้าเกณฑ์เชิงปริมาณเพื่อกำหนดส่วนงานที่รายงานใน</w:t>
      </w:r>
      <w:r w:rsidR="00AD09E4" w:rsidRPr="00ED1BF6">
        <w:rPr>
          <w:rFonts w:ascii="Angsana New" w:hAnsi="Angsana New"/>
          <w:sz w:val="30"/>
          <w:szCs w:val="30"/>
          <w:cs/>
        </w:rPr>
        <w:t xml:space="preserve">ปี </w:t>
      </w:r>
      <w:r w:rsidR="00CC5A41" w:rsidRPr="00CC5A41">
        <w:rPr>
          <w:rFonts w:ascii="Angsana New" w:hAnsi="Angsana New"/>
          <w:sz w:val="30"/>
          <w:szCs w:val="30"/>
        </w:rPr>
        <w:t>2563</w:t>
      </w:r>
      <w:r w:rsidR="00AD09E4" w:rsidRPr="00ED1BF6">
        <w:rPr>
          <w:rFonts w:ascii="Angsana New" w:hAnsi="Angsana New"/>
          <w:sz w:val="30"/>
          <w:szCs w:val="30"/>
        </w:rPr>
        <w:t xml:space="preserve"> </w:t>
      </w:r>
      <w:r w:rsidR="00AD09E4" w:rsidRPr="00ED1BF6">
        <w:rPr>
          <w:rFonts w:ascii="Angsana New" w:hAnsi="Angsana New"/>
          <w:sz w:val="30"/>
          <w:szCs w:val="30"/>
          <w:cs/>
        </w:rPr>
        <w:t xml:space="preserve">หรือ </w:t>
      </w:r>
      <w:r w:rsidR="00CC5A41" w:rsidRPr="00CC5A41">
        <w:rPr>
          <w:rFonts w:ascii="Angsana New" w:hAnsi="Angsana New"/>
          <w:sz w:val="30"/>
          <w:szCs w:val="30"/>
        </w:rPr>
        <w:t>2562</w:t>
      </w:r>
    </w:p>
    <w:p w14:paraId="5AEBFA3B" w14:textId="77777777" w:rsidR="005E6A92" w:rsidRDefault="005E6A92" w:rsidP="00AD0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9EB9196" w14:textId="77777777" w:rsidR="005E6A92" w:rsidRPr="00AD09E4" w:rsidRDefault="005E6A92" w:rsidP="00AD0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กลุ่มบริษัทได้แสดงข้อมูลตามส่วนงานที่รายงานของปี </w:t>
      </w:r>
      <w:r w:rsidR="00CC5A41" w:rsidRPr="00CC5A41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ใหม่ เพื่อให้สอดคล้องกับการแสดงข้อมูลตามส่วนงานของปี </w:t>
      </w:r>
      <w:r w:rsidR="00CC5A41" w:rsidRPr="00CC5A41">
        <w:rPr>
          <w:rFonts w:ascii="Angsana New" w:hAnsi="Angsana New"/>
          <w:sz w:val="30"/>
          <w:szCs w:val="30"/>
        </w:rPr>
        <w:t>2563</w:t>
      </w:r>
    </w:p>
    <w:p w14:paraId="4D3CED66" w14:textId="77777777" w:rsidR="00AD09E4" w:rsidRDefault="002521CA" w:rsidP="00AD0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18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ab/>
      </w:r>
    </w:p>
    <w:p w14:paraId="356C4DF4" w14:textId="77777777" w:rsidR="00AD09E4" w:rsidRPr="00AD09E4" w:rsidRDefault="00AD09E4" w:rsidP="00AD0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D09E4">
        <w:rPr>
          <w:rFonts w:ascii="Angsana New" w:hAnsi="Angsana New"/>
          <w:sz w:val="30"/>
          <w:szCs w:val="30"/>
          <w:cs/>
        </w:rPr>
        <w:t>ผลการดำเนินงานของแต่ละส่วนงา</w:t>
      </w:r>
      <w:r w:rsidR="001C71EA">
        <w:rPr>
          <w:rFonts w:ascii="Angsana New" w:hAnsi="Angsana New" w:hint="cs"/>
          <w:sz w:val="30"/>
          <w:szCs w:val="30"/>
          <w:cs/>
        </w:rPr>
        <w:t>น</w:t>
      </w:r>
      <w:r w:rsidRPr="00AD09E4">
        <w:rPr>
          <w:rFonts w:ascii="Angsana New" w:hAnsi="Angsana New"/>
          <w:sz w:val="30"/>
          <w:szCs w:val="30"/>
          <w:cs/>
        </w:rPr>
        <w:t>วัดโดยใช้กำไรก่อน</w:t>
      </w:r>
      <w:r>
        <w:rPr>
          <w:rFonts w:ascii="Angsana New" w:hAnsi="Angsana New" w:hint="cs"/>
          <w:sz w:val="30"/>
          <w:szCs w:val="30"/>
          <w:cs/>
        </w:rPr>
        <w:t>ต้นทุนทางการเงิน</w:t>
      </w:r>
      <w:r w:rsidR="002A5A43">
        <w:rPr>
          <w:rFonts w:ascii="Angsana New" w:hAnsi="Angsana New" w:hint="cs"/>
          <w:sz w:val="30"/>
          <w:szCs w:val="30"/>
          <w:cs/>
        </w:rPr>
        <w:t xml:space="preserve"> </w:t>
      </w:r>
      <w:r w:rsidRPr="00AD09E4">
        <w:rPr>
          <w:rFonts w:ascii="Angsana New" w:hAnsi="Angsana New"/>
          <w:sz w:val="30"/>
          <w:szCs w:val="30"/>
          <w:cs/>
        </w:rPr>
        <w:t>ภาษีเงินได้</w:t>
      </w:r>
      <w:r w:rsidR="002A5A43">
        <w:rPr>
          <w:rFonts w:ascii="Angsana New" w:hAnsi="Angsana New" w:hint="cs"/>
          <w:sz w:val="30"/>
          <w:szCs w:val="30"/>
          <w:cs/>
        </w:rPr>
        <w:t>และต้นทุนบริการในอดีตสำหรับผลประโยชน์พนักงาน</w:t>
      </w:r>
      <w:r w:rsidRPr="00AD09E4">
        <w:rPr>
          <w:rFonts w:ascii="Angsana New" w:hAnsi="Angsana New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AD09E4">
        <w:rPr>
          <w:rFonts w:ascii="Angsana New" w:hAnsi="Angsana New" w:hint="cs"/>
          <w:sz w:val="30"/>
          <w:szCs w:val="30"/>
          <w:cs/>
        </w:rPr>
        <w:t xml:space="preserve"> </w:t>
      </w:r>
      <w:r w:rsidRPr="00AD09E4">
        <w:rPr>
          <w:rFonts w:ascii="Angsana New" w:hAnsi="Angsana New"/>
          <w:sz w:val="30"/>
          <w:szCs w:val="30"/>
          <w:cs/>
        </w:rPr>
        <w:t>ผู้บริหารเชื่อว่าการใช้กำไรก่อน</w:t>
      </w:r>
      <w:r>
        <w:rPr>
          <w:rFonts w:ascii="Angsana New" w:hAnsi="Angsana New" w:hint="cs"/>
          <w:sz w:val="30"/>
          <w:szCs w:val="30"/>
          <w:cs/>
        </w:rPr>
        <w:t>ต้นทุนทางการเงิน</w:t>
      </w:r>
      <w:r w:rsidR="002A5A43">
        <w:rPr>
          <w:rFonts w:ascii="Angsana New" w:hAnsi="Angsana New" w:hint="cs"/>
          <w:sz w:val="30"/>
          <w:szCs w:val="30"/>
          <w:cs/>
        </w:rPr>
        <w:t xml:space="preserve"> </w:t>
      </w:r>
      <w:r w:rsidRPr="00AD09E4">
        <w:rPr>
          <w:rFonts w:ascii="Angsana New" w:hAnsi="Angsana New"/>
          <w:sz w:val="30"/>
          <w:szCs w:val="30"/>
          <w:cs/>
        </w:rPr>
        <w:t>ภาษีเงินได้</w:t>
      </w:r>
      <w:r w:rsidR="002A5A43">
        <w:rPr>
          <w:rFonts w:ascii="Angsana New" w:hAnsi="Angsana New" w:hint="cs"/>
          <w:sz w:val="30"/>
          <w:szCs w:val="30"/>
          <w:cs/>
        </w:rPr>
        <w:t>และต้นทุนบริการในอดีตสำหรับผลประโยชน์พนักงาน</w:t>
      </w:r>
      <w:r w:rsidRPr="00AD09E4">
        <w:rPr>
          <w:rFonts w:ascii="Angsana New" w:hAnsi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</w:t>
      </w:r>
      <w:r w:rsidRPr="00AD09E4">
        <w:rPr>
          <w:rFonts w:ascii="Angsana New" w:hAnsi="Angsana New" w:hint="cs"/>
          <w:sz w:val="30"/>
          <w:szCs w:val="30"/>
          <w:cs/>
        </w:rPr>
        <w:t>น</w:t>
      </w:r>
      <w:r w:rsidRPr="00AD09E4">
        <w:rPr>
          <w:rFonts w:ascii="Angsana New" w:hAnsi="Angsana New"/>
          <w:sz w:val="30"/>
          <w:szCs w:val="30"/>
          <w:cs/>
        </w:rPr>
        <w:t>อุตสาหกรรมเดียวกัน</w:t>
      </w:r>
      <w:r w:rsidR="001C71EA">
        <w:rPr>
          <w:rFonts w:ascii="Angsana New" w:hAnsi="Angsana New" w:hint="cs"/>
          <w:sz w:val="30"/>
          <w:szCs w:val="30"/>
          <w:cs/>
        </w:rPr>
        <w:t xml:space="preserve"> </w:t>
      </w:r>
      <w:r w:rsidR="001C71EA" w:rsidRPr="001C71EA">
        <w:rPr>
          <w:rFonts w:ascii="Angsana New" w:hAnsi="Angsana New" w:hint="cs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16F752B3" w14:textId="77777777" w:rsidR="001B28E0" w:rsidRPr="00E216F2" w:rsidRDefault="001B28E0" w:rsidP="00C24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1B28E0" w:rsidRPr="00E216F2" w:rsidSect="003A7618">
          <w:headerReference w:type="even" r:id="rId27"/>
          <w:footerReference w:type="default" r:id="rId28"/>
          <w:headerReference w:type="first" r:id="rId29"/>
          <w:footerReference w:type="first" r:id="rId30"/>
          <w:pgSz w:w="11909" w:h="16834" w:code="9"/>
          <w:pgMar w:top="691" w:right="1152" w:bottom="576" w:left="1152" w:header="450" w:footer="720" w:gutter="0"/>
          <w:cols w:space="720"/>
        </w:sectPr>
      </w:pPr>
    </w:p>
    <w:tbl>
      <w:tblPr>
        <w:tblW w:w="1483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502"/>
        <w:gridCol w:w="630"/>
        <w:gridCol w:w="237"/>
        <w:gridCol w:w="663"/>
        <w:gridCol w:w="236"/>
        <w:gridCol w:w="574"/>
        <w:gridCol w:w="236"/>
        <w:gridCol w:w="664"/>
        <w:gridCol w:w="236"/>
        <w:gridCol w:w="14"/>
        <w:gridCol w:w="648"/>
        <w:gridCol w:w="238"/>
        <w:gridCol w:w="664"/>
        <w:gridCol w:w="236"/>
        <w:gridCol w:w="574"/>
        <w:gridCol w:w="236"/>
        <w:gridCol w:w="664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720"/>
        <w:gridCol w:w="270"/>
        <w:gridCol w:w="726"/>
      </w:tblGrid>
      <w:tr w:rsidR="001C71EA" w:rsidRPr="00A97B80" w14:paraId="24ABCFF1" w14:textId="77777777" w:rsidTr="00362D39">
        <w:trPr>
          <w:trHeight w:val="360"/>
          <w:tblHeader/>
        </w:trPr>
        <w:tc>
          <w:tcPr>
            <w:tcW w:w="14838" w:type="dxa"/>
            <w:gridSpan w:val="29"/>
            <w:vAlign w:val="bottom"/>
          </w:tcPr>
          <w:p w14:paraId="292C5453" w14:textId="77777777" w:rsidR="001C71EA" w:rsidRPr="001D3389" w:rsidRDefault="001C71EA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1C71EA" w:rsidRPr="00A97B80" w14:paraId="2F68E412" w14:textId="77777777" w:rsidTr="00362D39">
        <w:trPr>
          <w:trHeight w:val="360"/>
          <w:tblHeader/>
        </w:trPr>
        <w:tc>
          <w:tcPr>
            <w:tcW w:w="2502" w:type="dxa"/>
            <w:shd w:val="clear" w:color="auto" w:fill="auto"/>
            <w:vAlign w:val="bottom"/>
            <w:hideMark/>
          </w:tcPr>
          <w:p w14:paraId="6E551795" w14:textId="77777777" w:rsidR="001C71EA" w:rsidRPr="00EF7D27" w:rsidRDefault="001C71EA" w:rsidP="00C750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bottom"/>
            <w:hideMark/>
          </w:tcPr>
          <w:p w14:paraId="51769076" w14:textId="77777777" w:rsidR="001C71EA" w:rsidRPr="00EF7D27" w:rsidRDefault="001C71EA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EF7D27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สายธุรกิจเทคโนโลยีสารสนเทศ</w:t>
            </w:r>
          </w:p>
        </w:tc>
        <w:tc>
          <w:tcPr>
            <w:tcW w:w="236" w:type="dxa"/>
            <w:shd w:val="clear" w:color="auto" w:fill="auto"/>
            <w:hideMark/>
          </w:tcPr>
          <w:p w14:paraId="4C90D6E8" w14:textId="77777777" w:rsidR="001C71EA" w:rsidRPr="00EF7D27" w:rsidRDefault="001C71EA" w:rsidP="00C75045">
            <w:pP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bottom"/>
            <w:hideMark/>
          </w:tcPr>
          <w:p w14:paraId="6B916C87" w14:textId="77777777" w:rsidR="001C71EA" w:rsidRPr="00EF7D27" w:rsidRDefault="001C71EA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7D27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สายธุรกิจบริการ</w:t>
            </w:r>
            <w:r w:rsidR="00EF7D2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236" w:type="dxa"/>
            <w:shd w:val="clear" w:color="auto" w:fill="auto"/>
            <w:hideMark/>
          </w:tcPr>
          <w:p w14:paraId="44FD669C" w14:textId="77777777" w:rsidR="001C71EA" w:rsidRPr="00EF7D27" w:rsidRDefault="001C71EA" w:rsidP="00C75045">
            <w:pP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gridSpan w:val="4"/>
            <w:shd w:val="clear" w:color="auto" w:fill="auto"/>
            <w:vAlign w:val="bottom"/>
            <w:hideMark/>
          </w:tcPr>
          <w:p w14:paraId="48565A58" w14:textId="77777777" w:rsidR="001C71EA" w:rsidRPr="00EF7D27" w:rsidRDefault="001C71EA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7D27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สายธุรกิจพลังงาน</w:t>
            </w:r>
          </w:p>
        </w:tc>
        <w:tc>
          <w:tcPr>
            <w:tcW w:w="236" w:type="dxa"/>
            <w:shd w:val="clear" w:color="auto" w:fill="auto"/>
            <w:hideMark/>
          </w:tcPr>
          <w:p w14:paraId="33D4BC7C" w14:textId="77777777" w:rsidR="001C71EA" w:rsidRPr="00EF7D27" w:rsidRDefault="001C71EA" w:rsidP="00C75045">
            <w:pP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bottom"/>
            <w:hideMark/>
          </w:tcPr>
          <w:p w14:paraId="034FA4B6" w14:textId="77777777" w:rsidR="001C71EA" w:rsidRPr="00EF7D27" w:rsidRDefault="001C71EA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7D27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EF7D2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</w:r>
            <w:r w:rsidRPr="00EF7D27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เน็ตเวิร์คโซลูชั่นส์</w:t>
            </w:r>
          </w:p>
        </w:tc>
        <w:tc>
          <w:tcPr>
            <w:tcW w:w="270" w:type="dxa"/>
            <w:shd w:val="clear" w:color="auto" w:fill="auto"/>
          </w:tcPr>
          <w:p w14:paraId="216E8E6B" w14:textId="77777777" w:rsidR="001C71EA" w:rsidRPr="00EF7D27" w:rsidRDefault="001C71EA" w:rsidP="00C750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295A7079" w14:textId="77777777" w:rsidR="001C71EA" w:rsidRPr="00EF7D27" w:rsidRDefault="001C71EA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EF7D27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="00EF7D27" w:rsidRPr="00EF7D27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เทรดดิ้ง</w:t>
            </w:r>
          </w:p>
        </w:tc>
        <w:tc>
          <w:tcPr>
            <w:tcW w:w="270" w:type="dxa"/>
            <w:shd w:val="clear" w:color="auto" w:fill="auto"/>
          </w:tcPr>
          <w:p w14:paraId="0D999505" w14:textId="77777777" w:rsidR="001C71EA" w:rsidRPr="00EF7D27" w:rsidRDefault="001C71EA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57F6AA18" w14:textId="2BA79782" w:rsidR="001C71EA" w:rsidRPr="00EF7D27" w:rsidRDefault="001C71EA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EF7D27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ธุรกิจพิเศษและอื่นๆ</w:t>
            </w:r>
          </w:p>
        </w:tc>
        <w:tc>
          <w:tcPr>
            <w:tcW w:w="270" w:type="dxa"/>
          </w:tcPr>
          <w:p w14:paraId="2CE84D49" w14:textId="77777777" w:rsidR="001C71EA" w:rsidRDefault="001C71EA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713" w:type="dxa"/>
            <w:gridSpan w:val="3"/>
            <w:vAlign w:val="bottom"/>
          </w:tcPr>
          <w:p w14:paraId="66E9B8F1" w14:textId="77777777" w:rsidR="001C71EA" w:rsidRPr="001D3389" w:rsidRDefault="001C71EA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338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รวมส่วนงานที่รายงาน</w:t>
            </w:r>
          </w:p>
        </w:tc>
      </w:tr>
      <w:tr w:rsidR="00126D16" w:rsidRPr="00A97B80" w14:paraId="287BC33B" w14:textId="77777777" w:rsidTr="00362D39">
        <w:trPr>
          <w:trHeight w:val="360"/>
          <w:tblHeader/>
        </w:trPr>
        <w:tc>
          <w:tcPr>
            <w:tcW w:w="2502" w:type="dxa"/>
            <w:noWrap/>
            <w:vAlign w:val="bottom"/>
            <w:hideMark/>
          </w:tcPr>
          <w:p w14:paraId="66025D4E" w14:textId="77777777" w:rsidR="00126D16" w:rsidRPr="005E5DEC" w:rsidRDefault="00126D16" w:rsidP="00126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75045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สำหรับปีสิ้นสุดวันที่</w:t>
            </w:r>
            <w:r w:rsidRPr="00C75045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="00CC5A41" w:rsidRPr="00CC5A41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3</w:t>
            </w:r>
            <w:r w:rsidR="004361DA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1</w:t>
            </w:r>
            <w:r w:rsidRPr="00C75045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C75045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ธันวาคม</w:t>
            </w:r>
          </w:p>
        </w:tc>
        <w:tc>
          <w:tcPr>
            <w:tcW w:w="630" w:type="dxa"/>
            <w:hideMark/>
          </w:tcPr>
          <w:p w14:paraId="03C26037" w14:textId="77777777" w:rsidR="00126D16" w:rsidRPr="005E5DEC" w:rsidRDefault="00CC5A41" w:rsidP="00126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7" w:type="dxa"/>
            <w:hideMark/>
          </w:tcPr>
          <w:p w14:paraId="52F1E084" w14:textId="77777777" w:rsidR="00126D16" w:rsidRPr="005E5DEC" w:rsidRDefault="00126D16" w:rsidP="00126D16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243F0D2F" w14:textId="77777777" w:rsidR="00126D16" w:rsidRPr="005E5DEC" w:rsidRDefault="00CC5A41" w:rsidP="00126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36" w:type="dxa"/>
            <w:hideMark/>
          </w:tcPr>
          <w:p w14:paraId="21E986C3" w14:textId="77777777" w:rsidR="00126D16" w:rsidRPr="00A424E8" w:rsidRDefault="00126D16" w:rsidP="00126D16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hideMark/>
          </w:tcPr>
          <w:p w14:paraId="16E3B3A5" w14:textId="77777777" w:rsidR="00126D16" w:rsidRPr="005E5DEC" w:rsidRDefault="00CC5A41" w:rsidP="00126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6" w:type="dxa"/>
            <w:hideMark/>
          </w:tcPr>
          <w:p w14:paraId="386F7B63" w14:textId="77777777" w:rsidR="00126D16" w:rsidRPr="005E5DEC" w:rsidRDefault="00126D16" w:rsidP="00126D16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14:paraId="27DD5284" w14:textId="77777777" w:rsidR="00126D16" w:rsidRPr="005E5DEC" w:rsidRDefault="00CC5A41" w:rsidP="00126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36" w:type="dxa"/>
            <w:hideMark/>
          </w:tcPr>
          <w:p w14:paraId="70B36BB7" w14:textId="77777777" w:rsidR="00126D16" w:rsidRPr="00A424E8" w:rsidRDefault="00126D16" w:rsidP="00126D16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2" w:type="dxa"/>
            <w:gridSpan w:val="2"/>
            <w:hideMark/>
          </w:tcPr>
          <w:p w14:paraId="2E383C8C" w14:textId="77777777" w:rsidR="00126D16" w:rsidRPr="005E5DEC" w:rsidRDefault="00CC5A41" w:rsidP="00126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8" w:type="dxa"/>
            <w:hideMark/>
          </w:tcPr>
          <w:p w14:paraId="3E77A472" w14:textId="77777777" w:rsidR="00126D16" w:rsidRPr="005E5DEC" w:rsidRDefault="00126D16" w:rsidP="00126D16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14:paraId="0EEC7E3C" w14:textId="77777777" w:rsidR="00126D16" w:rsidRPr="005E5DEC" w:rsidRDefault="00CC5A41" w:rsidP="00126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36" w:type="dxa"/>
            <w:hideMark/>
          </w:tcPr>
          <w:p w14:paraId="21B38EF4" w14:textId="77777777" w:rsidR="00126D16" w:rsidRPr="00A424E8" w:rsidRDefault="00126D16" w:rsidP="00126D16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hideMark/>
          </w:tcPr>
          <w:p w14:paraId="007FE13D" w14:textId="77777777" w:rsidR="00126D16" w:rsidRPr="005E5DEC" w:rsidRDefault="00CC5A41" w:rsidP="00126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6" w:type="dxa"/>
            <w:hideMark/>
          </w:tcPr>
          <w:p w14:paraId="44F09649" w14:textId="77777777" w:rsidR="00126D16" w:rsidRPr="005E5DEC" w:rsidRDefault="00126D16" w:rsidP="00126D16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14:paraId="5CC2400B" w14:textId="77777777" w:rsidR="00126D16" w:rsidRPr="005E5DEC" w:rsidRDefault="00CC5A41" w:rsidP="00126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</w:tcPr>
          <w:p w14:paraId="231FBCEA" w14:textId="77777777" w:rsidR="00126D16" w:rsidRPr="00A424E8" w:rsidRDefault="00126D16" w:rsidP="00126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630" w:type="dxa"/>
          </w:tcPr>
          <w:p w14:paraId="139F2B76" w14:textId="77777777" w:rsidR="00126D16" w:rsidRPr="005E5DEC" w:rsidRDefault="00CC5A41" w:rsidP="00126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</w:tcPr>
          <w:p w14:paraId="5C530829" w14:textId="77777777" w:rsidR="00126D16" w:rsidRPr="005E5DEC" w:rsidRDefault="00126D16" w:rsidP="00126D16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</w:tcPr>
          <w:p w14:paraId="786CF2DE" w14:textId="77777777" w:rsidR="00126D16" w:rsidRPr="005E5DEC" w:rsidRDefault="00CC5A41" w:rsidP="00126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</w:tcPr>
          <w:p w14:paraId="06AE3706" w14:textId="77777777" w:rsidR="00126D16" w:rsidRPr="00A424E8" w:rsidRDefault="00126D16" w:rsidP="00126D16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</w:tcPr>
          <w:p w14:paraId="648184C5" w14:textId="77777777" w:rsidR="00126D16" w:rsidRPr="005E5DEC" w:rsidRDefault="00CC5A41" w:rsidP="00126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</w:tcPr>
          <w:p w14:paraId="57CF5E1E" w14:textId="77777777" w:rsidR="00126D16" w:rsidRPr="005E5DEC" w:rsidRDefault="00126D16" w:rsidP="00126D16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</w:tcPr>
          <w:p w14:paraId="495A9BF6" w14:textId="77777777" w:rsidR="00126D16" w:rsidRPr="005E5DEC" w:rsidRDefault="00CC5A41" w:rsidP="00126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</w:tcPr>
          <w:p w14:paraId="341DF7E5" w14:textId="77777777" w:rsidR="00126D16" w:rsidRPr="00A424E8" w:rsidRDefault="00126D16" w:rsidP="00126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720" w:type="dxa"/>
          </w:tcPr>
          <w:p w14:paraId="7CBBE9A0" w14:textId="77777777" w:rsidR="00126D16" w:rsidRPr="005E5DEC" w:rsidRDefault="00CC5A41" w:rsidP="00126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</w:tcPr>
          <w:p w14:paraId="4FFE8C5F" w14:textId="77777777" w:rsidR="00126D16" w:rsidRPr="005E5DEC" w:rsidRDefault="00126D16" w:rsidP="00126D16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3" w:type="dxa"/>
          </w:tcPr>
          <w:p w14:paraId="735BEC0E" w14:textId="77777777" w:rsidR="00126D16" w:rsidRPr="005E5DEC" w:rsidRDefault="00CC5A41" w:rsidP="00126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2562</w:t>
            </w:r>
          </w:p>
        </w:tc>
      </w:tr>
      <w:tr w:rsidR="001C71EA" w:rsidRPr="00A97B80" w14:paraId="64ED88F5" w14:textId="77777777" w:rsidTr="00362D39">
        <w:trPr>
          <w:trHeight w:val="360"/>
          <w:tblHeader/>
        </w:trPr>
        <w:tc>
          <w:tcPr>
            <w:tcW w:w="2502" w:type="dxa"/>
            <w:vAlign w:val="bottom"/>
          </w:tcPr>
          <w:p w14:paraId="2EFD88E0" w14:textId="77777777" w:rsidR="001C71EA" w:rsidRPr="00A424E8" w:rsidRDefault="001C71EA" w:rsidP="00C750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333" w:type="dxa"/>
            <w:gridSpan w:val="28"/>
          </w:tcPr>
          <w:p w14:paraId="4F78B611" w14:textId="77777777" w:rsidR="001C71EA" w:rsidRPr="00A424E8" w:rsidRDefault="001C71EA" w:rsidP="00C750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A424E8">
              <w:rPr>
                <w:rFonts w:ascii="Angsana New" w:eastAsia="Times New Roman" w:hAnsi="Angsana New"/>
                <w:i/>
                <w:iCs/>
                <w:color w:val="000000"/>
                <w:sz w:val="24"/>
                <w:szCs w:val="24"/>
                <w:lang w:val="en-GB" w:eastAsia="zh-CN"/>
              </w:rPr>
              <w:t>(</w:t>
            </w:r>
            <w:r w:rsidRPr="00A424E8">
              <w:rPr>
                <w:rFonts w:ascii="Angsana New" w:eastAsia="Times New Roman" w:hAnsi="Angsana New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ล้านบาท)</w:t>
            </w:r>
          </w:p>
        </w:tc>
      </w:tr>
      <w:tr w:rsidR="001C71EA" w:rsidRPr="00A97B80" w14:paraId="4A37A0FE" w14:textId="77777777" w:rsidTr="00362D39">
        <w:trPr>
          <w:trHeight w:val="374"/>
        </w:trPr>
        <w:tc>
          <w:tcPr>
            <w:tcW w:w="2502" w:type="dxa"/>
            <w:noWrap/>
            <w:vAlign w:val="bottom"/>
          </w:tcPr>
          <w:p w14:paraId="07AC1698" w14:textId="77777777" w:rsidR="001C71EA" w:rsidRPr="00A424E8" w:rsidRDefault="001C71EA" w:rsidP="00C750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852FB3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ข้อมูลตามส่วนงานดำเนินงาน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EB74CC" w14:textId="77777777" w:rsidR="001C71EA" w:rsidRPr="00A424E8" w:rsidRDefault="001C71EA" w:rsidP="00C7504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6EC9D10" w14:textId="77777777" w:rsidR="001C71EA" w:rsidRPr="00A424E8" w:rsidRDefault="001C71EA" w:rsidP="00C75045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523878" w14:textId="77777777" w:rsidR="001C71EA" w:rsidRDefault="001C71EA" w:rsidP="00C7504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34D1C47" w14:textId="77777777" w:rsidR="001C71EA" w:rsidRPr="00A424E8" w:rsidRDefault="001C71EA" w:rsidP="00C75045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428A9C" w14:textId="77777777" w:rsidR="001C71EA" w:rsidRPr="00A424E8" w:rsidRDefault="001C71EA" w:rsidP="00C7504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3CC7310" w14:textId="77777777" w:rsidR="001C71EA" w:rsidRPr="00A424E8" w:rsidRDefault="001C71EA" w:rsidP="00C75045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671857" w14:textId="77777777" w:rsidR="001C71EA" w:rsidRDefault="001C71EA" w:rsidP="00C7504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14:paraId="5F1D67E4" w14:textId="77777777" w:rsidR="001C71EA" w:rsidRPr="00A424E8" w:rsidRDefault="001C71EA" w:rsidP="00C75045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278F11" w14:textId="77777777" w:rsidR="001C71EA" w:rsidRPr="00A424E8" w:rsidRDefault="001C71EA" w:rsidP="00C7504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36A82E9B" w14:textId="77777777" w:rsidR="001C71EA" w:rsidRPr="00A424E8" w:rsidRDefault="001C71EA" w:rsidP="00C75045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10C952" w14:textId="77777777" w:rsidR="001C71EA" w:rsidRDefault="001C71EA" w:rsidP="00C7504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80846E6" w14:textId="77777777" w:rsidR="001C71EA" w:rsidRPr="00A424E8" w:rsidRDefault="001C71EA" w:rsidP="00C75045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94C5FD" w14:textId="77777777" w:rsidR="001C71EA" w:rsidRPr="00A424E8" w:rsidRDefault="001C71EA" w:rsidP="00C7504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67C4BFB" w14:textId="77777777" w:rsidR="001C71EA" w:rsidRPr="00A424E8" w:rsidRDefault="001C71EA" w:rsidP="00C75045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7BCA8D" w14:textId="77777777" w:rsidR="001C71EA" w:rsidRDefault="001C71EA" w:rsidP="00C7504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D16726B" w14:textId="77777777" w:rsidR="001C71EA" w:rsidRPr="00A424E8" w:rsidRDefault="001C71EA" w:rsidP="00C7504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1303BA1" w14:textId="77777777" w:rsidR="001C71EA" w:rsidRPr="00A424E8" w:rsidRDefault="001C71EA" w:rsidP="00C7504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26C5147" w14:textId="77777777" w:rsidR="001C71EA" w:rsidRPr="00A424E8" w:rsidRDefault="001C71EA" w:rsidP="00C7504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076D6B5" w14:textId="77777777" w:rsidR="001C71EA" w:rsidRDefault="001C71EA" w:rsidP="00C7504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A17886C" w14:textId="77777777" w:rsidR="001C71EA" w:rsidRPr="00A424E8" w:rsidRDefault="001C71EA" w:rsidP="00C7504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3D9954E" w14:textId="77777777" w:rsidR="001C71EA" w:rsidRPr="00A424E8" w:rsidRDefault="001C71EA" w:rsidP="00C7504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D41948B" w14:textId="77777777" w:rsidR="001C71EA" w:rsidRPr="00A424E8" w:rsidRDefault="001C71EA" w:rsidP="00C7504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7EC9614" w14:textId="77777777" w:rsidR="001C71EA" w:rsidRDefault="001C71EA" w:rsidP="00C7504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46413A" w14:textId="77777777" w:rsidR="001C71EA" w:rsidRPr="00A424E8" w:rsidRDefault="001C71EA" w:rsidP="00C7504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14411E3F" w14:textId="77777777" w:rsidR="001C71EA" w:rsidRPr="00A424E8" w:rsidRDefault="001C71EA" w:rsidP="00C7504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1321800" w14:textId="77777777" w:rsidR="001C71EA" w:rsidRPr="00A424E8" w:rsidRDefault="001C71EA" w:rsidP="00C7504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  <w:vAlign w:val="bottom"/>
          </w:tcPr>
          <w:p w14:paraId="19CF8BEC" w14:textId="77777777" w:rsidR="001C71EA" w:rsidRDefault="001C71EA" w:rsidP="00C7504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1522BA" w:rsidRPr="00A97B80" w14:paraId="1C199A29" w14:textId="77777777" w:rsidTr="00362D39">
        <w:trPr>
          <w:trHeight w:val="374"/>
        </w:trPr>
        <w:tc>
          <w:tcPr>
            <w:tcW w:w="2502" w:type="dxa"/>
            <w:noWrap/>
            <w:vAlign w:val="bottom"/>
            <w:hideMark/>
          </w:tcPr>
          <w:p w14:paraId="53281C52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424E8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14:paraId="44D34CC8" w14:textId="77777777" w:rsidR="007D4017" w:rsidRPr="00A424E8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="007A089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7" w:type="dxa"/>
            <w:noWrap/>
            <w:vAlign w:val="bottom"/>
          </w:tcPr>
          <w:p w14:paraId="79356A12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11333771" w14:textId="77777777" w:rsidR="001522BA" w:rsidRPr="00A424E8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="007A089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</w:t>
            </w: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  <w:noWrap/>
            <w:vAlign w:val="bottom"/>
          </w:tcPr>
          <w:p w14:paraId="74E2AA1D" w14:textId="77777777" w:rsidR="001522BA" w:rsidRPr="005A3283" w:rsidRDefault="001522BA" w:rsidP="001522BA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noWrap/>
            <w:vAlign w:val="bottom"/>
          </w:tcPr>
          <w:p w14:paraId="36A4FFFD" w14:textId="77777777" w:rsidR="001522BA" w:rsidRPr="005A3283" w:rsidRDefault="004361D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7A089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noWrap/>
            <w:vAlign w:val="bottom"/>
          </w:tcPr>
          <w:p w14:paraId="72FD64A6" w14:textId="77777777" w:rsidR="001522BA" w:rsidRPr="005A3283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  <w:vAlign w:val="bottom"/>
          </w:tcPr>
          <w:p w14:paraId="7E0B290A" w14:textId="77777777" w:rsidR="001522BA" w:rsidRPr="005A3283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7A089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</w:t>
            </w: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0D3264D7" w14:textId="77777777" w:rsidR="001522BA" w:rsidRPr="005A3283" w:rsidRDefault="001522BA" w:rsidP="001522BA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noWrap/>
            <w:vAlign w:val="bottom"/>
          </w:tcPr>
          <w:p w14:paraId="6153377D" w14:textId="77777777" w:rsidR="001522BA" w:rsidRPr="005A3283" w:rsidRDefault="004361D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7A089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8" w:type="dxa"/>
            <w:noWrap/>
            <w:vAlign w:val="bottom"/>
          </w:tcPr>
          <w:p w14:paraId="508496C4" w14:textId="77777777" w:rsidR="001522BA" w:rsidRPr="005A3283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  <w:vAlign w:val="bottom"/>
          </w:tcPr>
          <w:p w14:paraId="0998CDAD" w14:textId="77777777" w:rsidR="001522BA" w:rsidRPr="005A3283" w:rsidRDefault="004361D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7A089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236" w:type="dxa"/>
            <w:noWrap/>
            <w:vAlign w:val="bottom"/>
          </w:tcPr>
          <w:p w14:paraId="46170B9D" w14:textId="77777777" w:rsidR="001522BA" w:rsidRPr="005A3283" w:rsidRDefault="001522BA" w:rsidP="001522BA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noWrap/>
            <w:vAlign w:val="bottom"/>
          </w:tcPr>
          <w:p w14:paraId="7D254E7D" w14:textId="77777777" w:rsidR="001522BA" w:rsidRPr="005A3283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  <w:r w:rsidR="007A089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644</w:t>
            </w:r>
          </w:p>
        </w:tc>
        <w:tc>
          <w:tcPr>
            <w:tcW w:w="236" w:type="dxa"/>
            <w:noWrap/>
            <w:vAlign w:val="bottom"/>
          </w:tcPr>
          <w:p w14:paraId="1B41040E" w14:textId="77777777" w:rsidR="001522BA" w:rsidRPr="005A3283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  <w:vAlign w:val="bottom"/>
          </w:tcPr>
          <w:p w14:paraId="28453D44" w14:textId="77777777" w:rsidR="001522BA" w:rsidRPr="005A3283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7A089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4C2BAE" w14:textId="77777777" w:rsidR="001522BA" w:rsidRPr="005A3283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C345AC0" w14:textId="77777777" w:rsidR="001522BA" w:rsidRPr="005A3283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="007A089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8A357F" w14:textId="77777777" w:rsidR="001522BA" w:rsidRPr="005A3283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4330708" w14:textId="77777777" w:rsidR="001522BA" w:rsidRPr="005A3283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="007A089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A172BC" w14:textId="77777777" w:rsidR="001522BA" w:rsidRPr="005A3283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0BB4BF2" w14:textId="77777777" w:rsidR="001522BA" w:rsidRPr="005A3283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5D5ED9" w14:textId="77777777" w:rsidR="001522BA" w:rsidRPr="005A3283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50CA62A" w14:textId="77777777" w:rsidR="001522BA" w:rsidRPr="005A3283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32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4F727F" w14:textId="77777777" w:rsidR="001522BA" w:rsidRPr="005A3283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FE858CA" w14:textId="77777777" w:rsidR="001522BA" w:rsidRPr="005A3283" w:rsidRDefault="004361D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  <w:r w:rsidR="007A089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A31160" w14:textId="77777777" w:rsidR="001522BA" w:rsidRPr="005A3283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3" w:type="dxa"/>
            <w:tcBorders>
              <w:left w:val="nil"/>
              <w:right w:val="nil"/>
            </w:tcBorders>
            <w:vAlign w:val="bottom"/>
          </w:tcPr>
          <w:p w14:paraId="3DDE8177" w14:textId="77777777" w:rsidR="001522BA" w:rsidRPr="005A3283" w:rsidRDefault="004361D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="007A089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1522BA" w:rsidRPr="00A97B80" w14:paraId="099748D7" w14:textId="77777777" w:rsidTr="00362D39">
        <w:trPr>
          <w:trHeight w:val="374"/>
        </w:trPr>
        <w:tc>
          <w:tcPr>
            <w:tcW w:w="2502" w:type="dxa"/>
            <w:noWrap/>
            <w:vAlign w:val="bottom"/>
            <w:hideMark/>
          </w:tcPr>
          <w:p w14:paraId="1D3BC7E6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424E8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709474" w14:textId="77777777" w:rsidR="001522BA" w:rsidRPr="00A424E8" w:rsidRDefault="004361D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7" w:type="dxa"/>
            <w:noWrap/>
            <w:vAlign w:val="bottom"/>
          </w:tcPr>
          <w:p w14:paraId="0EFBEE13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E910C3" w14:textId="77777777" w:rsidR="001522BA" w:rsidRPr="00A424E8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36" w:type="dxa"/>
            <w:noWrap/>
          </w:tcPr>
          <w:p w14:paraId="1534FC15" w14:textId="77777777" w:rsidR="001522BA" w:rsidRPr="005A3283" w:rsidRDefault="001522BA" w:rsidP="001522BA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B77331" w14:textId="77777777" w:rsidR="001522BA" w:rsidRPr="005A3283" w:rsidRDefault="004361D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44</w:t>
            </w:r>
          </w:p>
        </w:tc>
        <w:tc>
          <w:tcPr>
            <w:tcW w:w="236" w:type="dxa"/>
            <w:noWrap/>
          </w:tcPr>
          <w:p w14:paraId="14CAF62C" w14:textId="77777777" w:rsidR="001522BA" w:rsidRPr="005A3283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52A184" w14:textId="77777777" w:rsidR="001522BA" w:rsidRPr="005A3283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</w:t>
            </w: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50" w:type="dxa"/>
            <w:gridSpan w:val="2"/>
            <w:noWrap/>
          </w:tcPr>
          <w:p w14:paraId="020B3340" w14:textId="77777777" w:rsidR="001522BA" w:rsidRPr="005A3283" w:rsidRDefault="001522BA" w:rsidP="001522BA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B9E01E" w14:textId="77777777" w:rsidR="001522BA" w:rsidRPr="005A3283" w:rsidRDefault="004361D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10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8" w:type="dxa"/>
            <w:noWrap/>
          </w:tcPr>
          <w:p w14:paraId="2FD7856A" w14:textId="77777777" w:rsidR="001522BA" w:rsidRPr="005A3283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260BEA" w14:textId="77777777" w:rsidR="001522BA" w:rsidRPr="005A3283" w:rsidRDefault="004361D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noWrap/>
            <w:vAlign w:val="bottom"/>
          </w:tcPr>
          <w:p w14:paraId="20A41575" w14:textId="77777777" w:rsidR="001522BA" w:rsidRPr="005A3283" w:rsidRDefault="001522BA" w:rsidP="001522BA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D7F04F" w14:textId="77777777" w:rsidR="001522BA" w:rsidRPr="005A3283" w:rsidRDefault="004361D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36" w:type="dxa"/>
            <w:noWrap/>
            <w:vAlign w:val="bottom"/>
          </w:tcPr>
          <w:p w14:paraId="642AF97D" w14:textId="77777777" w:rsidR="001522BA" w:rsidRPr="005A3283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B214BD" w14:textId="77777777" w:rsidR="001522BA" w:rsidRPr="005A3283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D278D1" w14:textId="77777777" w:rsidR="001522BA" w:rsidRPr="005A3283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71C1D2" w14:textId="77777777" w:rsidR="001522BA" w:rsidRPr="005A3283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254B3E" w14:textId="77777777" w:rsidR="001522BA" w:rsidRPr="005A3283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C4349B" w14:textId="77777777" w:rsidR="001522BA" w:rsidRPr="005A3283" w:rsidRDefault="004361D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230929" w14:textId="77777777" w:rsidR="001522BA" w:rsidRPr="005A3283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231E1E" w14:textId="77777777" w:rsidR="001522BA" w:rsidRPr="005A3283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4755E5" w14:textId="77777777" w:rsidR="001522BA" w:rsidRPr="005A3283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B6E25E" w14:textId="77777777" w:rsidR="001522BA" w:rsidRPr="005A3283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17287C" w14:textId="77777777" w:rsidR="001522BA" w:rsidRPr="005A3283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78EC18" w14:textId="77777777" w:rsidR="001522BA" w:rsidRPr="005A3283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0646C2" w14:textId="77777777" w:rsidR="001522BA" w:rsidRPr="005A3283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D56BDA" w14:textId="77777777" w:rsidR="001522BA" w:rsidRPr="005A3283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645</w:t>
            </w:r>
          </w:p>
        </w:tc>
      </w:tr>
      <w:tr w:rsidR="001522BA" w:rsidRPr="000E2A80" w14:paraId="37932538" w14:textId="77777777" w:rsidTr="00362D39">
        <w:trPr>
          <w:trHeight w:val="374"/>
        </w:trPr>
        <w:tc>
          <w:tcPr>
            <w:tcW w:w="2502" w:type="dxa"/>
            <w:vAlign w:val="bottom"/>
            <w:hideMark/>
          </w:tcPr>
          <w:p w14:paraId="0BD20DE4" w14:textId="77777777" w:rsidR="001522BA" w:rsidRPr="000E2A80" w:rsidRDefault="001522BA" w:rsidP="001522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6B96A2" w14:textId="77777777" w:rsidR="001522BA" w:rsidRPr="000E2A80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7A089D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4361DA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01</w:t>
            </w:r>
          </w:p>
        </w:tc>
        <w:tc>
          <w:tcPr>
            <w:tcW w:w="237" w:type="dxa"/>
            <w:vAlign w:val="bottom"/>
          </w:tcPr>
          <w:p w14:paraId="7E7E7E2B" w14:textId="77777777" w:rsidR="001522BA" w:rsidRPr="000E2A80" w:rsidRDefault="001522BA" w:rsidP="001522BA">
            <w:pP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BB3619" w14:textId="77777777" w:rsidR="001522BA" w:rsidRPr="000E2A80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7A089D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555</w:t>
            </w:r>
          </w:p>
        </w:tc>
        <w:tc>
          <w:tcPr>
            <w:tcW w:w="236" w:type="dxa"/>
          </w:tcPr>
          <w:p w14:paraId="0A174E4D" w14:textId="77777777" w:rsidR="001522BA" w:rsidRPr="005A3283" w:rsidRDefault="001522BA" w:rsidP="001522BA">
            <w:pPr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23A50F" w14:textId="77777777" w:rsidR="001522BA" w:rsidRPr="005A3283" w:rsidRDefault="004361D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7A089D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E82DAF" w:rsidRPr="00E82DAF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  <w:r w:rsidR="00CC5A41"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56</w:t>
            </w:r>
          </w:p>
        </w:tc>
        <w:tc>
          <w:tcPr>
            <w:tcW w:w="236" w:type="dxa"/>
          </w:tcPr>
          <w:p w14:paraId="617FF60E" w14:textId="77777777" w:rsidR="001522BA" w:rsidRPr="005A3283" w:rsidRDefault="001522BA" w:rsidP="001522BA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0F6D7A" w14:textId="77777777" w:rsidR="001522BA" w:rsidRPr="005A3283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7A089D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E82DAF" w:rsidRPr="00E82DAF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9</w:t>
            </w: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50" w:type="dxa"/>
            <w:gridSpan w:val="2"/>
          </w:tcPr>
          <w:p w14:paraId="3BE7947F" w14:textId="77777777" w:rsidR="001522BA" w:rsidRPr="005A3283" w:rsidRDefault="001522BA" w:rsidP="001522BA">
            <w:pPr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38A84D" w14:textId="77777777" w:rsidR="001522BA" w:rsidRPr="005A3283" w:rsidRDefault="004361D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7A089D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CC5A41"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0</w:t>
            </w:r>
            <w:r w:rsidR="00CC5A41"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8" w:type="dxa"/>
          </w:tcPr>
          <w:p w14:paraId="1E9D557C" w14:textId="77777777" w:rsidR="001522BA" w:rsidRPr="005A3283" w:rsidRDefault="001522BA" w:rsidP="001522BA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E542C7" w14:textId="77777777" w:rsidR="001522BA" w:rsidRPr="005A3283" w:rsidRDefault="004361D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7A089D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E82DAF" w:rsidRPr="00E82DAF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9</w:t>
            </w:r>
            <w:r w:rsidR="00CC5A41"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36" w:type="dxa"/>
            <w:vAlign w:val="bottom"/>
          </w:tcPr>
          <w:p w14:paraId="3A3F7FC5" w14:textId="77777777" w:rsidR="001522BA" w:rsidRPr="005A3283" w:rsidRDefault="001522BA" w:rsidP="001522BA">
            <w:pPr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157A3D" w14:textId="77777777" w:rsidR="001522BA" w:rsidRPr="005A3283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7A089D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E82DAF" w:rsidRPr="00E82DAF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236" w:type="dxa"/>
            <w:vAlign w:val="bottom"/>
          </w:tcPr>
          <w:p w14:paraId="1FFF4F8D" w14:textId="77777777" w:rsidR="001522BA" w:rsidRPr="005A3283" w:rsidRDefault="001522BA" w:rsidP="001522BA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9BA273" w14:textId="77777777" w:rsidR="001522BA" w:rsidRPr="005A3283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7A089D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B3E189" w14:textId="77777777" w:rsidR="001522BA" w:rsidRPr="005A3283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DFEA62" w14:textId="77777777" w:rsidR="001522BA" w:rsidRPr="005A3283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7A089D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2F927C" w14:textId="77777777" w:rsidR="001522BA" w:rsidRPr="005A3283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137391" w14:textId="77777777" w:rsidR="001522BA" w:rsidRPr="005A3283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7A089D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63</w:t>
            </w:r>
            <w:r w:rsidR="004361DA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455751" w14:textId="77777777" w:rsidR="001522BA" w:rsidRPr="005A3283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33AFDF" w14:textId="77777777" w:rsidR="001522BA" w:rsidRPr="005A3283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22</w:t>
            </w:r>
            <w:r w:rsidR="004361DA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EEB1A3" w14:textId="77777777" w:rsidR="001522BA" w:rsidRPr="005A3283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2199D2" w14:textId="77777777" w:rsidR="001522BA" w:rsidRPr="005A3283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36</w:t>
            </w:r>
            <w:r w:rsidR="00E82DAF" w:rsidRPr="00E82DAF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171043" w14:textId="77777777" w:rsidR="001522BA" w:rsidRPr="005A3283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D7C7AA" w14:textId="77777777" w:rsidR="001522BA" w:rsidRPr="005A3283" w:rsidRDefault="004361D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5</w:t>
            </w:r>
            <w:r w:rsidR="007A089D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CC5A41"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E82DAF" w:rsidRPr="00E82DAF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  <w:r w:rsidR="00CC5A41"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1378C3" w14:textId="77777777" w:rsidR="001522BA" w:rsidRPr="005A3283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0C8690" w14:textId="77777777" w:rsidR="001522BA" w:rsidRPr="005A3283" w:rsidRDefault="004361D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7A089D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CC5A41"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475</w:t>
            </w:r>
          </w:p>
        </w:tc>
      </w:tr>
      <w:tr w:rsidR="001522BA" w:rsidRPr="0046126C" w14:paraId="5AD1FC09" w14:textId="77777777" w:rsidTr="00362D39">
        <w:trPr>
          <w:trHeight w:val="374"/>
        </w:trPr>
        <w:tc>
          <w:tcPr>
            <w:tcW w:w="2502" w:type="dxa"/>
            <w:noWrap/>
            <w:vAlign w:val="bottom"/>
          </w:tcPr>
          <w:p w14:paraId="2307A632" w14:textId="77777777" w:rsidR="001522BA" w:rsidRPr="0046126C" w:rsidRDefault="001522BA" w:rsidP="001522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noWrap/>
            <w:vAlign w:val="bottom"/>
          </w:tcPr>
          <w:p w14:paraId="777F7F43" w14:textId="77777777" w:rsidR="001522BA" w:rsidRPr="0046126C" w:rsidRDefault="001522BA" w:rsidP="001522BA">
            <w:pPr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14228E5" w14:textId="77777777" w:rsidR="001522BA" w:rsidRPr="0046126C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noWrap/>
            <w:vAlign w:val="bottom"/>
          </w:tcPr>
          <w:p w14:paraId="1227C744" w14:textId="77777777" w:rsidR="001522BA" w:rsidRPr="0046126C" w:rsidRDefault="001522BA" w:rsidP="001522BA">
            <w:pPr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1B1428BD" w14:textId="77777777" w:rsidR="001522BA" w:rsidRPr="0046126C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14:paraId="6F6B9481" w14:textId="77777777" w:rsidR="001522BA" w:rsidRPr="0046126C" w:rsidRDefault="001522BA" w:rsidP="001522BA">
            <w:pPr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0D2CFB66" w14:textId="77777777" w:rsidR="001522BA" w:rsidRPr="0046126C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11B52624" w14:textId="77777777" w:rsidR="001522BA" w:rsidRPr="0046126C" w:rsidRDefault="001522BA" w:rsidP="001522BA">
            <w:pPr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50" w:type="dxa"/>
            <w:gridSpan w:val="2"/>
            <w:noWrap/>
          </w:tcPr>
          <w:p w14:paraId="6D84DB63" w14:textId="77777777" w:rsidR="001522BA" w:rsidRPr="0046126C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noWrap/>
            <w:vAlign w:val="bottom"/>
          </w:tcPr>
          <w:p w14:paraId="1CE15A88" w14:textId="77777777" w:rsidR="001522BA" w:rsidRPr="0046126C" w:rsidRDefault="001522BA" w:rsidP="001522BA">
            <w:pPr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0C5AC6BC" w14:textId="77777777" w:rsidR="001522BA" w:rsidRPr="0046126C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1186DE09" w14:textId="77777777" w:rsidR="001522BA" w:rsidRPr="0046126C" w:rsidRDefault="001522BA" w:rsidP="001522BA">
            <w:pPr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E00BA89" w14:textId="77777777" w:rsidR="001522BA" w:rsidRPr="0046126C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14:paraId="7D010D9B" w14:textId="77777777" w:rsidR="001522BA" w:rsidRPr="0046126C" w:rsidRDefault="001522BA" w:rsidP="001522BA">
            <w:pPr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C73EC9E" w14:textId="77777777" w:rsidR="001522BA" w:rsidRPr="0046126C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7649463B" w14:textId="77777777" w:rsidR="001522BA" w:rsidRPr="0046126C" w:rsidRDefault="001522BA" w:rsidP="001522BA">
            <w:pPr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70" w:type="dxa"/>
          </w:tcPr>
          <w:p w14:paraId="741847A8" w14:textId="77777777" w:rsidR="001522BA" w:rsidRPr="0046126C" w:rsidRDefault="001522BA" w:rsidP="001522BA">
            <w:pPr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6281EC8B" w14:textId="77777777" w:rsidR="001522BA" w:rsidRPr="0046126C" w:rsidRDefault="001522BA" w:rsidP="001522BA">
            <w:pPr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70" w:type="dxa"/>
          </w:tcPr>
          <w:p w14:paraId="2D5C7BB8" w14:textId="77777777" w:rsidR="001522BA" w:rsidRPr="0046126C" w:rsidRDefault="001522BA" w:rsidP="001522BA">
            <w:pPr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500318E9" w14:textId="77777777" w:rsidR="001522BA" w:rsidRPr="0046126C" w:rsidRDefault="001522BA" w:rsidP="001522BA">
            <w:pPr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70" w:type="dxa"/>
          </w:tcPr>
          <w:p w14:paraId="21DF7F09" w14:textId="77777777" w:rsidR="001522BA" w:rsidRPr="0046126C" w:rsidRDefault="001522BA" w:rsidP="001522BA">
            <w:pPr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16192E53" w14:textId="77777777" w:rsidR="001522BA" w:rsidRPr="0046126C" w:rsidRDefault="001522BA" w:rsidP="001522BA">
            <w:pPr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70" w:type="dxa"/>
          </w:tcPr>
          <w:p w14:paraId="5F12E684" w14:textId="77777777" w:rsidR="001522BA" w:rsidRPr="0046126C" w:rsidRDefault="001522BA" w:rsidP="001522BA">
            <w:pPr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32230EA" w14:textId="77777777" w:rsidR="001522BA" w:rsidRPr="0046126C" w:rsidRDefault="001522BA" w:rsidP="001522BA">
            <w:pPr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70" w:type="dxa"/>
          </w:tcPr>
          <w:p w14:paraId="01BB6E7B" w14:textId="77777777" w:rsidR="001522BA" w:rsidRPr="0046126C" w:rsidRDefault="001522BA" w:rsidP="001522BA">
            <w:pPr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0E8A26B3" w14:textId="77777777" w:rsidR="001522BA" w:rsidRPr="0046126C" w:rsidRDefault="001522BA" w:rsidP="001522BA">
            <w:pPr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70" w:type="dxa"/>
          </w:tcPr>
          <w:p w14:paraId="64FB557A" w14:textId="77777777" w:rsidR="001522BA" w:rsidRPr="0046126C" w:rsidRDefault="001522BA" w:rsidP="001522BA">
            <w:pPr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</w:tcPr>
          <w:p w14:paraId="190B1FDC" w14:textId="77777777" w:rsidR="001522BA" w:rsidRPr="0046126C" w:rsidRDefault="001522BA" w:rsidP="001522BA">
            <w:pPr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</w:tr>
      <w:tr w:rsidR="001522BA" w:rsidRPr="00A97B80" w14:paraId="1DA74924" w14:textId="77777777" w:rsidTr="00362D39">
        <w:trPr>
          <w:trHeight w:val="374"/>
        </w:trPr>
        <w:tc>
          <w:tcPr>
            <w:tcW w:w="2502" w:type="dxa"/>
            <w:noWrap/>
            <w:vAlign w:val="bottom"/>
          </w:tcPr>
          <w:p w14:paraId="44BEB930" w14:textId="77777777" w:rsidR="001522BA" w:rsidRPr="00A414B7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 w:rsidRPr="00A414B7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การจำแนกรายได้</w:t>
            </w:r>
          </w:p>
        </w:tc>
        <w:tc>
          <w:tcPr>
            <w:tcW w:w="630" w:type="dxa"/>
            <w:noWrap/>
            <w:vAlign w:val="bottom"/>
          </w:tcPr>
          <w:p w14:paraId="63D3510F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CD9987F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02BC1722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04D02269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3FC4CC52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BDF3CC5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E2B3E10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50" w:type="dxa"/>
            <w:gridSpan w:val="2"/>
            <w:noWrap/>
          </w:tcPr>
          <w:p w14:paraId="1BF8C641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31DA684E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22E0571F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37B117D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35A97FD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7585ABDC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41F06F1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55A144E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7BC9DC7C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0A1C6D52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7F9AA865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6B3B2113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5670D5CE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41C71C13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0E8CCF62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4AFCAB35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5A40EA77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</w:tcPr>
          <w:p w14:paraId="076FCBBF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66E8232B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3" w:type="dxa"/>
          </w:tcPr>
          <w:p w14:paraId="729A1F14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1522BA" w:rsidRPr="00A97B80" w14:paraId="4519DC81" w14:textId="77777777" w:rsidTr="00362D39">
        <w:trPr>
          <w:trHeight w:val="374"/>
        </w:trPr>
        <w:tc>
          <w:tcPr>
            <w:tcW w:w="2502" w:type="dxa"/>
            <w:noWrap/>
            <w:vAlign w:val="bottom"/>
          </w:tcPr>
          <w:p w14:paraId="35AD9BC2" w14:textId="77777777" w:rsidR="001522BA" w:rsidRPr="001D3389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F7A67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630" w:type="dxa"/>
            <w:noWrap/>
            <w:vAlign w:val="bottom"/>
          </w:tcPr>
          <w:p w14:paraId="603D255C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4CF29FE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3A8ABA82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721E0C5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69B8D3B5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29EC78E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05A75A4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14:paraId="395FF383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310DC7C0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78B4DE73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DC6C97A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E2C3625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612607B3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B024B34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20BAFF4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456A07F8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FC09754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6A7A2A02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6BAA8D47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08FAD4FB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9C96226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5DC711C9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39023EE3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26334F67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1979DA18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72B07C9E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3" w:type="dxa"/>
            <w:vAlign w:val="bottom"/>
          </w:tcPr>
          <w:p w14:paraId="77A9B88C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1522BA" w:rsidRPr="00A97B80" w14:paraId="2C2EFF68" w14:textId="77777777" w:rsidTr="00362D39">
        <w:trPr>
          <w:trHeight w:val="374"/>
        </w:trPr>
        <w:tc>
          <w:tcPr>
            <w:tcW w:w="2502" w:type="dxa"/>
            <w:noWrap/>
            <w:vAlign w:val="bottom"/>
          </w:tcPr>
          <w:p w14:paraId="0C2D0E45" w14:textId="77777777" w:rsidR="001522BA" w:rsidRPr="00BF7A67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81079E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สินค้าอุปโภคบริโภค</w:t>
            </w: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และเคมีภัณฑ์</w:t>
            </w:r>
          </w:p>
        </w:tc>
        <w:tc>
          <w:tcPr>
            <w:tcW w:w="630" w:type="dxa"/>
            <w:noWrap/>
            <w:vAlign w:val="bottom"/>
          </w:tcPr>
          <w:p w14:paraId="37891288" w14:textId="77777777" w:rsidR="00CD2257" w:rsidRPr="00A424E8" w:rsidRDefault="00AC1DE4" w:rsidP="00DB4313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2098BE5B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1ECB5F75" w14:textId="77777777" w:rsidR="001522BA" w:rsidRPr="00A424E8" w:rsidRDefault="00AC1DE4" w:rsidP="001522BA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B19E065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2AC27B2D" w14:textId="77777777" w:rsidR="001522BA" w:rsidRPr="00AC1DE4" w:rsidRDefault="00AC1DE4" w:rsidP="00AC1DE4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01FC4A30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6B6C8F0" w14:textId="77777777" w:rsidR="001522BA" w:rsidRPr="00AC1DE4" w:rsidRDefault="00AC1DE4" w:rsidP="00AC1DE4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6D476D30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6834BEA6" w14:textId="77777777" w:rsidR="001522BA" w:rsidRPr="00E62ABA" w:rsidRDefault="00AC1DE4" w:rsidP="001522BA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E62ABA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8" w:type="dxa"/>
            <w:noWrap/>
            <w:vAlign w:val="bottom"/>
          </w:tcPr>
          <w:p w14:paraId="4A82DC04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93F6D02" w14:textId="77777777" w:rsidR="001522BA" w:rsidRPr="00A424E8" w:rsidRDefault="00AC1DE4" w:rsidP="001522BA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1459A41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563B6FC0" w14:textId="77777777" w:rsidR="001522BA" w:rsidRPr="00A424E8" w:rsidRDefault="00AC1DE4" w:rsidP="001522BA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413B052C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0423C75" w14:textId="77777777" w:rsidR="001522BA" w:rsidRPr="00A424E8" w:rsidRDefault="00AC1DE4" w:rsidP="001522BA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58161551" w14:textId="77777777" w:rsidR="001522BA" w:rsidRPr="00A424E8" w:rsidRDefault="001522BA" w:rsidP="001522BA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623CA2D5" w14:textId="77777777" w:rsidR="001522BA" w:rsidRPr="00A424E8" w:rsidRDefault="00CC5A41" w:rsidP="00AC1DE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="00AC1DE4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346</w:t>
            </w:r>
          </w:p>
        </w:tc>
        <w:tc>
          <w:tcPr>
            <w:tcW w:w="270" w:type="dxa"/>
            <w:vAlign w:val="bottom"/>
          </w:tcPr>
          <w:p w14:paraId="4B3FC07C" w14:textId="77777777" w:rsidR="001522BA" w:rsidRPr="00A424E8" w:rsidRDefault="001522BA" w:rsidP="001522BA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67C83F98" w14:textId="77777777" w:rsidR="001522BA" w:rsidRPr="00A424E8" w:rsidRDefault="00CC5A41" w:rsidP="00AC1DE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="00AC1DE4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</w:t>
            </w: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0" w:type="dxa"/>
            <w:vAlign w:val="bottom"/>
          </w:tcPr>
          <w:p w14:paraId="083C8F4D" w14:textId="77777777" w:rsidR="001522BA" w:rsidRPr="00A424E8" w:rsidRDefault="001522BA" w:rsidP="001522BA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65231BA" w14:textId="77777777" w:rsidR="001522BA" w:rsidRPr="00A424E8" w:rsidRDefault="00AC1DE4" w:rsidP="001522BA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6A4A5B40" w14:textId="77777777" w:rsidR="001522BA" w:rsidRPr="00A424E8" w:rsidRDefault="001522BA" w:rsidP="001522BA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419B864F" w14:textId="77777777" w:rsidR="001522BA" w:rsidRPr="00A424E8" w:rsidRDefault="00AC1DE4" w:rsidP="001522BA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067C594C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6B7A6EDB" w14:textId="77777777" w:rsidR="001522BA" w:rsidRPr="00A424E8" w:rsidRDefault="00CC5A41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="00AC1DE4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346</w:t>
            </w:r>
          </w:p>
        </w:tc>
        <w:tc>
          <w:tcPr>
            <w:tcW w:w="270" w:type="dxa"/>
            <w:vAlign w:val="bottom"/>
          </w:tcPr>
          <w:p w14:paraId="52FBB4E1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3" w:type="dxa"/>
            <w:vAlign w:val="bottom"/>
          </w:tcPr>
          <w:p w14:paraId="1D56F62E" w14:textId="77777777" w:rsidR="001522BA" w:rsidRPr="00A424E8" w:rsidRDefault="00CC5A41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="00AC1DE4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</w:t>
            </w: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1522BA" w:rsidRPr="00A97B80" w14:paraId="02AB4C0D" w14:textId="77777777" w:rsidTr="00362D39">
        <w:trPr>
          <w:trHeight w:val="374"/>
        </w:trPr>
        <w:tc>
          <w:tcPr>
            <w:tcW w:w="2502" w:type="dxa"/>
            <w:noWrap/>
            <w:vAlign w:val="bottom"/>
          </w:tcPr>
          <w:p w14:paraId="2208F134" w14:textId="77777777" w:rsidR="001522BA" w:rsidRPr="00BF7A67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FF48E1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อุปกรณ์เทคโนโลยีสารสนเทศ</w:t>
            </w:r>
          </w:p>
        </w:tc>
        <w:tc>
          <w:tcPr>
            <w:tcW w:w="630" w:type="dxa"/>
            <w:noWrap/>
            <w:vAlign w:val="bottom"/>
          </w:tcPr>
          <w:p w14:paraId="4C1A291D" w14:textId="77777777" w:rsidR="001522BA" w:rsidRPr="00A424E8" w:rsidRDefault="004361D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AC1DE4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666</w:t>
            </w:r>
          </w:p>
        </w:tc>
        <w:tc>
          <w:tcPr>
            <w:tcW w:w="237" w:type="dxa"/>
            <w:noWrap/>
            <w:vAlign w:val="bottom"/>
          </w:tcPr>
          <w:p w14:paraId="22A8137B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25001646" w14:textId="77777777" w:rsidR="001522BA" w:rsidRPr="00A424E8" w:rsidRDefault="004361D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AC1DE4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noWrap/>
            <w:vAlign w:val="bottom"/>
          </w:tcPr>
          <w:p w14:paraId="0F6344F0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6E5865EE" w14:textId="77777777" w:rsidR="001522BA" w:rsidRPr="00A424E8" w:rsidRDefault="00AC1DE4" w:rsidP="001522BA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504B44E2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29E81D1" w14:textId="77777777" w:rsidR="001522BA" w:rsidRPr="00A424E8" w:rsidRDefault="00AC1DE4" w:rsidP="001522BA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45E72876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50080252" w14:textId="77777777" w:rsidR="001522BA" w:rsidRPr="00E62ABA" w:rsidRDefault="00AC1DE4" w:rsidP="00AC1DE4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E62ABA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8" w:type="dxa"/>
            <w:noWrap/>
            <w:vAlign w:val="bottom"/>
          </w:tcPr>
          <w:p w14:paraId="5E4DDA41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BBAE0FA" w14:textId="77777777" w:rsidR="001522BA" w:rsidRPr="00A424E8" w:rsidRDefault="004361D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noWrap/>
            <w:vAlign w:val="bottom"/>
          </w:tcPr>
          <w:p w14:paraId="7B55D033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26213E9F" w14:textId="77777777" w:rsidR="001522BA" w:rsidRPr="00A424E8" w:rsidRDefault="00CC5A41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noWrap/>
            <w:vAlign w:val="bottom"/>
          </w:tcPr>
          <w:p w14:paraId="646C2A9C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4AB7C23" w14:textId="77777777" w:rsidR="001522BA" w:rsidRPr="00A424E8" w:rsidRDefault="004361D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70" w:type="dxa"/>
            <w:vAlign w:val="bottom"/>
          </w:tcPr>
          <w:p w14:paraId="61C61FE8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8C2F548" w14:textId="77777777" w:rsidR="001522BA" w:rsidRPr="00A424E8" w:rsidRDefault="00E82DAF" w:rsidP="00AC1DE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70" w:type="dxa"/>
            <w:vAlign w:val="bottom"/>
          </w:tcPr>
          <w:p w14:paraId="3A487125" w14:textId="77777777" w:rsidR="001522BA" w:rsidRPr="00A424E8" w:rsidRDefault="001522BA" w:rsidP="001522BA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82975CE" w14:textId="77777777" w:rsidR="001522BA" w:rsidRPr="00A424E8" w:rsidRDefault="00CC5A41" w:rsidP="00AC1DE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270" w:type="dxa"/>
            <w:vAlign w:val="bottom"/>
          </w:tcPr>
          <w:p w14:paraId="39991FC0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4263E044" w14:textId="77777777" w:rsidR="001522BA" w:rsidRPr="00A424E8" w:rsidRDefault="00E82DAF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70" w:type="dxa"/>
            <w:vAlign w:val="bottom"/>
          </w:tcPr>
          <w:p w14:paraId="0C9F708A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5BAD1DD2" w14:textId="77777777" w:rsidR="001522BA" w:rsidRPr="00A424E8" w:rsidRDefault="00CC5A41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270" w:type="dxa"/>
            <w:vAlign w:val="bottom"/>
          </w:tcPr>
          <w:p w14:paraId="1B5DEA44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7CF0F888" w14:textId="77777777" w:rsidR="001522BA" w:rsidRPr="00A424E8" w:rsidRDefault="004361D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AC1DE4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01</w:t>
            </w:r>
          </w:p>
        </w:tc>
        <w:tc>
          <w:tcPr>
            <w:tcW w:w="270" w:type="dxa"/>
            <w:vAlign w:val="bottom"/>
          </w:tcPr>
          <w:p w14:paraId="437B84B3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3" w:type="dxa"/>
            <w:vAlign w:val="bottom"/>
          </w:tcPr>
          <w:p w14:paraId="749E9447" w14:textId="77777777" w:rsidR="001522BA" w:rsidRPr="00A424E8" w:rsidRDefault="004361D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AC1DE4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76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1522BA" w:rsidRPr="00A97B80" w14:paraId="1943CA78" w14:textId="77777777" w:rsidTr="00362D39">
        <w:trPr>
          <w:trHeight w:val="374"/>
        </w:trPr>
        <w:tc>
          <w:tcPr>
            <w:tcW w:w="2502" w:type="dxa"/>
            <w:noWrap/>
            <w:vAlign w:val="bottom"/>
          </w:tcPr>
          <w:p w14:paraId="009143B3" w14:textId="77777777" w:rsidR="001522BA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FF48E1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งานโครงการ</w:t>
            </w:r>
          </w:p>
        </w:tc>
        <w:tc>
          <w:tcPr>
            <w:tcW w:w="630" w:type="dxa"/>
            <w:noWrap/>
            <w:vAlign w:val="bottom"/>
          </w:tcPr>
          <w:p w14:paraId="5FDEED9D" w14:textId="77777777" w:rsidR="001522BA" w:rsidRPr="00A424E8" w:rsidRDefault="00CC5A41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01</w:t>
            </w:r>
          </w:p>
        </w:tc>
        <w:tc>
          <w:tcPr>
            <w:tcW w:w="237" w:type="dxa"/>
            <w:noWrap/>
            <w:vAlign w:val="bottom"/>
          </w:tcPr>
          <w:p w14:paraId="064E8ABB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0E2CE17B" w14:textId="77777777" w:rsidR="001522BA" w:rsidRPr="00A424E8" w:rsidRDefault="00CC5A41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755</w:t>
            </w:r>
          </w:p>
        </w:tc>
        <w:tc>
          <w:tcPr>
            <w:tcW w:w="236" w:type="dxa"/>
            <w:noWrap/>
            <w:vAlign w:val="bottom"/>
          </w:tcPr>
          <w:p w14:paraId="6AD2F257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39A7D876" w14:textId="77777777" w:rsidR="001522BA" w:rsidRPr="00A424E8" w:rsidRDefault="00AC1DE4" w:rsidP="001522BA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727ED39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1C4930D" w14:textId="77777777" w:rsidR="001522BA" w:rsidRPr="00A424E8" w:rsidRDefault="00AC1DE4" w:rsidP="001522BA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7D4A3090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2235F229" w14:textId="77777777" w:rsidR="001522BA" w:rsidRPr="00E62ABA" w:rsidRDefault="004361D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AC1DE4" w:rsidRPr="00E62ABA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446</w:t>
            </w:r>
          </w:p>
        </w:tc>
        <w:tc>
          <w:tcPr>
            <w:tcW w:w="238" w:type="dxa"/>
            <w:noWrap/>
            <w:vAlign w:val="bottom"/>
          </w:tcPr>
          <w:p w14:paraId="0A97CD77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CB1F50A" w14:textId="77777777" w:rsidR="001522BA" w:rsidRPr="00A424E8" w:rsidRDefault="004361D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AC1DE4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764</w:t>
            </w:r>
          </w:p>
        </w:tc>
        <w:tc>
          <w:tcPr>
            <w:tcW w:w="236" w:type="dxa"/>
            <w:noWrap/>
            <w:vAlign w:val="bottom"/>
          </w:tcPr>
          <w:p w14:paraId="52128448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2B699D8B" w14:textId="77777777" w:rsidR="001522BA" w:rsidRPr="00A424E8" w:rsidRDefault="00CC5A41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  <w:r w:rsidR="00AC1DE4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</w:t>
            </w: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72</w:t>
            </w:r>
          </w:p>
        </w:tc>
        <w:tc>
          <w:tcPr>
            <w:tcW w:w="236" w:type="dxa"/>
            <w:noWrap/>
            <w:vAlign w:val="bottom"/>
          </w:tcPr>
          <w:p w14:paraId="0DCD99BE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38FC300" w14:textId="77777777" w:rsidR="001522BA" w:rsidRPr="00A424E8" w:rsidRDefault="00CC5A41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AC1DE4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70" w:type="dxa"/>
            <w:vAlign w:val="bottom"/>
          </w:tcPr>
          <w:p w14:paraId="5D389A95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5F8F402F" w14:textId="77777777" w:rsidR="001522BA" w:rsidRPr="00A424E8" w:rsidRDefault="00CC5A41" w:rsidP="00AC1DE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vAlign w:val="bottom"/>
          </w:tcPr>
          <w:p w14:paraId="159E4729" w14:textId="77777777" w:rsidR="001522BA" w:rsidRPr="00A424E8" w:rsidRDefault="001522BA" w:rsidP="001522BA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741C9B93" w14:textId="77777777" w:rsidR="001522BA" w:rsidRPr="00A424E8" w:rsidRDefault="00CC5A41" w:rsidP="00AC1DE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35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70" w:type="dxa"/>
            <w:vAlign w:val="bottom"/>
          </w:tcPr>
          <w:p w14:paraId="088952A3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733F0FD" w14:textId="77777777" w:rsidR="001522BA" w:rsidRPr="00A424E8" w:rsidRDefault="00CC5A41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44</w:t>
            </w:r>
          </w:p>
        </w:tc>
        <w:tc>
          <w:tcPr>
            <w:tcW w:w="270" w:type="dxa"/>
            <w:vAlign w:val="bottom"/>
          </w:tcPr>
          <w:p w14:paraId="3EB0CF1C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20063DAA" w14:textId="77777777" w:rsidR="001522BA" w:rsidRPr="00A424E8" w:rsidRDefault="004361D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270" w:type="dxa"/>
            <w:vAlign w:val="bottom"/>
          </w:tcPr>
          <w:p w14:paraId="2A786A17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688ACB32" w14:textId="77777777" w:rsidR="001522BA" w:rsidRPr="00A424E8" w:rsidRDefault="00CC5A41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</w:t>
            </w:r>
            <w:r w:rsidR="00AC1DE4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</w:t>
            </w: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70" w:type="dxa"/>
            <w:vAlign w:val="bottom"/>
          </w:tcPr>
          <w:p w14:paraId="2FA22B03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3" w:type="dxa"/>
            <w:vAlign w:val="bottom"/>
          </w:tcPr>
          <w:p w14:paraId="7B58D080" w14:textId="77777777" w:rsidR="001522BA" w:rsidRPr="00A424E8" w:rsidRDefault="00CC5A41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</w:t>
            </w:r>
            <w:r w:rsidR="00AC1DE4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1522BA" w:rsidRPr="00A97B80" w14:paraId="1C61FE2D" w14:textId="77777777" w:rsidTr="00362D39">
        <w:trPr>
          <w:trHeight w:val="374"/>
        </w:trPr>
        <w:tc>
          <w:tcPr>
            <w:tcW w:w="2502" w:type="dxa"/>
            <w:noWrap/>
            <w:vAlign w:val="bottom"/>
          </w:tcPr>
          <w:p w14:paraId="58BB1CC2" w14:textId="77777777" w:rsidR="001522BA" w:rsidRPr="0081079E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81079E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การบริการ</w:t>
            </w: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รักษาความปลอดภัย</w:t>
            </w:r>
          </w:p>
        </w:tc>
        <w:tc>
          <w:tcPr>
            <w:tcW w:w="630" w:type="dxa"/>
            <w:noWrap/>
            <w:vAlign w:val="bottom"/>
          </w:tcPr>
          <w:p w14:paraId="1D4B1D0A" w14:textId="77777777" w:rsidR="001522BA" w:rsidRPr="00A424E8" w:rsidRDefault="00AC1DE4" w:rsidP="001522BA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65A5C4F3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23818096" w14:textId="77777777" w:rsidR="001522BA" w:rsidRPr="00A424E8" w:rsidRDefault="00AC1DE4" w:rsidP="001522BA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A2EB9F5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2DA0C013" w14:textId="77777777" w:rsidR="001522BA" w:rsidRPr="00A424E8" w:rsidRDefault="004361DA" w:rsidP="00AC1DE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AC1DE4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236" w:type="dxa"/>
            <w:noWrap/>
            <w:vAlign w:val="bottom"/>
          </w:tcPr>
          <w:p w14:paraId="0AF56B1A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41A81E4" w14:textId="77777777" w:rsidR="001522BA" w:rsidRPr="00A424E8" w:rsidRDefault="004361DA" w:rsidP="00AC1DE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AC1DE4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07F5B936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78CEF4A0" w14:textId="77777777" w:rsidR="001522BA" w:rsidRPr="00E62ABA" w:rsidRDefault="00AC1DE4" w:rsidP="001522BA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E62ABA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8" w:type="dxa"/>
            <w:noWrap/>
            <w:vAlign w:val="bottom"/>
          </w:tcPr>
          <w:p w14:paraId="368B9E2E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5400E86" w14:textId="77777777" w:rsidR="001522BA" w:rsidRPr="00A424E8" w:rsidRDefault="00AC1DE4" w:rsidP="001522BA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2579ECEB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5182BCBA" w14:textId="77777777" w:rsidR="001522BA" w:rsidRPr="00A424E8" w:rsidRDefault="00AC1DE4" w:rsidP="001522BA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1F8EFEBE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BCF8A53" w14:textId="77777777" w:rsidR="001522BA" w:rsidRPr="00A424E8" w:rsidRDefault="00AC1DE4" w:rsidP="001522BA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73FA810B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6C357C9A" w14:textId="77777777" w:rsidR="001522BA" w:rsidRPr="00A424E8" w:rsidRDefault="00AC1DE4" w:rsidP="00AC1DE4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5AFA18A7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4790B07C" w14:textId="77777777" w:rsidR="001522BA" w:rsidRPr="00A424E8" w:rsidRDefault="00AC1DE4" w:rsidP="00AC1DE4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14CF5B84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71F6A1F4" w14:textId="77777777" w:rsidR="001522BA" w:rsidRPr="00A424E8" w:rsidRDefault="00AC1DE4" w:rsidP="001522BA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1DB00707" w14:textId="77777777" w:rsidR="001522BA" w:rsidRPr="00A424E8" w:rsidRDefault="001522BA" w:rsidP="001522BA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50A54EA" w14:textId="77777777" w:rsidR="001522BA" w:rsidRPr="00A424E8" w:rsidRDefault="00AC1DE4" w:rsidP="001522BA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78683F6A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5255BE5E" w14:textId="77777777" w:rsidR="001522BA" w:rsidRPr="00A424E8" w:rsidRDefault="004361D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AC1DE4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270" w:type="dxa"/>
            <w:vAlign w:val="bottom"/>
          </w:tcPr>
          <w:p w14:paraId="3E74F58A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3" w:type="dxa"/>
            <w:vAlign w:val="bottom"/>
          </w:tcPr>
          <w:p w14:paraId="27FC7D5C" w14:textId="77777777" w:rsidR="001522BA" w:rsidRPr="00A424E8" w:rsidRDefault="004361D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AC1DE4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</w:p>
        </w:tc>
      </w:tr>
      <w:tr w:rsidR="001522BA" w:rsidRPr="00A97B80" w14:paraId="60D235F8" w14:textId="77777777" w:rsidTr="00362D39">
        <w:trPr>
          <w:trHeight w:val="374"/>
        </w:trPr>
        <w:tc>
          <w:tcPr>
            <w:tcW w:w="2502" w:type="dxa"/>
            <w:noWrap/>
            <w:vAlign w:val="bottom"/>
          </w:tcPr>
          <w:p w14:paraId="7660D052" w14:textId="77777777" w:rsidR="001522BA" w:rsidRPr="0081079E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81079E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การบริการ</w:t>
            </w: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บำรุงรักษาและบริการอื่น</w:t>
            </w:r>
          </w:p>
        </w:tc>
        <w:tc>
          <w:tcPr>
            <w:tcW w:w="630" w:type="dxa"/>
            <w:noWrap/>
            <w:vAlign w:val="bottom"/>
          </w:tcPr>
          <w:p w14:paraId="7B24E108" w14:textId="77777777" w:rsidR="001522BA" w:rsidRPr="00A424E8" w:rsidRDefault="004361D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AC1DE4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7" w:type="dxa"/>
            <w:noWrap/>
            <w:vAlign w:val="bottom"/>
          </w:tcPr>
          <w:p w14:paraId="50D9EADD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5313FCF8" w14:textId="77777777" w:rsidR="001522BA" w:rsidRPr="00A424E8" w:rsidRDefault="004361D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AC1DE4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noWrap/>
            <w:vAlign w:val="bottom"/>
          </w:tcPr>
          <w:p w14:paraId="40DCAA62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6C8147D7" w14:textId="77777777" w:rsidR="001522BA" w:rsidRPr="00A424E8" w:rsidRDefault="00CC5A41" w:rsidP="00AC1DE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577</w:t>
            </w:r>
          </w:p>
        </w:tc>
        <w:tc>
          <w:tcPr>
            <w:tcW w:w="236" w:type="dxa"/>
            <w:noWrap/>
            <w:vAlign w:val="bottom"/>
          </w:tcPr>
          <w:p w14:paraId="36AE05EE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D265AFE" w14:textId="77777777" w:rsidR="001522BA" w:rsidRPr="00A424E8" w:rsidRDefault="00CC5A41" w:rsidP="00AC1DE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343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537DB2D1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1841CF06" w14:textId="77777777" w:rsidR="001522BA" w:rsidRPr="00E62ABA" w:rsidRDefault="00CC5A41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238" w:type="dxa"/>
            <w:noWrap/>
            <w:vAlign w:val="bottom"/>
          </w:tcPr>
          <w:p w14:paraId="2FAFDD84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8D1DD9C" w14:textId="77777777" w:rsidR="001522BA" w:rsidRPr="00A424E8" w:rsidRDefault="00CC5A41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54</w:t>
            </w:r>
          </w:p>
        </w:tc>
        <w:tc>
          <w:tcPr>
            <w:tcW w:w="236" w:type="dxa"/>
            <w:noWrap/>
            <w:vAlign w:val="bottom"/>
          </w:tcPr>
          <w:p w14:paraId="762F562D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1109F882" w14:textId="77777777" w:rsidR="001522BA" w:rsidRPr="00A424E8" w:rsidRDefault="00CC5A41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36" w:type="dxa"/>
            <w:noWrap/>
            <w:vAlign w:val="bottom"/>
          </w:tcPr>
          <w:p w14:paraId="468F45F4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17B7A5C" w14:textId="77777777" w:rsidR="001522BA" w:rsidRPr="00A424E8" w:rsidRDefault="004361D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270" w:type="dxa"/>
            <w:vAlign w:val="bottom"/>
          </w:tcPr>
          <w:p w14:paraId="7911D14B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3B971B17" w14:textId="77777777" w:rsidR="001522BA" w:rsidRPr="00A424E8" w:rsidRDefault="004361D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70" w:type="dxa"/>
            <w:vAlign w:val="bottom"/>
          </w:tcPr>
          <w:p w14:paraId="2EF71580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5800A8AA" w14:textId="77777777" w:rsidR="001522BA" w:rsidRPr="00A424E8" w:rsidRDefault="004361D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70" w:type="dxa"/>
            <w:vAlign w:val="bottom"/>
          </w:tcPr>
          <w:p w14:paraId="2C536171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5CE042B" w14:textId="77777777" w:rsidR="001522BA" w:rsidRPr="00A424E8" w:rsidRDefault="00CC5A41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75</w:t>
            </w:r>
          </w:p>
        </w:tc>
        <w:tc>
          <w:tcPr>
            <w:tcW w:w="270" w:type="dxa"/>
            <w:vAlign w:val="bottom"/>
          </w:tcPr>
          <w:p w14:paraId="1B82B07A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7FB8FD67" w14:textId="77777777" w:rsidR="001522BA" w:rsidRPr="00A424E8" w:rsidRDefault="00CC5A41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70" w:type="dxa"/>
            <w:vAlign w:val="bottom"/>
          </w:tcPr>
          <w:p w14:paraId="76DE4463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47F2806D" w14:textId="77777777" w:rsidR="001522BA" w:rsidRPr="00A424E8" w:rsidRDefault="00CC5A41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AC1DE4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74</w:t>
            </w:r>
          </w:p>
        </w:tc>
        <w:tc>
          <w:tcPr>
            <w:tcW w:w="270" w:type="dxa"/>
            <w:vAlign w:val="bottom"/>
          </w:tcPr>
          <w:p w14:paraId="3D35B62E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3" w:type="dxa"/>
            <w:vAlign w:val="bottom"/>
          </w:tcPr>
          <w:p w14:paraId="509AE1B8" w14:textId="77777777" w:rsidR="001522BA" w:rsidRPr="00A424E8" w:rsidRDefault="004361D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AC1DE4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,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47</w:t>
            </w:r>
          </w:p>
        </w:tc>
      </w:tr>
      <w:tr w:rsidR="001522BA" w:rsidRPr="00A97B80" w14:paraId="2FB8DE1F" w14:textId="77777777" w:rsidTr="00362D39">
        <w:trPr>
          <w:trHeight w:val="374"/>
        </w:trPr>
        <w:tc>
          <w:tcPr>
            <w:tcW w:w="2502" w:type="dxa"/>
            <w:noWrap/>
            <w:vAlign w:val="bottom"/>
          </w:tcPr>
          <w:p w14:paraId="7B6D5B09" w14:textId="77777777" w:rsidR="001522BA" w:rsidRPr="00BF7A67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อื่นๆ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noWrap/>
            <w:vAlign w:val="bottom"/>
          </w:tcPr>
          <w:p w14:paraId="2D4A5059" w14:textId="77777777" w:rsidR="001522BA" w:rsidRPr="00A424E8" w:rsidRDefault="00CC5A41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237" w:type="dxa"/>
            <w:noWrap/>
            <w:vAlign w:val="bottom"/>
          </w:tcPr>
          <w:p w14:paraId="16F92559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noWrap/>
            <w:vAlign w:val="bottom"/>
          </w:tcPr>
          <w:p w14:paraId="6F1A97F4" w14:textId="77777777" w:rsidR="001522BA" w:rsidRPr="00A424E8" w:rsidRDefault="00CC5A41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57</w:t>
            </w:r>
          </w:p>
        </w:tc>
        <w:tc>
          <w:tcPr>
            <w:tcW w:w="236" w:type="dxa"/>
            <w:noWrap/>
            <w:vAlign w:val="bottom"/>
          </w:tcPr>
          <w:p w14:paraId="6A445690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noWrap/>
            <w:vAlign w:val="bottom"/>
          </w:tcPr>
          <w:p w14:paraId="5AB9B3F1" w14:textId="77777777" w:rsidR="001522BA" w:rsidRPr="00A424E8" w:rsidRDefault="004361D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noWrap/>
            <w:vAlign w:val="bottom"/>
          </w:tcPr>
          <w:p w14:paraId="21391864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26698720" w14:textId="77777777" w:rsidR="001522BA" w:rsidRPr="00A424E8" w:rsidRDefault="00CC5A41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3971A573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noWrap/>
            <w:vAlign w:val="bottom"/>
          </w:tcPr>
          <w:p w14:paraId="57E509E9" w14:textId="77777777" w:rsidR="001522BA" w:rsidRPr="00E62ABA" w:rsidRDefault="00CC5A41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8" w:type="dxa"/>
            <w:noWrap/>
            <w:vAlign w:val="bottom"/>
          </w:tcPr>
          <w:p w14:paraId="08BA2762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6885981E" w14:textId="77777777" w:rsidR="001522BA" w:rsidRPr="00A424E8" w:rsidRDefault="00CC5A41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noWrap/>
            <w:vAlign w:val="bottom"/>
          </w:tcPr>
          <w:p w14:paraId="6829959B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noWrap/>
            <w:vAlign w:val="bottom"/>
          </w:tcPr>
          <w:p w14:paraId="1E5D4BEE" w14:textId="77777777" w:rsidR="001522BA" w:rsidRPr="00A424E8" w:rsidRDefault="00CC5A41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74</w:t>
            </w:r>
          </w:p>
        </w:tc>
        <w:tc>
          <w:tcPr>
            <w:tcW w:w="236" w:type="dxa"/>
            <w:noWrap/>
            <w:vAlign w:val="bottom"/>
          </w:tcPr>
          <w:p w14:paraId="7C369D28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56381478" w14:textId="77777777" w:rsidR="001522BA" w:rsidRPr="00A424E8" w:rsidRDefault="00CC5A41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70" w:type="dxa"/>
            <w:vAlign w:val="bottom"/>
          </w:tcPr>
          <w:p w14:paraId="4076330F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1919CC5" w14:textId="77777777" w:rsidR="001522BA" w:rsidRPr="00A424E8" w:rsidRDefault="00CC5A41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270" w:type="dxa"/>
            <w:vAlign w:val="bottom"/>
          </w:tcPr>
          <w:p w14:paraId="1A37EEA3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ECA981D" w14:textId="77777777" w:rsidR="001522BA" w:rsidRPr="00A424E8" w:rsidRDefault="00CC5A41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0" w:type="dxa"/>
            <w:vAlign w:val="bottom"/>
          </w:tcPr>
          <w:p w14:paraId="6D3A7383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66E66D7" w14:textId="77777777" w:rsidR="001522BA" w:rsidRPr="00A424E8" w:rsidRDefault="00E82DAF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vAlign w:val="bottom"/>
          </w:tcPr>
          <w:p w14:paraId="046C48DC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4933D20C" w14:textId="77777777" w:rsidR="001522BA" w:rsidRPr="00A424E8" w:rsidRDefault="00E82DAF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70" w:type="dxa"/>
            <w:vAlign w:val="bottom"/>
          </w:tcPr>
          <w:p w14:paraId="640E040D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8BE63EE" w14:textId="77777777" w:rsidR="001522BA" w:rsidRPr="00A424E8" w:rsidRDefault="00CC5A41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24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70" w:type="dxa"/>
            <w:vAlign w:val="bottom"/>
          </w:tcPr>
          <w:p w14:paraId="0B0C68F2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14:paraId="7622CA54" w14:textId="77777777" w:rsidR="001522BA" w:rsidRPr="00A424E8" w:rsidRDefault="00CC5A41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27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</w:t>
            </w:r>
          </w:p>
        </w:tc>
      </w:tr>
      <w:tr w:rsidR="001522BA" w:rsidRPr="00A97B80" w14:paraId="48FCC9F2" w14:textId="77777777" w:rsidTr="00362D39">
        <w:trPr>
          <w:trHeight w:val="374"/>
        </w:trPr>
        <w:tc>
          <w:tcPr>
            <w:tcW w:w="2502" w:type="dxa"/>
            <w:noWrap/>
            <w:vAlign w:val="bottom"/>
          </w:tcPr>
          <w:p w14:paraId="622E0A6D" w14:textId="77777777" w:rsidR="001522BA" w:rsidRPr="001D3389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B52D629" w14:textId="77777777" w:rsidR="001522BA" w:rsidRPr="007D66FC" w:rsidRDefault="00CC5A41" w:rsidP="001522BA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AC1DE4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="004361DA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E82DAF" w:rsidRPr="00E82DAF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7" w:type="dxa"/>
            <w:noWrap/>
            <w:vAlign w:val="bottom"/>
          </w:tcPr>
          <w:p w14:paraId="53EE9F36" w14:textId="77777777" w:rsidR="001522BA" w:rsidRPr="007D66FC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45EBCED" w14:textId="77777777" w:rsidR="001522BA" w:rsidRPr="007D66FC" w:rsidRDefault="00CC5A41" w:rsidP="001522BA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AC1DE4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5</w:t>
            </w:r>
            <w:r w:rsidR="004361DA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0</w:t>
            </w: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  <w:noWrap/>
            <w:vAlign w:val="bottom"/>
          </w:tcPr>
          <w:p w14:paraId="41828F90" w14:textId="77777777" w:rsidR="001522BA" w:rsidRPr="0031017C" w:rsidRDefault="001522BA" w:rsidP="001522BA">
            <w:pPr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8CA5B62" w14:textId="77777777" w:rsidR="001522BA" w:rsidRPr="0031017C" w:rsidRDefault="004361D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AC1DE4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CC5A41"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7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noWrap/>
            <w:vAlign w:val="bottom"/>
          </w:tcPr>
          <w:p w14:paraId="162090CD" w14:textId="77777777" w:rsidR="001522BA" w:rsidRPr="0031017C" w:rsidRDefault="001522BA" w:rsidP="001522BA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A5FC5E9" w14:textId="77777777" w:rsidR="001522BA" w:rsidRPr="0031017C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AC1DE4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4361DA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E82DAF" w:rsidRPr="00E82DAF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9</w:t>
            </w: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473879C0" w14:textId="77777777" w:rsidR="001522BA" w:rsidRPr="0031017C" w:rsidRDefault="001522BA" w:rsidP="001522BA">
            <w:pPr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CA38933" w14:textId="77777777" w:rsidR="001522BA" w:rsidRPr="0031017C" w:rsidRDefault="004361D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AC1DE4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CC5A41"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E82DAF" w:rsidRPr="00E82DAF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9</w:t>
            </w:r>
            <w:r w:rsidR="00CC5A41"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8" w:type="dxa"/>
            <w:noWrap/>
            <w:vAlign w:val="bottom"/>
          </w:tcPr>
          <w:p w14:paraId="08D34A30" w14:textId="77777777" w:rsidR="001522BA" w:rsidRPr="0031017C" w:rsidRDefault="001522BA" w:rsidP="001522BA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CD1D30E" w14:textId="77777777" w:rsidR="001522BA" w:rsidRPr="0031017C" w:rsidRDefault="004361D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AC1DE4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E82DAF" w:rsidRPr="00E82DAF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  <w:r w:rsidR="00CC5A41"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236" w:type="dxa"/>
            <w:noWrap/>
            <w:vAlign w:val="bottom"/>
          </w:tcPr>
          <w:p w14:paraId="089A7BBC" w14:textId="77777777" w:rsidR="001522BA" w:rsidRPr="0031017C" w:rsidRDefault="001522BA" w:rsidP="001522BA">
            <w:pPr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9897EE4" w14:textId="77777777" w:rsidR="001522BA" w:rsidRPr="0031017C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AC1DE4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644</w:t>
            </w:r>
          </w:p>
        </w:tc>
        <w:tc>
          <w:tcPr>
            <w:tcW w:w="236" w:type="dxa"/>
            <w:noWrap/>
            <w:vAlign w:val="bottom"/>
          </w:tcPr>
          <w:p w14:paraId="1AD5AF05" w14:textId="77777777" w:rsidR="001522BA" w:rsidRPr="0031017C" w:rsidRDefault="001522BA" w:rsidP="001522BA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2A82384" w14:textId="77777777" w:rsidR="001522BA" w:rsidRPr="0031017C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AC1DE4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E82DAF" w:rsidRPr="00E82DAF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</w:tcPr>
          <w:p w14:paraId="57674A7B" w14:textId="77777777" w:rsidR="001522BA" w:rsidRPr="0031017C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A12E1F" w14:textId="77777777" w:rsidR="001522BA" w:rsidRPr="0031017C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AC1DE4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</w:t>
            </w:r>
            <w:r w:rsidR="004361DA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</w:tcPr>
          <w:p w14:paraId="32732225" w14:textId="77777777" w:rsidR="001522BA" w:rsidRPr="0031017C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F1B8D7" w14:textId="77777777" w:rsidR="001522BA" w:rsidRPr="0031017C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AC1DE4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E82DAF" w:rsidRPr="00E82DAF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</w:tcPr>
          <w:p w14:paraId="254CC9F4" w14:textId="77777777" w:rsidR="001522BA" w:rsidRPr="0031017C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EC51D0" w14:textId="77777777" w:rsidR="001522BA" w:rsidRPr="0031017C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4361DA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70" w:type="dxa"/>
          </w:tcPr>
          <w:p w14:paraId="3E0B4692" w14:textId="77777777" w:rsidR="001522BA" w:rsidRPr="0031017C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F16BF" w14:textId="77777777" w:rsidR="001522BA" w:rsidRPr="0031017C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32</w:t>
            </w:r>
            <w:r w:rsidR="00E82DAF" w:rsidRPr="00E82DAF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70" w:type="dxa"/>
          </w:tcPr>
          <w:p w14:paraId="5F3870B5" w14:textId="77777777" w:rsidR="001522BA" w:rsidRPr="0031017C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48A8FF" w14:textId="77777777" w:rsidR="001522BA" w:rsidRPr="0031017C" w:rsidRDefault="004361D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AC1DE4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E82DAF" w:rsidRPr="00E82DAF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  <w:r w:rsidR="00CC5A41"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7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0" w:type="dxa"/>
          </w:tcPr>
          <w:p w14:paraId="6587FEEC" w14:textId="77777777" w:rsidR="001522BA" w:rsidRPr="0031017C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4B9E18" w14:textId="77777777" w:rsidR="001522BA" w:rsidRPr="0031017C" w:rsidRDefault="004361D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AC1DE4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E82DAF" w:rsidRPr="00E82DAF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  <w:r w:rsidR="00CC5A41"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1522BA" w:rsidRPr="00A97B80" w14:paraId="61A2A809" w14:textId="77777777" w:rsidTr="00362D39">
        <w:trPr>
          <w:trHeight w:val="374"/>
        </w:trPr>
        <w:tc>
          <w:tcPr>
            <w:tcW w:w="2502" w:type="dxa"/>
            <w:noWrap/>
            <w:vAlign w:val="bottom"/>
          </w:tcPr>
          <w:p w14:paraId="24DC30D7" w14:textId="77777777" w:rsidR="001522BA" w:rsidRPr="005E5DEC" w:rsidRDefault="001522BA" w:rsidP="001522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noWrap/>
            <w:vAlign w:val="bottom"/>
          </w:tcPr>
          <w:p w14:paraId="2E4A7F79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B0916DA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noWrap/>
            <w:vAlign w:val="bottom"/>
          </w:tcPr>
          <w:p w14:paraId="26BE977E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8C67EA2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14:paraId="71F50017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5F115A48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37C15399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50" w:type="dxa"/>
            <w:gridSpan w:val="2"/>
            <w:noWrap/>
          </w:tcPr>
          <w:p w14:paraId="0EB0ED73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noWrap/>
            <w:vAlign w:val="bottom"/>
          </w:tcPr>
          <w:p w14:paraId="34921897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63C61B17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420A3113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1C097913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14:paraId="32769935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AE04ECA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5A3B4843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2F502AFA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318D7D3B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1C0A140E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49B02BD6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068E86EA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24DA6E24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6AC01838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666DFE93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24CC2C43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7CADE88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4CC7D93A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</w:tcPr>
          <w:p w14:paraId="29E56D66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1522BA" w:rsidRPr="00A97B80" w14:paraId="152A9430" w14:textId="77777777" w:rsidTr="00362D39">
        <w:trPr>
          <w:trHeight w:val="374"/>
        </w:trPr>
        <w:tc>
          <w:tcPr>
            <w:tcW w:w="2502" w:type="dxa"/>
            <w:noWrap/>
            <w:vAlign w:val="bottom"/>
          </w:tcPr>
          <w:p w14:paraId="38155423" w14:textId="77777777" w:rsidR="001522BA" w:rsidRPr="005E5DEC" w:rsidRDefault="001522BA" w:rsidP="001522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30" w:type="dxa"/>
            <w:noWrap/>
            <w:vAlign w:val="bottom"/>
          </w:tcPr>
          <w:p w14:paraId="254987A7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10E5C958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5A69E6DF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2BCAD1CE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1EDF88AE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008B4193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95F4704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50" w:type="dxa"/>
            <w:gridSpan w:val="2"/>
            <w:noWrap/>
          </w:tcPr>
          <w:p w14:paraId="57346182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0F8DA3C0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47CFC954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96B676C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86B4DC8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4793F0A9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18458BE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D4D203B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32DA3B8B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792B219A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06B5168C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6C2EA73D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54D2B9B5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332B39FC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1C5C3B3C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1959399A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0F038365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</w:tcPr>
          <w:p w14:paraId="14D460E2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32957181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3" w:type="dxa"/>
          </w:tcPr>
          <w:p w14:paraId="2A302C92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DB4313" w:rsidRPr="00A97B80" w14:paraId="0D30DD7C" w14:textId="77777777" w:rsidTr="00362D39">
        <w:trPr>
          <w:trHeight w:val="374"/>
        </w:trPr>
        <w:tc>
          <w:tcPr>
            <w:tcW w:w="2502" w:type="dxa"/>
            <w:noWrap/>
            <w:vAlign w:val="bottom"/>
          </w:tcPr>
          <w:p w14:paraId="1D83C34A" w14:textId="77777777" w:rsidR="00DB4313" w:rsidRPr="005E5DEC" w:rsidRDefault="00DB4313" w:rsidP="001522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30" w:type="dxa"/>
            <w:noWrap/>
            <w:vAlign w:val="bottom"/>
          </w:tcPr>
          <w:p w14:paraId="62E7BD28" w14:textId="77777777" w:rsidR="00DB4313" w:rsidRPr="00A424E8" w:rsidRDefault="00DB4313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F50881C" w14:textId="77777777" w:rsidR="00DB4313" w:rsidRPr="00A424E8" w:rsidRDefault="00DB4313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7F829F8A" w14:textId="77777777" w:rsidR="00DB4313" w:rsidRPr="00A424E8" w:rsidRDefault="00DB4313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512F7D9F" w14:textId="77777777" w:rsidR="00DB4313" w:rsidRPr="00A424E8" w:rsidRDefault="00DB4313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25F32CC8" w14:textId="77777777" w:rsidR="00DB4313" w:rsidRPr="00A424E8" w:rsidRDefault="00DB4313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D09BD55" w14:textId="77777777" w:rsidR="00DB4313" w:rsidRPr="00A424E8" w:rsidRDefault="00DB4313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9B16D6C" w14:textId="77777777" w:rsidR="00DB4313" w:rsidRPr="00A424E8" w:rsidRDefault="00DB4313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50" w:type="dxa"/>
            <w:gridSpan w:val="2"/>
            <w:noWrap/>
          </w:tcPr>
          <w:p w14:paraId="26BFB8B4" w14:textId="77777777" w:rsidR="00DB4313" w:rsidRPr="00A424E8" w:rsidRDefault="00DB4313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241D9D98" w14:textId="77777777" w:rsidR="00DB4313" w:rsidRPr="00A424E8" w:rsidRDefault="00DB4313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1F339FA5" w14:textId="77777777" w:rsidR="00DB4313" w:rsidRPr="00A424E8" w:rsidRDefault="00DB4313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A80451A" w14:textId="77777777" w:rsidR="00DB4313" w:rsidRPr="00A424E8" w:rsidRDefault="00DB4313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45E7A6D9" w14:textId="77777777" w:rsidR="00DB4313" w:rsidRPr="00A424E8" w:rsidRDefault="00DB4313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62F8B9B5" w14:textId="77777777" w:rsidR="00DB4313" w:rsidRPr="00A424E8" w:rsidRDefault="00DB4313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AF93DA6" w14:textId="77777777" w:rsidR="00DB4313" w:rsidRPr="00A424E8" w:rsidRDefault="00DB4313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6BF14E5" w14:textId="77777777" w:rsidR="00DB4313" w:rsidRPr="00A424E8" w:rsidRDefault="00DB4313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2B917E51" w14:textId="77777777" w:rsidR="00DB4313" w:rsidRPr="00A424E8" w:rsidRDefault="00DB4313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07A7BD33" w14:textId="77777777" w:rsidR="00DB4313" w:rsidRPr="00A424E8" w:rsidRDefault="00DB4313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491203DA" w14:textId="77777777" w:rsidR="00DB4313" w:rsidRPr="00A424E8" w:rsidRDefault="00DB4313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532A901F" w14:textId="77777777" w:rsidR="00DB4313" w:rsidRPr="00A424E8" w:rsidRDefault="00DB4313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22E7CB82" w14:textId="77777777" w:rsidR="00DB4313" w:rsidRPr="00A424E8" w:rsidRDefault="00DB4313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3176F053" w14:textId="77777777" w:rsidR="00DB4313" w:rsidRPr="00A424E8" w:rsidRDefault="00DB4313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3AEE7F89" w14:textId="77777777" w:rsidR="00DB4313" w:rsidRPr="00A424E8" w:rsidRDefault="00DB4313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6A9F8D5F" w14:textId="77777777" w:rsidR="00DB4313" w:rsidRPr="00A424E8" w:rsidRDefault="00DB4313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05FF7737" w14:textId="77777777" w:rsidR="00DB4313" w:rsidRPr="00A424E8" w:rsidRDefault="00DB4313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</w:tcPr>
          <w:p w14:paraId="348D3C91" w14:textId="77777777" w:rsidR="00DB4313" w:rsidRPr="00A424E8" w:rsidRDefault="00DB4313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29595A5F" w14:textId="77777777" w:rsidR="00DB4313" w:rsidRPr="00A424E8" w:rsidRDefault="00DB4313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3" w:type="dxa"/>
          </w:tcPr>
          <w:p w14:paraId="63ECC43A" w14:textId="77777777" w:rsidR="00DB4313" w:rsidRPr="00A424E8" w:rsidRDefault="00DB4313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1522BA" w:rsidRPr="00A97B80" w14:paraId="60788159" w14:textId="77777777" w:rsidTr="00362D39">
        <w:trPr>
          <w:trHeight w:val="374"/>
        </w:trPr>
        <w:tc>
          <w:tcPr>
            <w:tcW w:w="2502" w:type="dxa"/>
            <w:noWrap/>
            <w:vAlign w:val="bottom"/>
          </w:tcPr>
          <w:p w14:paraId="26AD8D8E" w14:textId="77777777" w:rsidR="001522BA" w:rsidRPr="005E5DEC" w:rsidRDefault="001522BA" w:rsidP="001522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30" w:type="dxa"/>
            <w:noWrap/>
            <w:vAlign w:val="bottom"/>
          </w:tcPr>
          <w:p w14:paraId="6B1C3A34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4F1D0E1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3BE72879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2E08708A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14D23C05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60555625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4D6AA79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50" w:type="dxa"/>
            <w:gridSpan w:val="2"/>
            <w:noWrap/>
          </w:tcPr>
          <w:p w14:paraId="7A56C669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6E069DE8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0EE4BF8D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89537D8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0F8C5F72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17364333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7BCCA81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0B17B93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73DE7F88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39CF6909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64FD5602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65D97F76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63FBD1EB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4EB10E78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7984F339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7C73C58B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006E5ECF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</w:tcPr>
          <w:p w14:paraId="2537E1AD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6BD95F58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3" w:type="dxa"/>
          </w:tcPr>
          <w:p w14:paraId="0D2BB2D6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1522BA" w:rsidRPr="00A97B80" w14:paraId="1CB8E568" w14:textId="77777777" w:rsidTr="00362D39">
        <w:trPr>
          <w:trHeight w:val="374"/>
        </w:trPr>
        <w:tc>
          <w:tcPr>
            <w:tcW w:w="2502" w:type="dxa"/>
            <w:noWrap/>
            <w:vAlign w:val="bottom"/>
          </w:tcPr>
          <w:p w14:paraId="0A0729B9" w14:textId="77777777" w:rsidR="001522BA" w:rsidRPr="00BF7A67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BF7A67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630" w:type="dxa"/>
            <w:noWrap/>
            <w:vAlign w:val="bottom"/>
          </w:tcPr>
          <w:p w14:paraId="4FD85162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8B6F8C4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5E723AB6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F434B35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33A90A18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6F50C63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1E931B8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14:paraId="5A252E24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5F681429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36DA571D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14CD4CA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B8C40BF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3E9CA080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9C6226C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1234D7E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2260C6D2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75B83D47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3813C893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6A028BF0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7EBF5C89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E4DF89F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6047A12F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36FF7578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014A5DEE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1D022511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7654BA17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3" w:type="dxa"/>
            <w:vAlign w:val="bottom"/>
          </w:tcPr>
          <w:p w14:paraId="2B74038C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AC1DE4" w:rsidRPr="00A97B80" w14:paraId="29DC19C6" w14:textId="77777777" w:rsidTr="00362D39">
        <w:trPr>
          <w:trHeight w:val="374"/>
        </w:trPr>
        <w:tc>
          <w:tcPr>
            <w:tcW w:w="2502" w:type="dxa"/>
            <w:noWrap/>
            <w:vAlign w:val="bottom"/>
          </w:tcPr>
          <w:p w14:paraId="7C458E8F" w14:textId="77777777" w:rsidR="00AC1DE4" w:rsidRPr="001D3389" w:rsidRDefault="00AC1DE4" w:rsidP="00AC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BF7A67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ณ</w:t>
            </w:r>
            <w:r w:rsidRPr="00BF7A67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Pr="00BF7A67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เวลาใดเวลาหนึ่ง</w:t>
            </w:r>
          </w:p>
        </w:tc>
        <w:tc>
          <w:tcPr>
            <w:tcW w:w="630" w:type="dxa"/>
            <w:noWrap/>
            <w:vAlign w:val="bottom"/>
          </w:tcPr>
          <w:p w14:paraId="137B049B" w14:textId="77777777" w:rsidR="00AC1DE4" w:rsidRPr="00A424E8" w:rsidRDefault="004361DA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AC1DE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7" w:type="dxa"/>
            <w:noWrap/>
            <w:vAlign w:val="bottom"/>
          </w:tcPr>
          <w:p w14:paraId="716C5D23" w14:textId="77777777" w:rsidR="00AC1DE4" w:rsidRPr="00A424E8" w:rsidRDefault="00AC1DE4" w:rsidP="00AC1DE4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653DF5B5" w14:textId="77777777" w:rsidR="00AC1DE4" w:rsidRPr="00A424E8" w:rsidRDefault="004361DA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AC1DE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532</w:t>
            </w:r>
          </w:p>
        </w:tc>
        <w:tc>
          <w:tcPr>
            <w:tcW w:w="236" w:type="dxa"/>
            <w:noWrap/>
            <w:vAlign w:val="bottom"/>
          </w:tcPr>
          <w:p w14:paraId="15081379" w14:textId="77777777" w:rsidR="00AC1DE4" w:rsidRPr="005A3283" w:rsidRDefault="00AC1DE4" w:rsidP="00AC1DE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71DFBFF4" w14:textId="77777777" w:rsidR="00AC1DE4" w:rsidRPr="005A3283" w:rsidRDefault="004361DA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36" w:type="dxa"/>
            <w:noWrap/>
            <w:vAlign w:val="bottom"/>
          </w:tcPr>
          <w:p w14:paraId="2FD3D9EB" w14:textId="77777777" w:rsidR="00AC1DE4" w:rsidRPr="005A3283" w:rsidRDefault="00AC1DE4" w:rsidP="00AC1DE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6D5BE3F6" w14:textId="77777777" w:rsidR="00AC1DE4" w:rsidRPr="005A3283" w:rsidRDefault="00CC5A41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79453B2A" w14:textId="77777777" w:rsidR="00AC1DE4" w:rsidRPr="005A3283" w:rsidRDefault="00AC1DE4" w:rsidP="00AC1DE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6FFBC28D" w14:textId="77777777" w:rsidR="00AC1DE4" w:rsidRPr="005A3283" w:rsidRDefault="00CC5A41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8" w:type="dxa"/>
            <w:noWrap/>
            <w:vAlign w:val="bottom"/>
          </w:tcPr>
          <w:p w14:paraId="286384A6" w14:textId="77777777" w:rsidR="00AC1DE4" w:rsidRPr="005A3283" w:rsidRDefault="00AC1DE4" w:rsidP="00AC1DE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0CE49DAA" w14:textId="77777777" w:rsidR="00AC1DE4" w:rsidRPr="005A3283" w:rsidRDefault="004361DA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noWrap/>
            <w:vAlign w:val="bottom"/>
          </w:tcPr>
          <w:p w14:paraId="39812F91" w14:textId="77777777" w:rsidR="00AC1DE4" w:rsidRPr="005A3283" w:rsidRDefault="00AC1DE4" w:rsidP="00AC1DE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2C0A98FB" w14:textId="77777777" w:rsidR="00AC1DE4" w:rsidRPr="005A3283" w:rsidRDefault="00CC5A41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89</w:t>
            </w:r>
          </w:p>
        </w:tc>
        <w:tc>
          <w:tcPr>
            <w:tcW w:w="236" w:type="dxa"/>
            <w:noWrap/>
            <w:vAlign w:val="bottom"/>
          </w:tcPr>
          <w:p w14:paraId="2D9B9DB7" w14:textId="77777777" w:rsidR="00AC1DE4" w:rsidRPr="005A3283" w:rsidRDefault="00AC1DE4" w:rsidP="00AC1DE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45FE48BA" w14:textId="77777777" w:rsidR="00AC1DE4" w:rsidRPr="005A3283" w:rsidRDefault="00CC5A41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23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0" w:type="dxa"/>
          </w:tcPr>
          <w:p w14:paraId="4738D9D7" w14:textId="77777777" w:rsidR="00AC1DE4" w:rsidRPr="005A3283" w:rsidRDefault="00AC1DE4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6B09F7E0" w14:textId="77777777" w:rsidR="00AC1DE4" w:rsidRPr="005A3283" w:rsidRDefault="00CC5A41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="00AC1DE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  <w:r w:rsidRPr="00CC5A41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70" w:type="dxa"/>
          </w:tcPr>
          <w:p w14:paraId="7877465B" w14:textId="77777777" w:rsidR="00AC1DE4" w:rsidRPr="005A3283" w:rsidRDefault="00AC1DE4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12D3062D" w14:textId="77777777" w:rsidR="00AC1DE4" w:rsidRPr="005A3283" w:rsidRDefault="00CC5A41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="00AC1DE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110</w:t>
            </w:r>
          </w:p>
        </w:tc>
        <w:tc>
          <w:tcPr>
            <w:tcW w:w="270" w:type="dxa"/>
          </w:tcPr>
          <w:p w14:paraId="44A09C3A" w14:textId="77777777" w:rsidR="00AC1DE4" w:rsidRPr="005A3283" w:rsidRDefault="00AC1DE4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60963988" w14:textId="77777777" w:rsidR="00AC1DE4" w:rsidRPr="005A3283" w:rsidRDefault="00CC5A41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53</w:t>
            </w:r>
          </w:p>
        </w:tc>
        <w:tc>
          <w:tcPr>
            <w:tcW w:w="270" w:type="dxa"/>
          </w:tcPr>
          <w:p w14:paraId="7E29F5C9" w14:textId="77777777" w:rsidR="00AC1DE4" w:rsidRPr="005A3283" w:rsidRDefault="00AC1DE4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2AC728FD" w14:textId="77777777" w:rsidR="00AC1DE4" w:rsidRPr="005A3283" w:rsidRDefault="00E82DAF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70" w:type="dxa"/>
          </w:tcPr>
          <w:p w14:paraId="357C4D40" w14:textId="77777777" w:rsidR="00AC1DE4" w:rsidRPr="005A3283" w:rsidRDefault="00AC1DE4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7CAC53D5" w14:textId="77777777" w:rsidR="00AC1DE4" w:rsidRPr="005A3283" w:rsidRDefault="00CC5A41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</w:t>
            </w:r>
            <w:r w:rsidR="00AC1DE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  <w:r w:rsidRPr="00CC5A41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53</w:t>
            </w:r>
          </w:p>
        </w:tc>
        <w:tc>
          <w:tcPr>
            <w:tcW w:w="270" w:type="dxa"/>
          </w:tcPr>
          <w:p w14:paraId="7A190C6F" w14:textId="77777777" w:rsidR="00AC1DE4" w:rsidRPr="005A3283" w:rsidRDefault="00AC1DE4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3" w:type="dxa"/>
            <w:vAlign w:val="bottom"/>
          </w:tcPr>
          <w:p w14:paraId="2DFEFA7B" w14:textId="77777777" w:rsidR="00AC1DE4" w:rsidRPr="005A3283" w:rsidRDefault="00CC5A41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  <w:r w:rsidR="00AC1DE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999</w:t>
            </w:r>
          </w:p>
        </w:tc>
      </w:tr>
      <w:tr w:rsidR="00AC1DE4" w:rsidRPr="00A97B80" w14:paraId="6A33236F" w14:textId="77777777" w:rsidTr="00362D39">
        <w:trPr>
          <w:trHeight w:val="374"/>
        </w:trPr>
        <w:tc>
          <w:tcPr>
            <w:tcW w:w="2502" w:type="dxa"/>
            <w:noWrap/>
            <w:vAlign w:val="bottom"/>
          </w:tcPr>
          <w:p w14:paraId="7BD599A4" w14:textId="77777777" w:rsidR="00AC1DE4" w:rsidRPr="00BF7A67" w:rsidRDefault="00AC1DE4" w:rsidP="00AC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BF7A67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noWrap/>
            <w:vAlign w:val="bottom"/>
          </w:tcPr>
          <w:p w14:paraId="4C742B2D" w14:textId="77777777" w:rsidR="00AC1DE4" w:rsidRPr="00A424E8" w:rsidRDefault="004361DA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AC1DE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473</w:t>
            </w:r>
          </w:p>
        </w:tc>
        <w:tc>
          <w:tcPr>
            <w:tcW w:w="237" w:type="dxa"/>
            <w:noWrap/>
            <w:vAlign w:val="bottom"/>
          </w:tcPr>
          <w:p w14:paraId="1FA94E44" w14:textId="77777777" w:rsidR="00AC1DE4" w:rsidRPr="00A424E8" w:rsidRDefault="00AC1DE4" w:rsidP="00AC1DE4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noWrap/>
            <w:vAlign w:val="bottom"/>
          </w:tcPr>
          <w:p w14:paraId="3D2C5647" w14:textId="77777777" w:rsidR="00AC1DE4" w:rsidRPr="00A424E8" w:rsidRDefault="004361DA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AC1DE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73</w:t>
            </w:r>
          </w:p>
        </w:tc>
        <w:tc>
          <w:tcPr>
            <w:tcW w:w="236" w:type="dxa"/>
            <w:noWrap/>
          </w:tcPr>
          <w:p w14:paraId="68F6B7E2" w14:textId="77777777" w:rsidR="00AC1DE4" w:rsidRPr="005A3283" w:rsidRDefault="00AC1DE4" w:rsidP="00AC1DE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noWrap/>
            <w:vAlign w:val="bottom"/>
          </w:tcPr>
          <w:p w14:paraId="5BF94DFD" w14:textId="77777777" w:rsidR="00AC1DE4" w:rsidRPr="005A3283" w:rsidRDefault="004361DA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AC1DE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01</w:t>
            </w:r>
          </w:p>
        </w:tc>
        <w:tc>
          <w:tcPr>
            <w:tcW w:w="236" w:type="dxa"/>
            <w:noWrap/>
          </w:tcPr>
          <w:p w14:paraId="0631CA8A" w14:textId="77777777" w:rsidR="00AC1DE4" w:rsidRPr="005A3283" w:rsidRDefault="00AC1DE4" w:rsidP="00AC1DE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3F33CBA0" w14:textId="77777777" w:rsidR="00AC1DE4" w:rsidRPr="005A3283" w:rsidRDefault="00CC5A41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AC1DE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50" w:type="dxa"/>
            <w:gridSpan w:val="2"/>
            <w:noWrap/>
          </w:tcPr>
          <w:p w14:paraId="41179B82" w14:textId="77777777" w:rsidR="00AC1DE4" w:rsidRPr="005A3283" w:rsidRDefault="00AC1DE4" w:rsidP="00AC1DE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noWrap/>
            <w:vAlign w:val="bottom"/>
          </w:tcPr>
          <w:p w14:paraId="41B590A9" w14:textId="77777777" w:rsidR="00AC1DE4" w:rsidRPr="005A3283" w:rsidRDefault="004361DA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AC1DE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8" w:type="dxa"/>
            <w:noWrap/>
          </w:tcPr>
          <w:p w14:paraId="6D7B7357" w14:textId="77777777" w:rsidR="00AC1DE4" w:rsidRPr="005A3283" w:rsidRDefault="00AC1DE4" w:rsidP="00AC1DE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3404C98A" w14:textId="77777777" w:rsidR="00AC1DE4" w:rsidRPr="005A3283" w:rsidRDefault="004361DA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AC1DE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noWrap/>
            <w:vAlign w:val="bottom"/>
          </w:tcPr>
          <w:p w14:paraId="36B49391" w14:textId="77777777" w:rsidR="00AC1DE4" w:rsidRPr="005A3283" w:rsidRDefault="00AC1DE4" w:rsidP="00AC1DE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noWrap/>
            <w:vAlign w:val="bottom"/>
          </w:tcPr>
          <w:p w14:paraId="488DF2BF" w14:textId="77777777" w:rsidR="00AC1DE4" w:rsidRPr="005A3283" w:rsidRDefault="00CC5A41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  <w:r w:rsidR="00AC1DE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355</w:t>
            </w:r>
          </w:p>
        </w:tc>
        <w:tc>
          <w:tcPr>
            <w:tcW w:w="236" w:type="dxa"/>
            <w:noWrap/>
            <w:vAlign w:val="bottom"/>
          </w:tcPr>
          <w:p w14:paraId="08A677C3" w14:textId="77777777" w:rsidR="00AC1DE4" w:rsidRPr="005A3283" w:rsidRDefault="00AC1DE4" w:rsidP="00AC1DE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754D164E" w14:textId="77777777" w:rsidR="00AC1DE4" w:rsidRPr="005A3283" w:rsidRDefault="00CC5A41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AC1DE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256</w:t>
            </w:r>
          </w:p>
        </w:tc>
        <w:tc>
          <w:tcPr>
            <w:tcW w:w="270" w:type="dxa"/>
          </w:tcPr>
          <w:p w14:paraId="295D9D75" w14:textId="77777777" w:rsidR="00AC1DE4" w:rsidRPr="005A3283" w:rsidRDefault="00AC1DE4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076E535F" w14:textId="77777777" w:rsidR="00AC1DE4" w:rsidRPr="005A3283" w:rsidRDefault="00CC5A41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235</w:t>
            </w:r>
          </w:p>
        </w:tc>
        <w:tc>
          <w:tcPr>
            <w:tcW w:w="270" w:type="dxa"/>
          </w:tcPr>
          <w:p w14:paraId="2E810A07" w14:textId="77777777" w:rsidR="00AC1DE4" w:rsidRPr="005A3283" w:rsidRDefault="00AC1DE4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76A6FF5" w14:textId="77777777" w:rsidR="00AC1DE4" w:rsidRPr="005A3283" w:rsidRDefault="00CC5A41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376</w:t>
            </w:r>
          </w:p>
        </w:tc>
        <w:tc>
          <w:tcPr>
            <w:tcW w:w="270" w:type="dxa"/>
          </w:tcPr>
          <w:p w14:paraId="3955D36F" w14:textId="77777777" w:rsidR="00AC1DE4" w:rsidRPr="005A3283" w:rsidRDefault="00AC1DE4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C9D2377" w14:textId="77777777" w:rsidR="00AC1DE4" w:rsidRPr="005A3283" w:rsidRDefault="004361DA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0" w:type="dxa"/>
          </w:tcPr>
          <w:p w14:paraId="2366536A" w14:textId="77777777" w:rsidR="00AC1DE4" w:rsidRPr="005A3283" w:rsidRDefault="00AC1DE4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79AD26A" w14:textId="77777777" w:rsidR="00AC1DE4" w:rsidRPr="005A3283" w:rsidRDefault="00CC5A41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24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70" w:type="dxa"/>
          </w:tcPr>
          <w:p w14:paraId="7986FC3A" w14:textId="77777777" w:rsidR="00AC1DE4" w:rsidRPr="005A3283" w:rsidRDefault="00AC1DE4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A874776" w14:textId="77777777" w:rsidR="00AC1DE4" w:rsidRPr="005A3283" w:rsidRDefault="00E82DAF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</w:t>
            </w:r>
            <w:r w:rsidR="00AC1DE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Pr="00E82DAF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70" w:type="dxa"/>
          </w:tcPr>
          <w:p w14:paraId="42CD6697" w14:textId="77777777" w:rsidR="00AC1DE4" w:rsidRPr="005A3283" w:rsidRDefault="00AC1DE4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14:paraId="5CE577D6" w14:textId="77777777" w:rsidR="00AC1DE4" w:rsidRPr="005A3283" w:rsidRDefault="00E82DAF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  <w:r w:rsidR="00AC1DE4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AC1DE4" w:rsidRPr="00A97B80" w14:paraId="752DAACB" w14:textId="77777777" w:rsidTr="00362D39">
        <w:trPr>
          <w:trHeight w:val="374"/>
        </w:trPr>
        <w:tc>
          <w:tcPr>
            <w:tcW w:w="2502" w:type="dxa"/>
            <w:noWrap/>
            <w:vAlign w:val="bottom"/>
          </w:tcPr>
          <w:p w14:paraId="46E3393B" w14:textId="77777777" w:rsidR="00AC1DE4" w:rsidRPr="001D3389" w:rsidRDefault="00AC1DE4" w:rsidP="00AC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6177975" w14:textId="77777777" w:rsidR="00AC1DE4" w:rsidRPr="000E2A80" w:rsidRDefault="00CC5A41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AC1DE4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4361DA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E82DAF" w:rsidRPr="00E82DAF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7" w:type="dxa"/>
            <w:noWrap/>
            <w:vAlign w:val="bottom"/>
          </w:tcPr>
          <w:p w14:paraId="1D9B3BFF" w14:textId="77777777" w:rsidR="00AC1DE4" w:rsidRPr="000E2A80" w:rsidRDefault="00AC1DE4" w:rsidP="00AC1DE4">
            <w:pP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7596BD8" w14:textId="77777777" w:rsidR="00AC1DE4" w:rsidRPr="000E2A80" w:rsidRDefault="00CC5A41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AC1DE4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5</w:t>
            </w:r>
            <w:r w:rsidR="004361DA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0</w:t>
            </w: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  <w:noWrap/>
          </w:tcPr>
          <w:p w14:paraId="6C8B1EE0" w14:textId="77777777" w:rsidR="00AC1DE4" w:rsidRPr="005A3283" w:rsidRDefault="00AC1DE4" w:rsidP="00AC1DE4">
            <w:pPr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02C564F" w14:textId="77777777" w:rsidR="00AC1DE4" w:rsidRPr="005A3283" w:rsidRDefault="004361DA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AC1DE4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CC5A41"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7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noWrap/>
          </w:tcPr>
          <w:p w14:paraId="2FF7F3EF" w14:textId="77777777" w:rsidR="00AC1DE4" w:rsidRPr="005A3283" w:rsidRDefault="00AC1DE4" w:rsidP="00AC1DE4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655EC7E" w14:textId="77777777" w:rsidR="00AC1DE4" w:rsidRPr="005A3283" w:rsidRDefault="00CC5A41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AC1DE4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4361DA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E82DAF" w:rsidRPr="00E82DAF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9</w:t>
            </w: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50" w:type="dxa"/>
            <w:gridSpan w:val="2"/>
            <w:noWrap/>
          </w:tcPr>
          <w:p w14:paraId="395E815B" w14:textId="77777777" w:rsidR="00AC1DE4" w:rsidRPr="005A3283" w:rsidRDefault="00AC1DE4" w:rsidP="00AC1DE4">
            <w:pPr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99542E4" w14:textId="77777777" w:rsidR="00AC1DE4" w:rsidRPr="005A3283" w:rsidRDefault="004361DA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AC1DE4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CC5A41"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E82DAF" w:rsidRPr="00E82DAF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9</w:t>
            </w:r>
            <w:r w:rsidR="00CC5A41"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8" w:type="dxa"/>
            <w:noWrap/>
          </w:tcPr>
          <w:p w14:paraId="6E3425ED" w14:textId="77777777" w:rsidR="00AC1DE4" w:rsidRPr="005A3283" w:rsidRDefault="00AC1DE4" w:rsidP="00AC1DE4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19FF419" w14:textId="77777777" w:rsidR="00AC1DE4" w:rsidRPr="005A3283" w:rsidRDefault="004361DA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AC1DE4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E82DAF" w:rsidRPr="00E82DAF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  <w:r w:rsidR="00CC5A41"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236" w:type="dxa"/>
            <w:noWrap/>
            <w:vAlign w:val="bottom"/>
          </w:tcPr>
          <w:p w14:paraId="50645ECA" w14:textId="77777777" w:rsidR="00AC1DE4" w:rsidRPr="005A3283" w:rsidRDefault="00AC1DE4" w:rsidP="00AC1DE4">
            <w:pPr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59540F4" w14:textId="77777777" w:rsidR="00AC1DE4" w:rsidRPr="005A3283" w:rsidRDefault="00CC5A41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AC1DE4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</w:t>
            </w:r>
            <w:r w:rsidRPr="00CC5A4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noWrap/>
            <w:vAlign w:val="bottom"/>
          </w:tcPr>
          <w:p w14:paraId="39E994C0" w14:textId="77777777" w:rsidR="00AC1DE4" w:rsidRPr="005A3283" w:rsidRDefault="00AC1DE4" w:rsidP="00AC1DE4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0FC67DC" w14:textId="77777777" w:rsidR="00AC1DE4" w:rsidRPr="005A3283" w:rsidRDefault="00CC5A41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AC1DE4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E82DAF" w:rsidRPr="00E82DAF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</w:tcPr>
          <w:p w14:paraId="7E294227" w14:textId="77777777" w:rsidR="00AC1DE4" w:rsidRPr="005A3283" w:rsidRDefault="00AC1DE4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DBCD34" w14:textId="77777777" w:rsidR="00AC1DE4" w:rsidRPr="005A3283" w:rsidRDefault="00CC5A41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AC1DE4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</w:t>
            </w:r>
            <w:r w:rsidR="004361DA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Pr="00CC5A4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</w:tcPr>
          <w:p w14:paraId="7E5C0141" w14:textId="77777777" w:rsidR="00AC1DE4" w:rsidRPr="005A3283" w:rsidRDefault="00AC1DE4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A911C0" w14:textId="77777777" w:rsidR="00AC1DE4" w:rsidRPr="005A3283" w:rsidRDefault="00CC5A41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AC1DE4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E82DAF" w:rsidRPr="00E82DAF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</w:tcPr>
          <w:p w14:paraId="331AC566" w14:textId="77777777" w:rsidR="00AC1DE4" w:rsidRPr="005A3283" w:rsidRDefault="00AC1DE4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139AF2" w14:textId="77777777" w:rsidR="00AC1DE4" w:rsidRPr="005A3283" w:rsidRDefault="00CC5A41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4361DA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70" w:type="dxa"/>
          </w:tcPr>
          <w:p w14:paraId="7C2BF4ED" w14:textId="77777777" w:rsidR="00AC1DE4" w:rsidRPr="005A3283" w:rsidRDefault="00AC1DE4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01F16" w14:textId="77777777" w:rsidR="00AC1DE4" w:rsidRPr="005A3283" w:rsidRDefault="00CC5A41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32</w:t>
            </w:r>
            <w:r w:rsidR="00E82DAF" w:rsidRPr="00E82DAF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70" w:type="dxa"/>
          </w:tcPr>
          <w:p w14:paraId="2B95538E" w14:textId="77777777" w:rsidR="00AC1DE4" w:rsidRPr="005A3283" w:rsidRDefault="00AC1DE4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B329C8" w14:textId="77777777" w:rsidR="00AC1DE4" w:rsidRPr="005A3283" w:rsidRDefault="004361DA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AC1DE4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E82DAF" w:rsidRPr="00E82DAF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  <w:r w:rsidR="00CC5A41" w:rsidRPr="00CC5A4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7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0" w:type="dxa"/>
          </w:tcPr>
          <w:p w14:paraId="6656A429" w14:textId="77777777" w:rsidR="00AC1DE4" w:rsidRPr="005A3283" w:rsidRDefault="00AC1DE4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E4B62D" w14:textId="77777777" w:rsidR="00AC1DE4" w:rsidRPr="005A3283" w:rsidRDefault="004361DA" w:rsidP="00AC1DE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AC1DE4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E82DAF" w:rsidRPr="00E82DAF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  <w:r w:rsidR="00CC5A41" w:rsidRPr="00CC5A41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1522BA" w:rsidRPr="00A97B80" w14:paraId="01AD574F" w14:textId="77777777" w:rsidTr="00151F36">
        <w:trPr>
          <w:trHeight w:val="152"/>
        </w:trPr>
        <w:tc>
          <w:tcPr>
            <w:tcW w:w="2502" w:type="dxa"/>
            <w:noWrap/>
            <w:vAlign w:val="bottom"/>
          </w:tcPr>
          <w:p w14:paraId="73FE34C4" w14:textId="77777777" w:rsidR="001522BA" w:rsidRPr="00151F36" w:rsidRDefault="001522BA" w:rsidP="001522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noWrap/>
            <w:vAlign w:val="bottom"/>
          </w:tcPr>
          <w:p w14:paraId="7A3B2954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4AAD6B88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noWrap/>
            <w:vAlign w:val="bottom"/>
          </w:tcPr>
          <w:p w14:paraId="7A032F86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7430FD4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14:paraId="12C32471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359B028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02C7D5B6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14:paraId="475E5F2A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noWrap/>
            <w:vAlign w:val="bottom"/>
          </w:tcPr>
          <w:p w14:paraId="0A75A302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5DFB388D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09B5553D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C93BABD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14:paraId="1A6F9345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57170CB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2C00F476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3BAF2F1B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4AAEE949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3338847D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1A3F89A0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128F8D47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282BA194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2CE27ADE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079050CC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467853C9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11333045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73CF9045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  <w:vAlign w:val="bottom"/>
          </w:tcPr>
          <w:p w14:paraId="7CDE92A9" w14:textId="77777777" w:rsidR="001522BA" w:rsidRPr="00A424E8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1522BA" w:rsidRPr="00512417" w14:paraId="1486AFCE" w14:textId="77777777" w:rsidTr="00362D39">
        <w:trPr>
          <w:trHeight w:val="374"/>
        </w:trPr>
        <w:tc>
          <w:tcPr>
            <w:tcW w:w="2502" w:type="dxa"/>
            <w:noWrap/>
            <w:vAlign w:val="bottom"/>
            <w:hideMark/>
          </w:tcPr>
          <w:p w14:paraId="71FB1330" w14:textId="77777777" w:rsidR="001522BA" w:rsidRPr="00151F36" w:rsidRDefault="001522BA" w:rsidP="00895E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51F36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  <w:t xml:space="preserve">กำไร (ขาดทุน) </w:t>
            </w:r>
            <w:r w:rsidR="00895EB0" w:rsidRPr="00151F36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ก่อนต้นทุน</w:t>
            </w:r>
            <w:r w:rsidR="00895EB0" w:rsidRPr="00151F36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  <w:br/>
            </w:r>
            <w:r w:rsidR="00895EB0" w:rsidRPr="00151F36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 xml:space="preserve">   ทางการเงิน ภาษีเงินได้</w:t>
            </w:r>
            <w:r w:rsidR="00895EB0" w:rsidRPr="00151F36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  <w:br/>
            </w:r>
            <w:r w:rsidR="00895EB0" w:rsidRPr="00151F36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 xml:space="preserve">   และ</w:t>
            </w:r>
            <w:r w:rsidRPr="00151F36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>ต้นทุนบริการในอดีตสำหรับ</w:t>
            </w:r>
            <w:r w:rsidR="00895EB0" w:rsidRPr="00151F36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zh-CN"/>
              </w:rPr>
              <w:br/>
            </w:r>
            <w:r w:rsidR="00895EB0" w:rsidRPr="00151F36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 xml:space="preserve">   </w:t>
            </w:r>
            <w:r w:rsidRPr="00151F36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>ผลประโยชน์พนักงาน</w:t>
            </w: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81C200F" w14:textId="77777777" w:rsidR="001522BA" w:rsidRPr="00151F36" w:rsidRDefault="00E82DAF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" w:type="dxa"/>
            <w:noWrap/>
            <w:vAlign w:val="bottom"/>
          </w:tcPr>
          <w:p w14:paraId="7A06C785" w14:textId="77777777" w:rsidR="001522BA" w:rsidRPr="00151F36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12144FB" w14:textId="77777777" w:rsidR="001522BA" w:rsidRPr="00151F36" w:rsidRDefault="004361D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36" w:type="dxa"/>
            <w:noWrap/>
            <w:vAlign w:val="bottom"/>
          </w:tcPr>
          <w:p w14:paraId="24604134" w14:textId="77777777" w:rsidR="001522BA" w:rsidRPr="00151F36" w:rsidRDefault="001522BA" w:rsidP="001522BA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BB230A6" w14:textId="77777777" w:rsidR="001522BA" w:rsidRPr="00151F36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36" w:type="dxa"/>
            <w:noWrap/>
            <w:vAlign w:val="bottom"/>
          </w:tcPr>
          <w:p w14:paraId="1E011218" w14:textId="77777777" w:rsidR="001522BA" w:rsidRPr="00151F36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A1FE8A1" w14:textId="77777777" w:rsidR="001522BA" w:rsidRPr="00151F36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51F3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(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57</w:t>
            </w:r>
            <w:r w:rsidRPr="00151F3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252C2E06" w14:textId="77777777" w:rsidR="001522BA" w:rsidRPr="00895EB0" w:rsidRDefault="001522BA" w:rsidP="001522BA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AEE653D" w14:textId="77777777" w:rsidR="001522BA" w:rsidRPr="00151F36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8" w:type="dxa"/>
            <w:noWrap/>
            <w:vAlign w:val="bottom"/>
          </w:tcPr>
          <w:p w14:paraId="16AE8C76" w14:textId="77777777" w:rsidR="001522BA" w:rsidRPr="00151F36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14F404B" w14:textId="77777777" w:rsidR="001522BA" w:rsidRPr="00151F36" w:rsidRDefault="004361D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11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noWrap/>
            <w:vAlign w:val="bottom"/>
          </w:tcPr>
          <w:p w14:paraId="18624448" w14:textId="77777777" w:rsidR="001522BA" w:rsidRPr="00151F36" w:rsidRDefault="001522BA" w:rsidP="001522BA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CE23921" w14:textId="77777777" w:rsidR="001522BA" w:rsidRPr="00151F36" w:rsidRDefault="007A089D" w:rsidP="00E62A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right="-63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51F3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(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</w:t>
            </w:r>
            <w:r w:rsidRPr="00151F3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5DB65897" w14:textId="77777777" w:rsidR="001522BA" w:rsidRPr="00151F36" w:rsidRDefault="001522BA" w:rsidP="001522BA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7717C23" w14:textId="77777777" w:rsidR="001522BA" w:rsidRPr="00151F36" w:rsidRDefault="001522BA" w:rsidP="00E62ABA">
            <w:pPr>
              <w:tabs>
                <w:tab w:val="clear" w:pos="227"/>
                <w:tab w:val="clear" w:pos="454"/>
                <w:tab w:val="clear" w:pos="680"/>
                <w:tab w:val="decimal" w:pos="334"/>
              </w:tabs>
              <w:spacing w:line="240" w:lineRule="auto"/>
              <w:ind w:right="-65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51F3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(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  <w:r w:rsidRPr="00151F3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7B4180B" w14:textId="77777777" w:rsidR="001522BA" w:rsidRPr="00151F36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30B22DA" w14:textId="77777777" w:rsidR="001522BA" w:rsidRPr="00151F36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  <w:r w:rsidR="00E82DAF" w:rsidRPr="00E82DAF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D4502A1" w14:textId="77777777" w:rsidR="001522BA" w:rsidRPr="00151F36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B8290AA" w14:textId="77777777" w:rsidR="001522BA" w:rsidRPr="00151F36" w:rsidRDefault="001522BA" w:rsidP="00E62A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right="-6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51F3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(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37</w:t>
            </w:r>
            <w:r w:rsidRPr="00151F3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AF489BF" w14:textId="77777777" w:rsidR="001522BA" w:rsidRPr="00151F36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25542E0" w14:textId="77777777" w:rsidR="001522BA" w:rsidRPr="00151F36" w:rsidRDefault="007A089D" w:rsidP="0096118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right="-3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51F3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(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Pr="00151F3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BF340B9" w14:textId="77777777" w:rsidR="001522BA" w:rsidRPr="00151F36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E06DFA1" w14:textId="77777777" w:rsidR="001522BA" w:rsidRPr="00151F36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8BE2F4D" w14:textId="77777777" w:rsidR="001522BA" w:rsidRPr="00151F36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299B13" w14:textId="77777777" w:rsidR="001522BA" w:rsidRPr="00151F36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2F1CA4" w14:textId="77777777" w:rsidR="001522BA" w:rsidRPr="00151F36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06A9946" w14:textId="77777777" w:rsidR="001522BA" w:rsidRPr="00151F36" w:rsidRDefault="001522BA" w:rsidP="00E62A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right="-63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51F3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(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Pr="00151F3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)</w:t>
            </w:r>
          </w:p>
        </w:tc>
      </w:tr>
      <w:tr w:rsidR="001522BA" w:rsidRPr="00A97B80" w14:paraId="04F9B946" w14:textId="77777777" w:rsidTr="00362D39">
        <w:trPr>
          <w:trHeight w:val="374"/>
        </w:trPr>
        <w:tc>
          <w:tcPr>
            <w:tcW w:w="2502" w:type="dxa"/>
            <w:noWrap/>
            <w:vAlign w:val="bottom"/>
            <w:hideMark/>
          </w:tcPr>
          <w:p w14:paraId="0E132D1C" w14:textId="77777777" w:rsidR="001522BA" w:rsidRPr="00A424E8" w:rsidRDefault="001522BA" w:rsidP="001522BA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noWrap/>
            <w:vAlign w:val="bottom"/>
          </w:tcPr>
          <w:p w14:paraId="10B63DCA" w14:textId="77777777" w:rsidR="001522BA" w:rsidRPr="00151F36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dxa"/>
            <w:noWrap/>
            <w:vAlign w:val="bottom"/>
          </w:tcPr>
          <w:p w14:paraId="3A6D2977" w14:textId="77777777" w:rsidR="001522BA" w:rsidRPr="00151F36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noWrap/>
            <w:vAlign w:val="bottom"/>
          </w:tcPr>
          <w:p w14:paraId="08DC8979" w14:textId="77777777" w:rsidR="001522BA" w:rsidRPr="00151F36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0F928A7A" w14:textId="77777777" w:rsidR="001522BA" w:rsidRPr="00151F36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14:paraId="03D7218C" w14:textId="77777777" w:rsidR="001522BA" w:rsidRPr="00151F36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6F2EA650" w14:textId="77777777" w:rsidR="001522BA" w:rsidRPr="00151F36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6BAF3C94" w14:textId="77777777" w:rsidR="001522BA" w:rsidRPr="00151F36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14:paraId="3CB3DACC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noWrap/>
            <w:vAlign w:val="bottom"/>
          </w:tcPr>
          <w:p w14:paraId="5ADDA6A4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noWrap/>
            <w:vAlign w:val="bottom"/>
          </w:tcPr>
          <w:p w14:paraId="044EB5F4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5AA6F2FB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51C480DE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14:paraId="7A909DE3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1905F41F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1472F70C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97C3A2A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4DD01694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2FF03E2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4C44BFF4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484DF17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786F3AF6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E35E5C1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54BBF6A7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9F240D4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6DADEEE3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4B26D8E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  <w:vAlign w:val="bottom"/>
          </w:tcPr>
          <w:p w14:paraId="0C21BA6E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522BA" w:rsidRPr="00512417" w14:paraId="1B677DA7" w14:textId="77777777" w:rsidTr="00362D39">
        <w:trPr>
          <w:trHeight w:val="374"/>
        </w:trPr>
        <w:tc>
          <w:tcPr>
            <w:tcW w:w="2502" w:type="dxa"/>
            <w:noWrap/>
            <w:vAlign w:val="bottom"/>
            <w:hideMark/>
          </w:tcPr>
          <w:p w14:paraId="7B456574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424E8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  <w:t>สินทรัพย์ส่วนงาน</w:t>
            </w: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05207BB" w14:textId="77777777" w:rsidR="001522BA" w:rsidRPr="00151F36" w:rsidRDefault="00CC5A41" w:rsidP="001522B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3</w:t>
            </w:r>
            <w:r w:rsidR="007A089D" w:rsidRPr="00151F3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343</w:t>
            </w:r>
          </w:p>
        </w:tc>
        <w:tc>
          <w:tcPr>
            <w:tcW w:w="237" w:type="dxa"/>
            <w:noWrap/>
            <w:vAlign w:val="bottom"/>
          </w:tcPr>
          <w:p w14:paraId="55FF5CAF" w14:textId="77777777" w:rsidR="001522BA" w:rsidRPr="00151F36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09397EA" w14:textId="77777777" w:rsidR="001522BA" w:rsidRPr="00151F36" w:rsidRDefault="00CC5A41" w:rsidP="001522B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3</w:t>
            </w:r>
            <w:r w:rsidR="001522BA" w:rsidRPr="00151F3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8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1</w:t>
            </w: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36" w:type="dxa"/>
            <w:noWrap/>
          </w:tcPr>
          <w:p w14:paraId="7937CCE3" w14:textId="77777777" w:rsidR="001522BA" w:rsidRPr="00151F36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CBC1B58" w14:textId="77777777" w:rsidR="001522BA" w:rsidRPr="00151F36" w:rsidRDefault="004361DA" w:rsidP="001522BA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1</w:t>
            </w:r>
            <w:r w:rsidR="007A089D" w:rsidRPr="00151F3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55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36" w:type="dxa"/>
            <w:noWrap/>
          </w:tcPr>
          <w:p w14:paraId="0771FAFB" w14:textId="77777777" w:rsidR="001522BA" w:rsidRPr="00151F36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AB613F9" w14:textId="77777777" w:rsidR="001522BA" w:rsidRPr="00151F36" w:rsidRDefault="004361DA" w:rsidP="001522BA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1</w:t>
            </w:r>
            <w:r w:rsidR="001522BA" w:rsidRPr="00151F36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644</w:t>
            </w:r>
          </w:p>
        </w:tc>
        <w:tc>
          <w:tcPr>
            <w:tcW w:w="250" w:type="dxa"/>
            <w:gridSpan w:val="2"/>
            <w:noWrap/>
          </w:tcPr>
          <w:p w14:paraId="76291869" w14:textId="77777777" w:rsidR="001522BA" w:rsidRPr="003A2300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19A75FF" w14:textId="77777777" w:rsidR="001522BA" w:rsidRPr="003A2300" w:rsidRDefault="004361DA" w:rsidP="001522BA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1</w:t>
            </w:r>
            <w:r w:rsidR="007A089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7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238" w:type="dxa"/>
            <w:noWrap/>
          </w:tcPr>
          <w:p w14:paraId="3DAD893C" w14:textId="77777777" w:rsidR="001522BA" w:rsidRPr="003A2300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5769538" w14:textId="77777777" w:rsidR="001522BA" w:rsidRPr="003A2300" w:rsidRDefault="004361DA" w:rsidP="001522BA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1</w:t>
            </w:r>
            <w:r w:rsidR="001522B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43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236" w:type="dxa"/>
            <w:noWrap/>
            <w:vAlign w:val="bottom"/>
          </w:tcPr>
          <w:p w14:paraId="714757B0" w14:textId="77777777" w:rsidR="001522BA" w:rsidRPr="003A2300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8FBECAD" w14:textId="77777777" w:rsidR="001522BA" w:rsidRPr="003A2300" w:rsidRDefault="00CC5A41" w:rsidP="001522BA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2</w:t>
            </w:r>
            <w:r w:rsidR="007A089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642</w:t>
            </w:r>
          </w:p>
        </w:tc>
        <w:tc>
          <w:tcPr>
            <w:tcW w:w="236" w:type="dxa"/>
            <w:noWrap/>
            <w:vAlign w:val="bottom"/>
          </w:tcPr>
          <w:p w14:paraId="53B39EDC" w14:textId="77777777" w:rsidR="001522BA" w:rsidRPr="003A2300" w:rsidRDefault="001522BA" w:rsidP="001522BA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CE23AFC" w14:textId="77777777" w:rsidR="001522BA" w:rsidRPr="003A2300" w:rsidRDefault="00CC5A41" w:rsidP="00E62AB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16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1522B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32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FD9FF2" w14:textId="77777777" w:rsidR="001522BA" w:rsidRPr="003A2300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5EE1548" w14:textId="77777777" w:rsidR="001522BA" w:rsidRPr="003A2300" w:rsidRDefault="004361DA" w:rsidP="001522BA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1</w:t>
            </w:r>
            <w:r w:rsidR="007A089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74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B32321" w14:textId="77777777" w:rsidR="001522BA" w:rsidRPr="003A2300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85776C4" w14:textId="77777777" w:rsidR="001522BA" w:rsidRPr="003A2300" w:rsidRDefault="004361DA" w:rsidP="001522BA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1</w:t>
            </w:r>
            <w:r w:rsidR="001522B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7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9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740583" w14:textId="77777777" w:rsidR="001522BA" w:rsidRPr="003A2300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40430EE" w14:textId="77777777" w:rsidR="001522BA" w:rsidRPr="003A2300" w:rsidRDefault="004361DA" w:rsidP="0096118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7A089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01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D5F919" w14:textId="77777777" w:rsidR="001522BA" w:rsidRPr="003A2300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EC1F75F" w14:textId="77777777" w:rsidR="001522BA" w:rsidRPr="003A2300" w:rsidRDefault="004361DA" w:rsidP="001522BA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1</w:t>
            </w:r>
            <w:r w:rsidR="001522B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0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9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23BAF56" w14:textId="77777777" w:rsidR="001522BA" w:rsidRPr="003A2300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6C23615" w14:textId="77777777" w:rsidR="001522BA" w:rsidRPr="003A2300" w:rsidRDefault="004361DA" w:rsidP="00E62ABA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11</w:t>
            </w:r>
            <w:r w:rsidR="007A089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474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3A1942E" w14:textId="77777777" w:rsidR="001522BA" w:rsidRPr="003A2300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8BE664D" w14:textId="77777777" w:rsidR="001522BA" w:rsidRPr="003A2300" w:rsidRDefault="004361DA" w:rsidP="001522B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2</w:t>
            </w:r>
            <w:r w:rsidR="001522B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:rsidR="001522BA" w:rsidRPr="00A97B80" w14:paraId="3E25F838" w14:textId="77777777" w:rsidTr="00362D39">
        <w:trPr>
          <w:trHeight w:val="374"/>
        </w:trPr>
        <w:tc>
          <w:tcPr>
            <w:tcW w:w="2502" w:type="dxa"/>
            <w:noWrap/>
            <w:hideMark/>
          </w:tcPr>
          <w:p w14:paraId="6C4C35CC" w14:textId="77777777" w:rsidR="001522BA" w:rsidRPr="00A424E8" w:rsidRDefault="001522BA" w:rsidP="001522BA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noWrap/>
            <w:vAlign w:val="bottom"/>
          </w:tcPr>
          <w:p w14:paraId="42B8D3E9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dxa"/>
            <w:noWrap/>
            <w:vAlign w:val="bottom"/>
            <w:hideMark/>
          </w:tcPr>
          <w:p w14:paraId="47A674C6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57DAB5AE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7C78C7AC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40910E2A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17D944B1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052CEF34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noWrap/>
            <w:vAlign w:val="bottom"/>
            <w:hideMark/>
          </w:tcPr>
          <w:p w14:paraId="27E15A82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0B5A050C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17804C58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2FFD7B2D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2A6B3176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6D55339D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78A9ED44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2A0044D0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75CA3D2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68059B55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A25093C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39E01837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50DD284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5E51F84E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9AFA6D3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329FA201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116C06E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50E0FB0D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20BF950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  <w:vAlign w:val="bottom"/>
          </w:tcPr>
          <w:p w14:paraId="006858DE" w14:textId="77777777" w:rsidR="001522BA" w:rsidRPr="00A424E8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51B03F55" w14:textId="77777777" w:rsidR="001C71EA" w:rsidRDefault="001C71EA" w:rsidP="006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17A7093" w14:textId="77777777" w:rsidR="00B4049D" w:rsidRDefault="00B4049D" w:rsidP="006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13DA94C" w14:textId="77777777" w:rsidR="00B4049D" w:rsidRDefault="00B4049D" w:rsidP="006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5947FAF" w14:textId="77777777" w:rsidR="00B4049D" w:rsidRDefault="00B4049D" w:rsidP="006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14929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516"/>
        <w:gridCol w:w="628"/>
        <w:gridCol w:w="236"/>
        <w:gridCol w:w="576"/>
        <w:gridCol w:w="236"/>
        <w:gridCol w:w="38"/>
        <w:gridCol w:w="625"/>
        <w:gridCol w:w="236"/>
        <w:gridCol w:w="664"/>
        <w:gridCol w:w="236"/>
        <w:gridCol w:w="14"/>
        <w:gridCol w:w="727"/>
        <w:gridCol w:w="238"/>
        <w:gridCol w:w="666"/>
        <w:gridCol w:w="236"/>
        <w:gridCol w:w="574"/>
        <w:gridCol w:w="236"/>
        <w:gridCol w:w="664"/>
        <w:gridCol w:w="258"/>
        <w:gridCol w:w="12"/>
        <w:gridCol w:w="630"/>
        <w:gridCol w:w="236"/>
        <w:gridCol w:w="34"/>
        <w:gridCol w:w="630"/>
        <w:gridCol w:w="236"/>
        <w:gridCol w:w="34"/>
        <w:gridCol w:w="630"/>
        <w:gridCol w:w="270"/>
        <w:gridCol w:w="630"/>
        <w:gridCol w:w="270"/>
        <w:gridCol w:w="720"/>
        <w:gridCol w:w="270"/>
        <w:gridCol w:w="723"/>
      </w:tblGrid>
      <w:tr w:rsidR="00B4049D" w:rsidRPr="00A97B80" w14:paraId="36A41E5D" w14:textId="77777777" w:rsidTr="00362D39">
        <w:trPr>
          <w:trHeight w:val="360"/>
          <w:tblHeader/>
        </w:trPr>
        <w:tc>
          <w:tcPr>
            <w:tcW w:w="14929" w:type="dxa"/>
            <w:gridSpan w:val="33"/>
            <w:vAlign w:val="bottom"/>
          </w:tcPr>
          <w:p w14:paraId="1CF32376" w14:textId="77777777" w:rsidR="00B4049D" w:rsidRPr="001D3389" w:rsidRDefault="00B4049D" w:rsidP="0053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B4049D" w:rsidRPr="00A97B80" w14:paraId="154BA25E" w14:textId="77777777" w:rsidTr="005D1D4C">
        <w:trPr>
          <w:trHeight w:val="551"/>
          <w:tblHeader/>
        </w:trPr>
        <w:tc>
          <w:tcPr>
            <w:tcW w:w="2516" w:type="dxa"/>
            <w:vAlign w:val="bottom"/>
            <w:hideMark/>
          </w:tcPr>
          <w:p w14:paraId="512DADFA" w14:textId="77777777" w:rsidR="00B4049D" w:rsidRPr="005E5DEC" w:rsidRDefault="00B4049D" w:rsidP="005317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gridSpan w:val="3"/>
            <w:vAlign w:val="bottom"/>
            <w:hideMark/>
          </w:tcPr>
          <w:p w14:paraId="607821A4" w14:textId="77777777" w:rsidR="00B4049D" w:rsidRPr="00EF7D27" w:rsidRDefault="00B4049D" w:rsidP="0053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EF7D27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สายธุรกิจเทคโนโลยีสารสนเทศ</w:t>
            </w:r>
          </w:p>
        </w:tc>
        <w:tc>
          <w:tcPr>
            <w:tcW w:w="274" w:type="dxa"/>
            <w:gridSpan w:val="2"/>
            <w:hideMark/>
          </w:tcPr>
          <w:p w14:paraId="7BAF77E7" w14:textId="77777777" w:rsidR="00B4049D" w:rsidRPr="00EF7D27" w:rsidRDefault="00B4049D" w:rsidP="00531749">
            <w:pP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25" w:type="dxa"/>
            <w:gridSpan w:val="3"/>
            <w:vAlign w:val="bottom"/>
            <w:hideMark/>
          </w:tcPr>
          <w:p w14:paraId="1597C544" w14:textId="77777777" w:rsidR="00B4049D" w:rsidRPr="00EF7D27" w:rsidRDefault="00B4049D" w:rsidP="0053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7D27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สายธุรกิจบริการ</w:t>
            </w:r>
            <w:r w:rsidR="000D5D98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236" w:type="dxa"/>
            <w:hideMark/>
          </w:tcPr>
          <w:p w14:paraId="7A778E5A" w14:textId="77777777" w:rsidR="00B4049D" w:rsidRPr="00EF7D27" w:rsidRDefault="00B4049D" w:rsidP="00531749">
            <w:pP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45" w:type="dxa"/>
            <w:gridSpan w:val="4"/>
            <w:vAlign w:val="bottom"/>
            <w:hideMark/>
          </w:tcPr>
          <w:p w14:paraId="579D0BEE" w14:textId="77777777" w:rsidR="00B4049D" w:rsidRPr="00EF7D27" w:rsidRDefault="00B4049D" w:rsidP="0053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7D27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สายธุรกิจพลังงาน</w:t>
            </w:r>
          </w:p>
        </w:tc>
        <w:tc>
          <w:tcPr>
            <w:tcW w:w="236" w:type="dxa"/>
            <w:hideMark/>
          </w:tcPr>
          <w:p w14:paraId="3EDF7F67" w14:textId="77777777" w:rsidR="00B4049D" w:rsidRPr="00EF7D27" w:rsidRDefault="00B4049D" w:rsidP="00531749">
            <w:pP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74" w:type="dxa"/>
            <w:gridSpan w:val="3"/>
            <w:vAlign w:val="bottom"/>
            <w:hideMark/>
          </w:tcPr>
          <w:p w14:paraId="1F27795F" w14:textId="77777777" w:rsidR="00B4049D" w:rsidRPr="00EF7D27" w:rsidRDefault="00B4049D" w:rsidP="0053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7D27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EF7D2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</w:r>
            <w:r w:rsidRPr="00EF7D27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เน็ตเวิร์คโซลูชั่นส์</w:t>
            </w:r>
          </w:p>
        </w:tc>
        <w:tc>
          <w:tcPr>
            <w:tcW w:w="270" w:type="dxa"/>
            <w:gridSpan w:val="2"/>
          </w:tcPr>
          <w:p w14:paraId="4867FB04" w14:textId="77777777" w:rsidR="00B4049D" w:rsidRPr="00EF7D27" w:rsidRDefault="00B4049D" w:rsidP="005317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gridSpan w:val="4"/>
            <w:vAlign w:val="bottom"/>
          </w:tcPr>
          <w:p w14:paraId="5815A98F" w14:textId="77777777" w:rsidR="00B4049D" w:rsidRPr="00EF7D27" w:rsidRDefault="00B4049D" w:rsidP="0053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7D27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="00EF7D27" w:rsidRPr="00EF7D27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เทรดดิ้ง</w:t>
            </w:r>
          </w:p>
        </w:tc>
        <w:tc>
          <w:tcPr>
            <w:tcW w:w="270" w:type="dxa"/>
            <w:gridSpan w:val="2"/>
          </w:tcPr>
          <w:p w14:paraId="5216BC5F" w14:textId="77777777" w:rsidR="00B4049D" w:rsidRPr="00EF7D27" w:rsidRDefault="00B4049D" w:rsidP="0053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4D457828" w14:textId="576C2619" w:rsidR="00B4049D" w:rsidRPr="00EF7D27" w:rsidRDefault="00B4049D" w:rsidP="0053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EF7D27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ธุรกิจพิเศษและอื่นๆ</w:t>
            </w:r>
          </w:p>
        </w:tc>
        <w:tc>
          <w:tcPr>
            <w:tcW w:w="270" w:type="dxa"/>
          </w:tcPr>
          <w:p w14:paraId="7D1F62BB" w14:textId="77777777" w:rsidR="00B4049D" w:rsidRDefault="00B4049D" w:rsidP="0053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713" w:type="dxa"/>
            <w:gridSpan w:val="3"/>
            <w:vAlign w:val="bottom"/>
          </w:tcPr>
          <w:p w14:paraId="381B95B9" w14:textId="77777777" w:rsidR="00B4049D" w:rsidRPr="001D3389" w:rsidRDefault="00B4049D" w:rsidP="0053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338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รวมส่วนงานที่รายงาน</w:t>
            </w:r>
          </w:p>
        </w:tc>
      </w:tr>
      <w:tr w:rsidR="00126D16" w:rsidRPr="00A97B80" w14:paraId="021267F9" w14:textId="77777777" w:rsidTr="00362D39">
        <w:trPr>
          <w:trHeight w:val="360"/>
          <w:tblHeader/>
        </w:trPr>
        <w:tc>
          <w:tcPr>
            <w:tcW w:w="2516" w:type="dxa"/>
            <w:noWrap/>
            <w:vAlign w:val="bottom"/>
            <w:hideMark/>
          </w:tcPr>
          <w:p w14:paraId="11A0A08E" w14:textId="77777777" w:rsidR="00126D16" w:rsidRPr="005E5DEC" w:rsidRDefault="00126D16" w:rsidP="00126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75045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สำหรับปีสิ้นสุดวันที่</w:t>
            </w:r>
            <w:r w:rsidRPr="00C75045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="00CC5A41" w:rsidRPr="00CC5A41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3</w:t>
            </w:r>
            <w:r w:rsidR="004361DA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1</w:t>
            </w:r>
            <w:r w:rsidRPr="00C75045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C75045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ธันวาคม</w:t>
            </w:r>
          </w:p>
        </w:tc>
        <w:tc>
          <w:tcPr>
            <w:tcW w:w="628" w:type="dxa"/>
            <w:hideMark/>
          </w:tcPr>
          <w:p w14:paraId="5A3C2819" w14:textId="77777777" w:rsidR="00126D16" w:rsidRPr="005E5DEC" w:rsidRDefault="00CC5A41" w:rsidP="00126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6" w:type="dxa"/>
            <w:hideMark/>
          </w:tcPr>
          <w:p w14:paraId="50DB2FFB" w14:textId="77777777" w:rsidR="00126D16" w:rsidRPr="005E5DEC" w:rsidRDefault="00126D16" w:rsidP="00126D16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6" w:type="dxa"/>
            <w:hideMark/>
          </w:tcPr>
          <w:p w14:paraId="03CC956A" w14:textId="77777777" w:rsidR="00126D16" w:rsidRPr="005E5DEC" w:rsidRDefault="00CC5A41" w:rsidP="00126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4" w:type="dxa"/>
            <w:gridSpan w:val="2"/>
            <w:hideMark/>
          </w:tcPr>
          <w:p w14:paraId="5A8CC631" w14:textId="77777777" w:rsidR="00126D16" w:rsidRPr="00A424E8" w:rsidRDefault="00126D16" w:rsidP="00126D16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5" w:type="dxa"/>
            <w:hideMark/>
          </w:tcPr>
          <w:p w14:paraId="659C38F7" w14:textId="77777777" w:rsidR="00126D16" w:rsidRPr="005E5DEC" w:rsidRDefault="00CC5A41" w:rsidP="00126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6" w:type="dxa"/>
            <w:hideMark/>
          </w:tcPr>
          <w:p w14:paraId="35423C8A" w14:textId="77777777" w:rsidR="00126D16" w:rsidRPr="005E5DEC" w:rsidRDefault="00126D16" w:rsidP="00126D16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14:paraId="491947AF" w14:textId="77777777" w:rsidR="00126D16" w:rsidRPr="005E5DEC" w:rsidRDefault="00CC5A41" w:rsidP="00126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36" w:type="dxa"/>
            <w:hideMark/>
          </w:tcPr>
          <w:p w14:paraId="69DFDE56" w14:textId="77777777" w:rsidR="00126D16" w:rsidRPr="00A424E8" w:rsidRDefault="00126D16" w:rsidP="00126D16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41" w:type="dxa"/>
            <w:gridSpan w:val="2"/>
            <w:hideMark/>
          </w:tcPr>
          <w:p w14:paraId="4C617A4F" w14:textId="77777777" w:rsidR="00126D16" w:rsidRPr="005E5DEC" w:rsidRDefault="00CC5A41" w:rsidP="00126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8" w:type="dxa"/>
            <w:hideMark/>
          </w:tcPr>
          <w:p w14:paraId="529E0635" w14:textId="77777777" w:rsidR="00126D16" w:rsidRPr="005E5DEC" w:rsidRDefault="00126D16" w:rsidP="00126D16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hideMark/>
          </w:tcPr>
          <w:p w14:paraId="13611379" w14:textId="77777777" w:rsidR="00126D16" w:rsidRPr="005E5DEC" w:rsidRDefault="00CC5A41" w:rsidP="00126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36" w:type="dxa"/>
            <w:hideMark/>
          </w:tcPr>
          <w:p w14:paraId="0E34B1DF" w14:textId="77777777" w:rsidR="00126D16" w:rsidRPr="00A424E8" w:rsidRDefault="00126D16" w:rsidP="00126D16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hideMark/>
          </w:tcPr>
          <w:p w14:paraId="1698723C" w14:textId="77777777" w:rsidR="00126D16" w:rsidRPr="005E5DEC" w:rsidRDefault="00CC5A41" w:rsidP="00126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6" w:type="dxa"/>
            <w:hideMark/>
          </w:tcPr>
          <w:p w14:paraId="71632071" w14:textId="77777777" w:rsidR="00126D16" w:rsidRPr="005E5DEC" w:rsidRDefault="00126D16" w:rsidP="00126D16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14:paraId="02E0752F" w14:textId="77777777" w:rsidR="00126D16" w:rsidRPr="005E5DEC" w:rsidRDefault="00CC5A41" w:rsidP="00126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gridSpan w:val="2"/>
          </w:tcPr>
          <w:p w14:paraId="77FC2F5D" w14:textId="77777777" w:rsidR="00126D16" w:rsidRPr="00A424E8" w:rsidRDefault="00126D16" w:rsidP="00126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630" w:type="dxa"/>
          </w:tcPr>
          <w:p w14:paraId="20B1F1D5" w14:textId="77777777" w:rsidR="00126D16" w:rsidRPr="005E5DEC" w:rsidRDefault="00CC5A41" w:rsidP="00126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  <w:gridSpan w:val="2"/>
          </w:tcPr>
          <w:p w14:paraId="65974A46" w14:textId="77777777" w:rsidR="00126D16" w:rsidRPr="005E5DEC" w:rsidRDefault="00126D16" w:rsidP="00126D16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</w:tcPr>
          <w:p w14:paraId="78094DB9" w14:textId="77777777" w:rsidR="00126D16" w:rsidRPr="005E5DEC" w:rsidRDefault="00CC5A41" w:rsidP="00126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gridSpan w:val="2"/>
          </w:tcPr>
          <w:p w14:paraId="17F79A6F" w14:textId="77777777" w:rsidR="00126D16" w:rsidRPr="00A424E8" w:rsidRDefault="00126D16" w:rsidP="00126D16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</w:tcPr>
          <w:p w14:paraId="10EC6147" w14:textId="77777777" w:rsidR="00126D16" w:rsidRPr="005E5DEC" w:rsidRDefault="00CC5A41" w:rsidP="00126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</w:tcPr>
          <w:p w14:paraId="575CA92C" w14:textId="77777777" w:rsidR="00126D16" w:rsidRPr="005E5DEC" w:rsidRDefault="00126D16" w:rsidP="00126D16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</w:tcPr>
          <w:p w14:paraId="18D2E8A9" w14:textId="77777777" w:rsidR="00126D16" w:rsidRPr="005E5DEC" w:rsidRDefault="00CC5A41" w:rsidP="00126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</w:tcPr>
          <w:p w14:paraId="6E344F8B" w14:textId="77777777" w:rsidR="00126D16" w:rsidRPr="00A424E8" w:rsidRDefault="00126D16" w:rsidP="00126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720" w:type="dxa"/>
          </w:tcPr>
          <w:p w14:paraId="67DC7184" w14:textId="77777777" w:rsidR="00126D16" w:rsidRPr="005E5DEC" w:rsidRDefault="00CC5A41" w:rsidP="00126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</w:tcPr>
          <w:p w14:paraId="0EFBD60F" w14:textId="77777777" w:rsidR="00126D16" w:rsidRPr="005E5DEC" w:rsidRDefault="00126D16" w:rsidP="00126D16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3" w:type="dxa"/>
          </w:tcPr>
          <w:p w14:paraId="6E4FAFA6" w14:textId="77777777" w:rsidR="00126D16" w:rsidRPr="005E5DEC" w:rsidRDefault="00CC5A41" w:rsidP="00126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2562</w:t>
            </w:r>
          </w:p>
        </w:tc>
      </w:tr>
      <w:tr w:rsidR="00B4049D" w:rsidRPr="00A97B80" w14:paraId="094B4ECF" w14:textId="77777777" w:rsidTr="00362D39">
        <w:trPr>
          <w:trHeight w:val="360"/>
          <w:tblHeader/>
        </w:trPr>
        <w:tc>
          <w:tcPr>
            <w:tcW w:w="2516" w:type="dxa"/>
            <w:vAlign w:val="bottom"/>
          </w:tcPr>
          <w:p w14:paraId="172B67E4" w14:textId="77777777" w:rsidR="00B4049D" w:rsidRPr="00A424E8" w:rsidRDefault="00B4049D" w:rsidP="005317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413" w:type="dxa"/>
            <w:gridSpan w:val="32"/>
          </w:tcPr>
          <w:p w14:paraId="773D64A7" w14:textId="77777777" w:rsidR="00B4049D" w:rsidRPr="00A424E8" w:rsidRDefault="00B4049D" w:rsidP="005317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A424E8">
              <w:rPr>
                <w:rFonts w:ascii="Angsana New" w:eastAsia="Times New Roman" w:hAnsi="Angsana New"/>
                <w:i/>
                <w:iCs/>
                <w:color w:val="000000"/>
                <w:sz w:val="24"/>
                <w:szCs w:val="24"/>
                <w:lang w:val="en-GB" w:eastAsia="zh-CN"/>
              </w:rPr>
              <w:t>(</w:t>
            </w:r>
            <w:r w:rsidRPr="00A424E8">
              <w:rPr>
                <w:rFonts w:ascii="Angsana New" w:eastAsia="Times New Roman" w:hAnsi="Angsana New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ล้านบาท)</w:t>
            </w:r>
          </w:p>
        </w:tc>
      </w:tr>
      <w:tr w:rsidR="00B4049D" w:rsidRPr="000E0185" w14:paraId="5D3AE59D" w14:textId="77777777" w:rsidTr="00362D39">
        <w:trPr>
          <w:trHeight w:val="375"/>
        </w:trPr>
        <w:tc>
          <w:tcPr>
            <w:tcW w:w="2516" w:type="dxa"/>
            <w:noWrap/>
          </w:tcPr>
          <w:p w14:paraId="291B23A8" w14:textId="77777777" w:rsidR="00B4049D" w:rsidRPr="002A1A24" w:rsidRDefault="00B4049D" w:rsidP="00531749">
            <w:pPr>
              <w:ind w:right="-25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A1A24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รายได้และค่าใช้จ่ายที่มีสาระสำคัญ</w:t>
            </w:r>
          </w:p>
        </w:tc>
        <w:tc>
          <w:tcPr>
            <w:tcW w:w="62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33B050" w14:textId="77777777" w:rsidR="00B4049D" w:rsidRPr="005E5DEC" w:rsidRDefault="00B4049D" w:rsidP="00531749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6FF9D18" w14:textId="77777777" w:rsidR="00B4049D" w:rsidRPr="005E5DEC" w:rsidRDefault="00B4049D" w:rsidP="00531749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3A65C2" w14:textId="77777777" w:rsidR="00B4049D" w:rsidRPr="005E5DEC" w:rsidRDefault="00B4049D" w:rsidP="00531749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65E7441" w14:textId="77777777" w:rsidR="00B4049D" w:rsidRPr="005E5DEC" w:rsidRDefault="00B4049D" w:rsidP="00531749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09EC4F7" w14:textId="77777777" w:rsidR="00B4049D" w:rsidRPr="005E5DEC" w:rsidRDefault="00B4049D" w:rsidP="00531749">
            <w:pPr>
              <w:pStyle w:val="acctfourfigures"/>
              <w:tabs>
                <w:tab w:val="decimal" w:pos="448"/>
              </w:tabs>
              <w:spacing w:line="240" w:lineRule="atLeast"/>
              <w:ind w:right="-79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5F73263" w14:textId="77777777" w:rsidR="00B4049D" w:rsidRPr="005E5DEC" w:rsidRDefault="00B4049D" w:rsidP="00531749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54E711" w14:textId="77777777" w:rsidR="00B4049D" w:rsidRPr="005E5DEC" w:rsidRDefault="00B4049D" w:rsidP="00531749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14:paraId="4F314E9E" w14:textId="77777777" w:rsidR="00B4049D" w:rsidRPr="005E5DEC" w:rsidRDefault="00B4049D" w:rsidP="00531749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A1DC44" w14:textId="77777777" w:rsidR="00B4049D" w:rsidRPr="005E5DEC" w:rsidRDefault="00B4049D" w:rsidP="00531749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298BE084" w14:textId="77777777" w:rsidR="00B4049D" w:rsidRPr="005E5DEC" w:rsidRDefault="00B4049D" w:rsidP="00531749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30EA30" w14:textId="77777777" w:rsidR="00B4049D" w:rsidRPr="005E5DEC" w:rsidRDefault="00B4049D" w:rsidP="00531749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D952328" w14:textId="77777777" w:rsidR="00B4049D" w:rsidRPr="005E5DEC" w:rsidRDefault="00B4049D" w:rsidP="00531749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7288C6" w14:textId="77777777" w:rsidR="00B4049D" w:rsidRPr="005E5DEC" w:rsidRDefault="00B4049D" w:rsidP="00531749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DF60C90" w14:textId="77777777" w:rsidR="00B4049D" w:rsidRPr="005E5DEC" w:rsidRDefault="00B4049D" w:rsidP="00531749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4CDB3C" w14:textId="77777777" w:rsidR="00B4049D" w:rsidRPr="005E5DEC" w:rsidRDefault="00B4049D" w:rsidP="00531749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8" w:type="dxa"/>
            <w:vAlign w:val="bottom"/>
          </w:tcPr>
          <w:p w14:paraId="76836E5A" w14:textId="77777777" w:rsidR="00B4049D" w:rsidRPr="005E5DEC" w:rsidRDefault="00B4049D" w:rsidP="00531749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2B2D5F91" w14:textId="77777777" w:rsidR="00B4049D" w:rsidRPr="005E5DEC" w:rsidRDefault="00B4049D" w:rsidP="00531749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6B814AC" w14:textId="77777777" w:rsidR="00B4049D" w:rsidRPr="005E5DEC" w:rsidRDefault="00B4049D" w:rsidP="00531749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5EFDB98A" w14:textId="77777777" w:rsidR="00B4049D" w:rsidRPr="005E5DEC" w:rsidRDefault="00B4049D" w:rsidP="00531749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6C3BFAB" w14:textId="77777777" w:rsidR="00B4049D" w:rsidRPr="005E5DEC" w:rsidRDefault="00B4049D" w:rsidP="00531749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5E9CE979" w14:textId="77777777" w:rsidR="00B4049D" w:rsidRPr="005E5DEC" w:rsidRDefault="00B4049D" w:rsidP="00531749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44B5A571" w14:textId="77777777" w:rsidR="00B4049D" w:rsidRPr="005E5DEC" w:rsidRDefault="00B4049D" w:rsidP="00531749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0798BBC4" w14:textId="77777777" w:rsidR="00B4049D" w:rsidRPr="005E5DEC" w:rsidRDefault="00B4049D" w:rsidP="00531749">
            <w:pPr>
              <w:pStyle w:val="acctfourfigures"/>
              <w:tabs>
                <w:tab w:val="decimal" w:pos="414"/>
              </w:tabs>
              <w:spacing w:line="240" w:lineRule="atLeast"/>
              <w:ind w:right="-79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09680E45" w14:textId="77777777" w:rsidR="00B4049D" w:rsidRPr="005E5DEC" w:rsidRDefault="00B4049D" w:rsidP="00531749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77F82C27" w14:textId="77777777" w:rsidR="00B4049D" w:rsidRPr="005E5DEC" w:rsidRDefault="00B4049D" w:rsidP="00531749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06C2D220" w14:textId="77777777" w:rsidR="00B4049D" w:rsidRPr="005E5DEC" w:rsidRDefault="00B4049D" w:rsidP="00531749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3" w:type="dxa"/>
            <w:vAlign w:val="bottom"/>
          </w:tcPr>
          <w:p w14:paraId="7B03D623" w14:textId="77777777" w:rsidR="00B4049D" w:rsidRPr="005E5DEC" w:rsidRDefault="00B4049D" w:rsidP="00531749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1522BA" w:rsidRPr="000E0185" w14:paraId="157FD508" w14:textId="77777777" w:rsidTr="00362D39">
        <w:trPr>
          <w:trHeight w:val="375"/>
        </w:trPr>
        <w:tc>
          <w:tcPr>
            <w:tcW w:w="2516" w:type="dxa"/>
            <w:noWrap/>
          </w:tcPr>
          <w:p w14:paraId="37879D44" w14:textId="77777777" w:rsidR="001522BA" w:rsidRPr="004163B4" w:rsidRDefault="001522BA" w:rsidP="0016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4163B4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ต้นทุนขายและต้นทุนการให้บริการ</w:t>
            </w:r>
          </w:p>
        </w:tc>
        <w:tc>
          <w:tcPr>
            <w:tcW w:w="62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A8FC63" w14:textId="77777777" w:rsidR="001522BA" w:rsidRPr="005E5DEC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62251C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89</w:t>
            </w:r>
          </w:p>
        </w:tc>
        <w:tc>
          <w:tcPr>
            <w:tcW w:w="236" w:type="dxa"/>
            <w:noWrap/>
            <w:vAlign w:val="bottom"/>
          </w:tcPr>
          <w:p w14:paraId="35E75521" w14:textId="77777777" w:rsidR="001522BA" w:rsidRPr="005E5DEC" w:rsidRDefault="001522BA" w:rsidP="001522B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B9B3CD" w14:textId="77777777" w:rsidR="001522BA" w:rsidRPr="005E5DEC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1522B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88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36" w:type="dxa"/>
            <w:noWrap/>
            <w:vAlign w:val="bottom"/>
          </w:tcPr>
          <w:p w14:paraId="1D3366AA" w14:textId="77777777" w:rsidR="001522BA" w:rsidRPr="005E5DEC" w:rsidRDefault="001522BA" w:rsidP="001522B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7F63B28" w14:textId="77777777" w:rsidR="001522BA" w:rsidRPr="005E5DEC" w:rsidRDefault="004361DA" w:rsidP="001522BA">
            <w:pPr>
              <w:pStyle w:val="acctfourfigures"/>
              <w:tabs>
                <w:tab w:val="decimal" w:pos="448"/>
              </w:tabs>
              <w:spacing w:line="240" w:lineRule="atLeast"/>
              <w:ind w:right="-79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1</w:t>
            </w:r>
            <w:r w:rsidR="0062251C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36" w:type="dxa"/>
            <w:noWrap/>
            <w:vAlign w:val="bottom"/>
          </w:tcPr>
          <w:p w14:paraId="1C485E9A" w14:textId="77777777" w:rsidR="001522BA" w:rsidRPr="005E5DEC" w:rsidRDefault="001522BA" w:rsidP="001522B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61F118" w14:textId="77777777" w:rsidR="001522BA" w:rsidRPr="005E5DEC" w:rsidRDefault="00CC5A41" w:rsidP="001522BA">
            <w:pPr>
              <w:pStyle w:val="acctfourfigures"/>
              <w:tabs>
                <w:tab w:val="decimal" w:pos="448"/>
              </w:tabs>
              <w:spacing w:line="240" w:lineRule="atLeast"/>
              <w:ind w:right="-79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2</w:t>
            </w:r>
            <w:r w:rsidR="001522B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2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1</w:t>
            </w: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0B6AF393" w14:textId="77777777" w:rsidR="001522BA" w:rsidRPr="005E5DEC" w:rsidRDefault="001522BA" w:rsidP="001522B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0EF751" w14:textId="77777777" w:rsidR="001522BA" w:rsidRPr="005E5DEC" w:rsidRDefault="004361DA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62251C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463</w:t>
            </w:r>
          </w:p>
        </w:tc>
        <w:tc>
          <w:tcPr>
            <w:tcW w:w="238" w:type="dxa"/>
            <w:noWrap/>
            <w:vAlign w:val="bottom"/>
          </w:tcPr>
          <w:p w14:paraId="563298A5" w14:textId="77777777" w:rsidR="001522BA" w:rsidRPr="005E5DEC" w:rsidRDefault="001522BA" w:rsidP="001522B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16D0F3" w14:textId="77777777" w:rsidR="001522BA" w:rsidRPr="005E5DEC" w:rsidRDefault="004361DA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1522B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noWrap/>
            <w:vAlign w:val="bottom"/>
          </w:tcPr>
          <w:p w14:paraId="7C5AE067" w14:textId="77777777" w:rsidR="001522BA" w:rsidRPr="005E5DEC" w:rsidRDefault="001522BA" w:rsidP="001522B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5FBF70" w14:textId="77777777" w:rsidR="001522BA" w:rsidRPr="005E5DEC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  <w:r w:rsidR="0062251C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noWrap/>
            <w:vAlign w:val="bottom"/>
          </w:tcPr>
          <w:p w14:paraId="053FF472" w14:textId="77777777" w:rsidR="001522BA" w:rsidRPr="005E5DEC" w:rsidRDefault="001522BA" w:rsidP="001522B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917B35" w14:textId="77777777" w:rsidR="001522BA" w:rsidRPr="005E5DEC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62251C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</w:t>
            </w: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58" w:type="dxa"/>
            <w:vAlign w:val="bottom"/>
          </w:tcPr>
          <w:p w14:paraId="45303FCC" w14:textId="77777777" w:rsidR="001522BA" w:rsidRPr="005E5DEC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670C6101" w14:textId="77777777" w:rsidR="001522BA" w:rsidRPr="005E5DEC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="0062251C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</w:t>
            </w: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vAlign w:val="bottom"/>
          </w:tcPr>
          <w:p w14:paraId="60F25E3E" w14:textId="77777777" w:rsidR="001522BA" w:rsidRPr="005E5DEC" w:rsidRDefault="001522BA" w:rsidP="001522B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4D166C87" w14:textId="77777777" w:rsidR="001522BA" w:rsidRPr="005E5DEC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="0062251C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vAlign w:val="bottom"/>
          </w:tcPr>
          <w:p w14:paraId="704E687B" w14:textId="77777777" w:rsidR="001522BA" w:rsidRPr="005E5DEC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0B0B370A" w14:textId="77777777" w:rsidR="001522BA" w:rsidRPr="005E5DEC" w:rsidRDefault="004361DA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270" w:type="dxa"/>
            <w:vAlign w:val="bottom"/>
          </w:tcPr>
          <w:p w14:paraId="484B33F4" w14:textId="77777777" w:rsidR="001522BA" w:rsidRPr="005E5DEC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0814EFC3" w14:textId="77777777" w:rsidR="001522BA" w:rsidRPr="005E5DEC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224</w:t>
            </w:r>
          </w:p>
        </w:tc>
        <w:tc>
          <w:tcPr>
            <w:tcW w:w="270" w:type="dxa"/>
            <w:vAlign w:val="bottom"/>
          </w:tcPr>
          <w:p w14:paraId="263EB055" w14:textId="77777777" w:rsidR="001522BA" w:rsidRPr="005E5DEC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4DFF71F6" w14:textId="77777777" w:rsidR="001522BA" w:rsidRPr="005E5DEC" w:rsidRDefault="004361DA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="0062251C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70" w:type="dxa"/>
            <w:vAlign w:val="bottom"/>
          </w:tcPr>
          <w:p w14:paraId="5BC3D656" w14:textId="77777777" w:rsidR="001522BA" w:rsidRPr="005E5DEC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3" w:type="dxa"/>
            <w:vAlign w:val="bottom"/>
          </w:tcPr>
          <w:p w14:paraId="030297A2" w14:textId="77777777" w:rsidR="001522BA" w:rsidRPr="005E5DEC" w:rsidRDefault="004361DA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="001522B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</w:p>
        </w:tc>
      </w:tr>
      <w:tr w:rsidR="001522BA" w:rsidRPr="000E0185" w14:paraId="29D6DCD2" w14:textId="77777777" w:rsidTr="00362D39">
        <w:trPr>
          <w:trHeight w:val="375"/>
        </w:trPr>
        <w:tc>
          <w:tcPr>
            <w:tcW w:w="2516" w:type="dxa"/>
            <w:noWrap/>
            <w:vAlign w:val="bottom"/>
          </w:tcPr>
          <w:p w14:paraId="641C49B5" w14:textId="77777777" w:rsidR="001522BA" w:rsidRPr="004163B4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4163B4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ต้นทุนในการจัดจำหน่ายและ</w:t>
            </w:r>
          </w:p>
          <w:p w14:paraId="2C447F45" w14:textId="77777777" w:rsidR="001522BA" w:rsidRPr="004163B4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4163B4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   ค่าใช้จ่ายในการบริหาร</w:t>
            </w:r>
          </w:p>
        </w:tc>
        <w:tc>
          <w:tcPr>
            <w:tcW w:w="62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D33DBA" w14:textId="77777777" w:rsidR="001522BA" w:rsidRPr="005E5DEC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43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74F3E33B" w14:textId="77777777" w:rsidR="001522BA" w:rsidRPr="005E5DEC" w:rsidRDefault="001522BA" w:rsidP="001522B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614665" w14:textId="77777777" w:rsidR="001522BA" w:rsidRPr="005E5DEC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57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36" w:type="dxa"/>
            <w:noWrap/>
            <w:vAlign w:val="bottom"/>
          </w:tcPr>
          <w:p w14:paraId="6DD6632F" w14:textId="77777777" w:rsidR="001522BA" w:rsidRPr="005E5DEC" w:rsidRDefault="001522BA" w:rsidP="001522B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4A801C0" w14:textId="77777777" w:rsidR="001522BA" w:rsidRPr="005E5DEC" w:rsidRDefault="004361DA" w:rsidP="001522BA">
            <w:pPr>
              <w:pStyle w:val="acctfourfigures"/>
              <w:tabs>
                <w:tab w:val="decimal" w:pos="448"/>
              </w:tabs>
              <w:spacing w:line="240" w:lineRule="atLeast"/>
              <w:ind w:right="-79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1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99</w:t>
            </w:r>
          </w:p>
        </w:tc>
        <w:tc>
          <w:tcPr>
            <w:tcW w:w="236" w:type="dxa"/>
            <w:noWrap/>
            <w:vAlign w:val="bottom"/>
          </w:tcPr>
          <w:p w14:paraId="4C58105F" w14:textId="77777777" w:rsidR="001522BA" w:rsidRPr="005E5DEC" w:rsidRDefault="001522BA" w:rsidP="001522B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78DC62" w14:textId="77777777" w:rsidR="001522BA" w:rsidRPr="005E5DEC" w:rsidRDefault="00CC5A41" w:rsidP="001522BA">
            <w:pPr>
              <w:pStyle w:val="acctfourfigures"/>
              <w:tabs>
                <w:tab w:val="decimal" w:pos="448"/>
              </w:tabs>
              <w:spacing w:line="240" w:lineRule="atLeast"/>
              <w:ind w:right="-79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345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5CAB8D91" w14:textId="77777777" w:rsidR="001522BA" w:rsidRPr="005E5DEC" w:rsidRDefault="001522BA" w:rsidP="001522B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62D815" w14:textId="77777777" w:rsidR="001522BA" w:rsidRPr="005E5DEC" w:rsidRDefault="004361DA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11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8" w:type="dxa"/>
            <w:noWrap/>
            <w:vAlign w:val="bottom"/>
          </w:tcPr>
          <w:p w14:paraId="37086064" w14:textId="77777777" w:rsidR="001522BA" w:rsidRPr="005E5DEC" w:rsidRDefault="001522BA" w:rsidP="001522B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66B019" w14:textId="77777777" w:rsidR="001522BA" w:rsidRPr="005E5DEC" w:rsidRDefault="004361DA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236" w:type="dxa"/>
            <w:noWrap/>
            <w:vAlign w:val="bottom"/>
          </w:tcPr>
          <w:p w14:paraId="197E8BC5" w14:textId="77777777" w:rsidR="001522BA" w:rsidRPr="005E5DEC" w:rsidRDefault="001522BA" w:rsidP="001522B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C4D27E" w14:textId="77777777" w:rsidR="001522BA" w:rsidRPr="005E5DEC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276</w:t>
            </w:r>
          </w:p>
        </w:tc>
        <w:tc>
          <w:tcPr>
            <w:tcW w:w="236" w:type="dxa"/>
            <w:noWrap/>
            <w:vAlign w:val="bottom"/>
          </w:tcPr>
          <w:p w14:paraId="67CC0204" w14:textId="77777777" w:rsidR="001522BA" w:rsidRPr="005E5DEC" w:rsidRDefault="001522BA" w:rsidP="001522B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762FEB" w14:textId="77777777" w:rsidR="001522BA" w:rsidRPr="005E5DEC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34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58" w:type="dxa"/>
            <w:vAlign w:val="bottom"/>
          </w:tcPr>
          <w:p w14:paraId="09190365" w14:textId="77777777" w:rsidR="001522BA" w:rsidRPr="005E5DEC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1FA3F5F0" w14:textId="77777777" w:rsidR="001522BA" w:rsidRPr="005E5DEC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vAlign w:val="bottom"/>
          </w:tcPr>
          <w:p w14:paraId="701EAD29" w14:textId="77777777" w:rsidR="001522BA" w:rsidRPr="005E5DEC" w:rsidRDefault="001522BA" w:rsidP="001522B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63E5E7D7" w14:textId="77777777" w:rsidR="001522BA" w:rsidRPr="005E5DEC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</w:t>
            </w: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vAlign w:val="bottom"/>
          </w:tcPr>
          <w:p w14:paraId="05FC1D51" w14:textId="77777777" w:rsidR="001522BA" w:rsidRPr="005E5DEC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33FD69B8" w14:textId="77777777" w:rsidR="001522BA" w:rsidRPr="005E5DEC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70" w:type="dxa"/>
            <w:vAlign w:val="bottom"/>
          </w:tcPr>
          <w:p w14:paraId="1BCD81A7" w14:textId="77777777" w:rsidR="001522BA" w:rsidRPr="005E5DEC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35F393EC" w14:textId="77777777" w:rsidR="001522BA" w:rsidRPr="005E5DEC" w:rsidRDefault="004361DA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11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70" w:type="dxa"/>
            <w:vAlign w:val="bottom"/>
          </w:tcPr>
          <w:p w14:paraId="5C7E9DAC" w14:textId="77777777" w:rsidR="001522BA" w:rsidRPr="005E5DEC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0073C0A1" w14:textId="77777777" w:rsidR="001522BA" w:rsidRPr="005E5DEC" w:rsidRDefault="004361DA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62251C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70" w:type="dxa"/>
            <w:vAlign w:val="bottom"/>
          </w:tcPr>
          <w:p w14:paraId="73B19E9A" w14:textId="77777777" w:rsidR="001522BA" w:rsidRPr="005E5DEC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3" w:type="dxa"/>
            <w:vAlign w:val="bottom"/>
          </w:tcPr>
          <w:p w14:paraId="001E6A0B" w14:textId="77777777" w:rsidR="001522BA" w:rsidRPr="005E5DEC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1522B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="004361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00</w:t>
            </w:r>
            <w:r w:rsidR="00E82DAF"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</w:t>
            </w:r>
          </w:p>
        </w:tc>
      </w:tr>
      <w:tr w:rsidR="001522BA" w:rsidRPr="000E0185" w14:paraId="288C5976" w14:textId="77777777" w:rsidTr="00362D39">
        <w:trPr>
          <w:trHeight w:val="375"/>
        </w:trPr>
        <w:tc>
          <w:tcPr>
            <w:tcW w:w="2516" w:type="dxa"/>
            <w:noWrap/>
            <w:vAlign w:val="bottom"/>
          </w:tcPr>
          <w:p w14:paraId="32E2404E" w14:textId="77777777" w:rsidR="001522BA" w:rsidRPr="004163B4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4163B4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ค่าเสื่อมราคาและค่าตัดจำหน่าย</w:t>
            </w:r>
            <w:r w:rsidRPr="004163B4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</w:t>
            </w:r>
          </w:p>
          <w:p w14:paraId="2CC9B44C" w14:textId="77777777" w:rsidR="001522BA" w:rsidRPr="004163B4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4163B4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   </w:t>
            </w:r>
            <w:r w:rsidRPr="004163B4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(</w:t>
            </w:r>
            <w:r w:rsidRPr="004163B4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รวมอยู่ในต้นทุนขายและ</w:t>
            </w:r>
          </w:p>
        </w:tc>
        <w:tc>
          <w:tcPr>
            <w:tcW w:w="62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1697C8" w14:textId="77777777" w:rsidR="001522BA" w:rsidRPr="005E5DEC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AC9BB21" w14:textId="77777777" w:rsidR="001522BA" w:rsidRPr="005E5DEC" w:rsidRDefault="001522BA" w:rsidP="001522B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1CDB45" w14:textId="77777777" w:rsidR="001522BA" w:rsidRPr="005E5DEC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614D0B0" w14:textId="77777777" w:rsidR="001522BA" w:rsidRPr="005E5DEC" w:rsidRDefault="001522BA" w:rsidP="001522B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796DBFC" w14:textId="77777777" w:rsidR="001522BA" w:rsidRPr="005E5DEC" w:rsidRDefault="001522BA" w:rsidP="001522BA">
            <w:pPr>
              <w:pStyle w:val="acctfourfigures"/>
              <w:tabs>
                <w:tab w:val="decimal" w:pos="448"/>
              </w:tabs>
              <w:spacing w:line="240" w:lineRule="atLeast"/>
              <w:ind w:right="-79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182298B" w14:textId="77777777" w:rsidR="001522BA" w:rsidRPr="005E5DEC" w:rsidRDefault="001522BA" w:rsidP="001522B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80688C" w14:textId="77777777" w:rsidR="001522BA" w:rsidRPr="005E5DEC" w:rsidRDefault="001522BA" w:rsidP="001522BA">
            <w:pPr>
              <w:pStyle w:val="acctfourfigures"/>
              <w:tabs>
                <w:tab w:val="decimal" w:pos="448"/>
              </w:tabs>
              <w:spacing w:line="240" w:lineRule="atLeast"/>
              <w:ind w:right="-79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14:paraId="4E37C5C2" w14:textId="77777777" w:rsidR="001522BA" w:rsidRPr="005E5DEC" w:rsidRDefault="001522BA" w:rsidP="001522B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AA9571" w14:textId="77777777" w:rsidR="001522BA" w:rsidRPr="005E5DEC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4733F474" w14:textId="77777777" w:rsidR="001522BA" w:rsidRPr="005E5DEC" w:rsidRDefault="001522BA" w:rsidP="001522B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35EF44" w14:textId="77777777" w:rsidR="001522BA" w:rsidRPr="005E5DEC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328D779" w14:textId="77777777" w:rsidR="001522BA" w:rsidRPr="005E5DEC" w:rsidRDefault="001522BA" w:rsidP="001522B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DF19A6" w14:textId="77777777" w:rsidR="001522BA" w:rsidRPr="005E5DEC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9E79CDE" w14:textId="77777777" w:rsidR="001522BA" w:rsidRPr="005E5DEC" w:rsidRDefault="001522BA" w:rsidP="001522B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79C6E5" w14:textId="77777777" w:rsidR="001522BA" w:rsidRPr="005E5DEC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8" w:type="dxa"/>
            <w:vAlign w:val="bottom"/>
          </w:tcPr>
          <w:p w14:paraId="4BCFF54A" w14:textId="77777777" w:rsidR="001522BA" w:rsidRPr="005E5DEC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0401F745" w14:textId="77777777" w:rsidR="001522BA" w:rsidRPr="005E5DEC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A77CE4F" w14:textId="77777777" w:rsidR="001522BA" w:rsidRPr="005E5DEC" w:rsidRDefault="001522BA" w:rsidP="001522B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41328809" w14:textId="77777777" w:rsidR="001522BA" w:rsidRPr="005E5DEC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A99AB38" w14:textId="77777777" w:rsidR="001522BA" w:rsidRPr="005E5DEC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044A570B" w14:textId="77777777" w:rsidR="001522BA" w:rsidRPr="005E5DEC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32F9F05A" w14:textId="77777777" w:rsidR="001522BA" w:rsidRPr="005E5DEC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39867EBE" w14:textId="77777777" w:rsidR="001522BA" w:rsidRPr="005E5DEC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77B914E3" w14:textId="77777777" w:rsidR="001522BA" w:rsidRPr="005E5DEC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12634ED0" w14:textId="77777777" w:rsidR="001522BA" w:rsidRPr="005E5DEC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06D34F44" w14:textId="77777777" w:rsidR="001522BA" w:rsidRPr="005E5DEC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3" w:type="dxa"/>
            <w:vAlign w:val="bottom"/>
          </w:tcPr>
          <w:p w14:paraId="7394A50A" w14:textId="77777777" w:rsidR="001522BA" w:rsidRPr="005E5DEC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1522BA" w:rsidRPr="000E0185" w14:paraId="2B73E5B3" w14:textId="77777777" w:rsidTr="00362D39">
        <w:trPr>
          <w:trHeight w:val="375"/>
        </w:trPr>
        <w:tc>
          <w:tcPr>
            <w:tcW w:w="2516" w:type="dxa"/>
            <w:noWrap/>
            <w:vAlign w:val="bottom"/>
          </w:tcPr>
          <w:p w14:paraId="2B50BBD7" w14:textId="77777777" w:rsidR="001522BA" w:rsidRPr="004163B4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163B4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ต้นทุนการให้บริการ </w:t>
            </w:r>
          </w:p>
          <w:p w14:paraId="5342F4E1" w14:textId="77777777" w:rsidR="001522BA" w:rsidRPr="004163B4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163B4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  <w:p w14:paraId="4AB94A68" w14:textId="77777777" w:rsidR="001522BA" w:rsidRPr="004163B4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163B4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และค่าใช้จ่ายในการบริหาร)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685C7C" w14:textId="77777777" w:rsidR="001522BA" w:rsidRPr="005E5DEC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52</w:t>
            </w:r>
          </w:p>
        </w:tc>
        <w:tc>
          <w:tcPr>
            <w:tcW w:w="236" w:type="dxa"/>
            <w:noWrap/>
            <w:vAlign w:val="bottom"/>
          </w:tcPr>
          <w:p w14:paraId="5BB0DFAE" w14:textId="77777777" w:rsidR="001522BA" w:rsidRPr="005E5DEC" w:rsidRDefault="001522BA" w:rsidP="001522B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81FFDD" w14:textId="77777777" w:rsidR="001522BA" w:rsidRPr="005E5DEC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65</w:t>
            </w:r>
          </w:p>
        </w:tc>
        <w:tc>
          <w:tcPr>
            <w:tcW w:w="236" w:type="dxa"/>
            <w:noWrap/>
            <w:vAlign w:val="bottom"/>
          </w:tcPr>
          <w:p w14:paraId="3541791C" w14:textId="77777777" w:rsidR="001522BA" w:rsidRPr="005E5DEC" w:rsidRDefault="001522BA" w:rsidP="001522B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CFE703" w14:textId="77777777" w:rsidR="001522BA" w:rsidRPr="005E5DEC" w:rsidRDefault="00CC5A41" w:rsidP="001522BA">
            <w:pPr>
              <w:pStyle w:val="acctfourfigures"/>
              <w:tabs>
                <w:tab w:val="decimal" w:pos="448"/>
              </w:tabs>
              <w:spacing w:line="240" w:lineRule="atLeast"/>
              <w:ind w:right="-79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53</w:t>
            </w:r>
          </w:p>
        </w:tc>
        <w:tc>
          <w:tcPr>
            <w:tcW w:w="236" w:type="dxa"/>
            <w:noWrap/>
            <w:vAlign w:val="bottom"/>
          </w:tcPr>
          <w:p w14:paraId="61DE2EA3" w14:textId="77777777" w:rsidR="001522BA" w:rsidRPr="005E5DEC" w:rsidRDefault="001522BA" w:rsidP="001522B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B0072C" w14:textId="77777777" w:rsidR="001522BA" w:rsidRPr="005E5DEC" w:rsidRDefault="00CC5A41" w:rsidP="001522BA">
            <w:pPr>
              <w:pStyle w:val="acctfourfigures"/>
              <w:tabs>
                <w:tab w:val="decimal" w:pos="448"/>
              </w:tabs>
              <w:spacing w:line="240" w:lineRule="atLeast"/>
              <w:ind w:right="-79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46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330FE24D" w14:textId="77777777" w:rsidR="001522BA" w:rsidRPr="005E5DEC" w:rsidRDefault="001522BA" w:rsidP="001522B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696A1C" w14:textId="77777777" w:rsidR="001522BA" w:rsidRPr="005E5DEC" w:rsidRDefault="004361DA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8" w:type="dxa"/>
            <w:noWrap/>
            <w:vAlign w:val="bottom"/>
          </w:tcPr>
          <w:p w14:paraId="7E18683E" w14:textId="77777777" w:rsidR="001522BA" w:rsidRPr="005E5DEC" w:rsidRDefault="001522BA" w:rsidP="001522B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641BF2" w14:textId="77777777" w:rsidR="001522BA" w:rsidRPr="005E5DEC" w:rsidRDefault="00E82DAF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noWrap/>
            <w:vAlign w:val="bottom"/>
          </w:tcPr>
          <w:p w14:paraId="6090CB7C" w14:textId="77777777" w:rsidR="001522BA" w:rsidRPr="005E5DEC" w:rsidRDefault="001522BA" w:rsidP="001522B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DB3335" w14:textId="77777777" w:rsidR="001522BA" w:rsidRPr="005E5DEC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noWrap/>
            <w:vAlign w:val="bottom"/>
          </w:tcPr>
          <w:p w14:paraId="4D4845F4" w14:textId="77777777" w:rsidR="001522BA" w:rsidRPr="005E5DEC" w:rsidRDefault="001522BA" w:rsidP="001522B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B08957" w14:textId="77777777" w:rsidR="001522BA" w:rsidRPr="005E5DEC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58" w:type="dxa"/>
            <w:vAlign w:val="bottom"/>
          </w:tcPr>
          <w:p w14:paraId="5791B76E" w14:textId="77777777" w:rsidR="001522BA" w:rsidRPr="005E5DEC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0C36D539" w14:textId="77777777" w:rsidR="001522BA" w:rsidRPr="005E5DEC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236" w:type="dxa"/>
            <w:vAlign w:val="bottom"/>
          </w:tcPr>
          <w:p w14:paraId="2E9EB284" w14:textId="77777777" w:rsidR="001522BA" w:rsidRPr="005E5DEC" w:rsidRDefault="001522BA" w:rsidP="001522B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19333E62" w14:textId="77777777" w:rsidR="001522BA" w:rsidRPr="005E5DEC" w:rsidRDefault="004361DA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vAlign w:val="bottom"/>
          </w:tcPr>
          <w:p w14:paraId="5DECF391" w14:textId="77777777" w:rsidR="001522BA" w:rsidRPr="005E5DEC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6648E3D4" w14:textId="77777777" w:rsidR="001522BA" w:rsidRPr="005E5DEC" w:rsidRDefault="00CC5A41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70" w:type="dxa"/>
            <w:vAlign w:val="bottom"/>
          </w:tcPr>
          <w:p w14:paraId="15593A46" w14:textId="77777777" w:rsidR="001522BA" w:rsidRPr="005E5DEC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1B1D4561" w14:textId="77777777" w:rsidR="001522BA" w:rsidRPr="005E5DEC" w:rsidRDefault="00E82DAF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E82DA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70" w:type="dxa"/>
            <w:vAlign w:val="bottom"/>
          </w:tcPr>
          <w:p w14:paraId="4CFB6BAF" w14:textId="77777777" w:rsidR="001522BA" w:rsidRPr="005E5DEC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645F036C" w14:textId="77777777" w:rsidR="001522BA" w:rsidRPr="005E5DEC" w:rsidRDefault="004361DA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53</w:t>
            </w:r>
          </w:p>
        </w:tc>
        <w:tc>
          <w:tcPr>
            <w:tcW w:w="270" w:type="dxa"/>
            <w:vAlign w:val="bottom"/>
          </w:tcPr>
          <w:p w14:paraId="2C1320D3" w14:textId="77777777" w:rsidR="001522BA" w:rsidRPr="005E5DEC" w:rsidRDefault="001522BA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3" w:type="dxa"/>
            <w:vAlign w:val="bottom"/>
          </w:tcPr>
          <w:p w14:paraId="74DF0947" w14:textId="77777777" w:rsidR="001522BA" w:rsidRPr="005E5DEC" w:rsidRDefault="004361DA" w:rsidP="001522B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47</w:t>
            </w:r>
          </w:p>
        </w:tc>
      </w:tr>
    </w:tbl>
    <w:p w14:paraId="6083C552" w14:textId="77777777" w:rsidR="005D1D4C" w:rsidRPr="005D1D4C" w:rsidRDefault="005D1D4C" w:rsidP="000D5D98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14:paraId="3A35B587" w14:textId="77777777" w:rsidR="006A66B9" w:rsidRPr="006A66B9" w:rsidRDefault="00EF7D27" w:rsidP="005D1D4C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</w:pPr>
      <w:r w:rsidRPr="00E10C6E">
        <w:rPr>
          <w:rFonts w:ascii="Angsana New" w:hAnsi="Angsana New"/>
          <w:sz w:val="30"/>
          <w:szCs w:val="30"/>
        </w:rPr>
        <w:t xml:space="preserve">* </w:t>
      </w:r>
      <w:r w:rsidRPr="00E10C6E">
        <w:rPr>
          <w:rFonts w:ascii="Angsana New" w:hAnsi="Angsana New" w:hint="cs"/>
          <w:sz w:val="30"/>
          <w:szCs w:val="30"/>
          <w:cs/>
          <w:lang w:val="th-TH"/>
        </w:rPr>
        <w:t>รวมการดำเนินงานที่ยกเลิก</w:t>
      </w:r>
    </w:p>
    <w:p w14:paraId="3981D49C" w14:textId="77777777" w:rsidR="00115D8E" w:rsidRPr="00E216F2" w:rsidRDefault="00115D8E" w:rsidP="000C6FE9">
      <w:pPr>
        <w:framePr w:w="14235" w:wrap="auto" w:hAnchor="text" w:x="10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  <w:cs/>
        </w:rPr>
        <w:sectPr w:rsidR="00115D8E" w:rsidRPr="00E216F2" w:rsidSect="003A7618">
          <w:headerReference w:type="even" r:id="rId31"/>
          <w:footerReference w:type="default" r:id="rId32"/>
          <w:headerReference w:type="first" r:id="rId33"/>
          <w:footerReference w:type="first" r:id="rId34"/>
          <w:pgSz w:w="16834" w:h="11909" w:orient="landscape" w:code="9"/>
          <w:pgMar w:top="691" w:right="1152" w:bottom="576" w:left="1152" w:header="630" w:footer="720" w:gutter="0"/>
          <w:cols w:space="720"/>
          <w:docGrid w:linePitch="245"/>
        </w:sectPr>
      </w:pP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440"/>
      </w:tblGrid>
      <w:tr w:rsidR="00C75045" w:rsidRPr="003C70F7" w14:paraId="0E03A592" w14:textId="77777777" w:rsidTr="00C75045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632F9" w14:textId="77777777" w:rsidR="00C75045" w:rsidRPr="003C70F7" w:rsidRDefault="00160737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783E11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783E11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029E4D2F" w14:textId="77777777" w:rsidR="00C75045" w:rsidRPr="00DC37B2" w:rsidRDefault="00C75045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C37B2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C75045" w:rsidRPr="003C70F7" w14:paraId="3513E33F" w14:textId="77777777" w:rsidTr="00C75045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38CF0" w14:textId="77777777" w:rsidR="00C75045" w:rsidRPr="00F2748F" w:rsidRDefault="00C75045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  <w:lang w:val="en-GB" w:eastAsia="zh-CN"/>
              </w:rPr>
            </w:pPr>
            <w:r w:rsidRPr="00F2748F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สำหรับ</w:t>
            </w:r>
            <w:r w:rsidR="008F4497" w:rsidRPr="00F2748F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ปี</w:t>
            </w:r>
            <w:r w:rsidRPr="00F2748F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สิ้นสุดวันที่</w:t>
            </w:r>
            <w:r w:rsidRPr="00F2748F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CC5A41" w:rsidRPr="00CC5A41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</w:t>
            </w:r>
            <w:r w:rsidR="004361DA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1</w:t>
            </w:r>
            <w:r w:rsidR="008F4497" w:rsidRPr="00F2748F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8F4497" w:rsidRPr="00F2748F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7294D3" w14:textId="77777777" w:rsidR="00C75045" w:rsidRPr="003C70F7" w:rsidRDefault="00CC5A41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4C440FC" w14:textId="77777777" w:rsidR="00C75045" w:rsidRPr="003C70F7" w:rsidRDefault="00C75045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FDF7B1" w14:textId="77777777" w:rsidR="00C75045" w:rsidRPr="003C70F7" w:rsidRDefault="00CC5A41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2562</w:t>
            </w:r>
          </w:p>
        </w:tc>
      </w:tr>
      <w:tr w:rsidR="00C75045" w:rsidRPr="003C70F7" w14:paraId="07102C0B" w14:textId="77777777" w:rsidTr="00C75045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1A63A" w14:textId="77777777" w:rsidR="00C75045" w:rsidRPr="003C70F7" w:rsidRDefault="00C75045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7552DDB4" w14:textId="77777777" w:rsidR="00C75045" w:rsidRPr="003C70F7" w:rsidRDefault="00C75045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3C70F7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3C70F7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3C70F7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C75045" w:rsidRPr="003C70F7" w14:paraId="2C9FCF52" w14:textId="77777777" w:rsidTr="00C75045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659F8" w14:textId="77777777" w:rsidR="00C75045" w:rsidRPr="00A24533" w:rsidRDefault="00C75045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A24533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การจำแนกรายได้</w:t>
            </w: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61664CDE" w14:textId="77777777" w:rsidR="00C75045" w:rsidRPr="003C70F7" w:rsidRDefault="00C75045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</w:tr>
      <w:tr w:rsidR="00C75045" w:rsidRPr="003C70F7" w14:paraId="17320EB8" w14:textId="77777777" w:rsidTr="00C75045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13B22" w14:textId="77777777" w:rsidR="00C75045" w:rsidRPr="003C70F7" w:rsidRDefault="00C75045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3C70F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0A63FA0" w14:textId="77777777" w:rsidR="00C75045" w:rsidRPr="003C70F7" w:rsidRDefault="00C75045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4E3A06A" w14:textId="77777777" w:rsidR="00C75045" w:rsidRPr="003C70F7" w:rsidRDefault="00C75045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8DBA54" w14:textId="77777777" w:rsidR="00C75045" w:rsidRPr="003C70F7" w:rsidRDefault="00C75045" w:rsidP="00C7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1522BA" w:rsidRPr="003C70F7" w14:paraId="4BB2EA98" w14:textId="77777777" w:rsidTr="00C75045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B7963" w14:textId="77777777" w:rsidR="001522BA" w:rsidRPr="003C70F7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1CD549" w14:textId="77777777" w:rsidR="001522BA" w:rsidRPr="003C70F7" w:rsidRDefault="00E82DAF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E82DAF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88</w:t>
            </w:r>
            <w:r w:rsidR="00CC5A41" w:rsidRPr="00CC5A41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12F10FC" w14:textId="77777777" w:rsidR="001522BA" w:rsidRPr="003C70F7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AB679D" w14:textId="77777777" w:rsidR="001522BA" w:rsidRPr="003C70F7" w:rsidRDefault="004361D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1522B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</w:t>
            </w:r>
            <w:r w:rsidR="00CC5A41" w:rsidRPr="00CC5A4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</w:t>
            </w:r>
            <w:r w:rsidR="00E82DAF" w:rsidRPr="00E82DA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</w:t>
            </w:r>
          </w:p>
        </w:tc>
      </w:tr>
      <w:tr w:rsidR="001522BA" w:rsidRPr="003C70F7" w14:paraId="2C433264" w14:textId="77777777" w:rsidTr="00C75045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EAD1A" w14:textId="77777777" w:rsidR="001522BA" w:rsidRPr="003C70F7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7C195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อุปกรณ์เทคโนโลยีสารสนเทศ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EA376CA" w14:textId="77777777" w:rsidR="001522BA" w:rsidRDefault="00CC5A41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C5A41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6</w:t>
            </w:r>
            <w:r w:rsidR="00E82DAF" w:rsidRPr="00E82DAF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40111400" w14:textId="77777777" w:rsidR="001522BA" w:rsidRPr="003C70F7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391E10" w14:textId="77777777" w:rsidR="001522BA" w:rsidRDefault="00CC5A41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263</w:t>
            </w:r>
          </w:p>
        </w:tc>
      </w:tr>
      <w:tr w:rsidR="001522BA" w:rsidRPr="003C70F7" w14:paraId="3996E2B5" w14:textId="77777777" w:rsidTr="00C75045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0F35B" w14:textId="77777777" w:rsidR="001522BA" w:rsidRPr="003C70F7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งานโครงการ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B4B968" w14:textId="77777777" w:rsidR="001522BA" w:rsidRPr="003C70F7" w:rsidRDefault="00CC5A41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</w:t>
            </w:r>
            <w:r w:rsidR="00C63ED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="004361D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111</w:t>
            </w:r>
          </w:p>
        </w:tc>
        <w:tc>
          <w:tcPr>
            <w:tcW w:w="270" w:type="dxa"/>
            <w:shd w:val="clear" w:color="auto" w:fill="auto"/>
          </w:tcPr>
          <w:p w14:paraId="3639B255" w14:textId="77777777" w:rsidR="001522BA" w:rsidRPr="003C70F7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7B41C4" w14:textId="77777777" w:rsidR="001522BA" w:rsidRPr="003C70F7" w:rsidRDefault="00CC5A41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</w:t>
            </w:r>
            <w:r w:rsidR="001522B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CC5A4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</w:t>
            </w:r>
            <w:r w:rsidR="00E82DAF" w:rsidRPr="00E82DA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98</w:t>
            </w:r>
          </w:p>
        </w:tc>
      </w:tr>
      <w:tr w:rsidR="001522BA" w:rsidRPr="003C70F7" w14:paraId="61B93028" w14:textId="77777777" w:rsidTr="00C75045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3FFCF" w14:textId="77777777" w:rsidR="001522BA" w:rsidRPr="003C70F7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เงินปันผลรับ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EF9A209" w14:textId="77777777" w:rsidR="001522BA" w:rsidRPr="003C70F7" w:rsidRDefault="00CC5A41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56</w:t>
            </w:r>
            <w:r w:rsidR="004361D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69C9F43B" w14:textId="77777777" w:rsidR="001522BA" w:rsidRPr="003C70F7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AB67C9" w14:textId="77777777" w:rsidR="001522BA" w:rsidRPr="003C70F7" w:rsidRDefault="00CC5A41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43</w:t>
            </w:r>
            <w:r w:rsidR="004361D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</w:p>
        </w:tc>
      </w:tr>
      <w:tr w:rsidR="00C63EDA" w:rsidRPr="003C70F7" w14:paraId="133AB93D" w14:textId="77777777" w:rsidTr="00C75045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959D5" w14:textId="77777777" w:rsidR="00C63EDA" w:rsidRDefault="00C63ED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C63ED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กำไรจากการปรับมูลค่ายุติธรรม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277F80E" w14:textId="77777777" w:rsidR="00C63EDA" w:rsidRDefault="00CC5A41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</w:t>
            </w:r>
            <w:r w:rsidR="004361D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4F73E2FD" w14:textId="77777777" w:rsidR="00C63EDA" w:rsidRPr="003C70F7" w:rsidRDefault="00C63ED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D7DCB4" w14:textId="77777777" w:rsidR="00C63EDA" w:rsidRPr="00405A81" w:rsidRDefault="00C63EDA" w:rsidP="00C6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-</w:t>
            </w:r>
          </w:p>
        </w:tc>
      </w:tr>
      <w:tr w:rsidR="001522BA" w:rsidRPr="003C70F7" w14:paraId="24536A30" w14:textId="77777777" w:rsidTr="00C75045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11673" w14:textId="77777777" w:rsidR="001522BA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กำไรจากการขายเงินลงทุน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2729F2" w14:textId="77777777" w:rsidR="001522BA" w:rsidRDefault="00C63EDA" w:rsidP="00C6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80FF87" w14:textId="77777777" w:rsidR="001522BA" w:rsidRPr="003C70F7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D7DD58" w14:textId="77777777" w:rsidR="001522BA" w:rsidRDefault="00CC5A41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262</w:t>
            </w:r>
          </w:p>
        </w:tc>
      </w:tr>
      <w:tr w:rsidR="001522BA" w:rsidRPr="003C70F7" w14:paraId="4A4404D2" w14:textId="77777777" w:rsidTr="00C75045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D7899" w14:textId="77777777" w:rsidR="001522BA" w:rsidRPr="003C70F7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85229" w14:textId="77777777" w:rsidR="001522BA" w:rsidRPr="003C70F7" w:rsidRDefault="00CC5A41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C5A41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35</w:t>
            </w:r>
            <w:r w:rsidR="00E82DAF" w:rsidRPr="00E82DAF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0C64BACD" w14:textId="77777777" w:rsidR="001522BA" w:rsidRPr="003C70F7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EFE07" w14:textId="77777777" w:rsidR="001522BA" w:rsidRPr="003C70F7" w:rsidRDefault="00CC5A41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35</w:t>
            </w:r>
            <w:r w:rsidR="004361D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</w:t>
            </w:r>
          </w:p>
        </w:tc>
      </w:tr>
      <w:tr w:rsidR="001522BA" w:rsidRPr="003C70F7" w14:paraId="68C30534" w14:textId="77777777" w:rsidTr="00C75045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9C18F" w14:textId="77777777" w:rsidR="001522BA" w:rsidRPr="003C70F7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03598D" w14:textId="77777777" w:rsidR="001522BA" w:rsidRPr="003C70F7" w:rsidRDefault="00CC5A41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CC5A4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6</w:t>
            </w:r>
            <w:r w:rsidR="00C63ED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="004361D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0</w:t>
            </w: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6B8F3E74" w14:textId="77777777" w:rsidR="001522BA" w:rsidRPr="003C70F7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5BC5E0" w14:textId="77777777" w:rsidR="001522BA" w:rsidRPr="003C70F7" w:rsidRDefault="00CC5A41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5</w:t>
            </w:r>
            <w:r w:rsidR="001522B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="004361D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0</w:t>
            </w: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62</w:t>
            </w:r>
          </w:p>
        </w:tc>
      </w:tr>
      <w:tr w:rsidR="001522BA" w:rsidRPr="002C07DA" w14:paraId="660CEBEF" w14:textId="77777777" w:rsidTr="00C75045">
        <w:trPr>
          <w:trHeight w:val="4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B8C36" w14:textId="77777777" w:rsidR="001522BA" w:rsidRPr="002C07DA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2EB1CE" w14:textId="77777777" w:rsidR="001522BA" w:rsidRPr="002C07DA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66822E6" w14:textId="77777777" w:rsidR="001522BA" w:rsidRPr="002C07DA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0F9D29" w14:textId="77777777" w:rsidR="001522BA" w:rsidRPr="002C07DA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1522BA" w:rsidRPr="003C70F7" w14:paraId="7AAF37C2" w14:textId="77777777" w:rsidTr="00C75045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418F4" w14:textId="77777777" w:rsidR="001522BA" w:rsidRPr="003C70F7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FDF60C" w14:textId="77777777" w:rsidR="001522BA" w:rsidRPr="003C70F7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AD5070B" w14:textId="77777777" w:rsidR="001522BA" w:rsidRPr="003C70F7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7C254A" w14:textId="77777777" w:rsidR="001522BA" w:rsidRPr="003C70F7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1522BA" w:rsidRPr="003C70F7" w14:paraId="49274DD0" w14:textId="77777777" w:rsidTr="00C75045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B104E" w14:textId="77777777" w:rsidR="001522BA" w:rsidRPr="003C70F7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ณ</w:t>
            </w:r>
            <w:r w:rsidRPr="003C70F7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เวลาใดเวลาหนึ่ง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AD3981" w14:textId="77777777" w:rsidR="001522BA" w:rsidRPr="003C70F7" w:rsidRDefault="004361D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C63ED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="00CC5A41" w:rsidRPr="00CC5A4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662</w:t>
            </w:r>
          </w:p>
        </w:tc>
        <w:tc>
          <w:tcPr>
            <w:tcW w:w="270" w:type="dxa"/>
            <w:shd w:val="clear" w:color="auto" w:fill="auto"/>
          </w:tcPr>
          <w:p w14:paraId="4083FA68" w14:textId="77777777" w:rsidR="001522BA" w:rsidRPr="003C70F7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2A3B07" w14:textId="77777777" w:rsidR="001522BA" w:rsidRPr="003C70F7" w:rsidRDefault="00CC5A41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</w:t>
            </w:r>
            <w:r w:rsidR="001522B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="004361D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</w:t>
            </w:r>
            <w:r w:rsidR="00E82DAF" w:rsidRPr="00E82DA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</w:t>
            </w:r>
            <w:r w:rsidR="004361D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</w:t>
            </w:r>
          </w:p>
        </w:tc>
      </w:tr>
      <w:tr w:rsidR="001522BA" w:rsidRPr="003C70F7" w14:paraId="53C0730D" w14:textId="77777777" w:rsidTr="00C75045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10F57" w14:textId="77777777" w:rsidR="001522BA" w:rsidRPr="003C70F7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629DC" w14:textId="77777777" w:rsidR="001522BA" w:rsidRPr="003C70F7" w:rsidRDefault="00CC5A41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</w:t>
            </w:r>
            <w:r w:rsidR="00C63ED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CC5A4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37</w:t>
            </w:r>
            <w:r w:rsidR="004361D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950D209" w14:textId="77777777" w:rsidR="001522BA" w:rsidRPr="003C70F7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67984" w14:textId="77777777" w:rsidR="001522BA" w:rsidRPr="003C70F7" w:rsidRDefault="00CC5A41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</w:t>
            </w:r>
            <w:r w:rsidR="001522B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="00E82DAF" w:rsidRPr="00E82DA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</w:t>
            </w:r>
            <w:r w:rsidRPr="00CC5A4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72</w:t>
            </w:r>
          </w:p>
        </w:tc>
      </w:tr>
      <w:tr w:rsidR="001522BA" w:rsidRPr="003C70F7" w14:paraId="77D3F890" w14:textId="77777777" w:rsidTr="00C75045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A991C" w14:textId="77777777" w:rsidR="001522BA" w:rsidRPr="003C70F7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A0836A" w14:textId="77777777" w:rsidR="001522BA" w:rsidRPr="003C70F7" w:rsidRDefault="00CC5A41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6</w:t>
            </w:r>
            <w:r w:rsidR="00C63ED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="004361D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0</w:t>
            </w: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16DE54D9" w14:textId="77777777" w:rsidR="001522BA" w:rsidRPr="003C70F7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69CC6A" w14:textId="77777777" w:rsidR="001522BA" w:rsidRPr="003C70F7" w:rsidRDefault="00CC5A41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5</w:t>
            </w:r>
            <w:r w:rsidR="001522B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="004361D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0</w:t>
            </w: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62</w:t>
            </w:r>
          </w:p>
        </w:tc>
      </w:tr>
    </w:tbl>
    <w:p w14:paraId="19F3A865" w14:textId="77777777" w:rsidR="00053250" w:rsidRPr="00895EB0" w:rsidRDefault="00053250" w:rsidP="00053250">
      <w:pPr>
        <w:tabs>
          <w:tab w:val="clear" w:pos="454"/>
          <w:tab w:val="clear" w:pos="680"/>
        </w:tabs>
        <w:spacing w:line="0" w:lineRule="atLeast"/>
        <w:ind w:left="547" w:hanging="547"/>
        <w:rPr>
          <w:rFonts w:ascii="Angsana New" w:hAnsi="Angsana New"/>
          <w:b/>
          <w:bCs/>
          <w:sz w:val="24"/>
          <w:szCs w:val="24"/>
        </w:rPr>
      </w:pPr>
    </w:p>
    <w:p w14:paraId="338FFCBD" w14:textId="77777777" w:rsidR="00895EB0" w:rsidRPr="000E482F" w:rsidRDefault="00895EB0" w:rsidP="00895EB0">
      <w:pPr>
        <w:ind w:left="313" w:firstLine="227"/>
        <w:rPr>
          <w:b/>
          <w:bCs/>
          <w:i/>
          <w:iCs/>
          <w:szCs w:val="30"/>
        </w:rPr>
      </w:pPr>
      <w:r w:rsidRPr="000E482F">
        <w:rPr>
          <w:rFonts w:hint="cs"/>
          <w:b/>
          <w:bCs/>
          <w:i/>
          <w:iCs/>
          <w:szCs w:val="30"/>
          <w:cs/>
        </w:rPr>
        <w:t>การดำเนินงานที่ยกเลิก</w:t>
      </w:r>
      <w:r w:rsidRPr="000E482F">
        <w:rPr>
          <w:b/>
          <w:bCs/>
          <w:i/>
          <w:iCs/>
          <w:szCs w:val="30"/>
          <w:cs/>
        </w:rPr>
        <w:t xml:space="preserve"> (</w:t>
      </w:r>
      <w:r w:rsidRPr="000E482F">
        <w:rPr>
          <w:rFonts w:hint="cs"/>
          <w:b/>
          <w:bCs/>
          <w:i/>
          <w:iCs/>
          <w:szCs w:val="30"/>
          <w:cs/>
        </w:rPr>
        <w:t>ส่วนหนึ่งของสายธุรกิจบริการ</w:t>
      </w:r>
      <w:r w:rsidRPr="000E482F">
        <w:rPr>
          <w:b/>
          <w:bCs/>
          <w:i/>
          <w:iCs/>
          <w:szCs w:val="30"/>
          <w:cs/>
        </w:rPr>
        <w:t>)</w:t>
      </w:r>
    </w:p>
    <w:p w14:paraId="35DFB487" w14:textId="77777777" w:rsidR="00895EB0" w:rsidRPr="00DB4313" w:rsidRDefault="00895EB0" w:rsidP="00895EB0">
      <w:pPr>
        <w:pStyle w:val="a"/>
        <w:tabs>
          <w:tab w:val="clear" w:pos="1080"/>
        </w:tabs>
        <w:spacing w:line="240" w:lineRule="atLeast"/>
        <w:ind w:left="540" w:hanging="540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p w14:paraId="621D7F06" w14:textId="559476BA" w:rsidR="00895EB0" w:rsidRPr="003E5A94" w:rsidRDefault="00895EB0" w:rsidP="00895EB0">
      <w:pPr>
        <w:ind w:left="533"/>
        <w:jc w:val="thaiDistribute"/>
        <w:rPr>
          <w:rFonts w:ascii="Angsana New" w:hAnsi="Angsana New"/>
          <w:sz w:val="30"/>
          <w:szCs w:val="30"/>
        </w:rPr>
      </w:pPr>
      <w:r w:rsidRPr="003E5A94">
        <w:rPr>
          <w:rFonts w:ascii="Angsana New" w:hAnsi="Angsana New" w:hint="cs"/>
          <w:sz w:val="30"/>
          <w:szCs w:val="30"/>
          <w:cs/>
        </w:rPr>
        <w:t>ในเดือนกันยายน</w:t>
      </w:r>
      <w:r w:rsidRPr="003E5A94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bCs/>
          <w:sz w:val="30"/>
          <w:szCs w:val="30"/>
        </w:rPr>
        <w:t>2562</w:t>
      </w:r>
      <w:r w:rsidRPr="003E5A94">
        <w:rPr>
          <w:rFonts w:ascii="Angsana New" w:hAnsi="Angsana New"/>
          <w:sz w:val="30"/>
          <w:szCs w:val="30"/>
        </w:rPr>
        <w:t xml:space="preserve"> </w:t>
      </w:r>
      <w:r w:rsidRPr="003E5A94">
        <w:rPr>
          <w:rFonts w:ascii="Angsana New" w:hAnsi="Angsana New" w:hint="cs"/>
          <w:sz w:val="30"/>
          <w:szCs w:val="30"/>
          <w:cs/>
        </w:rPr>
        <w:t>บริษัทย่อยแห่งหนึ่งได้ทำสัญญาร่วมจัดตั้งบริษัทแห่งหนึ่งกับบริษัท ท่าอากาศยานไทย จำกัด (มหาชน) (</w:t>
      </w:r>
      <w:r w:rsidRPr="003E5A94">
        <w:rPr>
          <w:rFonts w:ascii="Angsana New" w:hAnsi="Angsana New"/>
          <w:bCs/>
          <w:sz w:val="30"/>
          <w:szCs w:val="30"/>
        </w:rPr>
        <w:t>“</w:t>
      </w:r>
      <w:r w:rsidRPr="003E5A94">
        <w:rPr>
          <w:rFonts w:ascii="Angsana New" w:hAnsi="Angsana New" w:hint="cs"/>
          <w:sz w:val="30"/>
          <w:szCs w:val="30"/>
          <w:cs/>
        </w:rPr>
        <w:t>ทอท.</w:t>
      </w:r>
      <w:r w:rsidRPr="003E5A94">
        <w:rPr>
          <w:rFonts w:ascii="Angsana New" w:hAnsi="Angsana New"/>
          <w:bCs/>
          <w:sz w:val="30"/>
          <w:szCs w:val="30"/>
        </w:rPr>
        <w:t>”</w:t>
      </w:r>
      <w:r w:rsidRPr="003E5A94">
        <w:rPr>
          <w:rFonts w:ascii="Angsana New" w:hAnsi="Angsana New" w:hint="cs"/>
          <w:sz w:val="30"/>
          <w:szCs w:val="30"/>
          <w:cs/>
        </w:rPr>
        <w:t xml:space="preserve">) และกิจการอื่นในประเทศไทยอีก </w:t>
      </w:r>
      <w:r w:rsidR="00CC5A41" w:rsidRPr="00CC5A41">
        <w:rPr>
          <w:rFonts w:ascii="Angsana New" w:hAnsi="Angsana New"/>
          <w:bCs/>
          <w:sz w:val="30"/>
          <w:szCs w:val="30"/>
        </w:rPr>
        <w:t>2</w:t>
      </w:r>
      <w:r w:rsidRPr="003E5A94">
        <w:rPr>
          <w:rFonts w:ascii="Angsana New" w:hAnsi="Angsana New"/>
          <w:sz w:val="30"/>
          <w:szCs w:val="30"/>
        </w:rPr>
        <w:t xml:space="preserve"> </w:t>
      </w:r>
      <w:r w:rsidRPr="003E5A94">
        <w:rPr>
          <w:rFonts w:ascii="Angsana New" w:hAnsi="Angsana New" w:hint="cs"/>
          <w:sz w:val="30"/>
          <w:szCs w:val="30"/>
          <w:cs/>
        </w:rPr>
        <w:t xml:space="preserve">แห่งเพื่อให้บริการรักษาความปลอดภัยในท่าอากาศยานที่อยู่ในความรับผิดชอบของ ทอท. </w:t>
      </w:r>
    </w:p>
    <w:p w14:paraId="209EFD2C" w14:textId="77777777" w:rsidR="00895EB0" w:rsidRPr="00DB4313" w:rsidRDefault="00895EB0" w:rsidP="00895EB0">
      <w:pPr>
        <w:pStyle w:val="a"/>
        <w:tabs>
          <w:tab w:val="clear" w:pos="1080"/>
        </w:tabs>
        <w:spacing w:line="240" w:lineRule="atLeast"/>
        <w:ind w:left="540" w:hanging="540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p w14:paraId="0E633B5B" w14:textId="77777777" w:rsidR="00895EB0" w:rsidRPr="00D32D68" w:rsidRDefault="00895EB0" w:rsidP="00895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D32D68"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 w:rsidR="00CC5A41" w:rsidRPr="00CC5A41">
        <w:rPr>
          <w:rFonts w:ascii="Angsana New" w:hAnsi="Angsana New"/>
          <w:spacing w:val="-4"/>
          <w:sz w:val="30"/>
          <w:szCs w:val="30"/>
        </w:rPr>
        <w:t>27</w:t>
      </w:r>
      <w:r w:rsidRPr="00D32D68">
        <w:rPr>
          <w:rFonts w:ascii="Angsana New" w:hAnsi="Angsana New"/>
          <w:spacing w:val="-4"/>
          <w:sz w:val="30"/>
          <w:szCs w:val="30"/>
        </w:rPr>
        <w:t xml:space="preserve"> </w:t>
      </w:r>
      <w:r w:rsidRPr="00D32D68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CC5A41" w:rsidRPr="00CC5A41">
        <w:rPr>
          <w:rFonts w:ascii="Angsana New" w:hAnsi="Angsana New"/>
          <w:spacing w:val="-4"/>
          <w:sz w:val="30"/>
          <w:szCs w:val="30"/>
        </w:rPr>
        <w:t>2563</w:t>
      </w:r>
      <w:r w:rsidRPr="00D32D68">
        <w:rPr>
          <w:rFonts w:ascii="Angsana New" w:hAnsi="Angsana New"/>
          <w:spacing w:val="-4"/>
          <w:sz w:val="30"/>
          <w:szCs w:val="30"/>
        </w:rPr>
        <w:t xml:space="preserve"> </w:t>
      </w:r>
      <w:r w:rsidRPr="00D32D68">
        <w:rPr>
          <w:rFonts w:ascii="Angsana New" w:hAnsi="Angsana New" w:hint="cs"/>
          <w:spacing w:val="-4"/>
          <w:sz w:val="30"/>
          <w:szCs w:val="30"/>
          <w:cs/>
        </w:rPr>
        <w:t>ทอท. ได้มีหนังสือแจ้งยกเลิกการขยายระยะเวลาจ้างตามสัญญา</w:t>
      </w:r>
      <w:r w:rsidRPr="00D32D68">
        <w:rPr>
          <w:rFonts w:ascii="Angsana New" w:hAnsi="Angsana New"/>
          <w:spacing w:val="-4"/>
          <w:sz w:val="30"/>
          <w:szCs w:val="30"/>
          <w:cs/>
          <w:lang w:val="th-TH"/>
        </w:rPr>
        <w:t>จ้างให้บริการรักษาความปลอดภัย</w:t>
      </w:r>
      <w:r w:rsidRPr="00D32D68">
        <w:rPr>
          <w:rFonts w:ascii="Angsana New" w:hAnsi="Angsana New"/>
          <w:spacing w:val="-4"/>
          <w:sz w:val="30"/>
          <w:szCs w:val="30"/>
        </w:rPr>
        <w:t xml:space="preserve"> </w:t>
      </w:r>
      <w:r w:rsidRPr="00D32D68">
        <w:rPr>
          <w:rFonts w:ascii="Angsana New" w:hAnsi="Angsana New" w:hint="cs"/>
          <w:spacing w:val="-4"/>
          <w:sz w:val="30"/>
          <w:szCs w:val="30"/>
          <w:cs/>
        </w:rPr>
        <w:t>ส่งผลให้สัญญา</w:t>
      </w:r>
      <w:r w:rsidRPr="00D32D68">
        <w:rPr>
          <w:rFonts w:ascii="Angsana New" w:hAnsi="Angsana New"/>
          <w:spacing w:val="-4"/>
          <w:sz w:val="30"/>
          <w:szCs w:val="30"/>
          <w:cs/>
        </w:rPr>
        <w:t>จ้าง</w:t>
      </w:r>
      <w:r w:rsidRPr="00D32D68">
        <w:rPr>
          <w:rFonts w:ascii="Angsana New" w:hAnsi="Angsana New" w:hint="cs"/>
          <w:spacing w:val="-4"/>
          <w:sz w:val="30"/>
          <w:szCs w:val="30"/>
          <w:cs/>
        </w:rPr>
        <w:t xml:space="preserve">ดังกล่าวสิ้นสุดลงในวันที่ </w:t>
      </w:r>
      <w:r w:rsidR="004361DA">
        <w:rPr>
          <w:rFonts w:ascii="Angsana New" w:hAnsi="Angsana New"/>
          <w:spacing w:val="-4"/>
          <w:sz w:val="30"/>
          <w:szCs w:val="30"/>
        </w:rPr>
        <w:t>1</w:t>
      </w:r>
      <w:r w:rsidRPr="00D32D68">
        <w:rPr>
          <w:rFonts w:ascii="Angsana New" w:hAnsi="Angsana New"/>
          <w:spacing w:val="-4"/>
          <w:sz w:val="30"/>
          <w:szCs w:val="30"/>
        </w:rPr>
        <w:t xml:space="preserve"> </w:t>
      </w:r>
      <w:r w:rsidRPr="00D32D68">
        <w:rPr>
          <w:rFonts w:ascii="Angsana New" w:hAnsi="Angsana New" w:hint="cs"/>
          <w:spacing w:val="-4"/>
          <w:sz w:val="30"/>
          <w:szCs w:val="30"/>
          <w:cs/>
        </w:rPr>
        <w:t xml:space="preserve">พฤษภาคม </w:t>
      </w:r>
      <w:r w:rsidR="00CC5A41" w:rsidRPr="00CC5A41">
        <w:rPr>
          <w:rFonts w:ascii="Angsana New" w:hAnsi="Angsana New"/>
          <w:spacing w:val="-4"/>
          <w:sz w:val="30"/>
          <w:szCs w:val="30"/>
        </w:rPr>
        <w:t>2563</w:t>
      </w:r>
      <w:r w:rsidRPr="00D32D68">
        <w:rPr>
          <w:rFonts w:ascii="Angsana New" w:hAnsi="Angsana New" w:hint="cs"/>
          <w:spacing w:val="-4"/>
          <w:sz w:val="30"/>
          <w:szCs w:val="30"/>
          <w:cs/>
        </w:rPr>
        <w:t xml:space="preserve"> และบริษัทย่อยได้มีการโอนการดำเนินงานการให้บริการรักษาความปลอดภัยในท่าอากาศยานที่อยู่ในความรับผิดชอบของ ทอท.</w:t>
      </w:r>
      <w:r w:rsidRPr="00D32D68">
        <w:rPr>
          <w:rFonts w:ascii="Angsana New" w:hAnsi="Angsana New"/>
          <w:spacing w:val="-4"/>
          <w:sz w:val="30"/>
          <w:szCs w:val="30"/>
        </w:rPr>
        <w:t xml:space="preserve"> </w:t>
      </w:r>
      <w:r w:rsidRPr="00D32D68">
        <w:rPr>
          <w:rFonts w:ascii="Angsana New" w:hAnsi="Angsana New" w:hint="cs"/>
          <w:spacing w:val="-4"/>
          <w:sz w:val="30"/>
          <w:szCs w:val="30"/>
          <w:cs/>
        </w:rPr>
        <w:t>และพนักงานของบริษัทย่อยเฉพาะส่วนที่ได้ให้บริการรักษาความปลอดภัยแก่ ทอท. ไปยังบริษัทที่จัดตั้งใหม่ดังกล่าวตามข้อกำหนดในสัญญา</w:t>
      </w:r>
    </w:p>
    <w:p w14:paraId="0FE8D8A5" w14:textId="77777777" w:rsidR="00895EB0" w:rsidRPr="00DB4313" w:rsidRDefault="00895EB0" w:rsidP="00895EB0">
      <w:pPr>
        <w:pStyle w:val="a"/>
        <w:tabs>
          <w:tab w:val="clear" w:pos="1080"/>
        </w:tabs>
        <w:spacing w:line="240" w:lineRule="atLeast"/>
        <w:ind w:left="540" w:hanging="540"/>
        <w:rPr>
          <w:rFonts w:ascii="Angsana New" w:hAnsi="Angsana New" w:cs="Angsana New"/>
          <w:b/>
          <w:bCs/>
          <w:sz w:val="20"/>
          <w:szCs w:val="20"/>
          <w:cs/>
          <w:lang w:val="en-US"/>
        </w:rPr>
      </w:pPr>
    </w:p>
    <w:p w14:paraId="59E17644" w14:textId="77777777" w:rsidR="00DF7AC9" w:rsidRDefault="00DF7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2CBE976" w14:textId="3B9B8F9E" w:rsidR="00895EB0" w:rsidRDefault="00895EB0" w:rsidP="00895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การดำเนินงาน</w:t>
      </w:r>
      <w:r w:rsidRPr="00DC26D2">
        <w:rPr>
          <w:rFonts w:ascii="Angsana New" w:hAnsi="Angsana New" w:hint="cs"/>
          <w:sz w:val="30"/>
          <w:szCs w:val="30"/>
          <w:cs/>
        </w:rPr>
        <w:t>นี้ไม่ได้เป็นการดำเนินงานที่ยกเลิกหรือถูกจัดประเภทเป็นถือไว้เพื่อขาย</w:t>
      </w:r>
      <w:r w:rsidRPr="00DC26D2">
        <w:rPr>
          <w:rFonts w:ascii="Angsana New" w:hAnsi="Angsana New"/>
          <w:sz w:val="30"/>
          <w:szCs w:val="30"/>
          <w:cs/>
        </w:rPr>
        <w:t xml:space="preserve"> </w:t>
      </w:r>
      <w:r w:rsidRPr="00DC26D2">
        <w:rPr>
          <w:rFonts w:ascii="Angsana New" w:hAnsi="Angsana New" w:hint="cs"/>
          <w:sz w:val="30"/>
          <w:szCs w:val="30"/>
          <w:cs/>
        </w:rPr>
        <w:t>ณ</w:t>
      </w:r>
      <w:r w:rsidRPr="00DC26D2">
        <w:rPr>
          <w:rFonts w:ascii="Angsana New" w:hAnsi="Angsana New"/>
          <w:sz w:val="30"/>
          <w:szCs w:val="30"/>
          <w:cs/>
        </w:rPr>
        <w:t xml:space="preserve"> </w:t>
      </w:r>
      <w:r w:rsidRPr="00DC26D2">
        <w:rPr>
          <w:rFonts w:ascii="Angsana New" w:hAnsi="Angsana New" w:hint="cs"/>
          <w:sz w:val="30"/>
          <w:szCs w:val="30"/>
          <w:cs/>
        </w:rPr>
        <w:t>วันที่</w:t>
      </w:r>
      <w:r w:rsidRPr="00DC26D2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3</w:t>
      </w:r>
      <w:r w:rsidR="004361DA">
        <w:rPr>
          <w:rFonts w:ascii="Angsana New" w:hAnsi="Angsana New"/>
          <w:sz w:val="30"/>
          <w:szCs w:val="30"/>
        </w:rPr>
        <w:t>1</w:t>
      </w:r>
      <w:r w:rsidRPr="00DC26D2">
        <w:rPr>
          <w:rFonts w:ascii="Angsana New" w:hAnsi="Angsana New"/>
          <w:sz w:val="30"/>
          <w:szCs w:val="30"/>
        </w:rPr>
        <w:t xml:space="preserve"> </w:t>
      </w:r>
      <w:r w:rsidRPr="00DC26D2">
        <w:rPr>
          <w:rFonts w:ascii="Angsana New" w:hAnsi="Angsana New" w:hint="cs"/>
          <w:sz w:val="30"/>
          <w:szCs w:val="30"/>
          <w:cs/>
        </w:rPr>
        <w:t>ธันวาคม</w:t>
      </w:r>
      <w:r w:rsidRPr="00DC26D2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2562</w:t>
      </w:r>
      <w:r w:rsidRPr="00DC26D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 w:rsidRPr="00DC26D2">
        <w:rPr>
          <w:rFonts w:ascii="Angsana New" w:hAnsi="Angsana New" w:hint="cs"/>
          <w:sz w:val="30"/>
          <w:szCs w:val="30"/>
          <w:cs/>
        </w:rPr>
        <w:t>งบกำไรขาดทุนรวมที่แสดงเปรียบเทียบได้ถูกจัดประเภทใหม่เพื่อนำเสนอการดำเนินงานที่ยกเลิกเป็นรายการ</w:t>
      </w:r>
      <w:r>
        <w:rPr>
          <w:rFonts w:ascii="Angsana New" w:hAnsi="Angsana New"/>
          <w:sz w:val="30"/>
          <w:szCs w:val="30"/>
          <w:cs/>
        </w:rPr>
        <w:br/>
      </w:r>
      <w:r w:rsidRPr="00DC26D2">
        <w:rPr>
          <w:rFonts w:ascii="Angsana New" w:hAnsi="Angsana New" w:hint="cs"/>
          <w:sz w:val="30"/>
          <w:szCs w:val="30"/>
          <w:cs/>
        </w:rPr>
        <w:t>แยกต่างหากจากการดำเนินงานต่อเนื่อง</w:t>
      </w:r>
    </w:p>
    <w:p w14:paraId="13C84490" w14:textId="77777777" w:rsidR="00895EB0" w:rsidRPr="00895EB0" w:rsidRDefault="00895EB0" w:rsidP="00895EB0">
      <w:pPr>
        <w:pStyle w:val="a"/>
        <w:tabs>
          <w:tab w:val="clear" w:pos="1080"/>
        </w:tabs>
        <w:spacing w:line="240" w:lineRule="atLeast"/>
        <w:ind w:left="540" w:hanging="540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tbl>
      <w:tblPr>
        <w:tblW w:w="9282" w:type="dxa"/>
        <w:tblInd w:w="450" w:type="dxa"/>
        <w:tblLook w:val="01E0" w:firstRow="1" w:lastRow="1" w:firstColumn="1" w:lastColumn="1" w:noHBand="0" w:noVBand="0"/>
      </w:tblPr>
      <w:tblGrid>
        <w:gridCol w:w="5562"/>
        <w:gridCol w:w="808"/>
        <w:gridCol w:w="267"/>
        <w:gridCol w:w="1189"/>
        <w:gridCol w:w="267"/>
        <w:gridCol w:w="1189"/>
      </w:tblGrid>
      <w:tr w:rsidR="00895EB0" w:rsidRPr="003E5A94" w14:paraId="771AE808" w14:textId="77777777" w:rsidTr="00C13882">
        <w:trPr>
          <w:tblHeader/>
        </w:trPr>
        <w:tc>
          <w:tcPr>
            <w:tcW w:w="5562" w:type="dxa"/>
          </w:tcPr>
          <w:p w14:paraId="04FB02FC" w14:textId="77777777" w:rsidR="00895EB0" w:rsidRPr="000C0908" w:rsidRDefault="00895EB0" w:rsidP="00C1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0908">
              <w:rPr>
                <w:rFonts w:ascii="Angsana New" w:hAnsi="Angsana New" w:hint="cs"/>
                <w:i/>
                <w:iCs/>
                <w:sz w:val="30"/>
                <w:szCs w:val="30"/>
              </w:rPr>
              <w:br w:type="page"/>
            </w:r>
            <w:r w:rsidRPr="000C0908">
              <w:rPr>
                <w:rFonts w:ascii="Angsana New" w:hAnsi="Angsana New" w:hint="cs"/>
                <w:i/>
                <w:iCs/>
                <w:sz w:val="30"/>
                <w:szCs w:val="30"/>
              </w:rPr>
              <w:br w:type="page"/>
            </w:r>
            <w:r w:rsidRPr="000C0908">
              <w:rPr>
                <w:i/>
                <w:iCs/>
              </w:rPr>
              <w:br w:type="page"/>
            </w:r>
            <w:r w:rsidRPr="000C0908">
              <w:rPr>
                <w:b/>
                <w:bCs/>
                <w:i/>
                <w:iCs/>
                <w:sz w:val="30"/>
                <w:szCs w:val="30"/>
              </w:rPr>
              <w:br w:type="page"/>
            </w:r>
            <w:r w:rsidRPr="000C0908">
              <w:rPr>
                <w:rFonts w:hint="cs"/>
                <w:i/>
                <w:iCs/>
                <w:cs/>
              </w:rPr>
              <w:br w:type="page"/>
            </w:r>
            <w:r w:rsidRPr="000C09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br w:type="page"/>
            </w:r>
            <w:r w:rsidRPr="000C09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808" w:type="dxa"/>
          </w:tcPr>
          <w:p w14:paraId="2CAE39A4" w14:textId="77777777" w:rsidR="00895EB0" w:rsidRPr="003E5A94" w:rsidRDefault="00895EB0" w:rsidP="00C1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32E615FB" w14:textId="77777777" w:rsidR="00895EB0" w:rsidRPr="003E5A94" w:rsidRDefault="00895EB0" w:rsidP="00C1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45" w:type="dxa"/>
            <w:gridSpan w:val="3"/>
            <w:vAlign w:val="bottom"/>
          </w:tcPr>
          <w:p w14:paraId="3FE60A03" w14:textId="77777777" w:rsidR="00895EB0" w:rsidRPr="003E5A94" w:rsidRDefault="00895EB0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E5A9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95EB0" w:rsidRPr="003E5A94" w14:paraId="1B0B99D2" w14:textId="77777777" w:rsidTr="00C13882">
        <w:trPr>
          <w:tblHeader/>
        </w:trPr>
        <w:tc>
          <w:tcPr>
            <w:tcW w:w="5562" w:type="dxa"/>
            <w:hideMark/>
          </w:tcPr>
          <w:p w14:paraId="5E447E07" w14:textId="77777777" w:rsidR="00895EB0" w:rsidRPr="003E5A94" w:rsidRDefault="00895EB0" w:rsidP="00C1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3E5A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3E5A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CC5A41" w:rsidRPr="00CC5A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3E5A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08" w:type="dxa"/>
          </w:tcPr>
          <w:p w14:paraId="04A3CDF4" w14:textId="77777777" w:rsidR="00895EB0" w:rsidRPr="003E5A94" w:rsidRDefault="00895EB0" w:rsidP="00C1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B20C357" w14:textId="77777777" w:rsidR="00895EB0" w:rsidRPr="003E5A94" w:rsidRDefault="00895EB0" w:rsidP="00C1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  <w:hideMark/>
          </w:tcPr>
          <w:p w14:paraId="52F28ED6" w14:textId="77777777" w:rsidR="00895EB0" w:rsidRPr="003E5A94" w:rsidRDefault="00CC5A41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7" w:type="dxa"/>
            <w:vAlign w:val="center"/>
          </w:tcPr>
          <w:p w14:paraId="3E5E845B" w14:textId="77777777" w:rsidR="00895EB0" w:rsidRPr="003E5A94" w:rsidRDefault="00895EB0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  <w:hideMark/>
          </w:tcPr>
          <w:p w14:paraId="4B085E04" w14:textId="77777777" w:rsidR="00895EB0" w:rsidRPr="003E5A94" w:rsidRDefault="00CC5A41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C5A4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95EB0" w:rsidRPr="003E5A94" w14:paraId="2274A7A8" w14:textId="77777777" w:rsidTr="00C13882">
        <w:trPr>
          <w:tblHeader/>
        </w:trPr>
        <w:tc>
          <w:tcPr>
            <w:tcW w:w="5562" w:type="dxa"/>
          </w:tcPr>
          <w:p w14:paraId="2718C304" w14:textId="77777777" w:rsidR="00895EB0" w:rsidRPr="003E5A94" w:rsidRDefault="00895EB0" w:rsidP="00C13882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</w:tcPr>
          <w:p w14:paraId="7BFE2CFE" w14:textId="77777777" w:rsidR="00895EB0" w:rsidRPr="003E5A94" w:rsidRDefault="00895EB0" w:rsidP="00C1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111037C" w14:textId="77777777" w:rsidR="00895EB0" w:rsidRPr="003E5A94" w:rsidRDefault="00895EB0" w:rsidP="00C1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45" w:type="dxa"/>
            <w:gridSpan w:val="3"/>
            <w:vAlign w:val="bottom"/>
            <w:hideMark/>
          </w:tcPr>
          <w:p w14:paraId="64BF8596" w14:textId="77777777" w:rsidR="00895EB0" w:rsidRPr="003E5A94" w:rsidRDefault="00895EB0" w:rsidP="00C1388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E5A9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3E5A9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895EB0" w:rsidRPr="003E5A94" w14:paraId="0AECE900" w14:textId="77777777" w:rsidTr="00C13882">
        <w:tc>
          <w:tcPr>
            <w:tcW w:w="5562" w:type="dxa"/>
            <w:vAlign w:val="bottom"/>
            <w:hideMark/>
          </w:tcPr>
          <w:p w14:paraId="70509B8A" w14:textId="77777777" w:rsidR="00895EB0" w:rsidRPr="003E5A94" w:rsidRDefault="00895EB0" w:rsidP="00C13882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3E5A94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808" w:type="dxa"/>
          </w:tcPr>
          <w:p w14:paraId="5F6BF039" w14:textId="77777777" w:rsidR="00895EB0" w:rsidRPr="003E5A94" w:rsidRDefault="00895EB0" w:rsidP="00C1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4AEB948C" w14:textId="77777777" w:rsidR="00895EB0" w:rsidRPr="003E5A94" w:rsidRDefault="00895EB0" w:rsidP="00C1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4AAE9088" w14:textId="77777777" w:rsidR="00895EB0" w:rsidRPr="003E5A94" w:rsidRDefault="00CC5A41" w:rsidP="00C1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8</w:t>
            </w:r>
            <w:r w:rsidRPr="00CC5A4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7" w:type="dxa"/>
          </w:tcPr>
          <w:p w14:paraId="25EB8ACC" w14:textId="77777777" w:rsidR="00895EB0" w:rsidRPr="003E5A94" w:rsidRDefault="00895EB0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center" w:pos="4536"/>
                <w:tab w:val="right" w:pos="9072"/>
              </w:tabs>
              <w:ind w:left="-108" w:right="-4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58388255" w14:textId="77777777" w:rsidR="00895EB0" w:rsidRPr="003E5A94" w:rsidRDefault="00E82DAF" w:rsidP="00C1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E82DAF">
              <w:rPr>
                <w:rFonts w:ascii="Angsana New" w:hAnsi="Angsana New"/>
                <w:sz w:val="30"/>
                <w:szCs w:val="30"/>
              </w:rPr>
              <w:t>9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6</w:t>
            </w:r>
            <w:r w:rsidRPr="00E82DAF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895EB0" w:rsidRPr="003E5A94" w14:paraId="279CEF96" w14:textId="77777777" w:rsidTr="00C13882">
        <w:tc>
          <w:tcPr>
            <w:tcW w:w="5562" w:type="dxa"/>
            <w:vAlign w:val="bottom"/>
          </w:tcPr>
          <w:p w14:paraId="3DB34A9D" w14:textId="77777777" w:rsidR="00895EB0" w:rsidRPr="003E5A94" w:rsidRDefault="00895EB0" w:rsidP="00C13882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E5A94">
              <w:rPr>
                <w:rFonts w:ascii="Angsana New" w:hAnsi="Angsana New" w:hint="cs"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808" w:type="dxa"/>
          </w:tcPr>
          <w:p w14:paraId="224249EB" w14:textId="77777777" w:rsidR="00895EB0" w:rsidRPr="003E5A94" w:rsidRDefault="00895EB0" w:rsidP="00C1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41A90E3" w14:textId="77777777" w:rsidR="00895EB0" w:rsidRPr="003E5A94" w:rsidRDefault="00895EB0" w:rsidP="00C1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6A355078" w14:textId="77777777" w:rsidR="00895EB0" w:rsidRPr="003E5A94" w:rsidRDefault="00895EB0" w:rsidP="00C1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32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7" w:type="dxa"/>
          </w:tcPr>
          <w:p w14:paraId="1A5CFD0A" w14:textId="77777777" w:rsidR="00895EB0" w:rsidRPr="003E5A94" w:rsidRDefault="00895EB0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center" w:pos="4536"/>
                <w:tab w:val="right" w:pos="9072"/>
              </w:tabs>
              <w:ind w:left="-108" w:right="-4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7C641C41" w14:textId="77777777" w:rsidR="00895EB0" w:rsidRPr="003E5A94" w:rsidRDefault="00895EB0" w:rsidP="00C1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8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37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95EB0" w:rsidRPr="003E5A94" w14:paraId="7E7A2DD4" w14:textId="77777777" w:rsidTr="00C13882">
        <w:tc>
          <w:tcPr>
            <w:tcW w:w="5562" w:type="dxa"/>
            <w:vAlign w:val="bottom"/>
            <w:hideMark/>
          </w:tcPr>
          <w:p w14:paraId="4AA01EA4" w14:textId="77777777" w:rsidR="00895EB0" w:rsidRPr="003E5A94" w:rsidRDefault="00895EB0" w:rsidP="00C13882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ต้นทุนในการจัดจำหน่ายและ</w:t>
            </w:r>
            <w:r w:rsidRPr="003E5A94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808" w:type="dxa"/>
          </w:tcPr>
          <w:p w14:paraId="7BC4488D" w14:textId="77777777" w:rsidR="00895EB0" w:rsidRPr="003E5A94" w:rsidRDefault="00895EB0" w:rsidP="00C1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420344C" w14:textId="77777777" w:rsidR="00895EB0" w:rsidRPr="003E5A94" w:rsidRDefault="00895EB0" w:rsidP="00C1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8310D0" w14:textId="77777777" w:rsidR="00895EB0" w:rsidRPr="003E5A94" w:rsidRDefault="00895EB0" w:rsidP="00C1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7" w:type="dxa"/>
          </w:tcPr>
          <w:p w14:paraId="0928E72A" w14:textId="77777777" w:rsidR="00895EB0" w:rsidRPr="003E5A94" w:rsidRDefault="00895EB0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center" w:pos="4536"/>
                <w:tab w:val="right" w:pos="9072"/>
              </w:tabs>
              <w:ind w:left="-108" w:right="-4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8E372" w14:textId="77777777" w:rsidR="00895EB0" w:rsidRPr="003E5A94" w:rsidRDefault="00895EB0" w:rsidP="00C1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95EB0" w:rsidRPr="003E5A94" w14:paraId="15D77F24" w14:textId="77777777" w:rsidTr="00C13882">
        <w:tc>
          <w:tcPr>
            <w:tcW w:w="5562" w:type="dxa"/>
            <w:vAlign w:val="bottom"/>
            <w:hideMark/>
          </w:tcPr>
          <w:p w14:paraId="303D1EAC" w14:textId="77777777" w:rsidR="00895EB0" w:rsidRPr="003E5A94" w:rsidRDefault="00895EB0" w:rsidP="00C13882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A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ที่ยกเลิก</w:t>
            </w:r>
          </w:p>
        </w:tc>
        <w:tc>
          <w:tcPr>
            <w:tcW w:w="808" w:type="dxa"/>
          </w:tcPr>
          <w:p w14:paraId="33CE66DB" w14:textId="77777777" w:rsidR="00895EB0" w:rsidRPr="003E5A94" w:rsidRDefault="00895EB0" w:rsidP="00C1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04CA625" w14:textId="77777777" w:rsidR="00895EB0" w:rsidRPr="003E5A94" w:rsidRDefault="00895EB0" w:rsidP="00C1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8E90F6" w14:textId="77777777" w:rsidR="00895EB0" w:rsidRPr="003E5A94" w:rsidRDefault="00CC5A41" w:rsidP="00C1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267" w:type="dxa"/>
          </w:tcPr>
          <w:p w14:paraId="635C1E0F" w14:textId="77777777" w:rsidR="00895EB0" w:rsidRPr="003E5A94" w:rsidRDefault="00895EB0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center" w:pos="4536"/>
                <w:tab w:val="right" w:pos="9072"/>
              </w:tabs>
              <w:ind w:left="-108" w:right="-4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FA067B" w14:textId="77777777" w:rsidR="00895EB0" w:rsidRPr="003E5A94" w:rsidRDefault="004361DA" w:rsidP="00C1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110</w:t>
            </w:r>
          </w:p>
        </w:tc>
      </w:tr>
      <w:tr w:rsidR="00895EB0" w:rsidRPr="003E5A94" w14:paraId="133AEE8F" w14:textId="77777777" w:rsidTr="00C13882">
        <w:tc>
          <w:tcPr>
            <w:tcW w:w="5562" w:type="dxa"/>
            <w:vAlign w:val="bottom"/>
            <w:hideMark/>
          </w:tcPr>
          <w:p w14:paraId="0735557C" w14:textId="77777777" w:rsidR="00895EB0" w:rsidRPr="003E5A94" w:rsidRDefault="00895EB0" w:rsidP="00C13882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3E5A94"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ค่าใช้จ่ายภาษีเงินได้ </w:t>
            </w:r>
          </w:p>
        </w:tc>
        <w:tc>
          <w:tcPr>
            <w:tcW w:w="808" w:type="dxa"/>
          </w:tcPr>
          <w:p w14:paraId="241D1B83" w14:textId="77777777" w:rsidR="00895EB0" w:rsidRPr="003E5A94" w:rsidRDefault="00895EB0" w:rsidP="00C1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0BB5438A" w14:textId="77777777" w:rsidR="00895EB0" w:rsidRPr="003E5A94" w:rsidRDefault="00895EB0" w:rsidP="00C1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ECBB88" w14:textId="77777777" w:rsidR="00895EB0" w:rsidRPr="003E5A94" w:rsidRDefault="00895EB0" w:rsidP="00C1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361DA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7" w:type="dxa"/>
          </w:tcPr>
          <w:p w14:paraId="6BE3254C" w14:textId="77777777" w:rsidR="00895EB0" w:rsidRPr="003E5A94" w:rsidRDefault="00895EB0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1ACD19" w14:textId="77777777" w:rsidR="00895EB0" w:rsidRPr="003E5A94" w:rsidRDefault="00895EB0" w:rsidP="00C1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95EB0" w:rsidRPr="003E5A94" w14:paraId="7C813F63" w14:textId="77777777" w:rsidTr="00C13882">
        <w:tc>
          <w:tcPr>
            <w:tcW w:w="6370" w:type="dxa"/>
            <w:gridSpan w:val="2"/>
            <w:vAlign w:val="bottom"/>
            <w:hideMark/>
          </w:tcPr>
          <w:p w14:paraId="56DE9972" w14:textId="77777777" w:rsidR="00895EB0" w:rsidRPr="003E5A94" w:rsidRDefault="00895EB0" w:rsidP="00C13882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3E5A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ผลการดำเนินงานจากกิจกรรมการดำเนินงานที่ยกเลิก </w:t>
            </w:r>
            <w:r w:rsidRPr="003E5A94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Pr="003E5A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สุทธิจากภาษีเงินได้)</w:t>
            </w:r>
          </w:p>
        </w:tc>
        <w:tc>
          <w:tcPr>
            <w:tcW w:w="267" w:type="dxa"/>
          </w:tcPr>
          <w:p w14:paraId="34B19EC7" w14:textId="77777777" w:rsidR="00895EB0" w:rsidRPr="003E5A94" w:rsidRDefault="00895EB0" w:rsidP="00C1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251582" w14:textId="77777777" w:rsidR="00895EB0" w:rsidRPr="003E5A94" w:rsidRDefault="00CC5A41" w:rsidP="00C1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67" w:type="dxa"/>
          </w:tcPr>
          <w:p w14:paraId="32B6CE34" w14:textId="77777777" w:rsidR="00895EB0" w:rsidRPr="003E5A94" w:rsidRDefault="00895EB0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1180A7" w14:textId="77777777" w:rsidR="00895EB0" w:rsidRPr="003E5A94" w:rsidRDefault="00E82DAF" w:rsidP="00C1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DA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895EB0" w:rsidRPr="003E5A94" w14:paraId="7744A60E" w14:textId="77777777" w:rsidTr="00C13882">
        <w:tc>
          <w:tcPr>
            <w:tcW w:w="5562" w:type="dxa"/>
            <w:vAlign w:val="bottom"/>
            <w:hideMark/>
          </w:tcPr>
          <w:p w14:paraId="0569A610" w14:textId="77777777" w:rsidR="00895EB0" w:rsidRPr="003E5A94" w:rsidRDefault="00895EB0" w:rsidP="00C13882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A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808" w:type="dxa"/>
          </w:tcPr>
          <w:p w14:paraId="41147945" w14:textId="77777777" w:rsidR="00895EB0" w:rsidRPr="003E5A94" w:rsidRDefault="00895EB0" w:rsidP="00C1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497D3484" w14:textId="77777777" w:rsidR="00895EB0" w:rsidRPr="003E5A94" w:rsidRDefault="00895EB0" w:rsidP="00C1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548DBC" w14:textId="77777777" w:rsidR="00895EB0" w:rsidRPr="003E5A94" w:rsidRDefault="00CC5A41" w:rsidP="00C1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67" w:type="dxa"/>
          </w:tcPr>
          <w:p w14:paraId="3DCE40B6" w14:textId="77777777" w:rsidR="00895EB0" w:rsidRPr="003E5A94" w:rsidRDefault="00895EB0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9550AC" w14:textId="77777777" w:rsidR="00895EB0" w:rsidRPr="003E5A94" w:rsidRDefault="00E82DAF" w:rsidP="00C1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DA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895EB0" w:rsidRPr="007F77DD" w14:paraId="667F051E" w14:textId="77777777" w:rsidTr="00C13882">
        <w:tc>
          <w:tcPr>
            <w:tcW w:w="5562" w:type="dxa"/>
            <w:vAlign w:val="bottom"/>
            <w:hideMark/>
          </w:tcPr>
          <w:p w14:paraId="1FA3638B" w14:textId="77777777" w:rsidR="00895EB0" w:rsidRPr="003E5A94" w:rsidRDefault="00895EB0" w:rsidP="00C13882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A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3E5A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808" w:type="dxa"/>
          </w:tcPr>
          <w:p w14:paraId="5A2E9A18" w14:textId="77777777" w:rsidR="00895EB0" w:rsidRPr="003E5A94" w:rsidRDefault="00895EB0" w:rsidP="00C1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48DA7950" w14:textId="77777777" w:rsidR="00895EB0" w:rsidRPr="003E5A94" w:rsidRDefault="00895EB0" w:rsidP="00C1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06CCFCD" w14:textId="77777777" w:rsidR="00895EB0" w:rsidRPr="003E5A94" w:rsidRDefault="004361DA" w:rsidP="00C13882">
            <w:pPr>
              <w:pStyle w:val="acctfourfigures"/>
              <w:tabs>
                <w:tab w:val="clear" w:pos="765"/>
                <w:tab w:val="decimal" w:pos="615"/>
                <w:tab w:val="center" w:pos="4536"/>
                <w:tab w:val="right" w:pos="9072"/>
              </w:tabs>
              <w:spacing w:line="240" w:lineRule="atLeast"/>
              <w:ind w:left="-79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895E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7" w:type="dxa"/>
          </w:tcPr>
          <w:p w14:paraId="696CA7DD" w14:textId="77777777" w:rsidR="00895EB0" w:rsidRPr="003E5A94" w:rsidRDefault="00895EB0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870B290" w14:textId="77777777" w:rsidR="00895EB0" w:rsidRPr="007F77DD" w:rsidRDefault="004361DA" w:rsidP="00C13882">
            <w:pPr>
              <w:pStyle w:val="acctfourfigures"/>
              <w:tabs>
                <w:tab w:val="clear" w:pos="765"/>
                <w:tab w:val="decimal" w:pos="330"/>
                <w:tab w:val="center" w:pos="4536"/>
                <w:tab w:val="right" w:pos="9072"/>
              </w:tabs>
              <w:spacing w:line="240" w:lineRule="atLeast"/>
              <w:ind w:left="-79" w:right="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895EB0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</w:tbl>
    <w:p w14:paraId="31F442B1" w14:textId="77777777" w:rsidR="00895EB0" w:rsidRPr="00895EB0" w:rsidRDefault="00895EB0" w:rsidP="00895EB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2AF3E45" w14:textId="77777777" w:rsidR="00895EB0" w:rsidRDefault="00895EB0" w:rsidP="00895EB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77DD">
        <w:rPr>
          <w:rFonts w:ascii="Angsana New" w:hAnsi="Angsana New" w:hint="cs"/>
          <w:sz w:val="30"/>
          <w:szCs w:val="30"/>
          <w:cs/>
        </w:rPr>
        <w:t>กำไรจากการดำเนินงานที่ยกเลิกดังกล่าวจัดสรรให้ผู้ถือหุ้นของบริษัททั้งจำนวน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17F498DD" w14:textId="77777777" w:rsidR="00895EB0" w:rsidRPr="00895EB0" w:rsidRDefault="00895EB0" w:rsidP="00895EB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895EB0">
        <w:rPr>
          <w:rFonts w:ascii="Angsana New" w:hAnsi="Angsana New" w:hint="cs"/>
          <w:sz w:val="24"/>
          <w:szCs w:val="24"/>
          <w:cs/>
        </w:rPr>
        <w:t xml:space="preserve"> </w:t>
      </w:r>
    </w:p>
    <w:tbl>
      <w:tblPr>
        <w:tblW w:w="9360" w:type="dxa"/>
        <w:tblInd w:w="360" w:type="dxa"/>
        <w:tblLook w:val="01E0" w:firstRow="1" w:lastRow="1" w:firstColumn="1" w:lastColumn="1" w:noHBand="0" w:noVBand="0"/>
      </w:tblPr>
      <w:tblGrid>
        <w:gridCol w:w="5580"/>
        <w:gridCol w:w="897"/>
        <w:gridCol w:w="381"/>
        <w:gridCol w:w="1080"/>
        <w:gridCol w:w="270"/>
        <w:gridCol w:w="1152"/>
      </w:tblGrid>
      <w:tr w:rsidR="00895EB0" w:rsidRPr="007F77DD" w14:paraId="12349B93" w14:textId="77777777" w:rsidTr="00C13882">
        <w:trPr>
          <w:tblHeader/>
        </w:trPr>
        <w:tc>
          <w:tcPr>
            <w:tcW w:w="6477" w:type="dxa"/>
            <w:gridSpan w:val="2"/>
            <w:hideMark/>
          </w:tcPr>
          <w:p w14:paraId="1D9907D1" w14:textId="77777777" w:rsidR="00895EB0" w:rsidRPr="007F77DD" w:rsidRDefault="00895EB0" w:rsidP="00C1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 w:firstLine="90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F77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กระแสเงินสดได้มาจากการดำเนินงานที่ยกเลิก</w:t>
            </w:r>
          </w:p>
        </w:tc>
        <w:tc>
          <w:tcPr>
            <w:tcW w:w="381" w:type="dxa"/>
          </w:tcPr>
          <w:p w14:paraId="12CDA9E1" w14:textId="77777777" w:rsidR="00895EB0" w:rsidRPr="007F77DD" w:rsidRDefault="00895EB0" w:rsidP="00C1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  <w:hideMark/>
          </w:tcPr>
          <w:p w14:paraId="76FAE51E" w14:textId="77777777" w:rsidR="00895EB0" w:rsidRPr="007F77DD" w:rsidRDefault="00895EB0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F77DD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95EB0" w:rsidRPr="007F77DD" w14:paraId="03BFF360" w14:textId="77777777" w:rsidTr="00C13882">
        <w:trPr>
          <w:tblHeader/>
        </w:trPr>
        <w:tc>
          <w:tcPr>
            <w:tcW w:w="6477" w:type="dxa"/>
            <w:gridSpan w:val="2"/>
            <w:hideMark/>
          </w:tcPr>
          <w:p w14:paraId="07410AA2" w14:textId="77777777" w:rsidR="00895EB0" w:rsidRPr="007F77DD" w:rsidRDefault="00895EB0" w:rsidP="00C1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 w:firstLine="90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7F77D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ปี</w:t>
            </w:r>
            <w:r w:rsidRPr="007F77D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สิ้นสุด</w:t>
            </w:r>
            <w:r w:rsidRPr="003E5A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CC5A41" w:rsidRPr="00CC5A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3E5A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81" w:type="dxa"/>
          </w:tcPr>
          <w:p w14:paraId="65418D1D" w14:textId="77777777" w:rsidR="00895EB0" w:rsidRPr="007F77DD" w:rsidRDefault="00895EB0" w:rsidP="00C1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  <w:hideMark/>
          </w:tcPr>
          <w:p w14:paraId="1ECF8E71" w14:textId="77777777" w:rsidR="00895EB0" w:rsidRPr="007F77DD" w:rsidRDefault="00CC5A41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1B985706" w14:textId="77777777" w:rsidR="00895EB0" w:rsidRPr="007F77DD" w:rsidRDefault="00895EB0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  <w:hideMark/>
          </w:tcPr>
          <w:p w14:paraId="3E4F5014" w14:textId="77777777" w:rsidR="00895EB0" w:rsidRPr="007F77DD" w:rsidRDefault="00CC5A41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895EB0" w:rsidRPr="007F77DD" w14:paraId="2BC47C1C" w14:textId="77777777" w:rsidTr="00C13882">
        <w:trPr>
          <w:tblHeader/>
        </w:trPr>
        <w:tc>
          <w:tcPr>
            <w:tcW w:w="6477" w:type="dxa"/>
            <w:gridSpan w:val="2"/>
          </w:tcPr>
          <w:p w14:paraId="75E850C3" w14:textId="77777777" w:rsidR="00895EB0" w:rsidRPr="007F77DD" w:rsidRDefault="00895EB0" w:rsidP="00C1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 w:firstLine="9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81" w:type="dxa"/>
          </w:tcPr>
          <w:p w14:paraId="6C6F2D17" w14:textId="77777777" w:rsidR="00895EB0" w:rsidRPr="007F77DD" w:rsidRDefault="00895EB0" w:rsidP="00C1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  <w:hideMark/>
          </w:tcPr>
          <w:p w14:paraId="0021CD10" w14:textId="77777777" w:rsidR="00895EB0" w:rsidRPr="007F77DD" w:rsidRDefault="00895EB0" w:rsidP="00C1388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F77DD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7F77D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95EB0" w:rsidRPr="007F77DD" w14:paraId="1DEF2772" w14:textId="77777777" w:rsidTr="00C13882">
        <w:trPr>
          <w:trHeight w:val="317"/>
        </w:trPr>
        <w:tc>
          <w:tcPr>
            <w:tcW w:w="5580" w:type="dxa"/>
            <w:vAlign w:val="bottom"/>
            <w:hideMark/>
          </w:tcPr>
          <w:p w14:paraId="2BDA18D7" w14:textId="77777777" w:rsidR="00895EB0" w:rsidRPr="007F77DD" w:rsidRDefault="00895EB0" w:rsidP="00C13882">
            <w:pPr>
              <w:tabs>
                <w:tab w:val="center" w:pos="4536"/>
                <w:tab w:val="right" w:pos="9072"/>
              </w:tabs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7F77DD">
              <w:rPr>
                <w:rFonts w:ascii="Angsana New" w:hAnsi="Angsana New" w:hint="cs"/>
                <w:sz w:val="30"/>
                <w:szCs w:val="30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897" w:type="dxa"/>
          </w:tcPr>
          <w:p w14:paraId="68F7A9B9" w14:textId="77777777" w:rsidR="00895EB0" w:rsidRPr="007F77DD" w:rsidRDefault="00895EB0" w:rsidP="00C1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 w:firstLine="9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81" w:type="dxa"/>
          </w:tcPr>
          <w:p w14:paraId="00371233" w14:textId="77777777" w:rsidR="00895EB0" w:rsidRPr="007F77DD" w:rsidRDefault="00895EB0" w:rsidP="00C1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C1E8E5" w14:textId="77777777" w:rsidR="00895EB0" w:rsidRPr="007F77DD" w:rsidRDefault="00CC5A41" w:rsidP="00C1388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70" w:type="dxa"/>
          </w:tcPr>
          <w:p w14:paraId="39108624" w14:textId="77777777" w:rsidR="00895EB0" w:rsidRPr="007F77DD" w:rsidRDefault="00895EB0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9F6D8FC" w14:textId="77777777" w:rsidR="00895EB0" w:rsidRPr="007F77DD" w:rsidRDefault="00E82DAF" w:rsidP="00C1388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895EB0" w14:paraId="59A9F4BB" w14:textId="77777777" w:rsidTr="00C13882">
        <w:tc>
          <w:tcPr>
            <w:tcW w:w="5580" w:type="dxa"/>
            <w:vAlign w:val="bottom"/>
            <w:hideMark/>
          </w:tcPr>
          <w:p w14:paraId="7AC90977" w14:textId="77777777" w:rsidR="00895EB0" w:rsidRPr="007F77DD" w:rsidRDefault="00895EB0" w:rsidP="00C13882">
            <w:pPr>
              <w:tabs>
                <w:tab w:val="center" w:pos="4536"/>
                <w:tab w:val="right" w:pos="9072"/>
              </w:tabs>
              <w:ind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77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กระแสเงินสดได้มาจากการดำเนินงานที่ยกเลิก</w:t>
            </w:r>
          </w:p>
        </w:tc>
        <w:tc>
          <w:tcPr>
            <w:tcW w:w="897" w:type="dxa"/>
          </w:tcPr>
          <w:p w14:paraId="0D7D1E42" w14:textId="77777777" w:rsidR="00895EB0" w:rsidRPr="007F77DD" w:rsidRDefault="00895EB0" w:rsidP="00C1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 w:firstLine="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81" w:type="dxa"/>
          </w:tcPr>
          <w:p w14:paraId="13FE7F8E" w14:textId="77777777" w:rsidR="00895EB0" w:rsidRPr="007F77DD" w:rsidRDefault="00895EB0" w:rsidP="00C1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701931" w14:textId="77777777" w:rsidR="00895EB0" w:rsidRPr="007F77DD" w:rsidRDefault="00CC5A41" w:rsidP="00C1388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</w:t>
            </w:r>
          </w:p>
        </w:tc>
        <w:tc>
          <w:tcPr>
            <w:tcW w:w="270" w:type="dxa"/>
          </w:tcPr>
          <w:p w14:paraId="588345E4" w14:textId="77777777" w:rsidR="00895EB0" w:rsidRPr="007F77DD" w:rsidRDefault="00895EB0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7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1D148B" w14:textId="77777777" w:rsidR="00895EB0" w:rsidRPr="005F5AD5" w:rsidRDefault="00E82DAF" w:rsidP="00C1388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</w:tr>
    </w:tbl>
    <w:p w14:paraId="681E9AC6" w14:textId="77777777" w:rsidR="00895EB0" w:rsidRPr="00BC400E" w:rsidRDefault="00895EB0" w:rsidP="00895EB0">
      <w:pPr>
        <w:pStyle w:val="a"/>
        <w:tabs>
          <w:tab w:val="clear" w:pos="1080"/>
        </w:tabs>
        <w:spacing w:line="240" w:lineRule="atLeast"/>
        <w:ind w:left="540" w:hanging="540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79248CE5" w14:textId="77777777" w:rsidR="00895EB0" w:rsidRDefault="00895EB0" w:rsidP="00053250">
      <w:pPr>
        <w:tabs>
          <w:tab w:val="clear" w:pos="454"/>
          <w:tab w:val="clear" w:pos="680"/>
        </w:tabs>
        <w:spacing w:line="0" w:lineRule="atLeast"/>
        <w:ind w:left="547" w:hanging="547"/>
        <w:rPr>
          <w:rFonts w:ascii="Angsana New" w:hAnsi="Angsana New"/>
          <w:b/>
          <w:bCs/>
          <w:sz w:val="30"/>
          <w:szCs w:val="30"/>
          <w:cs/>
        </w:rPr>
      </w:pPr>
    </w:p>
    <w:p w14:paraId="0A3E2DC6" w14:textId="77777777" w:rsidR="009079D4" w:rsidRPr="009558B2" w:rsidRDefault="00053250" w:rsidP="00C93EC3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0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9558B2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5E6A92" w:rsidRPr="009558B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การกระทบยอดรายได้ กำไรหรือขาดทุน</w:t>
      </w:r>
      <w:r w:rsidR="005E6A92" w:rsidRPr="009558B2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5E6A92" w:rsidRPr="009558B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สินทรัพย์และหนี้สิน</w:t>
      </w:r>
      <w:r w:rsidR="009558B2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และรายการที่มีสาระสำคัญ</w:t>
      </w:r>
      <w:r w:rsidR="005E6A92" w:rsidRPr="009558B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ของส่วนงานที่รายงาน</w:t>
      </w:r>
    </w:p>
    <w:p w14:paraId="0E6EACB8" w14:textId="77777777" w:rsidR="00C75045" w:rsidRPr="002C07DA" w:rsidRDefault="00C75045" w:rsidP="008C70DF">
      <w:pPr>
        <w:tabs>
          <w:tab w:val="clear" w:pos="680"/>
          <w:tab w:val="left" w:pos="540"/>
        </w:tabs>
        <w:spacing w:line="240" w:lineRule="auto"/>
        <w:ind w:left="540" w:hanging="540"/>
        <w:rPr>
          <w:rFonts w:ascii="Angsana New" w:hAnsi="Angsana New"/>
          <w:color w:val="0000CC"/>
          <w:sz w:val="24"/>
          <w:szCs w:val="24"/>
          <w:highlight w:val="magenta"/>
        </w:rPr>
      </w:pPr>
    </w:p>
    <w:tbl>
      <w:tblPr>
        <w:tblW w:w="9328" w:type="dxa"/>
        <w:tblInd w:w="558" w:type="dxa"/>
        <w:tblLook w:val="01E0" w:firstRow="1" w:lastRow="1" w:firstColumn="1" w:lastColumn="1" w:noHBand="0" w:noVBand="0"/>
      </w:tblPr>
      <w:tblGrid>
        <w:gridCol w:w="4392"/>
        <w:gridCol w:w="1061"/>
        <w:gridCol w:w="236"/>
        <w:gridCol w:w="1061"/>
        <w:gridCol w:w="268"/>
        <w:gridCol w:w="1057"/>
        <w:gridCol w:w="268"/>
        <w:gridCol w:w="973"/>
        <w:gridCol w:w="12"/>
      </w:tblGrid>
      <w:tr w:rsidR="008F4497" w:rsidRPr="008F4497" w14:paraId="799F35FF" w14:textId="77777777" w:rsidTr="00D32D68">
        <w:trPr>
          <w:gridAfter w:val="1"/>
          <w:wAfter w:w="12" w:type="dxa"/>
          <w:tblHeader/>
        </w:trPr>
        <w:tc>
          <w:tcPr>
            <w:tcW w:w="4392" w:type="dxa"/>
          </w:tcPr>
          <w:p w14:paraId="46E4D3A1" w14:textId="77777777" w:rsidR="008F4497" w:rsidRPr="008F4497" w:rsidRDefault="008F4497" w:rsidP="00F7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4924" w:type="dxa"/>
            <w:gridSpan w:val="7"/>
          </w:tcPr>
          <w:p w14:paraId="53979796" w14:textId="77777777" w:rsidR="008F4497" w:rsidRPr="008F4497" w:rsidRDefault="008F4497" w:rsidP="00F7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F44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F4497" w:rsidRPr="008F4497" w14:paraId="3A632F77" w14:textId="77777777" w:rsidTr="00D32D68">
        <w:trPr>
          <w:tblHeader/>
        </w:trPr>
        <w:tc>
          <w:tcPr>
            <w:tcW w:w="4392" w:type="dxa"/>
          </w:tcPr>
          <w:p w14:paraId="6BE7760A" w14:textId="77777777" w:rsidR="008F4497" w:rsidRPr="008F4497" w:rsidRDefault="008F4497" w:rsidP="00F7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358" w:type="dxa"/>
            <w:gridSpan w:val="3"/>
            <w:vAlign w:val="bottom"/>
          </w:tcPr>
          <w:p w14:paraId="29A847F5" w14:textId="77777777" w:rsidR="008F4497" w:rsidRPr="008F4497" w:rsidRDefault="008F4497" w:rsidP="00E70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F4497">
              <w:rPr>
                <w:rFonts w:ascii="Angsana New" w:hAnsi="Angsana New"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68" w:type="dxa"/>
          </w:tcPr>
          <w:p w14:paraId="37DD5241" w14:textId="77777777" w:rsidR="008F4497" w:rsidRPr="008F4497" w:rsidRDefault="008F4497" w:rsidP="00F7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10" w:type="dxa"/>
            <w:gridSpan w:val="4"/>
          </w:tcPr>
          <w:p w14:paraId="40A94FB2" w14:textId="77777777" w:rsidR="008F4497" w:rsidRPr="008F4497" w:rsidRDefault="0016507A" w:rsidP="00895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6507A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</w:t>
            </w:r>
            <w:r w:rsidRPr="0016507A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(</w:t>
            </w:r>
            <w:r w:rsidRPr="0016507A">
              <w:rPr>
                <w:rFonts w:ascii="Angsana New" w:hAnsi="Angsana New" w:hint="cs"/>
                <w:bCs/>
                <w:sz w:val="30"/>
                <w:szCs w:val="30"/>
                <w:cs/>
              </w:rPr>
              <w:t>ขาดทุน</w:t>
            </w:r>
            <w:r w:rsidRPr="0016507A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) </w:t>
            </w:r>
            <w:r w:rsidR="00895EB0">
              <w:rPr>
                <w:rFonts w:ascii="Angsana New" w:hAnsi="Angsana New" w:hint="cs"/>
                <w:bCs/>
                <w:sz w:val="30"/>
                <w:szCs w:val="30"/>
                <w:cs/>
              </w:rPr>
              <w:t>ก่อนต้นทุนทางการเงินและภาษีเงินได้</w:t>
            </w:r>
          </w:p>
        </w:tc>
      </w:tr>
      <w:tr w:rsidR="008F4497" w:rsidRPr="008F4497" w14:paraId="27F3F8F6" w14:textId="77777777" w:rsidTr="00D32D68">
        <w:trPr>
          <w:tblHeader/>
        </w:trPr>
        <w:tc>
          <w:tcPr>
            <w:tcW w:w="4392" w:type="dxa"/>
          </w:tcPr>
          <w:p w14:paraId="0A20ACDE" w14:textId="77777777" w:rsidR="008F4497" w:rsidRPr="008F4497" w:rsidRDefault="008F4497" w:rsidP="00F7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1" w:type="dxa"/>
            <w:vAlign w:val="center"/>
          </w:tcPr>
          <w:p w14:paraId="229482D0" w14:textId="77777777" w:rsidR="008F4497" w:rsidRPr="008F4497" w:rsidRDefault="00CC5A41" w:rsidP="00F7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center"/>
          </w:tcPr>
          <w:p w14:paraId="366B27F3" w14:textId="77777777" w:rsidR="008F4497" w:rsidRPr="008F4497" w:rsidRDefault="008F4497" w:rsidP="00F7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vAlign w:val="center"/>
          </w:tcPr>
          <w:p w14:paraId="47E86C92" w14:textId="77777777" w:rsidR="008F4497" w:rsidRPr="008F4497" w:rsidRDefault="00CC5A41" w:rsidP="00F7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</w:tcPr>
          <w:p w14:paraId="3A99E7F8" w14:textId="77777777" w:rsidR="008F4497" w:rsidRPr="008F4497" w:rsidRDefault="008F4497" w:rsidP="00F7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vAlign w:val="center"/>
          </w:tcPr>
          <w:p w14:paraId="3D64E125" w14:textId="77777777" w:rsidR="008F4497" w:rsidRPr="008F4497" w:rsidRDefault="00CC5A41" w:rsidP="00F7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8" w:type="dxa"/>
            <w:vAlign w:val="center"/>
          </w:tcPr>
          <w:p w14:paraId="621E304A" w14:textId="77777777" w:rsidR="008F4497" w:rsidRPr="008F4497" w:rsidRDefault="008F4497" w:rsidP="00F7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vAlign w:val="center"/>
          </w:tcPr>
          <w:p w14:paraId="3B2F7DA5" w14:textId="77777777" w:rsidR="008F4497" w:rsidRPr="008F4497" w:rsidRDefault="00CC5A41" w:rsidP="00F7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F4497" w:rsidRPr="008F4497" w14:paraId="4C11712A" w14:textId="77777777" w:rsidTr="00D32D68">
        <w:trPr>
          <w:gridAfter w:val="1"/>
          <w:wAfter w:w="12" w:type="dxa"/>
          <w:tblHeader/>
        </w:trPr>
        <w:tc>
          <w:tcPr>
            <w:tcW w:w="4392" w:type="dxa"/>
          </w:tcPr>
          <w:p w14:paraId="55A2BCEC" w14:textId="77777777" w:rsidR="008F4497" w:rsidRPr="008F4497" w:rsidRDefault="008F4497" w:rsidP="00F705B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24" w:type="dxa"/>
            <w:gridSpan w:val="7"/>
          </w:tcPr>
          <w:p w14:paraId="5F36957B" w14:textId="77777777" w:rsidR="008F4497" w:rsidRPr="008F4497" w:rsidRDefault="008F4497" w:rsidP="00F705B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F44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8F44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1522BA" w:rsidRPr="008F4497" w14:paraId="7CBCBAF7" w14:textId="77777777" w:rsidTr="00D32D68">
        <w:tc>
          <w:tcPr>
            <w:tcW w:w="4392" w:type="dxa"/>
          </w:tcPr>
          <w:p w14:paraId="542F3E29" w14:textId="77777777" w:rsidR="001522BA" w:rsidRPr="008F4497" w:rsidRDefault="001522BA" w:rsidP="001522B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F4497">
              <w:rPr>
                <w:rFonts w:ascii="Angsana New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061" w:type="dxa"/>
          </w:tcPr>
          <w:p w14:paraId="337085EF" w14:textId="77777777" w:rsidR="001522BA" w:rsidRPr="002A7951" w:rsidRDefault="004361D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</w:t>
            </w:r>
            <w:r w:rsidR="00C63ED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="00CC5A41" w:rsidRPr="00CC5A4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</w:t>
            </w:r>
            <w:r w:rsidR="00E82DAF" w:rsidRPr="00E82DA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</w:t>
            </w:r>
            <w:r w:rsidR="00CC5A41" w:rsidRPr="00CC5A4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236" w:type="dxa"/>
          </w:tcPr>
          <w:p w14:paraId="7ECEEFE5" w14:textId="77777777" w:rsidR="001522BA" w:rsidRPr="008F4497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1" w:type="dxa"/>
          </w:tcPr>
          <w:p w14:paraId="63D62EBB" w14:textId="77777777" w:rsidR="001522BA" w:rsidRPr="002A7951" w:rsidRDefault="004361D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CC5A41" w:rsidRPr="00CC5A41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4</w:t>
            </w:r>
            <w:r w:rsidR="001522BA" w:rsidRPr="002A795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="00CC5A41" w:rsidRPr="00CC5A41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475</w:t>
            </w:r>
          </w:p>
        </w:tc>
        <w:tc>
          <w:tcPr>
            <w:tcW w:w="268" w:type="dxa"/>
          </w:tcPr>
          <w:p w14:paraId="2ACBB698" w14:textId="77777777" w:rsidR="001522BA" w:rsidRPr="008F4497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6428A5F4" w14:textId="77777777" w:rsidR="001522BA" w:rsidRPr="00151F36" w:rsidRDefault="00CC5A41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C5A41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35</w:t>
            </w:r>
          </w:p>
        </w:tc>
        <w:tc>
          <w:tcPr>
            <w:tcW w:w="268" w:type="dxa"/>
          </w:tcPr>
          <w:p w14:paraId="06737F73" w14:textId="77777777" w:rsidR="001522BA" w:rsidRPr="008F4497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5" w:type="dxa"/>
            <w:gridSpan w:val="2"/>
          </w:tcPr>
          <w:p w14:paraId="17ED1148" w14:textId="77777777" w:rsidR="001522BA" w:rsidRPr="002A7951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2A795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(</w:t>
            </w:r>
            <w:r w:rsidR="00CC5A41" w:rsidRPr="00CC5A4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</w:t>
            </w:r>
            <w:r w:rsidR="004361D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</w:t>
            </w:r>
            <w:r w:rsidRPr="002A795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1522BA" w:rsidRPr="008F4497" w14:paraId="48AAF87A" w14:textId="77777777" w:rsidTr="00D32D68">
        <w:tc>
          <w:tcPr>
            <w:tcW w:w="4392" w:type="dxa"/>
          </w:tcPr>
          <w:p w14:paraId="6F5D7E54" w14:textId="77777777" w:rsidR="001522BA" w:rsidRPr="008F4497" w:rsidRDefault="001522BA" w:rsidP="001522B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F4497">
              <w:rPr>
                <w:rFonts w:ascii="Angsana New" w:hAnsi="Angsana New"/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1061" w:type="dxa"/>
          </w:tcPr>
          <w:p w14:paraId="70C44C3B" w14:textId="77777777" w:rsidR="001522BA" w:rsidRPr="002A7951" w:rsidRDefault="00C63ED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(</w:t>
            </w:r>
            <w:r w:rsidR="00CC5A41" w:rsidRPr="00CC5A4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</w:t>
            </w:r>
            <w:r w:rsidR="004361D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6" w:type="dxa"/>
          </w:tcPr>
          <w:p w14:paraId="35AD6D0B" w14:textId="77777777" w:rsidR="001522BA" w:rsidRPr="008F4497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1" w:type="dxa"/>
          </w:tcPr>
          <w:p w14:paraId="593D1157" w14:textId="77777777" w:rsidR="001522BA" w:rsidRPr="002A7951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2A795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(</w:t>
            </w:r>
            <w:r w:rsidR="00CC5A41" w:rsidRPr="00CC5A41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645</w:t>
            </w:r>
            <w:r w:rsidRPr="002A795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68" w:type="dxa"/>
          </w:tcPr>
          <w:p w14:paraId="16CF2859" w14:textId="77777777" w:rsidR="001522BA" w:rsidRPr="008F4497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244BADD5" w14:textId="77777777" w:rsidR="001522BA" w:rsidRPr="00151F36" w:rsidRDefault="00CC5A41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268" w:type="dxa"/>
          </w:tcPr>
          <w:p w14:paraId="06589382" w14:textId="77777777" w:rsidR="001522BA" w:rsidRPr="008F4497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5" w:type="dxa"/>
            <w:gridSpan w:val="2"/>
          </w:tcPr>
          <w:p w14:paraId="0F1F8E83" w14:textId="77777777" w:rsidR="001522BA" w:rsidRPr="008C70DF" w:rsidRDefault="00CC5A41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73</w:t>
            </w:r>
          </w:p>
        </w:tc>
      </w:tr>
      <w:tr w:rsidR="001522BA" w:rsidRPr="008F4497" w14:paraId="67502D13" w14:textId="77777777" w:rsidTr="00D32D68">
        <w:tc>
          <w:tcPr>
            <w:tcW w:w="4392" w:type="dxa"/>
          </w:tcPr>
          <w:p w14:paraId="620B45B2" w14:textId="77777777" w:rsidR="001522BA" w:rsidRPr="008F4497" w:rsidRDefault="001522BA" w:rsidP="001522B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F4497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61" w:type="dxa"/>
          </w:tcPr>
          <w:p w14:paraId="657DB4A6" w14:textId="77777777" w:rsidR="001522BA" w:rsidRPr="002A7951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22882F3B" w14:textId="77777777" w:rsidR="001522BA" w:rsidRPr="008F4497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1" w:type="dxa"/>
          </w:tcPr>
          <w:p w14:paraId="5D88A5A0" w14:textId="77777777" w:rsidR="001522BA" w:rsidRPr="002A7951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8" w:type="dxa"/>
          </w:tcPr>
          <w:p w14:paraId="5E46D7FF" w14:textId="77777777" w:rsidR="001522BA" w:rsidRPr="008F4497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5ED9288D" w14:textId="77777777" w:rsidR="001522BA" w:rsidRPr="00151F36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8" w:type="dxa"/>
          </w:tcPr>
          <w:p w14:paraId="4BF59E09" w14:textId="77777777" w:rsidR="001522BA" w:rsidRPr="008F4497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5" w:type="dxa"/>
            <w:gridSpan w:val="2"/>
          </w:tcPr>
          <w:p w14:paraId="28BC9FEE" w14:textId="77777777" w:rsidR="001522BA" w:rsidRPr="002A7951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1522BA" w:rsidRPr="008F4497" w14:paraId="6B67E057" w14:textId="77777777" w:rsidTr="00D32D68">
        <w:tc>
          <w:tcPr>
            <w:tcW w:w="4392" w:type="dxa"/>
          </w:tcPr>
          <w:p w14:paraId="09DE13EA" w14:textId="77777777" w:rsidR="001522BA" w:rsidRPr="008F4497" w:rsidRDefault="001522BA" w:rsidP="001522B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กำไรจากการขายเงินลงทุน</w:t>
            </w:r>
          </w:p>
        </w:tc>
        <w:tc>
          <w:tcPr>
            <w:tcW w:w="1061" w:type="dxa"/>
          </w:tcPr>
          <w:p w14:paraId="27AE9B9A" w14:textId="77777777" w:rsidR="001522BA" w:rsidRDefault="00C63EDA" w:rsidP="00C6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</w:tcPr>
          <w:p w14:paraId="70942122" w14:textId="77777777" w:rsidR="001522BA" w:rsidRPr="008F4497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1" w:type="dxa"/>
          </w:tcPr>
          <w:p w14:paraId="7DC80C69" w14:textId="77777777" w:rsidR="001522BA" w:rsidRDefault="00CC5A41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26</w:t>
            </w:r>
            <w:r w:rsidR="00E82DAF" w:rsidRPr="00E82DA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268" w:type="dxa"/>
          </w:tcPr>
          <w:p w14:paraId="7E910A1B" w14:textId="77777777" w:rsidR="001522BA" w:rsidRPr="008F4497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1D3DB8A7" w14:textId="77777777" w:rsidR="001522BA" w:rsidRPr="00151F36" w:rsidRDefault="00C63EDA" w:rsidP="00C6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151F3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68" w:type="dxa"/>
          </w:tcPr>
          <w:p w14:paraId="63E1A878" w14:textId="77777777" w:rsidR="001522BA" w:rsidRPr="008F4497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5" w:type="dxa"/>
            <w:gridSpan w:val="2"/>
          </w:tcPr>
          <w:p w14:paraId="63090093" w14:textId="77777777" w:rsidR="001522BA" w:rsidRDefault="00CC5A41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26</w:t>
            </w:r>
            <w:r w:rsidR="00E82DAF" w:rsidRPr="00E82DA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</w:t>
            </w:r>
          </w:p>
        </w:tc>
      </w:tr>
      <w:tr w:rsidR="001522BA" w:rsidRPr="008F4497" w14:paraId="36FD4146" w14:textId="77777777" w:rsidTr="00D32D68">
        <w:tc>
          <w:tcPr>
            <w:tcW w:w="4392" w:type="dxa"/>
          </w:tcPr>
          <w:p w14:paraId="0B165AC0" w14:textId="77777777" w:rsidR="001522BA" w:rsidRPr="008F4497" w:rsidRDefault="001522BA" w:rsidP="001522B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B0B66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1" w:type="dxa"/>
          </w:tcPr>
          <w:p w14:paraId="73A43603" w14:textId="77777777" w:rsidR="001522BA" w:rsidRPr="002A7951" w:rsidRDefault="00CC5A41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</w:t>
            </w:r>
            <w:r w:rsidR="004361D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</w:t>
            </w:r>
          </w:p>
        </w:tc>
        <w:tc>
          <w:tcPr>
            <w:tcW w:w="236" w:type="dxa"/>
          </w:tcPr>
          <w:p w14:paraId="7DB90F1E" w14:textId="77777777" w:rsidR="001522BA" w:rsidRPr="008F4497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1" w:type="dxa"/>
          </w:tcPr>
          <w:p w14:paraId="3F85DFD2" w14:textId="77777777" w:rsidR="001522BA" w:rsidRPr="002A7951" w:rsidRDefault="00CC5A41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26</w:t>
            </w:r>
          </w:p>
        </w:tc>
        <w:tc>
          <w:tcPr>
            <w:tcW w:w="268" w:type="dxa"/>
          </w:tcPr>
          <w:p w14:paraId="0DE840C0" w14:textId="77777777" w:rsidR="001522BA" w:rsidRPr="008F4497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2208C7D7" w14:textId="77777777" w:rsidR="001522BA" w:rsidRPr="00151F36" w:rsidRDefault="00CC5A41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</w:t>
            </w:r>
            <w:r w:rsidR="004361D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</w:t>
            </w:r>
          </w:p>
        </w:tc>
        <w:tc>
          <w:tcPr>
            <w:tcW w:w="268" w:type="dxa"/>
          </w:tcPr>
          <w:p w14:paraId="45E73E86" w14:textId="77777777" w:rsidR="001522BA" w:rsidRPr="008F4497" w:rsidRDefault="001522BA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5" w:type="dxa"/>
            <w:gridSpan w:val="2"/>
          </w:tcPr>
          <w:p w14:paraId="53567617" w14:textId="77777777" w:rsidR="001522BA" w:rsidRPr="002A7951" w:rsidRDefault="00CC5A41" w:rsidP="0015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26</w:t>
            </w:r>
          </w:p>
        </w:tc>
      </w:tr>
      <w:tr w:rsidR="00151F36" w:rsidRPr="008F4497" w14:paraId="14E1A185" w14:textId="77777777" w:rsidTr="00D32D68">
        <w:tc>
          <w:tcPr>
            <w:tcW w:w="4392" w:type="dxa"/>
          </w:tcPr>
          <w:p w14:paraId="2CBDEA01" w14:textId="77777777" w:rsidR="00151F36" w:rsidRDefault="00151F36" w:rsidP="00151F36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กำไรจากการปรับมูลค่</w:t>
            </w:r>
            <w:r w:rsidR="00BF5E30">
              <w:rPr>
                <w:rFonts w:ascii="Angsana New" w:hAnsi="Angsana New" w:hint="cs"/>
                <w:sz w:val="30"/>
                <w:szCs w:val="30"/>
                <w:cs/>
              </w:rPr>
              <w:t>ายุ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ติธรรม</w:t>
            </w:r>
          </w:p>
        </w:tc>
        <w:tc>
          <w:tcPr>
            <w:tcW w:w="1061" w:type="dxa"/>
          </w:tcPr>
          <w:p w14:paraId="0CC6FE76" w14:textId="77777777" w:rsidR="00151F36" w:rsidRPr="009C01CC" w:rsidRDefault="004361DA" w:rsidP="0015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11</w:t>
            </w:r>
          </w:p>
        </w:tc>
        <w:tc>
          <w:tcPr>
            <w:tcW w:w="236" w:type="dxa"/>
          </w:tcPr>
          <w:p w14:paraId="491C9D07" w14:textId="77777777" w:rsidR="00151F36" w:rsidRPr="008F4497" w:rsidRDefault="00151F36" w:rsidP="0015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1" w:type="dxa"/>
          </w:tcPr>
          <w:p w14:paraId="69C0FD2B" w14:textId="77777777" w:rsidR="00151F36" w:rsidRPr="00F2748F" w:rsidRDefault="00151F36" w:rsidP="0015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F2748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68" w:type="dxa"/>
          </w:tcPr>
          <w:p w14:paraId="2BBD3C7B" w14:textId="77777777" w:rsidR="00151F36" w:rsidRPr="008F4497" w:rsidRDefault="00151F36" w:rsidP="0015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15C5F6B4" w14:textId="77777777" w:rsidR="00151F36" w:rsidRPr="00151F36" w:rsidRDefault="004361DA" w:rsidP="0015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11</w:t>
            </w:r>
          </w:p>
        </w:tc>
        <w:tc>
          <w:tcPr>
            <w:tcW w:w="268" w:type="dxa"/>
          </w:tcPr>
          <w:p w14:paraId="66961DD2" w14:textId="77777777" w:rsidR="00151F36" w:rsidRPr="008F4497" w:rsidRDefault="00151F36" w:rsidP="0015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5" w:type="dxa"/>
            <w:gridSpan w:val="2"/>
          </w:tcPr>
          <w:p w14:paraId="2802F79A" w14:textId="77777777" w:rsidR="00151F36" w:rsidRDefault="00151F36" w:rsidP="0015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</w:tr>
      <w:tr w:rsidR="00151F36" w:rsidRPr="008F4497" w14:paraId="58FBDF5E" w14:textId="77777777" w:rsidTr="00D32D68">
        <w:tc>
          <w:tcPr>
            <w:tcW w:w="4392" w:type="dxa"/>
          </w:tcPr>
          <w:p w14:paraId="2EFE253D" w14:textId="77777777" w:rsidR="00151F36" w:rsidRDefault="00151F36" w:rsidP="00151F36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B0B66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ต้นทุนบริการในอดีตสำหรับผลประโยชน์</w:t>
            </w: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CB0B66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061" w:type="dxa"/>
          </w:tcPr>
          <w:p w14:paraId="66E7584B" w14:textId="77777777" w:rsidR="00151F36" w:rsidRDefault="00151F36" w:rsidP="0015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  <w:p w14:paraId="54332BDB" w14:textId="77777777" w:rsidR="00151F36" w:rsidRPr="00F2748F" w:rsidRDefault="00151F36" w:rsidP="0015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</w:tcPr>
          <w:p w14:paraId="4A265F01" w14:textId="77777777" w:rsidR="00151F36" w:rsidRPr="00F2748F" w:rsidRDefault="00151F36" w:rsidP="0015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1" w:type="dxa"/>
          </w:tcPr>
          <w:p w14:paraId="3D17792A" w14:textId="77777777" w:rsidR="00151F36" w:rsidRDefault="00151F36" w:rsidP="0015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  <w:p w14:paraId="489004E4" w14:textId="77777777" w:rsidR="00151F36" w:rsidRPr="00F2748F" w:rsidRDefault="00151F36" w:rsidP="0015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F2748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68" w:type="dxa"/>
          </w:tcPr>
          <w:p w14:paraId="5818875A" w14:textId="77777777" w:rsidR="00151F36" w:rsidRPr="008F4497" w:rsidRDefault="00151F36" w:rsidP="0015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400D7072" w14:textId="77777777" w:rsidR="00151F36" w:rsidRPr="00151F36" w:rsidRDefault="00151F36" w:rsidP="0015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  <w:p w14:paraId="5E9F9CB4" w14:textId="77777777" w:rsidR="00151F36" w:rsidRPr="00151F36" w:rsidRDefault="00151F36" w:rsidP="0015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151F3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68" w:type="dxa"/>
          </w:tcPr>
          <w:p w14:paraId="2C4B96AF" w14:textId="77777777" w:rsidR="00151F36" w:rsidRPr="008F4497" w:rsidRDefault="00151F36" w:rsidP="0015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5" w:type="dxa"/>
            <w:gridSpan w:val="2"/>
          </w:tcPr>
          <w:p w14:paraId="6AE083A0" w14:textId="77777777" w:rsidR="00151F36" w:rsidRDefault="00151F36" w:rsidP="0015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  <w:p w14:paraId="422678FA" w14:textId="77777777" w:rsidR="00151F36" w:rsidRDefault="00151F36" w:rsidP="0015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(</w:t>
            </w:r>
            <w:r w:rsidR="00E82DAF" w:rsidRPr="00E82DA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</w:t>
            </w:r>
            <w:r w:rsidR="00CC5A41" w:rsidRPr="00CC5A4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151F36" w:rsidRPr="008F4497" w14:paraId="7A72F37B" w14:textId="77777777" w:rsidTr="00D32D68">
        <w:tc>
          <w:tcPr>
            <w:tcW w:w="4392" w:type="dxa"/>
          </w:tcPr>
          <w:p w14:paraId="51B4FD1A" w14:textId="77777777" w:rsidR="00151F36" w:rsidRPr="008F4497" w:rsidRDefault="00151F36" w:rsidP="00151F3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F449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F4497">
              <w:rPr>
                <w:rFonts w:ascii="Angsana New" w:hAnsi="Angsana New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1061" w:type="dxa"/>
          </w:tcPr>
          <w:p w14:paraId="275EB420" w14:textId="77777777" w:rsidR="00151F36" w:rsidRPr="00F2748F" w:rsidRDefault="00151F36" w:rsidP="0015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</w:tcPr>
          <w:p w14:paraId="7730F5C1" w14:textId="77777777" w:rsidR="00151F36" w:rsidRPr="00F2748F" w:rsidRDefault="00151F36" w:rsidP="0015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1" w:type="dxa"/>
          </w:tcPr>
          <w:p w14:paraId="2C50EDEB" w14:textId="77777777" w:rsidR="00151F36" w:rsidRPr="00F2748F" w:rsidRDefault="00151F36" w:rsidP="0015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F2748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68" w:type="dxa"/>
          </w:tcPr>
          <w:p w14:paraId="37C40D24" w14:textId="77777777" w:rsidR="00151F36" w:rsidRPr="008F4497" w:rsidRDefault="00151F36" w:rsidP="0015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7738DD77" w14:textId="77777777" w:rsidR="00151F36" w:rsidRPr="00151F36" w:rsidRDefault="00151F36" w:rsidP="0015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51F3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(</w:t>
            </w:r>
            <w:r w:rsidR="00CC5A41" w:rsidRPr="00CC5A4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</w:t>
            </w:r>
            <w:r w:rsidR="004361D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CC5A41" w:rsidRPr="00CC5A41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</w:t>
            </w:r>
            <w:r w:rsidRPr="00151F3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68" w:type="dxa"/>
          </w:tcPr>
          <w:p w14:paraId="5B9511B2" w14:textId="77777777" w:rsidR="00151F36" w:rsidRPr="008F4497" w:rsidRDefault="00151F36" w:rsidP="0015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5" w:type="dxa"/>
            <w:gridSpan w:val="2"/>
          </w:tcPr>
          <w:p w14:paraId="00D4B010" w14:textId="77777777" w:rsidR="00151F36" w:rsidRPr="002A7951" w:rsidRDefault="00151F36" w:rsidP="0015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(</w:t>
            </w:r>
            <w:r w:rsidR="00CC5A41" w:rsidRPr="00CC5A4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</w:t>
            </w:r>
            <w:r w:rsidR="00E82DAF" w:rsidRPr="00E82DA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88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151F36" w:rsidRPr="008F4497" w14:paraId="57336236" w14:textId="77777777" w:rsidTr="00D32D68">
        <w:tc>
          <w:tcPr>
            <w:tcW w:w="4392" w:type="dxa"/>
          </w:tcPr>
          <w:p w14:paraId="26F3B331" w14:textId="77777777" w:rsidR="00151F36" w:rsidRPr="008F4497" w:rsidRDefault="00151F36" w:rsidP="00151F36">
            <w:pPr>
              <w:ind w:right="-15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8F449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F4497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8F4497">
              <w:rPr>
                <w:rFonts w:ascii="Angsana New" w:hAnsi="Angsana New"/>
                <w:sz w:val="30"/>
                <w:szCs w:val="30"/>
                <w:cs/>
              </w:rPr>
              <w:t>บริษัทร่วมและการร่วมค้า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61" w:type="dxa"/>
          </w:tcPr>
          <w:p w14:paraId="6E2E2767" w14:textId="77777777" w:rsidR="00151F36" w:rsidRPr="00F2748F" w:rsidRDefault="00151F36" w:rsidP="0015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</w:tcPr>
          <w:p w14:paraId="7BAA9AFE" w14:textId="77777777" w:rsidR="00151F36" w:rsidRPr="00F2748F" w:rsidRDefault="00151F36" w:rsidP="0015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1" w:type="dxa"/>
          </w:tcPr>
          <w:p w14:paraId="5B08F6C9" w14:textId="77777777" w:rsidR="00151F36" w:rsidRPr="00F2748F" w:rsidRDefault="00151F36" w:rsidP="0015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F2748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68" w:type="dxa"/>
          </w:tcPr>
          <w:p w14:paraId="01F0683F" w14:textId="77777777" w:rsidR="00151F36" w:rsidRPr="008F4497" w:rsidRDefault="00151F36" w:rsidP="0015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7EDBE996" w14:textId="77777777" w:rsidR="00151F36" w:rsidRPr="002A7951" w:rsidRDefault="00CC5A41" w:rsidP="0015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543</w:t>
            </w:r>
          </w:p>
        </w:tc>
        <w:tc>
          <w:tcPr>
            <w:tcW w:w="268" w:type="dxa"/>
          </w:tcPr>
          <w:p w14:paraId="559D223E" w14:textId="77777777" w:rsidR="00151F36" w:rsidRPr="008F4497" w:rsidRDefault="00151F36" w:rsidP="0015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5" w:type="dxa"/>
            <w:gridSpan w:val="2"/>
          </w:tcPr>
          <w:p w14:paraId="083793F2" w14:textId="77777777" w:rsidR="00151F36" w:rsidRPr="002A7951" w:rsidRDefault="00CC5A41" w:rsidP="0015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CC5A4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445</w:t>
            </w:r>
          </w:p>
        </w:tc>
      </w:tr>
      <w:tr w:rsidR="00151F36" w:rsidRPr="008F4497" w14:paraId="045487C1" w14:textId="77777777" w:rsidTr="00D32D68">
        <w:tc>
          <w:tcPr>
            <w:tcW w:w="4392" w:type="dxa"/>
          </w:tcPr>
          <w:p w14:paraId="694B8D67" w14:textId="77777777" w:rsidR="00151F36" w:rsidRPr="008F4497" w:rsidRDefault="00151F36" w:rsidP="00151F3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127C95D1" w14:textId="77777777" w:rsidR="00151F36" w:rsidRPr="00F2748F" w:rsidRDefault="00151F36" w:rsidP="0015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(</w:t>
            </w:r>
            <w:r w:rsidR="00CC5A41" w:rsidRPr="00CC5A4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</w:t>
            </w:r>
            <w:r w:rsidR="00E82DAF" w:rsidRPr="00E82DA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</w:t>
            </w:r>
            <w:r w:rsidR="00CC5A41" w:rsidRPr="00CC5A4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6" w:type="dxa"/>
          </w:tcPr>
          <w:p w14:paraId="508C2DE5" w14:textId="77777777" w:rsidR="00151F36" w:rsidRPr="00F2748F" w:rsidRDefault="00151F36" w:rsidP="0015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2CC98229" w14:textId="77777777" w:rsidR="00151F36" w:rsidRPr="00F2748F" w:rsidRDefault="00151F36" w:rsidP="0015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(</w:t>
            </w:r>
            <w:r w:rsidR="00E82DAF" w:rsidRPr="00E82DA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</w:t>
            </w:r>
            <w:r w:rsidR="00CC5A41" w:rsidRPr="00CC5A4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</w:t>
            </w:r>
            <w:r w:rsidR="00E82DAF" w:rsidRPr="00E82DAF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68" w:type="dxa"/>
          </w:tcPr>
          <w:p w14:paraId="49931BD0" w14:textId="77777777" w:rsidR="00151F36" w:rsidRPr="008F4497" w:rsidRDefault="00151F36" w:rsidP="0015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2B9EC7E4" w14:textId="77777777" w:rsidR="00151F36" w:rsidRPr="002A7951" w:rsidRDefault="00151F36" w:rsidP="0015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(</w:t>
            </w:r>
            <w:r w:rsidR="00CC5A41" w:rsidRPr="00CC5A4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55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68" w:type="dxa"/>
          </w:tcPr>
          <w:p w14:paraId="05673AB1" w14:textId="77777777" w:rsidR="00151F36" w:rsidRPr="008F4497" w:rsidRDefault="00151F36" w:rsidP="0015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tcBorders>
              <w:bottom w:val="single" w:sz="4" w:space="0" w:color="auto"/>
            </w:tcBorders>
          </w:tcPr>
          <w:p w14:paraId="64434901" w14:textId="77777777" w:rsidR="00151F36" w:rsidRDefault="00151F36" w:rsidP="0015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(</w:t>
            </w:r>
            <w:r w:rsidR="004361D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110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151F36" w:rsidRPr="008F4497" w14:paraId="71E7673A" w14:textId="77777777" w:rsidTr="00D32D68">
        <w:tc>
          <w:tcPr>
            <w:tcW w:w="4392" w:type="dxa"/>
          </w:tcPr>
          <w:p w14:paraId="39E8A92B" w14:textId="77777777" w:rsidR="00151F36" w:rsidRPr="008F4497" w:rsidRDefault="00151F36" w:rsidP="00151F3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44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14:paraId="2DAE96FC" w14:textId="77777777" w:rsidR="00151F36" w:rsidRPr="00E70BC5" w:rsidRDefault="004361DA" w:rsidP="0015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4</w:t>
            </w:r>
            <w:r w:rsidR="00151F3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="00CC5A41" w:rsidRPr="00CC5A4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537</w:t>
            </w:r>
          </w:p>
        </w:tc>
        <w:tc>
          <w:tcPr>
            <w:tcW w:w="236" w:type="dxa"/>
          </w:tcPr>
          <w:p w14:paraId="1DE31C83" w14:textId="77777777" w:rsidR="00151F36" w:rsidRPr="00E70BC5" w:rsidRDefault="00151F36" w:rsidP="0015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14:paraId="2CC994B3" w14:textId="77777777" w:rsidR="00151F36" w:rsidRPr="00E70BC5" w:rsidRDefault="004361DA" w:rsidP="0015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</w:t>
            </w:r>
            <w:r w:rsidR="00151F3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  <w:r w:rsidR="00CC5A41" w:rsidRPr="00CC5A4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56</w:t>
            </w:r>
          </w:p>
        </w:tc>
        <w:tc>
          <w:tcPr>
            <w:tcW w:w="268" w:type="dxa"/>
          </w:tcPr>
          <w:p w14:paraId="4C5A58F7" w14:textId="77777777" w:rsidR="00151F36" w:rsidRPr="00E70BC5" w:rsidRDefault="00151F36" w:rsidP="0015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4113CF93" w14:textId="77777777" w:rsidR="00151F36" w:rsidRPr="00E70BC5" w:rsidRDefault="00CC5A41" w:rsidP="0015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CC5A4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26</w:t>
            </w:r>
            <w:r w:rsidRPr="00CC5A4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68" w:type="dxa"/>
          </w:tcPr>
          <w:p w14:paraId="300F1E0F" w14:textId="77777777" w:rsidR="00151F36" w:rsidRPr="00E70BC5" w:rsidRDefault="00151F36" w:rsidP="0015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F00EF41" w14:textId="77777777" w:rsidR="00151F36" w:rsidRPr="00E70BC5" w:rsidRDefault="00151F36" w:rsidP="0015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(</w:t>
            </w:r>
            <w:r w:rsidR="00CC5A41" w:rsidRPr="00CC5A4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5</w:t>
            </w:r>
            <w:r w:rsidR="00E82DAF" w:rsidRPr="00E82DA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9</w:t>
            </w:r>
            <w:r w:rsidR="00CC5A41" w:rsidRPr="00CC5A4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</w:tbl>
    <w:p w14:paraId="55701B5F" w14:textId="77777777" w:rsidR="002A5A43" w:rsidRPr="002C07DA" w:rsidRDefault="002A5A43" w:rsidP="00382919">
      <w:pPr>
        <w:ind w:left="313" w:firstLine="227"/>
        <w:rPr>
          <w:b/>
          <w:bCs/>
          <w:i/>
          <w:iCs/>
          <w:sz w:val="24"/>
          <w:szCs w:val="24"/>
        </w:rPr>
      </w:pPr>
    </w:p>
    <w:tbl>
      <w:tblPr>
        <w:tblW w:w="9216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5"/>
        <w:gridCol w:w="553"/>
        <w:gridCol w:w="1099"/>
        <w:gridCol w:w="271"/>
        <w:gridCol w:w="998"/>
      </w:tblGrid>
      <w:tr w:rsidR="00D54941" w:rsidRPr="009079D4" w14:paraId="04D335FA" w14:textId="77777777" w:rsidTr="001522BA">
        <w:tc>
          <w:tcPr>
            <w:tcW w:w="6330" w:type="dxa"/>
            <w:tcBorders>
              <w:top w:val="nil"/>
              <w:left w:val="nil"/>
              <w:bottom w:val="nil"/>
              <w:right w:val="nil"/>
            </w:tcBorders>
          </w:tcPr>
          <w:p w14:paraId="48D6FCBA" w14:textId="77777777" w:rsidR="00D54941" w:rsidRPr="00543E7E" w:rsidRDefault="00D54941" w:rsidP="000E57D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14:paraId="7AAA5704" w14:textId="77777777" w:rsidR="00D54941" w:rsidRPr="00543E7E" w:rsidRDefault="00D54941" w:rsidP="000E57D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73D9206C" w14:textId="77777777" w:rsidR="00D54941" w:rsidRPr="00543E7E" w:rsidRDefault="00CC5A41" w:rsidP="000E57D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BBDC5B2" w14:textId="77777777" w:rsidR="00D54941" w:rsidRPr="00543E7E" w:rsidRDefault="00D54941" w:rsidP="000E57D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14:paraId="6A561E3F" w14:textId="77777777" w:rsidR="00D54941" w:rsidRPr="00543E7E" w:rsidRDefault="00CC5A41" w:rsidP="000E57D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54941" w:rsidRPr="009079D4" w14:paraId="3D94D061" w14:textId="77777777" w:rsidTr="001522BA">
        <w:tc>
          <w:tcPr>
            <w:tcW w:w="6330" w:type="dxa"/>
            <w:tcBorders>
              <w:top w:val="nil"/>
              <w:left w:val="nil"/>
              <w:bottom w:val="nil"/>
              <w:right w:val="nil"/>
            </w:tcBorders>
          </w:tcPr>
          <w:p w14:paraId="35CA5831" w14:textId="77777777" w:rsidR="00D54941" w:rsidRPr="00543E7E" w:rsidRDefault="00D54941" w:rsidP="000E57D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14:paraId="2EA61543" w14:textId="77777777" w:rsidR="00D54941" w:rsidRPr="00543E7E" w:rsidRDefault="00D54941" w:rsidP="000E57D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8A6D6D" w14:textId="77777777" w:rsidR="00D54941" w:rsidRPr="00543E7E" w:rsidRDefault="00D54941" w:rsidP="000E57D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43E7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54941" w:rsidRPr="009079D4" w14:paraId="4789FF56" w14:textId="77777777" w:rsidTr="001522BA">
        <w:tc>
          <w:tcPr>
            <w:tcW w:w="6330" w:type="dxa"/>
            <w:tcBorders>
              <w:top w:val="nil"/>
              <w:left w:val="nil"/>
              <w:bottom w:val="nil"/>
              <w:right w:val="nil"/>
            </w:tcBorders>
          </w:tcPr>
          <w:p w14:paraId="110AF4A7" w14:textId="77777777" w:rsidR="00D54941" w:rsidRPr="00690063" w:rsidRDefault="00D54941" w:rsidP="000E57D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0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14:paraId="6C587538" w14:textId="77777777" w:rsidR="00D54941" w:rsidRPr="00690063" w:rsidRDefault="00D54941" w:rsidP="000E57D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1895DB49" w14:textId="77777777" w:rsidR="00D54941" w:rsidRPr="00690063" w:rsidRDefault="00D54941" w:rsidP="000E57D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80A2F66" w14:textId="77777777" w:rsidR="00D54941" w:rsidRPr="00690063" w:rsidRDefault="00D54941" w:rsidP="000E57D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14:paraId="49C93884" w14:textId="77777777" w:rsidR="00D54941" w:rsidRPr="00690063" w:rsidRDefault="00D54941" w:rsidP="000E57D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522BA" w:rsidRPr="009079D4" w14:paraId="61B7E87F" w14:textId="77777777" w:rsidTr="001522BA">
        <w:tc>
          <w:tcPr>
            <w:tcW w:w="6330" w:type="dxa"/>
            <w:tcBorders>
              <w:top w:val="nil"/>
              <w:left w:val="nil"/>
              <w:bottom w:val="nil"/>
              <w:right w:val="nil"/>
            </w:tcBorders>
          </w:tcPr>
          <w:p w14:paraId="141568DA" w14:textId="77777777" w:rsidR="001522BA" w:rsidRPr="00690063" w:rsidRDefault="001522BA" w:rsidP="001522B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690063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14:paraId="1464282C" w14:textId="77777777" w:rsidR="001522BA" w:rsidRPr="00690063" w:rsidRDefault="001522BA" w:rsidP="001522B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6165E391" w14:textId="77777777" w:rsidR="001522BA" w:rsidRPr="008A32DE" w:rsidRDefault="004361DA" w:rsidP="001522B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C63ED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474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CD82BBD" w14:textId="77777777" w:rsidR="001522BA" w:rsidRPr="00690063" w:rsidRDefault="001522BA" w:rsidP="001522B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14:paraId="2C12A104" w14:textId="77777777" w:rsidR="001522BA" w:rsidRPr="008A32DE" w:rsidRDefault="004361DA" w:rsidP="001522BA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8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1522B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</w:p>
        </w:tc>
      </w:tr>
      <w:tr w:rsidR="001522BA" w:rsidRPr="009079D4" w14:paraId="448F5FA8" w14:textId="77777777" w:rsidTr="001522BA">
        <w:tc>
          <w:tcPr>
            <w:tcW w:w="6330" w:type="dxa"/>
            <w:tcBorders>
              <w:top w:val="nil"/>
              <w:left w:val="nil"/>
              <w:bottom w:val="nil"/>
              <w:right w:val="nil"/>
            </w:tcBorders>
          </w:tcPr>
          <w:p w14:paraId="675F4C5E" w14:textId="77777777" w:rsidR="001522BA" w:rsidRPr="0063187C" w:rsidRDefault="001522BA" w:rsidP="001522B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63187C">
              <w:rPr>
                <w:rFonts w:ascii="Angsana New" w:hAnsi="Angsana New"/>
                <w:sz w:val="30"/>
                <w:szCs w:val="30"/>
                <w:cs/>
              </w:rPr>
              <w:t>เงินลงทุ</w:t>
            </w:r>
            <w:r w:rsidRPr="0063187C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63187C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Pr="0063187C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14:paraId="4E019222" w14:textId="77777777" w:rsidR="001522BA" w:rsidRPr="0063187C" w:rsidRDefault="001522BA" w:rsidP="001522B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2D4FEFFB" w14:textId="77777777" w:rsidR="001522BA" w:rsidRPr="0063187C" w:rsidRDefault="00CC5A41" w:rsidP="001522B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C63ED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EB62A8D" w14:textId="77777777" w:rsidR="001522BA" w:rsidRPr="0063187C" w:rsidRDefault="001522BA" w:rsidP="001522B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14:paraId="5D8B502B" w14:textId="77777777" w:rsidR="001522BA" w:rsidRPr="0063187C" w:rsidRDefault="00CC5A41" w:rsidP="001522BA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8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1522B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76</w:t>
            </w:r>
            <w:r w:rsidR="004361DA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</w:p>
        </w:tc>
      </w:tr>
      <w:tr w:rsidR="001522BA" w:rsidRPr="009079D4" w14:paraId="50FADF91" w14:textId="77777777" w:rsidTr="001522BA">
        <w:tc>
          <w:tcPr>
            <w:tcW w:w="6330" w:type="dxa"/>
            <w:tcBorders>
              <w:top w:val="nil"/>
              <w:left w:val="nil"/>
              <w:bottom w:val="nil"/>
              <w:right w:val="nil"/>
            </w:tcBorders>
          </w:tcPr>
          <w:p w14:paraId="4B55884C" w14:textId="77777777" w:rsidR="001522BA" w:rsidRPr="0063187C" w:rsidRDefault="001522BA" w:rsidP="001522B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63187C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14:paraId="2B5AA467" w14:textId="77777777" w:rsidR="001522BA" w:rsidRPr="0063187C" w:rsidRDefault="001522BA" w:rsidP="001522B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61C042" w14:textId="77777777" w:rsidR="001522BA" w:rsidRPr="0063187C" w:rsidRDefault="004361DA" w:rsidP="001522B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63EDA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41990B2" w14:textId="77777777" w:rsidR="001522BA" w:rsidRPr="0063187C" w:rsidRDefault="001522BA" w:rsidP="001522BA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D0EC03" w14:textId="77777777" w:rsidR="001522BA" w:rsidRPr="0063187C" w:rsidRDefault="004361DA" w:rsidP="001522BA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8"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1522BA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CC5A41"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</w:p>
        </w:tc>
      </w:tr>
      <w:tr w:rsidR="001522BA" w:rsidRPr="009079D4" w14:paraId="7282D218" w14:textId="77777777" w:rsidTr="001522BA">
        <w:tc>
          <w:tcPr>
            <w:tcW w:w="6330" w:type="dxa"/>
            <w:tcBorders>
              <w:top w:val="nil"/>
              <w:left w:val="nil"/>
              <w:bottom w:val="nil"/>
              <w:right w:val="nil"/>
            </w:tcBorders>
          </w:tcPr>
          <w:p w14:paraId="435FAB85" w14:textId="77777777" w:rsidR="001522BA" w:rsidRPr="00690063" w:rsidRDefault="001522BA" w:rsidP="001522B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0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14:paraId="4843F218" w14:textId="77777777" w:rsidR="001522BA" w:rsidRPr="00690063" w:rsidRDefault="001522BA" w:rsidP="001522B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AB6852" w14:textId="77777777" w:rsidR="001522BA" w:rsidRPr="009807C6" w:rsidRDefault="004361DA" w:rsidP="001522B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C63E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7CDF751" w14:textId="77777777" w:rsidR="001522BA" w:rsidRPr="005A7941" w:rsidRDefault="001522BA" w:rsidP="001522B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95BD10" w14:textId="77777777" w:rsidR="001522BA" w:rsidRPr="009807C6" w:rsidRDefault="004361DA" w:rsidP="001522BA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1522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1522BA" w:rsidRPr="002C07DA" w14:paraId="79A15994" w14:textId="77777777" w:rsidTr="001522BA">
        <w:tc>
          <w:tcPr>
            <w:tcW w:w="6330" w:type="dxa"/>
            <w:tcBorders>
              <w:top w:val="nil"/>
              <w:left w:val="nil"/>
              <w:bottom w:val="nil"/>
              <w:right w:val="nil"/>
            </w:tcBorders>
          </w:tcPr>
          <w:p w14:paraId="1FC2E745" w14:textId="77777777" w:rsidR="001522BA" w:rsidRPr="002C07DA" w:rsidRDefault="001522BA" w:rsidP="001522B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14:paraId="132F01FC" w14:textId="77777777" w:rsidR="001522BA" w:rsidRPr="002C07DA" w:rsidRDefault="001522BA" w:rsidP="001522B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D6BD1B4" w14:textId="77777777" w:rsidR="001522BA" w:rsidRPr="002C07DA" w:rsidRDefault="001522BA" w:rsidP="001522B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C589FDB" w14:textId="77777777" w:rsidR="001522BA" w:rsidRPr="002C07DA" w:rsidRDefault="001522BA" w:rsidP="001522BA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F9A0F9" w14:textId="77777777" w:rsidR="001522BA" w:rsidRPr="002C07DA" w:rsidRDefault="001522BA" w:rsidP="001522BA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1522BA" w:rsidRPr="00690063" w14:paraId="25FD4374" w14:textId="77777777" w:rsidTr="001522BA">
        <w:trPr>
          <w:trHeight w:val="74"/>
        </w:trPr>
        <w:tc>
          <w:tcPr>
            <w:tcW w:w="6330" w:type="dxa"/>
            <w:tcBorders>
              <w:top w:val="nil"/>
              <w:left w:val="nil"/>
              <w:bottom w:val="nil"/>
              <w:right w:val="nil"/>
            </w:tcBorders>
          </w:tcPr>
          <w:p w14:paraId="3DF67CF9" w14:textId="77777777" w:rsidR="001522BA" w:rsidRPr="00690063" w:rsidRDefault="001522BA" w:rsidP="001522B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00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หนี้สินที่ไม่ได้ปันส่วน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14:paraId="34254030" w14:textId="77777777" w:rsidR="001522BA" w:rsidRPr="00690063" w:rsidRDefault="001522BA" w:rsidP="001522B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41C4237" w14:textId="77777777" w:rsidR="001522BA" w:rsidRPr="005A7941" w:rsidRDefault="004361DA" w:rsidP="001522B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="00C63ED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B24E41E" w14:textId="77777777" w:rsidR="001522BA" w:rsidRPr="005A7941" w:rsidRDefault="001522BA" w:rsidP="001522BA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15005D9" w14:textId="77777777" w:rsidR="001522BA" w:rsidRPr="005A7941" w:rsidRDefault="004361DA" w:rsidP="001522BA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1522B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</w:tbl>
    <w:p w14:paraId="00118918" w14:textId="77777777" w:rsidR="00D54941" w:rsidRPr="00E91DB3" w:rsidRDefault="00D54941" w:rsidP="00E91DB3">
      <w:pPr>
        <w:rPr>
          <w:rFonts w:ascii="Angsana New" w:hAnsi="Angsana New"/>
          <w:sz w:val="24"/>
          <w:szCs w:val="24"/>
        </w:rPr>
      </w:pPr>
    </w:p>
    <w:p w14:paraId="3D88C8F7" w14:textId="77777777" w:rsidR="00C93EC3" w:rsidRDefault="00C9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BC509ED" w14:textId="1FC401E1" w:rsidR="009079D4" w:rsidRPr="009558B2" w:rsidRDefault="009079D4" w:rsidP="00C93EC3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0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9558B2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  <w:r w:rsidRPr="009558B2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111AA963" w14:textId="77777777" w:rsidR="006E307B" w:rsidRPr="00895EB0" w:rsidRDefault="006E307B" w:rsidP="006E307B">
      <w:pPr>
        <w:rPr>
          <w:rFonts w:ascii="Angsana New" w:hAnsi="Angsana New"/>
          <w:sz w:val="24"/>
          <w:szCs w:val="24"/>
        </w:rPr>
      </w:pPr>
    </w:p>
    <w:p w14:paraId="46E0E560" w14:textId="77777777" w:rsidR="009079D4" w:rsidRPr="00DB4313" w:rsidRDefault="009079D4" w:rsidP="00BF0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pacing w:val="-6"/>
          <w:sz w:val="30"/>
          <w:szCs w:val="30"/>
          <w:lang w:eastAsia="th-TH"/>
        </w:rPr>
      </w:pPr>
      <w:r w:rsidRPr="00DB4313">
        <w:rPr>
          <w:rFonts w:ascii="Angsana New" w:hAnsi="Angsana New"/>
          <w:snapToGrid w:val="0"/>
          <w:color w:val="000000"/>
          <w:spacing w:val="-6"/>
          <w:sz w:val="30"/>
          <w:szCs w:val="30"/>
          <w:cs/>
          <w:lang w:eastAsia="th-TH"/>
        </w:rPr>
        <w:t>กลุ่มบริษัทดำเนินธุรกิจ</w:t>
      </w:r>
      <w:r w:rsidR="00227147" w:rsidRPr="00DB4313">
        <w:rPr>
          <w:rFonts w:ascii="Angsana New" w:hAnsi="Angsana New" w:hint="cs"/>
          <w:snapToGrid w:val="0"/>
          <w:color w:val="000000"/>
          <w:spacing w:val="-6"/>
          <w:sz w:val="30"/>
          <w:szCs w:val="30"/>
          <w:cs/>
          <w:lang w:eastAsia="th-TH"/>
        </w:rPr>
        <w:t>ส่วนใหญ่</w:t>
      </w:r>
      <w:r w:rsidRPr="00DB4313">
        <w:rPr>
          <w:rFonts w:ascii="Angsana New" w:hAnsi="Angsana New"/>
          <w:snapToGrid w:val="0"/>
          <w:color w:val="000000"/>
          <w:spacing w:val="-6"/>
          <w:sz w:val="30"/>
          <w:szCs w:val="30"/>
          <w:cs/>
          <w:lang w:eastAsia="th-TH"/>
        </w:rPr>
        <w:t>ในประเ</w:t>
      </w:r>
      <w:r w:rsidR="00BF00CA" w:rsidRPr="00DB4313">
        <w:rPr>
          <w:rFonts w:ascii="Angsana New" w:hAnsi="Angsana New"/>
          <w:snapToGrid w:val="0"/>
          <w:color w:val="000000"/>
          <w:spacing w:val="-6"/>
          <w:sz w:val="30"/>
          <w:szCs w:val="30"/>
          <w:cs/>
          <w:lang w:eastAsia="th-TH"/>
        </w:rPr>
        <w:t>ทศ</w:t>
      </w:r>
      <w:r w:rsidR="00944C9C" w:rsidRPr="00DB4313">
        <w:rPr>
          <w:rFonts w:ascii="Angsana New" w:hAnsi="Angsana New" w:hint="cs"/>
          <w:snapToGrid w:val="0"/>
          <w:color w:val="000000"/>
          <w:spacing w:val="-6"/>
          <w:sz w:val="30"/>
          <w:szCs w:val="30"/>
          <w:cs/>
          <w:lang w:eastAsia="th-TH"/>
        </w:rPr>
        <w:t>ไทย</w:t>
      </w:r>
      <w:r w:rsidR="00227147" w:rsidRPr="00DB4313">
        <w:rPr>
          <w:rFonts w:ascii="Angsana New" w:hAnsi="Angsana New" w:hint="cs"/>
          <w:snapToGrid w:val="0"/>
          <w:color w:val="000000"/>
          <w:spacing w:val="-6"/>
          <w:sz w:val="30"/>
          <w:szCs w:val="30"/>
          <w:cs/>
          <w:lang w:eastAsia="th-TH"/>
        </w:rPr>
        <w:t xml:space="preserve"> </w:t>
      </w:r>
      <w:r w:rsidRPr="00DB4313">
        <w:rPr>
          <w:rFonts w:ascii="Angsana New" w:hAnsi="Angsana New" w:hint="cs"/>
          <w:snapToGrid w:val="0"/>
          <w:color w:val="000000"/>
          <w:spacing w:val="-6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3CCC665F" w14:textId="77777777" w:rsidR="009558B2" w:rsidRPr="00DB4313" w:rsidRDefault="009558B2" w:rsidP="00BF0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088023D4" w14:textId="77777777" w:rsidR="007F526A" w:rsidRDefault="007F526A" w:rsidP="00C93EC3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0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581C8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  <w:r w:rsidRPr="00581C85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36EB4346" w14:textId="77777777" w:rsidR="00BF00CA" w:rsidRPr="00BC400E" w:rsidRDefault="00BF00CA" w:rsidP="00BC400E">
      <w:pPr>
        <w:pStyle w:val="a"/>
        <w:tabs>
          <w:tab w:val="clear" w:pos="1080"/>
        </w:tabs>
        <w:spacing w:line="240" w:lineRule="atLeast"/>
        <w:ind w:left="540" w:hanging="540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7A80A44D" w14:textId="77777777" w:rsidR="007F526A" w:rsidRDefault="007F526A" w:rsidP="00D65638">
      <w:pPr>
        <w:ind w:left="540"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EA7FDE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รายได้จากลูกค้า</w:t>
      </w:r>
      <w:r w:rsidR="00823866" w:rsidRPr="00EA7FDE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หน่วยงานราชการและรัฐวิสาหกิจจาก</w:t>
      </w:r>
      <w:r w:rsidR="002631D7" w:rsidRPr="00EA7FDE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ทุก</w:t>
      </w:r>
      <w:r w:rsidR="00823866" w:rsidRPr="00EA7FDE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ส่วนงาน</w:t>
      </w:r>
      <w:r w:rsidRPr="00EA7FDE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ของกลุ่มบริษัท</w:t>
      </w:r>
      <w:r w:rsidR="002631D7" w:rsidRPr="00EA7FDE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EA7FDE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เป็นเงิ</w:t>
      </w:r>
      <w:r w:rsidRPr="006B4AB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นประมาณ</w:t>
      </w:r>
      <w:r w:rsidR="00382919" w:rsidRPr="006B4AB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E82DAF" w:rsidRPr="00E82DA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8</w:t>
      </w:r>
      <w:r w:rsidR="00D32D6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,</w:t>
      </w:r>
      <w:r w:rsidR="004361DA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1</w:t>
      </w:r>
      <w:r w:rsidR="00CC5A41" w:rsidRPr="00CC5A4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6</w:t>
      </w:r>
      <w:r w:rsidR="004361DA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0</w:t>
      </w:r>
      <w:r w:rsidRPr="006B4AB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6B4AB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ล้านบาท </w:t>
      </w:r>
      <w:r w:rsidRPr="006B4AB8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>(</w:t>
      </w:r>
      <w:r w:rsidR="00CC5A41" w:rsidRPr="00CC5A41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2562</w:t>
      </w:r>
      <w:r w:rsidRPr="006B4AB8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: </w:t>
      </w:r>
      <w:r w:rsidR="00CC5A41" w:rsidRPr="00CC5A41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7</w:t>
      </w:r>
      <w:r w:rsidR="00596B84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,</w:t>
      </w:r>
      <w:r w:rsidR="00E82DAF" w:rsidRPr="00E82DAF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9</w:t>
      </w:r>
      <w:r w:rsidR="00CC5A41" w:rsidRPr="00CC5A41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54</w:t>
      </w:r>
      <w:r w:rsidRPr="006B4AB8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 </w:t>
      </w:r>
      <w:r w:rsidRPr="006B4AB8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>ล้านบาท)</w:t>
      </w:r>
      <w:r w:rsidRPr="006B4AB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จากรายได้รวมของกลุ่มบริษัท</w:t>
      </w:r>
    </w:p>
    <w:p w14:paraId="342C0FF1" w14:textId="77777777" w:rsidR="00053250" w:rsidRPr="00BC400E" w:rsidRDefault="00053250" w:rsidP="00BC400E">
      <w:pPr>
        <w:pStyle w:val="a"/>
        <w:tabs>
          <w:tab w:val="clear" w:pos="1080"/>
        </w:tabs>
        <w:spacing w:line="240" w:lineRule="atLeast"/>
        <w:ind w:left="540" w:hanging="540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196C4EAB" w14:textId="77777777" w:rsidR="00037809" w:rsidRPr="000E0C90" w:rsidRDefault="00037809" w:rsidP="00C93EC3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0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0E0C90">
        <w:rPr>
          <w:rFonts w:ascii="Angsana New" w:hAnsi="Angsana New"/>
          <w:b/>
          <w:bCs/>
          <w:i/>
          <w:iCs/>
          <w:sz w:val="30"/>
          <w:szCs w:val="30"/>
          <w:cs/>
        </w:rPr>
        <w:t>ยอดคงเหลือของสัญญา</w:t>
      </w:r>
    </w:p>
    <w:p w14:paraId="6B12BFD9" w14:textId="37B70B99" w:rsidR="00037809" w:rsidRDefault="00037809" w:rsidP="00BC400E">
      <w:pPr>
        <w:pStyle w:val="a"/>
        <w:tabs>
          <w:tab w:val="clear" w:pos="1080"/>
        </w:tabs>
        <w:spacing w:line="240" w:lineRule="atLeast"/>
        <w:ind w:left="540" w:hanging="540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36955457" w14:textId="77777777" w:rsidR="00C93EC3" w:rsidRPr="00950FD8" w:rsidRDefault="00C93EC3" w:rsidP="00C9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  <w:lang w:val="en-AU"/>
        </w:rPr>
      </w:pPr>
      <w:r w:rsidRPr="00950FD8">
        <w:rPr>
          <w:rFonts w:ascii="Angsana New" w:hAnsi="Angsana New"/>
          <w:sz w:val="30"/>
          <w:szCs w:val="30"/>
          <w:cs/>
          <w:lang w:val="en-AU"/>
        </w:rPr>
        <w:t>สินทรัพย์ที่เกิดจากสัญญา</w:t>
      </w:r>
      <w:r w:rsidRPr="00950FD8">
        <w:rPr>
          <w:rFonts w:ascii="Angsana New" w:hAnsi="Angsana New" w:hint="cs"/>
          <w:sz w:val="30"/>
          <w:szCs w:val="30"/>
          <w:cs/>
          <w:lang w:val="en-AU"/>
        </w:rPr>
        <w:t>โดยส่วนใหญ่</w:t>
      </w:r>
      <w:r w:rsidRPr="00950FD8">
        <w:rPr>
          <w:rFonts w:ascii="Angsana New" w:hAnsi="Angsana New"/>
          <w:sz w:val="30"/>
          <w:szCs w:val="30"/>
          <w:cs/>
          <w:lang w:val="en-AU"/>
        </w:rPr>
        <w:t>แสดงถึงสิทธิของกลุ่มบริษัท</w:t>
      </w:r>
      <w:r w:rsidRPr="00950FD8">
        <w:rPr>
          <w:rFonts w:ascii="Angsana New" w:hAnsi="Angsana New"/>
          <w:sz w:val="30"/>
          <w:szCs w:val="30"/>
          <w:lang w:val="en-AU"/>
        </w:rPr>
        <w:t>/</w:t>
      </w:r>
      <w:r w:rsidRPr="00950FD8">
        <w:rPr>
          <w:rFonts w:ascii="Angsana New" w:hAnsi="Angsana New"/>
          <w:sz w:val="30"/>
          <w:szCs w:val="30"/>
          <w:cs/>
          <w:lang w:val="en-AU"/>
        </w:rPr>
        <w:t>บริษัทในการได้รับสิ่งตอบแทน เพื่อเป็นการแลกเปลี่ยนกับงานที่ทำเสร็จ แต่ยังไม่ได้เรียกชำระ ณ วันที่รายงาน สินทรัพย์ที่เกิดจากสัญญาจะโอนไปเป็นลูกหนี้เมื่อ</w:t>
      </w:r>
      <w:r w:rsidRPr="007D7D34">
        <w:rPr>
          <w:rFonts w:ascii="Angsana New" w:hAnsi="Angsana New"/>
          <w:sz w:val="30"/>
          <w:szCs w:val="30"/>
          <w:cs/>
        </w:rPr>
        <w:t>กลุ่ม</w:t>
      </w:r>
      <w:r w:rsidRPr="00950FD8">
        <w:rPr>
          <w:rFonts w:ascii="Angsana New" w:hAnsi="Angsana New"/>
          <w:sz w:val="30"/>
          <w:szCs w:val="30"/>
          <w:cs/>
          <w:lang w:val="en-AU"/>
        </w:rPr>
        <w:t>บริษัท</w:t>
      </w:r>
      <w:r w:rsidRPr="00950FD8">
        <w:rPr>
          <w:rFonts w:ascii="Angsana New" w:hAnsi="Angsana New"/>
          <w:sz w:val="30"/>
          <w:szCs w:val="30"/>
          <w:lang w:val="en-AU"/>
        </w:rPr>
        <w:t>/</w:t>
      </w:r>
      <w:r w:rsidRPr="00950FD8">
        <w:rPr>
          <w:rFonts w:ascii="Angsana New" w:hAnsi="Angsana New"/>
          <w:sz w:val="30"/>
          <w:szCs w:val="30"/>
          <w:cs/>
          <w:lang w:val="en-AU"/>
        </w:rPr>
        <w:t>บริษัท</w:t>
      </w:r>
      <w:r w:rsidRPr="00950FD8">
        <w:rPr>
          <w:rFonts w:ascii="Angsana New" w:hAnsi="Angsana New" w:hint="cs"/>
          <w:sz w:val="30"/>
          <w:szCs w:val="30"/>
          <w:cs/>
          <w:lang w:val="en-AU"/>
        </w:rPr>
        <w:t>มี</w:t>
      </w:r>
      <w:r w:rsidRPr="00950FD8">
        <w:rPr>
          <w:rFonts w:ascii="Angsana New" w:hAnsi="Angsana New"/>
          <w:sz w:val="30"/>
          <w:szCs w:val="30"/>
          <w:cs/>
          <w:lang w:val="en-AU"/>
        </w:rPr>
        <w:t>สิทธิในการได้รับสิ่งตอบแทน</w:t>
      </w:r>
      <w:r w:rsidRPr="00950FD8">
        <w:rPr>
          <w:rFonts w:ascii="Angsana New" w:hAnsi="Angsana New" w:hint="cs"/>
          <w:sz w:val="30"/>
          <w:szCs w:val="30"/>
          <w:cs/>
          <w:lang w:val="en-AU"/>
        </w:rPr>
        <w:t>โดยไม่มีเงื่อนไข</w:t>
      </w:r>
      <w:r w:rsidRPr="00950FD8">
        <w:rPr>
          <w:rFonts w:ascii="Angsana New" w:hAnsi="Angsana New"/>
          <w:sz w:val="30"/>
          <w:szCs w:val="30"/>
          <w:cs/>
          <w:lang w:val="en-AU"/>
        </w:rPr>
        <w:t xml:space="preserve"> ซึ่งโดย</w:t>
      </w:r>
      <w:r w:rsidRPr="00950FD8">
        <w:rPr>
          <w:rFonts w:ascii="Angsana New" w:hAnsi="Angsana New" w:hint="cs"/>
          <w:sz w:val="30"/>
          <w:szCs w:val="30"/>
          <w:cs/>
          <w:lang w:val="en-AU"/>
        </w:rPr>
        <w:t>ทั่วไป</w:t>
      </w:r>
      <w:r w:rsidRPr="00950FD8">
        <w:rPr>
          <w:rFonts w:ascii="Angsana New" w:hAnsi="Angsana New"/>
          <w:sz w:val="30"/>
          <w:szCs w:val="30"/>
          <w:cs/>
          <w:lang w:val="en-AU"/>
        </w:rPr>
        <w:t xml:space="preserve">เกิดขึ้นเมื่อออกใบแจ้งหนี้ </w:t>
      </w:r>
    </w:p>
    <w:p w14:paraId="19D15564" w14:textId="77777777" w:rsidR="00C93EC3" w:rsidRPr="00C93EC3" w:rsidRDefault="00C93EC3" w:rsidP="00C93EC3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0EC59142" w14:textId="77777777" w:rsidR="00C93EC3" w:rsidRPr="00950FD8" w:rsidRDefault="00C93EC3" w:rsidP="00C9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  <w:lang w:val="en-AU"/>
        </w:rPr>
      </w:pPr>
      <w:r w:rsidRPr="00950FD8">
        <w:rPr>
          <w:rFonts w:ascii="Angsana New" w:hAnsi="Angsana New"/>
          <w:sz w:val="30"/>
          <w:szCs w:val="30"/>
          <w:cs/>
          <w:lang w:val="en-AU"/>
        </w:rPr>
        <w:t>หนี้สินที่เกิดจากสัญญา</w:t>
      </w:r>
      <w:r w:rsidRPr="00950FD8">
        <w:rPr>
          <w:rFonts w:ascii="Angsana New" w:hAnsi="Angsana New" w:hint="cs"/>
          <w:sz w:val="30"/>
          <w:szCs w:val="30"/>
          <w:cs/>
          <w:lang w:val="en-AU"/>
        </w:rPr>
        <w:t>โดยส่วนใหญ่</w:t>
      </w:r>
      <w:r w:rsidRPr="00950FD8">
        <w:rPr>
          <w:rFonts w:ascii="Angsana New" w:hAnsi="Angsana New"/>
          <w:sz w:val="30"/>
          <w:szCs w:val="30"/>
          <w:cs/>
          <w:lang w:val="en-AU"/>
        </w:rPr>
        <w:t>เกิดจากสิ่งตอบแทนที่ได้รับล่วงหน้าจากลูกค้า</w:t>
      </w:r>
      <w:r w:rsidRPr="00950FD8">
        <w:rPr>
          <w:rFonts w:ascii="Angsana New" w:hAnsi="Angsana New" w:hint="cs"/>
          <w:sz w:val="30"/>
          <w:szCs w:val="30"/>
          <w:cs/>
          <w:lang w:val="en-AU"/>
        </w:rPr>
        <w:t xml:space="preserve"> โดย</w:t>
      </w:r>
      <w:r w:rsidRPr="00950FD8">
        <w:rPr>
          <w:rFonts w:ascii="Angsana New" w:hAnsi="Angsana New"/>
          <w:sz w:val="30"/>
          <w:szCs w:val="30"/>
          <w:cs/>
          <w:lang w:val="en-AU"/>
        </w:rPr>
        <w:t>กลุ่มบริษัท</w:t>
      </w:r>
      <w:r w:rsidRPr="00950FD8">
        <w:rPr>
          <w:rFonts w:ascii="Angsana New" w:hAnsi="Angsana New"/>
          <w:sz w:val="30"/>
          <w:szCs w:val="30"/>
          <w:lang w:val="en-AU"/>
        </w:rPr>
        <w:t>/</w:t>
      </w:r>
      <w:r w:rsidRPr="00950FD8">
        <w:rPr>
          <w:rFonts w:ascii="Angsana New" w:hAnsi="Angsana New"/>
          <w:sz w:val="30"/>
          <w:szCs w:val="30"/>
          <w:cs/>
          <w:lang w:val="en-AU"/>
        </w:rPr>
        <w:t>บริษัท</w:t>
      </w:r>
      <w:r w:rsidRPr="00950FD8">
        <w:rPr>
          <w:rFonts w:ascii="Angsana New" w:hAnsi="Angsana New" w:hint="cs"/>
          <w:sz w:val="30"/>
          <w:szCs w:val="30"/>
          <w:cs/>
          <w:lang w:val="en-AU"/>
        </w:rPr>
        <w:t>จะรับรู้หนี้สินที่เกิดจากสัญญาดังกล่าวเป็นรายได้เมื่อส่งมอบการควบคุมสินค้าให้กับลูกค้า และสิ่งตอบแทนที่ได้รับ</w:t>
      </w:r>
      <w:r>
        <w:rPr>
          <w:rFonts w:ascii="Angsana New" w:hAnsi="Angsana New"/>
          <w:sz w:val="30"/>
          <w:szCs w:val="30"/>
          <w:cs/>
          <w:lang w:val="en-AU"/>
        </w:rPr>
        <w:br/>
      </w:r>
      <w:r w:rsidRPr="00950FD8">
        <w:rPr>
          <w:rFonts w:ascii="Angsana New" w:hAnsi="Angsana New" w:hint="cs"/>
          <w:sz w:val="30"/>
          <w:szCs w:val="30"/>
          <w:cs/>
          <w:lang w:val="en-AU"/>
        </w:rPr>
        <w:t>ซึ่งปันส่วนให้การบริการรับประกันสินค้าเพิ่มเติมที่ยังให้บริการไม่เสร็จสิ้น โดยจะรับรู้เป็นรายได้ด้วยวิธีเส้นตรงตลอดระยะเวลาการให้บริการรับประกันสินค้าเพิ่มเติมนั้น</w:t>
      </w:r>
    </w:p>
    <w:p w14:paraId="0444C886" w14:textId="1DE64164" w:rsidR="00C93EC3" w:rsidRDefault="00C93EC3" w:rsidP="00BC400E">
      <w:pPr>
        <w:pStyle w:val="a"/>
        <w:tabs>
          <w:tab w:val="clear" w:pos="1080"/>
        </w:tabs>
        <w:spacing w:line="240" w:lineRule="atLeast"/>
        <w:ind w:left="540" w:hanging="540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4956DDD8" w14:textId="1F1C7613" w:rsidR="00CD117F" w:rsidRPr="00210095" w:rsidRDefault="00CD117F" w:rsidP="00C9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CD117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C5A41" w:rsidRPr="00CC5A41">
        <w:rPr>
          <w:rFonts w:ascii="Angsana New" w:hAnsi="Angsana New"/>
          <w:sz w:val="30"/>
          <w:szCs w:val="30"/>
        </w:rPr>
        <w:t>3</w:t>
      </w:r>
      <w:r w:rsidR="004361DA">
        <w:rPr>
          <w:rFonts w:ascii="Angsana New" w:hAnsi="Angsana New"/>
          <w:sz w:val="30"/>
          <w:szCs w:val="30"/>
        </w:rPr>
        <w:t>1</w:t>
      </w:r>
      <w:r w:rsidRPr="00CD117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C5A41" w:rsidRPr="00CC5A41">
        <w:rPr>
          <w:rFonts w:ascii="Angsana New" w:hAnsi="Angsana New"/>
          <w:sz w:val="30"/>
          <w:szCs w:val="30"/>
        </w:rPr>
        <w:t>2562</w:t>
      </w:r>
      <w:r w:rsidRPr="00CD117F">
        <w:rPr>
          <w:rFonts w:ascii="Angsana New" w:hAnsi="Angsana New"/>
          <w:sz w:val="30"/>
          <w:szCs w:val="30"/>
        </w:rPr>
        <w:t xml:space="preserve"> </w:t>
      </w:r>
      <w:r w:rsidRPr="00CD117F">
        <w:rPr>
          <w:rFonts w:ascii="Angsana New" w:hAnsi="Angsana New"/>
          <w:sz w:val="30"/>
          <w:szCs w:val="30"/>
          <w:cs/>
        </w:rPr>
        <w:t>กลุ่มบริษัทและบริษัทมี</w:t>
      </w:r>
      <w:r w:rsidRPr="00CD117F">
        <w:rPr>
          <w:rFonts w:ascii="Angsana New" w:hAnsi="Angsana New" w:hint="cs"/>
          <w:sz w:val="30"/>
          <w:szCs w:val="30"/>
          <w:cs/>
        </w:rPr>
        <w:t>หนี้สินที่เกิดจากสัญญา</w:t>
      </w:r>
      <w:r w:rsidRPr="00CD117F">
        <w:rPr>
          <w:rFonts w:ascii="Angsana New" w:hAnsi="Angsana New"/>
          <w:sz w:val="30"/>
          <w:szCs w:val="30"/>
          <w:cs/>
        </w:rPr>
        <w:t xml:space="preserve">ที่ยังปฏิบัติไม่เสร็จสิ้นของสัญญาที่ทำกับลูกค้าจำนวน </w:t>
      </w:r>
      <w:r w:rsidR="00CC5A41" w:rsidRPr="00CC5A41">
        <w:rPr>
          <w:rFonts w:ascii="Angsana New" w:hAnsi="Angsana New"/>
          <w:sz w:val="30"/>
          <w:szCs w:val="30"/>
        </w:rPr>
        <w:t>5</w:t>
      </w:r>
      <w:r w:rsidR="004361DA">
        <w:rPr>
          <w:rFonts w:ascii="Angsana New" w:hAnsi="Angsana New"/>
          <w:sz w:val="30"/>
          <w:szCs w:val="30"/>
        </w:rPr>
        <w:t>1</w:t>
      </w:r>
      <w:r w:rsidR="00CC5A41" w:rsidRPr="00CC5A41">
        <w:rPr>
          <w:rFonts w:ascii="Angsana New" w:hAnsi="Angsana New"/>
          <w:sz w:val="30"/>
          <w:szCs w:val="30"/>
        </w:rPr>
        <w:t>7</w:t>
      </w:r>
      <w:r w:rsidRPr="00CD117F">
        <w:rPr>
          <w:rFonts w:ascii="Angsana New" w:hAnsi="Angsana New"/>
          <w:sz w:val="30"/>
          <w:szCs w:val="30"/>
        </w:rPr>
        <w:t xml:space="preserve"> </w:t>
      </w:r>
      <w:r w:rsidRPr="00CD117F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A92A79">
        <w:rPr>
          <w:rFonts w:ascii="Angsana New" w:hAnsi="Angsana New"/>
          <w:sz w:val="30"/>
          <w:szCs w:val="30"/>
          <w:cs/>
        </w:rPr>
        <w:t xml:space="preserve">และ </w:t>
      </w:r>
      <w:r w:rsidR="004361DA">
        <w:rPr>
          <w:rFonts w:ascii="Angsana New" w:hAnsi="Angsana New"/>
          <w:sz w:val="30"/>
          <w:szCs w:val="30"/>
        </w:rPr>
        <w:t>10</w:t>
      </w:r>
      <w:r w:rsidR="00CC5A41" w:rsidRPr="00CC5A41">
        <w:rPr>
          <w:rFonts w:ascii="Angsana New" w:hAnsi="Angsana New"/>
          <w:sz w:val="30"/>
          <w:szCs w:val="30"/>
        </w:rPr>
        <w:t>6</w:t>
      </w:r>
      <w:r w:rsidRPr="00A92A79">
        <w:rPr>
          <w:rFonts w:ascii="Angsana New" w:hAnsi="Angsana New"/>
          <w:sz w:val="30"/>
          <w:szCs w:val="30"/>
        </w:rPr>
        <w:t xml:space="preserve"> </w:t>
      </w:r>
      <w:r w:rsidRPr="00A92A79">
        <w:rPr>
          <w:rFonts w:ascii="Angsana New" w:hAnsi="Angsana New"/>
          <w:sz w:val="30"/>
          <w:szCs w:val="30"/>
          <w:cs/>
        </w:rPr>
        <w:t>ล้านบาท ตามลำดับ ซึ่งกลุ่มบริษัทและบริษัท</w:t>
      </w:r>
      <w:r w:rsidRPr="00A92A79">
        <w:rPr>
          <w:rFonts w:ascii="Angsana New" w:hAnsi="Angsana New" w:hint="cs"/>
          <w:sz w:val="30"/>
          <w:szCs w:val="30"/>
          <w:cs/>
        </w:rPr>
        <w:t>ได้</w:t>
      </w:r>
      <w:r w:rsidRPr="00A92A79">
        <w:rPr>
          <w:rFonts w:ascii="Angsana New" w:hAnsi="Angsana New"/>
          <w:sz w:val="30"/>
          <w:szCs w:val="30"/>
          <w:cs/>
        </w:rPr>
        <w:t>รับรู้รายได้</w:t>
      </w:r>
      <w:r w:rsidRPr="00A92A79">
        <w:rPr>
          <w:rFonts w:ascii="Angsana New" w:hAnsi="Angsana New" w:hint="cs"/>
          <w:sz w:val="30"/>
          <w:szCs w:val="30"/>
          <w:cs/>
        </w:rPr>
        <w:t>ระหว่างปี</w:t>
      </w:r>
      <w:r w:rsidR="00331A2C">
        <w:rPr>
          <w:rFonts w:ascii="Angsana New" w:hAnsi="Angsana New"/>
          <w:sz w:val="30"/>
          <w:szCs w:val="30"/>
        </w:rPr>
        <w:t xml:space="preserve"> 2563 </w:t>
      </w:r>
      <w:r w:rsidR="00331A2C">
        <w:rPr>
          <w:rFonts w:ascii="Angsana New" w:hAnsi="Angsana New"/>
          <w:sz w:val="30"/>
          <w:szCs w:val="30"/>
        </w:rPr>
        <w:br/>
      </w:r>
      <w:r w:rsidRPr="00A92A79">
        <w:rPr>
          <w:rFonts w:ascii="Angsana New" w:hAnsi="Angsana New" w:hint="cs"/>
          <w:sz w:val="30"/>
          <w:szCs w:val="30"/>
          <w:cs/>
        </w:rPr>
        <w:t xml:space="preserve">จากยอดคงเหลือดังกล่าวเป็นจำนวนเงิน </w:t>
      </w:r>
      <w:r w:rsidR="00CC5A41" w:rsidRPr="00CC5A41">
        <w:rPr>
          <w:rFonts w:ascii="Angsana New" w:hAnsi="Angsana New"/>
          <w:sz w:val="30"/>
          <w:szCs w:val="30"/>
        </w:rPr>
        <w:t>264</w:t>
      </w:r>
      <w:r w:rsidRPr="00A92A79">
        <w:rPr>
          <w:rFonts w:ascii="Angsana New" w:hAnsi="Angsana New"/>
          <w:sz w:val="30"/>
          <w:szCs w:val="30"/>
        </w:rPr>
        <w:t xml:space="preserve"> </w:t>
      </w:r>
      <w:r w:rsidRPr="00A92A79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4361DA">
        <w:rPr>
          <w:rFonts w:ascii="Angsana New" w:hAnsi="Angsana New"/>
          <w:sz w:val="30"/>
          <w:szCs w:val="30"/>
        </w:rPr>
        <w:t>100</w:t>
      </w:r>
      <w:r w:rsidRPr="00A92A79">
        <w:rPr>
          <w:rFonts w:ascii="Angsana New" w:hAnsi="Angsana New"/>
          <w:sz w:val="30"/>
          <w:szCs w:val="30"/>
        </w:rPr>
        <w:t xml:space="preserve"> </w:t>
      </w:r>
      <w:r w:rsidRPr="00A92A79">
        <w:rPr>
          <w:rFonts w:ascii="Angsana New" w:hAnsi="Angsana New" w:hint="cs"/>
          <w:sz w:val="30"/>
          <w:szCs w:val="30"/>
          <w:cs/>
        </w:rPr>
        <w:t>ล้าน</w:t>
      </w:r>
      <w:r w:rsidRPr="00CD117F">
        <w:rPr>
          <w:rFonts w:ascii="Angsana New" w:hAnsi="Angsana New" w:hint="cs"/>
          <w:sz w:val="30"/>
          <w:szCs w:val="30"/>
          <w:cs/>
        </w:rPr>
        <w:t>บาท</w:t>
      </w:r>
      <w:r w:rsidR="002C07DA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14:paraId="2489849B" w14:textId="77777777" w:rsidR="00CD117F" w:rsidRPr="00BC400E" w:rsidRDefault="00CD117F" w:rsidP="00BC400E">
      <w:pPr>
        <w:pStyle w:val="a"/>
        <w:tabs>
          <w:tab w:val="clear" w:pos="1080"/>
        </w:tabs>
        <w:spacing w:line="240" w:lineRule="atLeast"/>
        <w:ind w:left="540" w:hanging="540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4AB0FFAE" w14:textId="77777777" w:rsidR="00AF0740" w:rsidRPr="00944C9C" w:rsidRDefault="00944C9C" w:rsidP="00C9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bookmarkStart w:id="3" w:name="_Hlk33330444"/>
      <w:r w:rsidRPr="00CA2A3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C5A41" w:rsidRPr="00CC5A41">
        <w:rPr>
          <w:rFonts w:ascii="Angsana New" w:hAnsi="Angsana New"/>
          <w:sz w:val="30"/>
          <w:szCs w:val="30"/>
        </w:rPr>
        <w:t>3</w:t>
      </w:r>
      <w:r w:rsidR="004361DA">
        <w:rPr>
          <w:rFonts w:ascii="Angsana New" w:hAnsi="Angsana New"/>
          <w:sz w:val="30"/>
          <w:szCs w:val="30"/>
        </w:rPr>
        <w:t>1</w:t>
      </w:r>
      <w:r w:rsidRPr="00CA2A34">
        <w:rPr>
          <w:rFonts w:ascii="Angsana New" w:hAnsi="Angsana New"/>
          <w:sz w:val="30"/>
          <w:szCs w:val="30"/>
        </w:rPr>
        <w:t xml:space="preserve"> </w:t>
      </w:r>
      <w:r w:rsidRPr="00CA2A3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C5A41" w:rsidRPr="00CC5A41">
        <w:rPr>
          <w:rFonts w:ascii="Angsana New" w:hAnsi="Angsana New"/>
          <w:sz w:val="30"/>
          <w:szCs w:val="30"/>
        </w:rPr>
        <w:t>2563</w:t>
      </w:r>
      <w:r w:rsidRPr="00CA2A34">
        <w:rPr>
          <w:rFonts w:ascii="Angsana New" w:hAnsi="Angsana New"/>
          <w:sz w:val="30"/>
          <w:szCs w:val="30"/>
        </w:rPr>
        <w:t xml:space="preserve"> </w:t>
      </w:r>
      <w:r w:rsidRPr="00CA2A34">
        <w:rPr>
          <w:rFonts w:ascii="Angsana New" w:hAnsi="Angsana New" w:hint="cs"/>
          <w:sz w:val="30"/>
          <w:szCs w:val="30"/>
          <w:cs/>
        </w:rPr>
        <w:t>กลุ่มบริษัทและบริษัทมีรายได้ที่คาดว่าจะรับรู้ในอนาคตจากภาระที่ยังปฏิบัติไม่เสร็จสิ้นเป็นจำนว</w:t>
      </w:r>
      <w:r w:rsidRPr="00BC106F">
        <w:rPr>
          <w:rFonts w:ascii="Angsana New" w:hAnsi="Angsana New" w:hint="cs"/>
          <w:sz w:val="30"/>
          <w:szCs w:val="30"/>
          <w:cs/>
        </w:rPr>
        <w:t>น</w:t>
      </w:r>
      <w:r w:rsidRPr="00745C4D">
        <w:rPr>
          <w:rFonts w:ascii="Angsana New" w:hAnsi="Angsana New" w:hint="cs"/>
          <w:sz w:val="30"/>
          <w:szCs w:val="30"/>
          <w:cs/>
        </w:rPr>
        <w:t xml:space="preserve">เงิน </w:t>
      </w:r>
      <w:r w:rsidR="00CC5A41" w:rsidRPr="00CC5A41">
        <w:rPr>
          <w:rFonts w:ascii="Angsana New" w:hAnsi="Angsana New"/>
          <w:sz w:val="30"/>
          <w:szCs w:val="30"/>
        </w:rPr>
        <w:t>6</w:t>
      </w:r>
      <w:r w:rsidR="003A2951" w:rsidRPr="00745C4D">
        <w:rPr>
          <w:rFonts w:ascii="Angsana New" w:hAnsi="Angsana New"/>
          <w:sz w:val="30"/>
          <w:szCs w:val="30"/>
        </w:rPr>
        <w:t>,</w:t>
      </w:r>
      <w:r w:rsidR="00CC5A41" w:rsidRPr="00CC5A41">
        <w:rPr>
          <w:rFonts w:ascii="Angsana New" w:hAnsi="Angsana New"/>
          <w:sz w:val="30"/>
          <w:szCs w:val="30"/>
        </w:rPr>
        <w:t>2</w:t>
      </w:r>
      <w:r w:rsidR="004361DA">
        <w:rPr>
          <w:rFonts w:ascii="Angsana New" w:hAnsi="Angsana New"/>
          <w:sz w:val="30"/>
          <w:szCs w:val="30"/>
        </w:rPr>
        <w:t>1</w:t>
      </w:r>
      <w:r w:rsidR="00E82DAF" w:rsidRPr="00E82DAF">
        <w:rPr>
          <w:rFonts w:ascii="Angsana New" w:hAnsi="Angsana New"/>
          <w:sz w:val="30"/>
          <w:szCs w:val="30"/>
        </w:rPr>
        <w:t>8</w:t>
      </w:r>
      <w:r w:rsidR="00703B51" w:rsidRPr="00745C4D">
        <w:rPr>
          <w:rFonts w:ascii="Angsana New" w:hAnsi="Angsana New"/>
          <w:sz w:val="30"/>
          <w:szCs w:val="30"/>
        </w:rPr>
        <w:t xml:space="preserve"> </w:t>
      </w:r>
      <w:r w:rsidR="00703B51" w:rsidRPr="00745C4D">
        <w:rPr>
          <w:rFonts w:ascii="Angsana New" w:hAnsi="Angsana New" w:hint="cs"/>
          <w:sz w:val="30"/>
          <w:szCs w:val="30"/>
          <w:cs/>
        </w:rPr>
        <w:t xml:space="preserve">ล้านบาท </w:t>
      </w:r>
      <w:bookmarkEnd w:id="3"/>
      <w:r w:rsidR="00703B51" w:rsidRPr="00745C4D">
        <w:rPr>
          <w:rFonts w:ascii="Angsana New" w:hAnsi="Angsana New" w:hint="cs"/>
          <w:sz w:val="30"/>
          <w:szCs w:val="30"/>
          <w:cs/>
        </w:rPr>
        <w:t>และ</w:t>
      </w:r>
      <w:r w:rsidR="003A2951" w:rsidRPr="00745C4D">
        <w:rPr>
          <w:rFonts w:ascii="Angsana New" w:hAnsi="Angsana New"/>
          <w:sz w:val="30"/>
          <w:szCs w:val="30"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</w:t>
      </w:r>
      <w:r w:rsidR="003A2951" w:rsidRPr="00745C4D">
        <w:rPr>
          <w:rFonts w:ascii="Angsana New" w:hAnsi="Angsana New"/>
          <w:sz w:val="30"/>
          <w:szCs w:val="30"/>
        </w:rPr>
        <w:t>,</w:t>
      </w:r>
      <w:r w:rsidR="00CC5A41" w:rsidRPr="00CC5A41">
        <w:rPr>
          <w:rFonts w:ascii="Angsana New" w:hAnsi="Angsana New"/>
          <w:sz w:val="30"/>
          <w:szCs w:val="30"/>
        </w:rPr>
        <w:t>365</w:t>
      </w:r>
      <w:r w:rsidRPr="00745C4D">
        <w:rPr>
          <w:rFonts w:ascii="Angsana New" w:hAnsi="Angsana New"/>
          <w:sz w:val="30"/>
          <w:szCs w:val="30"/>
        </w:rPr>
        <w:t xml:space="preserve"> </w:t>
      </w:r>
      <w:r w:rsidRPr="00745C4D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0E482F" w:rsidRPr="00745C4D">
        <w:rPr>
          <w:rFonts w:ascii="Angsana New" w:hAnsi="Angsana New" w:hint="cs"/>
          <w:sz w:val="30"/>
          <w:szCs w:val="30"/>
          <w:cs/>
        </w:rPr>
        <w:t xml:space="preserve"> </w:t>
      </w:r>
      <w:r w:rsidR="000E482F" w:rsidRPr="00745C4D">
        <w:rPr>
          <w:rFonts w:ascii="Angsana New" w:hAnsi="Angsana New"/>
          <w:sz w:val="30"/>
          <w:szCs w:val="30"/>
        </w:rPr>
        <w:t xml:space="preserve"> </w:t>
      </w:r>
      <w:r w:rsidR="00CA2A34" w:rsidRPr="00745C4D">
        <w:rPr>
          <w:rFonts w:ascii="Angsana New" w:hAnsi="Angsana New" w:hint="cs"/>
          <w:sz w:val="30"/>
          <w:szCs w:val="30"/>
          <w:cs/>
        </w:rPr>
        <w:t>ซึ่งคาดว่า</w:t>
      </w:r>
      <w:r w:rsidR="00703B51" w:rsidRPr="00745C4D">
        <w:rPr>
          <w:rFonts w:ascii="Angsana New" w:hAnsi="Angsana New" w:hint="cs"/>
          <w:sz w:val="30"/>
          <w:szCs w:val="30"/>
          <w:cs/>
        </w:rPr>
        <w:t>จะรับรู้เป็นรายได้</w:t>
      </w:r>
      <w:r w:rsidR="00CA2A34" w:rsidRPr="00745C4D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CC5A41" w:rsidRPr="00CC5A41">
        <w:rPr>
          <w:rFonts w:ascii="Angsana New" w:hAnsi="Angsana New"/>
          <w:sz w:val="30"/>
          <w:szCs w:val="30"/>
        </w:rPr>
        <w:t>2564</w:t>
      </w:r>
      <w:r w:rsidR="00CA2A34" w:rsidRPr="00745C4D">
        <w:rPr>
          <w:rFonts w:ascii="Angsana New" w:hAnsi="Angsana New"/>
          <w:sz w:val="30"/>
          <w:szCs w:val="30"/>
        </w:rPr>
        <w:t xml:space="preserve"> </w:t>
      </w:r>
      <w:r w:rsidR="000C43F9" w:rsidRPr="00745C4D">
        <w:rPr>
          <w:rFonts w:ascii="Angsana New" w:hAnsi="Angsana New" w:hint="cs"/>
          <w:sz w:val="30"/>
          <w:szCs w:val="30"/>
          <w:cs/>
        </w:rPr>
        <w:t>ถึง ปี</w:t>
      </w:r>
      <w:r w:rsidR="00CA2A34" w:rsidRPr="00745C4D">
        <w:rPr>
          <w:rFonts w:ascii="Angsana New" w:hAnsi="Angsana New"/>
          <w:sz w:val="30"/>
          <w:szCs w:val="30"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2566</w:t>
      </w:r>
    </w:p>
    <w:p w14:paraId="034D9A18" w14:textId="77777777" w:rsidR="007E2F4D" w:rsidRPr="00BC400E" w:rsidRDefault="007E2F4D" w:rsidP="00BC400E">
      <w:pPr>
        <w:pStyle w:val="a"/>
        <w:tabs>
          <w:tab w:val="clear" w:pos="1080"/>
        </w:tabs>
        <w:spacing w:line="240" w:lineRule="atLeast"/>
        <w:ind w:left="540" w:hanging="540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23290FAA" w14:textId="77777777" w:rsidR="00C93EC3" w:rsidRDefault="00C9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b/>
          <w:bCs/>
          <w:cs/>
        </w:rPr>
        <w:br w:type="page"/>
      </w:r>
    </w:p>
    <w:p w14:paraId="531D4310" w14:textId="1B839CF4" w:rsidR="00E37039" w:rsidRPr="00D50043" w:rsidRDefault="00E37039" w:rsidP="00E37039">
      <w:pPr>
        <w:pStyle w:val="Style1"/>
        <w:ind w:left="540" w:hanging="540"/>
        <w:rPr>
          <w:b/>
          <w:bCs/>
        </w:rPr>
      </w:pPr>
      <w:r w:rsidRPr="00D50043">
        <w:rPr>
          <w:rFonts w:hint="cs"/>
          <w:b/>
          <w:bCs/>
          <w:cs/>
        </w:rPr>
        <w:t>ค่าใช้จ่ายผลประโยชน์ของพนักงาน</w:t>
      </w:r>
    </w:p>
    <w:p w14:paraId="24A2AD6F" w14:textId="77777777" w:rsidR="00F91556" w:rsidRPr="00BC400E" w:rsidRDefault="00F91556" w:rsidP="00C17CFE">
      <w:pPr>
        <w:pStyle w:val="a"/>
        <w:tabs>
          <w:tab w:val="clear" w:pos="1080"/>
        </w:tabs>
        <w:spacing w:line="240" w:lineRule="atLeast"/>
        <w:ind w:left="540" w:hanging="540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30"/>
        <w:gridCol w:w="900"/>
        <w:gridCol w:w="1080"/>
        <w:gridCol w:w="236"/>
        <w:gridCol w:w="1023"/>
        <w:gridCol w:w="270"/>
        <w:gridCol w:w="991"/>
        <w:gridCol w:w="270"/>
        <w:gridCol w:w="990"/>
      </w:tblGrid>
      <w:tr w:rsidR="00651E83" w:rsidRPr="00E216F2" w14:paraId="2E24D9CA" w14:textId="77777777" w:rsidTr="004F15C6">
        <w:tc>
          <w:tcPr>
            <w:tcW w:w="3330" w:type="dxa"/>
            <w:shd w:val="clear" w:color="auto" w:fill="auto"/>
          </w:tcPr>
          <w:p w14:paraId="0FE44608" w14:textId="77777777" w:rsidR="00651E83" w:rsidRPr="00E216F2" w:rsidRDefault="00651E83" w:rsidP="008F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435F580E" w14:textId="77777777" w:rsidR="00651E83" w:rsidRPr="00E216F2" w:rsidRDefault="00651E83" w:rsidP="008F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39" w:type="dxa"/>
            <w:gridSpan w:val="3"/>
            <w:shd w:val="clear" w:color="auto" w:fill="auto"/>
          </w:tcPr>
          <w:p w14:paraId="3BC1DEF0" w14:textId="77777777" w:rsidR="00651E83" w:rsidRPr="00E216F2" w:rsidRDefault="00651E83" w:rsidP="008F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216F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7926C77" w14:textId="77777777" w:rsidR="00651E83" w:rsidRPr="00E216F2" w:rsidRDefault="00651E83" w:rsidP="008F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1" w:type="dxa"/>
            <w:gridSpan w:val="3"/>
            <w:shd w:val="clear" w:color="auto" w:fill="auto"/>
          </w:tcPr>
          <w:p w14:paraId="6757CB73" w14:textId="77777777" w:rsidR="00651E83" w:rsidRPr="00E216F2" w:rsidRDefault="00651E83" w:rsidP="008F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216F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1E83" w:rsidRPr="00E216F2" w14:paraId="00377712" w14:textId="77777777" w:rsidTr="004F15C6">
        <w:tc>
          <w:tcPr>
            <w:tcW w:w="3330" w:type="dxa"/>
            <w:shd w:val="clear" w:color="auto" w:fill="auto"/>
          </w:tcPr>
          <w:p w14:paraId="56C3DA25" w14:textId="77777777" w:rsidR="00651E83" w:rsidRPr="00E216F2" w:rsidRDefault="00651E83" w:rsidP="00EB4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3294AD63" w14:textId="77777777" w:rsidR="00651E83" w:rsidRPr="00651E83" w:rsidRDefault="00651E83" w:rsidP="00651E83">
            <w:pPr>
              <w:tabs>
                <w:tab w:val="clear" w:pos="680"/>
                <w:tab w:val="left" w:pos="540"/>
              </w:tabs>
              <w:ind w:left="-105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51E8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</w:tcPr>
          <w:p w14:paraId="0CCC70AE" w14:textId="77777777" w:rsidR="00651E83" w:rsidRPr="00543E7E" w:rsidRDefault="00CC5A41" w:rsidP="00EB486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1A0B8227" w14:textId="77777777" w:rsidR="00651E83" w:rsidRPr="00543E7E" w:rsidRDefault="00651E83" w:rsidP="00EB486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468CDBD3" w14:textId="77777777" w:rsidR="00651E83" w:rsidRPr="00543E7E" w:rsidRDefault="00CC5A41" w:rsidP="00EB486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24D9F656" w14:textId="77777777" w:rsidR="00651E83" w:rsidRPr="00DE2906" w:rsidRDefault="00651E83" w:rsidP="00EB4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58CBFC0F" w14:textId="77777777" w:rsidR="00651E83" w:rsidRPr="00543E7E" w:rsidRDefault="00CC5A41" w:rsidP="00EB486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491BBD8" w14:textId="77777777" w:rsidR="00651E83" w:rsidRPr="00543E7E" w:rsidRDefault="00651E83" w:rsidP="00EB486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5E012A2" w14:textId="77777777" w:rsidR="00651E83" w:rsidRPr="00543E7E" w:rsidRDefault="00CC5A41" w:rsidP="00EB486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51E83" w:rsidRPr="00E216F2" w14:paraId="25582223" w14:textId="77777777" w:rsidTr="004F15C6">
        <w:tc>
          <w:tcPr>
            <w:tcW w:w="3330" w:type="dxa"/>
            <w:shd w:val="clear" w:color="auto" w:fill="auto"/>
          </w:tcPr>
          <w:p w14:paraId="6ADF9313" w14:textId="77777777" w:rsidR="00651E83" w:rsidRPr="00E216F2" w:rsidRDefault="00651E83" w:rsidP="0057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E1A402F" w14:textId="77777777" w:rsidR="00651E83" w:rsidRPr="00E216F2" w:rsidRDefault="00651E83" w:rsidP="0057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701D0BBC" w14:textId="77777777" w:rsidR="00651E83" w:rsidRPr="00E216F2" w:rsidRDefault="00651E83" w:rsidP="0057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216F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96B84" w:rsidRPr="00E216F2" w14:paraId="5D5565EC" w14:textId="77777777" w:rsidTr="004F15C6">
        <w:tc>
          <w:tcPr>
            <w:tcW w:w="3330" w:type="dxa"/>
            <w:shd w:val="clear" w:color="auto" w:fill="auto"/>
          </w:tcPr>
          <w:p w14:paraId="41224F7D" w14:textId="77777777" w:rsidR="00596B84" w:rsidRPr="00E216F2" w:rsidRDefault="00596B84" w:rsidP="00596B8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>เงินเดือน ค่าแรง</w:t>
            </w:r>
            <w:r w:rsidRPr="00E216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>ค่าล่วงเวลาและโบนัส</w:t>
            </w:r>
          </w:p>
        </w:tc>
        <w:tc>
          <w:tcPr>
            <w:tcW w:w="900" w:type="dxa"/>
          </w:tcPr>
          <w:p w14:paraId="5C503FC8" w14:textId="77777777" w:rsidR="00596B84" w:rsidRDefault="00596B84" w:rsidP="00596B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DABBF8A" w14:textId="77777777" w:rsidR="00596B84" w:rsidRPr="00E216F2" w:rsidRDefault="00CC5A41" w:rsidP="00596B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EE103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01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10DFC97B" w14:textId="77777777" w:rsidR="00596B84" w:rsidRPr="00E216F2" w:rsidRDefault="00596B84" w:rsidP="00596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4413DEF" w14:textId="77777777" w:rsidR="00596B84" w:rsidRPr="00E216F2" w:rsidRDefault="00CC5A41" w:rsidP="00596B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96B8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625</w:t>
            </w:r>
          </w:p>
        </w:tc>
        <w:tc>
          <w:tcPr>
            <w:tcW w:w="270" w:type="dxa"/>
            <w:shd w:val="clear" w:color="auto" w:fill="auto"/>
          </w:tcPr>
          <w:p w14:paraId="05F1FA41" w14:textId="77777777" w:rsidR="00596B84" w:rsidRPr="00E216F2" w:rsidRDefault="00596B84" w:rsidP="00596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2F1A4FFA" w14:textId="77777777" w:rsidR="00596B84" w:rsidRPr="00E216F2" w:rsidRDefault="00CC5A41" w:rsidP="00596B8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374</w:t>
            </w:r>
          </w:p>
        </w:tc>
        <w:tc>
          <w:tcPr>
            <w:tcW w:w="270" w:type="dxa"/>
            <w:shd w:val="clear" w:color="auto" w:fill="auto"/>
          </w:tcPr>
          <w:p w14:paraId="1F7B04C9" w14:textId="77777777" w:rsidR="00596B84" w:rsidRPr="00E216F2" w:rsidRDefault="00596B84" w:rsidP="00596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D735A20" w14:textId="77777777" w:rsidR="00596B84" w:rsidRPr="00E216F2" w:rsidRDefault="00CC5A41" w:rsidP="00596B8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</w:p>
        </w:tc>
      </w:tr>
      <w:tr w:rsidR="00596B84" w:rsidRPr="00651E83" w14:paraId="0305ADB1" w14:textId="77777777" w:rsidTr="004F15C6">
        <w:tc>
          <w:tcPr>
            <w:tcW w:w="3330" w:type="dxa"/>
            <w:shd w:val="clear" w:color="auto" w:fill="auto"/>
          </w:tcPr>
          <w:p w14:paraId="303408F2" w14:textId="77777777" w:rsidR="00596B84" w:rsidRPr="00651E83" w:rsidRDefault="00596B84" w:rsidP="00596B84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51E83">
              <w:rPr>
                <w:rFonts w:ascii="Angsana New" w:hAnsi="Angsana New" w:hint="cs"/>
                <w:sz w:val="30"/>
                <w:szCs w:val="30"/>
                <w:cs/>
              </w:rPr>
              <w:t>ผลประโยชน์ตอบแทนระยะยาว</w:t>
            </w:r>
            <w:r w:rsidRPr="00651E83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651E83">
              <w:rPr>
                <w:rFonts w:ascii="Angsana New" w:hAnsi="Angsana New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900" w:type="dxa"/>
          </w:tcPr>
          <w:p w14:paraId="5747E934" w14:textId="77777777" w:rsidR="00596B84" w:rsidRPr="00651E83" w:rsidRDefault="00596B84" w:rsidP="00596B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  <w:p w14:paraId="7CCA600E" w14:textId="77777777" w:rsidR="00596B84" w:rsidRPr="00651E83" w:rsidRDefault="00CC5A41" w:rsidP="00596B84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D3F610" w14:textId="77777777" w:rsidR="00596B84" w:rsidRPr="00651E83" w:rsidRDefault="004361DA" w:rsidP="00596B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93C31E" w14:textId="77777777" w:rsidR="00596B84" w:rsidRPr="00651E83" w:rsidRDefault="00596B84" w:rsidP="00596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FB120C1" w14:textId="77777777" w:rsidR="00596B84" w:rsidRPr="00651E83" w:rsidRDefault="00CC5A41" w:rsidP="00596B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425133" w14:textId="77777777" w:rsidR="00596B84" w:rsidRPr="00651E83" w:rsidRDefault="00596B84" w:rsidP="00596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031D723" w14:textId="77777777" w:rsidR="00596B84" w:rsidRPr="00651E83" w:rsidRDefault="00CC5A41" w:rsidP="00596B8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1729BD" w14:textId="77777777" w:rsidR="00596B84" w:rsidRPr="00651E83" w:rsidRDefault="00596B84" w:rsidP="00596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A91133" w14:textId="77777777" w:rsidR="00596B84" w:rsidRPr="00651E83" w:rsidRDefault="004361DA" w:rsidP="00596B8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596B84" w:rsidRPr="00E216F2" w14:paraId="3F14B79C" w14:textId="77777777" w:rsidTr="004F15C6">
        <w:tc>
          <w:tcPr>
            <w:tcW w:w="3330" w:type="dxa"/>
            <w:shd w:val="clear" w:color="auto" w:fill="auto"/>
          </w:tcPr>
          <w:p w14:paraId="0BE522D1" w14:textId="77777777" w:rsidR="00596B84" w:rsidRPr="00E216F2" w:rsidRDefault="00596B84" w:rsidP="00596B8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>สวัสดิการ</w:t>
            </w:r>
          </w:p>
        </w:tc>
        <w:tc>
          <w:tcPr>
            <w:tcW w:w="900" w:type="dxa"/>
          </w:tcPr>
          <w:p w14:paraId="7075524A" w14:textId="77777777" w:rsidR="00596B84" w:rsidRDefault="00596B84" w:rsidP="00596B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FE2D1B7" w14:textId="77777777" w:rsidR="00596B84" w:rsidRPr="00E216F2" w:rsidRDefault="00E82DAF" w:rsidP="00596B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B943951" w14:textId="77777777" w:rsidR="00596B84" w:rsidRPr="00E216F2" w:rsidRDefault="00596B84" w:rsidP="00596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2067981E" w14:textId="77777777" w:rsidR="00596B84" w:rsidRPr="00E216F2" w:rsidRDefault="004361DA" w:rsidP="00596B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41437983" w14:textId="77777777" w:rsidR="00596B84" w:rsidRPr="00E216F2" w:rsidRDefault="00596B84" w:rsidP="00596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54995C6C" w14:textId="77777777" w:rsidR="00596B84" w:rsidRPr="00E216F2" w:rsidRDefault="004361DA" w:rsidP="00596B8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A7B802A" w14:textId="77777777" w:rsidR="00596B84" w:rsidRPr="00E216F2" w:rsidRDefault="00596B84" w:rsidP="00596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EF09870" w14:textId="77777777" w:rsidR="00596B84" w:rsidRPr="00E216F2" w:rsidRDefault="004361DA" w:rsidP="00596B8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EE1039" w:rsidRPr="00E216F2" w14:paraId="6D4F0C58" w14:textId="77777777" w:rsidTr="004F15C6">
        <w:tc>
          <w:tcPr>
            <w:tcW w:w="3330" w:type="dxa"/>
            <w:shd w:val="clear" w:color="auto" w:fill="auto"/>
          </w:tcPr>
          <w:p w14:paraId="18D4BAFC" w14:textId="77777777" w:rsidR="00EE1039" w:rsidRPr="00E216F2" w:rsidRDefault="00EE1039" w:rsidP="00EE1039">
            <w:pPr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 w:hint="cs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900" w:type="dxa"/>
          </w:tcPr>
          <w:p w14:paraId="34160AD2" w14:textId="77777777" w:rsidR="00EE1039" w:rsidRDefault="00EE1039" w:rsidP="00EE10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CA9F9BF" w14:textId="77777777" w:rsidR="00EE1039" w:rsidRPr="00E216F2" w:rsidRDefault="00CC5A41" w:rsidP="00EE10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236" w:type="dxa"/>
            <w:shd w:val="clear" w:color="auto" w:fill="auto"/>
          </w:tcPr>
          <w:p w14:paraId="2FDEFDF6" w14:textId="77777777" w:rsidR="00EE1039" w:rsidRPr="00E216F2" w:rsidRDefault="00EE1039" w:rsidP="00EE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18C19D96" w14:textId="77777777" w:rsidR="00EE1039" w:rsidRPr="00E216F2" w:rsidRDefault="00CC5A41" w:rsidP="00EE10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56C74773" w14:textId="77777777" w:rsidR="00EE1039" w:rsidRPr="00E216F2" w:rsidRDefault="00EE1039" w:rsidP="00EE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360CFD51" w14:textId="77777777" w:rsidR="00EE1039" w:rsidRPr="00E216F2" w:rsidRDefault="004361DA" w:rsidP="00EE103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B5ECD8A" w14:textId="77777777" w:rsidR="00EE1039" w:rsidRPr="00E216F2" w:rsidRDefault="00EE1039" w:rsidP="00EE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EFFFB0D" w14:textId="77777777" w:rsidR="00EE1039" w:rsidRPr="00E216F2" w:rsidRDefault="004361DA" w:rsidP="00EE103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EE1039" w:rsidRPr="00E216F2" w14:paraId="7AEE9885" w14:textId="77777777" w:rsidTr="004F15C6">
        <w:tc>
          <w:tcPr>
            <w:tcW w:w="3330" w:type="dxa"/>
            <w:shd w:val="clear" w:color="auto" w:fill="auto"/>
          </w:tcPr>
          <w:p w14:paraId="0C997818" w14:textId="77777777" w:rsidR="00EE1039" w:rsidRPr="00E216F2" w:rsidRDefault="00EE1039" w:rsidP="00EE1039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ประกันสังคม</w:t>
            </w:r>
          </w:p>
        </w:tc>
        <w:tc>
          <w:tcPr>
            <w:tcW w:w="900" w:type="dxa"/>
          </w:tcPr>
          <w:p w14:paraId="76A0E863" w14:textId="77777777" w:rsidR="00EE1039" w:rsidRDefault="00EE1039" w:rsidP="00EE10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6001C99" w14:textId="77777777" w:rsidR="00EE1039" w:rsidRDefault="00CC5A41" w:rsidP="00EE10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36" w:type="dxa"/>
            <w:shd w:val="clear" w:color="auto" w:fill="auto"/>
          </w:tcPr>
          <w:p w14:paraId="1D55CC29" w14:textId="77777777" w:rsidR="00EE1039" w:rsidRPr="00E216F2" w:rsidRDefault="00EE1039" w:rsidP="00EE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F860BAB" w14:textId="77777777" w:rsidR="00EE1039" w:rsidRDefault="00CC5A41" w:rsidP="00EE10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547AA9F6" w14:textId="77777777" w:rsidR="00EE1039" w:rsidRPr="00E216F2" w:rsidRDefault="00EE1039" w:rsidP="00EE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00D7328A" w14:textId="77777777" w:rsidR="00EE1039" w:rsidRDefault="00CC5A41" w:rsidP="00EE103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ABA8863" w14:textId="77777777" w:rsidR="00EE1039" w:rsidRPr="00E216F2" w:rsidRDefault="00EE1039" w:rsidP="00EE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10F16E8" w14:textId="77777777" w:rsidR="00EE1039" w:rsidRDefault="00CC5A41" w:rsidP="00EE103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EE1039" w:rsidRPr="00E216F2" w14:paraId="6F5D5C29" w14:textId="77777777" w:rsidTr="004F15C6">
        <w:tc>
          <w:tcPr>
            <w:tcW w:w="3330" w:type="dxa"/>
            <w:shd w:val="clear" w:color="auto" w:fill="auto"/>
          </w:tcPr>
          <w:p w14:paraId="2E5E2925" w14:textId="77777777" w:rsidR="00EE1039" w:rsidRPr="00E216F2" w:rsidRDefault="00EE1039" w:rsidP="00EE1039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6D5D299C" w14:textId="77777777" w:rsidR="00EE1039" w:rsidRDefault="00EE1039" w:rsidP="00EE10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A123637" w14:textId="77777777" w:rsidR="00EE1039" w:rsidRPr="00E216F2" w:rsidRDefault="00E82DAF" w:rsidP="00EE10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17B6AF3B" w14:textId="77777777" w:rsidR="00EE1039" w:rsidRPr="00E216F2" w:rsidRDefault="00EE1039" w:rsidP="00EE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566D1657" w14:textId="77777777" w:rsidR="00EE1039" w:rsidRPr="00E216F2" w:rsidRDefault="004361DA" w:rsidP="00EE10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14:paraId="31FEF261" w14:textId="77777777" w:rsidR="00EE1039" w:rsidRPr="00E216F2" w:rsidRDefault="00EE1039" w:rsidP="00EE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1CA546DC" w14:textId="77777777" w:rsidR="00EE1039" w:rsidRPr="00E216F2" w:rsidRDefault="00CC5A41" w:rsidP="00EE103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0B9C34AD" w14:textId="77777777" w:rsidR="00EE1039" w:rsidRPr="00E216F2" w:rsidRDefault="00EE1039" w:rsidP="00EE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29D80A8" w14:textId="77777777" w:rsidR="00EE1039" w:rsidRPr="00E216F2" w:rsidRDefault="00CC5A41" w:rsidP="00EE103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</w:p>
        </w:tc>
      </w:tr>
      <w:tr w:rsidR="00EE1039" w:rsidRPr="00E216F2" w14:paraId="20ED4DEC" w14:textId="77777777" w:rsidTr="004F15C6">
        <w:tc>
          <w:tcPr>
            <w:tcW w:w="3330" w:type="dxa"/>
            <w:shd w:val="clear" w:color="auto" w:fill="auto"/>
          </w:tcPr>
          <w:p w14:paraId="6BA57466" w14:textId="77777777" w:rsidR="00EE1039" w:rsidRPr="00E216F2" w:rsidRDefault="00EE1039" w:rsidP="00EE1039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456F665D" w14:textId="77777777" w:rsidR="00EE1039" w:rsidRDefault="00EE1039" w:rsidP="00EE10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B6DA9F" w14:textId="77777777" w:rsidR="00EE1039" w:rsidRPr="00E216F2" w:rsidRDefault="00CC5A41" w:rsidP="00EE10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EE103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4AEDE1A0" w14:textId="77777777" w:rsidR="00EE1039" w:rsidRPr="00E216F2" w:rsidRDefault="00EE1039" w:rsidP="00EE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F58521" w14:textId="77777777" w:rsidR="00EE1039" w:rsidRPr="00E216F2" w:rsidRDefault="00CC5A41" w:rsidP="00EE10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EE103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01</w:t>
            </w:r>
          </w:p>
        </w:tc>
        <w:tc>
          <w:tcPr>
            <w:tcW w:w="270" w:type="dxa"/>
            <w:shd w:val="clear" w:color="auto" w:fill="auto"/>
          </w:tcPr>
          <w:p w14:paraId="4000F9D6" w14:textId="77777777" w:rsidR="00EE1039" w:rsidRPr="00E216F2" w:rsidRDefault="00EE1039" w:rsidP="00EE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D5F16" w14:textId="77777777" w:rsidR="00EE1039" w:rsidRPr="00E216F2" w:rsidRDefault="00CC5A41" w:rsidP="00EE103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4B58863" w14:textId="77777777" w:rsidR="00EE1039" w:rsidRPr="00E216F2" w:rsidRDefault="00EE1039" w:rsidP="00EE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3E1D0D" w14:textId="77777777" w:rsidR="00EE1039" w:rsidRPr="00E216F2" w:rsidRDefault="00CC5A41" w:rsidP="00EE103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</w:t>
            </w:r>
          </w:p>
        </w:tc>
      </w:tr>
    </w:tbl>
    <w:p w14:paraId="4AD3142D" w14:textId="77777777" w:rsidR="00895EB0" w:rsidRPr="00895EB0" w:rsidRDefault="00895EB0" w:rsidP="00210095">
      <w:pPr>
        <w:tabs>
          <w:tab w:val="left" w:pos="540"/>
        </w:tabs>
        <w:ind w:left="540" w:right="43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1EB9DA17" w14:textId="77777777" w:rsidR="00C17CFE" w:rsidRPr="00210095" w:rsidRDefault="00C17CFE" w:rsidP="00210095">
      <w:pPr>
        <w:tabs>
          <w:tab w:val="left" w:pos="540"/>
        </w:tabs>
        <w:ind w:left="540" w:right="43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210095">
        <w:rPr>
          <w:rFonts w:ascii="Angsana New" w:hAnsi="Angsana New"/>
          <w:spacing w:val="-4"/>
          <w:sz w:val="30"/>
          <w:szCs w:val="30"/>
          <w:cs/>
        </w:rPr>
        <w:t xml:space="preserve">ในปี </w:t>
      </w:r>
      <w:r w:rsidR="00CC5A41" w:rsidRPr="00CC5A41">
        <w:rPr>
          <w:rFonts w:ascii="Angsana New" w:hAnsi="Angsana New"/>
          <w:spacing w:val="-4"/>
          <w:sz w:val="30"/>
          <w:szCs w:val="30"/>
        </w:rPr>
        <w:t>254</w:t>
      </w:r>
      <w:r w:rsidR="00E82DAF" w:rsidRPr="00E82DAF">
        <w:rPr>
          <w:rFonts w:ascii="Angsana New" w:hAnsi="Angsana New"/>
          <w:spacing w:val="-4"/>
          <w:sz w:val="30"/>
          <w:szCs w:val="30"/>
        </w:rPr>
        <w:t>8</w:t>
      </w:r>
      <w:r w:rsidRPr="00210095">
        <w:rPr>
          <w:rFonts w:ascii="Angsana New" w:hAnsi="Angsana New"/>
          <w:spacing w:val="-4"/>
          <w:sz w:val="30"/>
          <w:szCs w:val="30"/>
        </w:rPr>
        <w:t xml:space="preserve"> </w:t>
      </w:r>
      <w:r w:rsidRPr="00210095">
        <w:rPr>
          <w:rFonts w:ascii="Angsana New" w:hAnsi="Angsana New"/>
          <w:spacing w:val="-4"/>
          <w:sz w:val="30"/>
          <w:szCs w:val="30"/>
          <w:cs/>
        </w:rPr>
        <w:t>บริษัทได้จัดให้มีเงินกองทุนสำรองเลี้ยงชีพซึ่งได้จดทะเบียนเป็นนิติบุคคลกับกระทรวงการคลังตามพระราชบัญญัติกองทุนสำรองเลี้ยงชีพ พ</w:t>
      </w:r>
      <w:r w:rsidRPr="00210095">
        <w:rPr>
          <w:rFonts w:ascii="Angsana New" w:hAnsi="Angsana New"/>
          <w:spacing w:val="-4"/>
          <w:sz w:val="30"/>
          <w:szCs w:val="30"/>
        </w:rPr>
        <w:t>.</w:t>
      </w:r>
      <w:r w:rsidRPr="00210095">
        <w:rPr>
          <w:rFonts w:ascii="Angsana New" w:hAnsi="Angsana New"/>
          <w:spacing w:val="-4"/>
          <w:sz w:val="30"/>
          <w:szCs w:val="30"/>
          <w:cs/>
        </w:rPr>
        <w:t>ศ</w:t>
      </w:r>
      <w:r w:rsidRPr="00210095">
        <w:rPr>
          <w:rFonts w:ascii="Angsana New" w:hAnsi="Angsana New"/>
          <w:spacing w:val="-4"/>
          <w:sz w:val="30"/>
          <w:szCs w:val="30"/>
        </w:rPr>
        <w:t xml:space="preserve">. </w:t>
      </w:r>
      <w:r w:rsidR="00CC5A41" w:rsidRPr="00CC5A41">
        <w:rPr>
          <w:rFonts w:ascii="Angsana New" w:hAnsi="Angsana New"/>
          <w:spacing w:val="-4"/>
          <w:sz w:val="30"/>
          <w:szCs w:val="30"/>
        </w:rPr>
        <w:t>253</w:t>
      </w:r>
      <w:r w:rsidR="004361DA">
        <w:rPr>
          <w:rFonts w:ascii="Angsana New" w:hAnsi="Angsana New"/>
          <w:spacing w:val="-4"/>
          <w:sz w:val="30"/>
          <w:szCs w:val="30"/>
        </w:rPr>
        <w:t>0</w:t>
      </w:r>
      <w:r w:rsidRPr="00210095">
        <w:rPr>
          <w:rFonts w:ascii="Angsana New" w:hAnsi="Angsana New"/>
          <w:spacing w:val="-4"/>
          <w:sz w:val="30"/>
          <w:szCs w:val="30"/>
        </w:rPr>
        <w:t xml:space="preserve"> </w:t>
      </w:r>
      <w:r w:rsidRPr="00210095">
        <w:rPr>
          <w:rFonts w:ascii="Angsana New" w:hAnsi="Angsana New"/>
          <w:spacing w:val="-4"/>
          <w:sz w:val="30"/>
          <w:szCs w:val="30"/>
          <w:cs/>
        </w:rPr>
        <w:t>สำหรับพนักงานส่วนใหญ่ของบริษัท พนักงานจะสมัครเป็นสมาชิกของกองทุนโดยความสมัครใจหลัง</w:t>
      </w:r>
      <w:r w:rsidRPr="00210095">
        <w:rPr>
          <w:rFonts w:ascii="Angsana New" w:hAnsi="Angsana New"/>
          <w:spacing w:val="-4"/>
          <w:sz w:val="30"/>
          <w:szCs w:val="30"/>
          <w:cs/>
          <w:lang w:val="th-TH"/>
        </w:rPr>
        <w:t>จาก</w:t>
      </w:r>
      <w:r w:rsidRPr="00210095">
        <w:rPr>
          <w:rFonts w:ascii="Angsana New" w:hAnsi="Angsana New"/>
          <w:spacing w:val="-4"/>
          <w:sz w:val="30"/>
          <w:szCs w:val="30"/>
          <w:cs/>
        </w:rPr>
        <w:t xml:space="preserve">ได้รับการบรรจุเป็นพนักงานประจำ ตามระเบียบกองทุนสมาชิกต้องจ่ายสะสมเป็นรายเดือนเข้าเงินกองทุนในอัตราร้อยละ </w:t>
      </w:r>
      <w:r w:rsidR="00CC5A41" w:rsidRPr="00CC5A41">
        <w:rPr>
          <w:rFonts w:ascii="Angsana New" w:hAnsi="Angsana New"/>
          <w:spacing w:val="-4"/>
          <w:sz w:val="30"/>
          <w:szCs w:val="30"/>
        </w:rPr>
        <w:t>5</w:t>
      </w:r>
      <w:r w:rsidRPr="00210095">
        <w:rPr>
          <w:rFonts w:ascii="Angsana New" w:hAnsi="Angsana New"/>
          <w:spacing w:val="-4"/>
          <w:sz w:val="30"/>
          <w:szCs w:val="30"/>
        </w:rPr>
        <w:t xml:space="preserve"> </w:t>
      </w:r>
      <w:r w:rsidR="00EE79DD" w:rsidRPr="00210095">
        <w:rPr>
          <w:rFonts w:ascii="Angsana New" w:hAnsi="Angsana New"/>
          <w:spacing w:val="-4"/>
          <w:sz w:val="30"/>
          <w:szCs w:val="30"/>
        </w:rPr>
        <w:t xml:space="preserve">- </w:t>
      </w:r>
      <w:r w:rsidR="004361DA">
        <w:rPr>
          <w:rFonts w:ascii="Angsana New" w:hAnsi="Angsana New"/>
          <w:spacing w:val="-4"/>
          <w:sz w:val="30"/>
          <w:szCs w:val="30"/>
        </w:rPr>
        <w:t>1</w:t>
      </w:r>
      <w:r w:rsidR="00CC5A41" w:rsidRPr="00CC5A41">
        <w:rPr>
          <w:rFonts w:ascii="Angsana New" w:hAnsi="Angsana New"/>
          <w:spacing w:val="-4"/>
          <w:sz w:val="30"/>
          <w:szCs w:val="30"/>
        </w:rPr>
        <w:t>5</w:t>
      </w:r>
      <w:r w:rsidR="00EE79DD" w:rsidRPr="00210095">
        <w:rPr>
          <w:rFonts w:ascii="Angsana New" w:hAnsi="Angsana New"/>
          <w:spacing w:val="-4"/>
          <w:sz w:val="30"/>
          <w:szCs w:val="30"/>
        </w:rPr>
        <w:t xml:space="preserve"> </w:t>
      </w:r>
      <w:r w:rsidRPr="00210095">
        <w:rPr>
          <w:rFonts w:ascii="Angsana New" w:hAnsi="Angsana New"/>
          <w:spacing w:val="-4"/>
          <w:sz w:val="30"/>
          <w:szCs w:val="30"/>
          <w:cs/>
        </w:rPr>
        <w:t>ของเงินเดือนและบริษัทจะจ่ายสมทบเป็นรายเดือนเข้า</w:t>
      </w:r>
      <w:r w:rsidRPr="00210095">
        <w:rPr>
          <w:rFonts w:ascii="Angsana New" w:hAnsi="Angsana New"/>
          <w:spacing w:val="-4"/>
          <w:sz w:val="30"/>
          <w:szCs w:val="30"/>
          <w:cs/>
          <w:lang w:val="th-TH"/>
        </w:rPr>
        <w:t>เงิน</w:t>
      </w:r>
      <w:r w:rsidRPr="00210095">
        <w:rPr>
          <w:rFonts w:ascii="Angsana New" w:hAnsi="Angsana New"/>
          <w:spacing w:val="-4"/>
          <w:sz w:val="30"/>
          <w:szCs w:val="30"/>
          <w:cs/>
        </w:rPr>
        <w:t xml:space="preserve">กองทุนนี้ในอัตราร้อยละ </w:t>
      </w:r>
      <w:r w:rsidR="00CC5A41" w:rsidRPr="00CC5A41">
        <w:rPr>
          <w:rFonts w:ascii="Angsana New" w:hAnsi="Angsana New"/>
          <w:spacing w:val="-4"/>
          <w:sz w:val="30"/>
          <w:szCs w:val="30"/>
        </w:rPr>
        <w:t>5</w:t>
      </w:r>
      <w:r w:rsidRPr="00210095">
        <w:rPr>
          <w:rFonts w:ascii="Angsana New" w:hAnsi="Angsana New"/>
          <w:spacing w:val="-4"/>
          <w:sz w:val="30"/>
          <w:szCs w:val="30"/>
          <w:cs/>
        </w:rPr>
        <w:t xml:space="preserve"> ของเงินเดือนสมาชิก</w:t>
      </w:r>
      <w:r w:rsidRPr="00210095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5AF072BB" w14:textId="77777777" w:rsidR="00C17CFE" w:rsidRPr="00BC400E" w:rsidRDefault="00C17CFE" w:rsidP="00C17CFE">
      <w:pPr>
        <w:tabs>
          <w:tab w:val="left" w:pos="540"/>
        </w:tabs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556E499F" w14:textId="77777777" w:rsidR="00C17CFE" w:rsidRPr="00394949" w:rsidRDefault="00C17CFE" w:rsidP="00A437EC">
      <w:pPr>
        <w:pStyle w:val="Style1"/>
        <w:tabs>
          <w:tab w:val="clear" w:pos="518"/>
        </w:tabs>
        <w:ind w:left="540" w:hanging="540"/>
        <w:rPr>
          <w:b/>
          <w:bCs/>
        </w:rPr>
      </w:pPr>
      <w:r w:rsidRPr="00394949">
        <w:rPr>
          <w:b/>
          <w:bCs/>
          <w:cs/>
        </w:rPr>
        <w:t>ค่าใช้จ่าย</w:t>
      </w:r>
      <w:r w:rsidRPr="00394949">
        <w:rPr>
          <w:rFonts w:hint="cs"/>
          <w:b/>
          <w:bCs/>
          <w:cs/>
        </w:rPr>
        <w:t>ตามลักษณะ</w:t>
      </w:r>
    </w:p>
    <w:p w14:paraId="030B42DD" w14:textId="77777777" w:rsidR="00705A9F" w:rsidRPr="00BC400E" w:rsidRDefault="00705A9F" w:rsidP="00C17CFE">
      <w:pPr>
        <w:pStyle w:val="a"/>
        <w:tabs>
          <w:tab w:val="clear" w:pos="1080"/>
          <w:tab w:val="left" w:pos="540"/>
        </w:tabs>
        <w:spacing w:line="240" w:lineRule="atLeast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tbl>
      <w:tblPr>
        <w:tblW w:w="904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0"/>
        <w:gridCol w:w="810"/>
        <w:gridCol w:w="969"/>
        <w:gridCol w:w="236"/>
        <w:gridCol w:w="955"/>
        <w:gridCol w:w="250"/>
        <w:gridCol w:w="1055"/>
        <w:gridCol w:w="250"/>
        <w:gridCol w:w="1010"/>
      </w:tblGrid>
      <w:tr w:rsidR="00426642" w:rsidRPr="00394949" w14:paraId="5C25290D" w14:textId="77777777" w:rsidTr="007831BA">
        <w:trPr>
          <w:cantSplit/>
          <w:tblHeader/>
        </w:trPr>
        <w:tc>
          <w:tcPr>
            <w:tcW w:w="3510" w:type="dxa"/>
            <w:shd w:val="clear" w:color="auto" w:fill="auto"/>
          </w:tcPr>
          <w:p w14:paraId="6210D38D" w14:textId="77777777" w:rsidR="00426642" w:rsidRPr="00210095" w:rsidRDefault="00426642" w:rsidP="008F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A90BC11" w14:textId="77777777" w:rsidR="00426642" w:rsidRPr="00210095" w:rsidRDefault="00426642" w:rsidP="008F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</w:tcPr>
          <w:p w14:paraId="5D8B9B9C" w14:textId="77777777" w:rsidR="00426642" w:rsidRPr="00210095" w:rsidRDefault="00426642" w:rsidP="008F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10095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" w:type="dxa"/>
          </w:tcPr>
          <w:p w14:paraId="4FDD9BCB" w14:textId="77777777" w:rsidR="00426642" w:rsidRPr="00210095" w:rsidRDefault="00426642" w:rsidP="008F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15" w:type="dxa"/>
            <w:gridSpan w:val="3"/>
          </w:tcPr>
          <w:p w14:paraId="03AE98B6" w14:textId="77777777" w:rsidR="00426642" w:rsidRPr="00210095" w:rsidRDefault="00426642" w:rsidP="008F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10095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1E83" w:rsidRPr="00394949" w14:paraId="5C42EDA6" w14:textId="77777777" w:rsidTr="007831BA">
        <w:trPr>
          <w:cantSplit/>
          <w:tblHeader/>
        </w:trPr>
        <w:tc>
          <w:tcPr>
            <w:tcW w:w="3510" w:type="dxa"/>
          </w:tcPr>
          <w:p w14:paraId="18A4B4A3" w14:textId="77777777" w:rsidR="00651E83" w:rsidRPr="00210095" w:rsidRDefault="00651E83" w:rsidP="00651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01B28DB0" w14:textId="77777777" w:rsidR="00651E83" w:rsidRPr="00210095" w:rsidRDefault="00651E83" w:rsidP="00651E83">
            <w:pPr>
              <w:tabs>
                <w:tab w:val="clear" w:pos="680"/>
                <w:tab w:val="left" w:pos="540"/>
              </w:tabs>
              <w:ind w:left="-105" w:right="-10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1009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69" w:type="dxa"/>
            <w:shd w:val="clear" w:color="auto" w:fill="auto"/>
          </w:tcPr>
          <w:p w14:paraId="39F23C74" w14:textId="77777777" w:rsidR="00651E83" w:rsidRPr="00210095" w:rsidRDefault="00CC5A41" w:rsidP="00651E83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5A4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1D060BBB" w14:textId="77777777" w:rsidR="00651E83" w:rsidRPr="00210095" w:rsidRDefault="00651E83" w:rsidP="00651E83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</w:tcPr>
          <w:p w14:paraId="0BFCCA65" w14:textId="77777777" w:rsidR="00651E83" w:rsidRPr="00210095" w:rsidRDefault="00CC5A41" w:rsidP="00651E83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5A4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50" w:type="dxa"/>
            <w:shd w:val="clear" w:color="auto" w:fill="auto"/>
          </w:tcPr>
          <w:p w14:paraId="7BED46C6" w14:textId="77777777" w:rsidR="00651E83" w:rsidRPr="00210095" w:rsidRDefault="00651E83" w:rsidP="00651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58C12213" w14:textId="77777777" w:rsidR="00651E83" w:rsidRPr="00210095" w:rsidRDefault="00CC5A41" w:rsidP="00651E83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5A4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50" w:type="dxa"/>
            <w:shd w:val="clear" w:color="auto" w:fill="auto"/>
          </w:tcPr>
          <w:p w14:paraId="04450E65" w14:textId="77777777" w:rsidR="00651E83" w:rsidRPr="00210095" w:rsidRDefault="00651E83" w:rsidP="00651E83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6845E3D9" w14:textId="77777777" w:rsidR="00651E83" w:rsidRPr="00210095" w:rsidRDefault="00CC5A41" w:rsidP="00651E83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5A4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51E83" w:rsidRPr="00394949" w14:paraId="4B6A2A33" w14:textId="77777777" w:rsidTr="007831BA">
        <w:trPr>
          <w:cantSplit/>
          <w:tblHeader/>
        </w:trPr>
        <w:tc>
          <w:tcPr>
            <w:tcW w:w="3510" w:type="dxa"/>
          </w:tcPr>
          <w:p w14:paraId="0EA3CFC6" w14:textId="77777777" w:rsidR="00651E83" w:rsidRPr="00210095" w:rsidRDefault="00651E83" w:rsidP="00651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3D66A9EF" w14:textId="77777777" w:rsidR="00651E83" w:rsidRPr="00210095" w:rsidRDefault="00651E83" w:rsidP="00651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25" w:type="dxa"/>
            <w:gridSpan w:val="7"/>
          </w:tcPr>
          <w:p w14:paraId="269208D9" w14:textId="77777777" w:rsidR="00651E83" w:rsidRPr="00210095" w:rsidRDefault="00651E83" w:rsidP="00651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210095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51E83" w:rsidRPr="00394949" w14:paraId="57CA2724" w14:textId="77777777" w:rsidTr="007831BA">
        <w:tc>
          <w:tcPr>
            <w:tcW w:w="3510" w:type="dxa"/>
          </w:tcPr>
          <w:p w14:paraId="42E1B74D" w14:textId="77777777" w:rsidR="00651E83" w:rsidRPr="00210095" w:rsidRDefault="00651E83" w:rsidP="00651E83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210095">
              <w:rPr>
                <w:rFonts w:ascii="Angsana New" w:hAnsi="Angsana New" w:hint="cs"/>
                <w:sz w:val="28"/>
                <w:szCs w:val="28"/>
                <w:cs/>
              </w:rPr>
              <w:t>ค่าซื้อสินค้า อุปกรณ์งานโครงการ</w:t>
            </w:r>
            <w:r w:rsidRPr="00210095">
              <w:rPr>
                <w:rFonts w:ascii="Angsana New" w:hAnsi="Angsana New" w:hint="eastAsia"/>
                <w:sz w:val="28"/>
                <w:szCs w:val="28"/>
                <w:cs/>
                <w:lang w:eastAsia="zh-CN"/>
              </w:rPr>
              <w:t xml:space="preserve"> </w:t>
            </w:r>
          </w:p>
        </w:tc>
        <w:tc>
          <w:tcPr>
            <w:tcW w:w="810" w:type="dxa"/>
          </w:tcPr>
          <w:p w14:paraId="6841D777" w14:textId="77777777" w:rsidR="00651E83" w:rsidRPr="00210095" w:rsidRDefault="00651E83" w:rsidP="00651E83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69" w:type="dxa"/>
            <w:vAlign w:val="bottom"/>
          </w:tcPr>
          <w:p w14:paraId="40F3EFE9" w14:textId="77777777" w:rsidR="00651E83" w:rsidRPr="00210095" w:rsidRDefault="00651E83" w:rsidP="00651E8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94784E6" w14:textId="77777777" w:rsidR="00651E83" w:rsidRPr="00210095" w:rsidRDefault="00651E83" w:rsidP="00651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77C261CA" w14:textId="77777777" w:rsidR="00651E83" w:rsidRPr="00210095" w:rsidRDefault="00651E83" w:rsidP="00651E8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0" w:type="dxa"/>
          </w:tcPr>
          <w:p w14:paraId="772E7459" w14:textId="77777777" w:rsidR="00651E83" w:rsidRPr="00210095" w:rsidRDefault="00651E83" w:rsidP="00651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4C325ECF" w14:textId="77777777" w:rsidR="00651E83" w:rsidRPr="00210095" w:rsidRDefault="00651E83" w:rsidP="00651E8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14:paraId="436C1B5E" w14:textId="77777777" w:rsidR="00651E83" w:rsidRPr="00210095" w:rsidRDefault="00651E83" w:rsidP="00651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2562BBC4" w14:textId="77777777" w:rsidR="00651E83" w:rsidRPr="00210095" w:rsidRDefault="00651E83" w:rsidP="00651E8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09E7" w:rsidRPr="00394949" w14:paraId="1A2B9410" w14:textId="77777777" w:rsidTr="007831BA">
        <w:tc>
          <w:tcPr>
            <w:tcW w:w="3510" w:type="dxa"/>
          </w:tcPr>
          <w:p w14:paraId="014C8139" w14:textId="77777777" w:rsidR="009109E7" w:rsidRPr="00210095" w:rsidRDefault="009109E7" w:rsidP="009109E7">
            <w:pPr>
              <w:ind w:right="-198" w:firstLine="162"/>
              <w:rPr>
                <w:rFonts w:ascii="Angsana New" w:hAnsi="Angsana New"/>
                <w:sz w:val="28"/>
                <w:szCs w:val="28"/>
                <w:cs/>
              </w:rPr>
            </w:pPr>
            <w:r w:rsidRPr="00210095">
              <w:rPr>
                <w:rFonts w:ascii="Angsana New" w:hAnsi="Angsana New" w:hint="cs"/>
                <w:sz w:val="28"/>
                <w:szCs w:val="28"/>
                <w:cs/>
              </w:rPr>
              <w:t>และงานบริการต่างๆ</w:t>
            </w:r>
          </w:p>
        </w:tc>
        <w:tc>
          <w:tcPr>
            <w:tcW w:w="810" w:type="dxa"/>
          </w:tcPr>
          <w:p w14:paraId="6F0625D2" w14:textId="77777777" w:rsidR="009109E7" w:rsidRPr="00210095" w:rsidRDefault="009109E7" w:rsidP="009109E7">
            <w:pPr>
              <w:pStyle w:val="acctfourfigures"/>
              <w:tabs>
                <w:tab w:val="clear" w:pos="765"/>
              </w:tabs>
              <w:spacing w:line="240" w:lineRule="atLeast"/>
              <w:ind w:right="-12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69" w:type="dxa"/>
          </w:tcPr>
          <w:p w14:paraId="59E5D962" w14:textId="77777777" w:rsidR="009109E7" w:rsidRPr="00210095" w:rsidRDefault="004361DA" w:rsidP="009109E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B36657" w:rsidRPr="002100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CC5A41"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22</w:t>
            </w:r>
            <w:r w:rsidR="00E82DAF" w:rsidRPr="00E82DAF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61D15FCA" w14:textId="77777777" w:rsidR="009109E7" w:rsidRPr="00210095" w:rsidRDefault="009109E7" w:rsidP="0091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3854A465" w14:textId="77777777" w:rsidR="009109E7" w:rsidRPr="00210095" w:rsidRDefault="004361DA" w:rsidP="009109E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9109E7" w:rsidRPr="002100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CC5A41"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677</w:t>
            </w:r>
          </w:p>
        </w:tc>
        <w:tc>
          <w:tcPr>
            <w:tcW w:w="250" w:type="dxa"/>
          </w:tcPr>
          <w:p w14:paraId="223392A1" w14:textId="77777777" w:rsidR="009109E7" w:rsidRPr="00210095" w:rsidRDefault="009109E7" w:rsidP="0091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14:paraId="2F8CFF75" w14:textId="77777777" w:rsidR="009109E7" w:rsidRPr="00210095" w:rsidRDefault="00CC5A41" w:rsidP="009109E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EE1039" w:rsidRPr="00210095">
              <w:rPr>
                <w:rFonts w:ascii="Angsana New" w:hAnsi="Angsana New"/>
                <w:sz w:val="28"/>
                <w:szCs w:val="28"/>
              </w:rPr>
              <w:t>,</w:t>
            </w:r>
            <w:r w:rsidR="004361D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CC5A41">
              <w:rPr>
                <w:rFonts w:ascii="Angsana New" w:hAnsi="Angsana New"/>
                <w:sz w:val="28"/>
                <w:szCs w:val="28"/>
                <w:lang w:val="en-US"/>
              </w:rPr>
              <w:t>56</w:t>
            </w:r>
          </w:p>
        </w:tc>
        <w:tc>
          <w:tcPr>
            <w:tcW w:w="250" w:type="dxa"/>
          </w:tcPr>
          <w:p w14:paraId="4F310498" w14:textId="77777777" w:rsidR="009109E7" w:rsidRPr="00210095" w:rsidRDefault="009109E7" w:rsidP="0091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0" w:type="dxa"/>
          </w:tcPr>
          <w:p w14:paraId="268A13F0" w14:textId="77777777" w:rsidR="009109E7" w:rsidRPr="00210095" w:rsidRDefault="00CC5A41" w:rsidP="009109E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9109E7" w:rsidRPr="00210095">
              <w:rPr>
                <w:rFonts w:ascii="Angsana New" w:hAnsi="Angsana New"/>
                <w:sz w:val="28"/>
                <w:szCs w:val="28"/>
              </w:rPr>
              <w:t>,</w:t>
            </w:r>
            <w:r w:rsidRPr="00CC5A4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E82DAF" w:rsidRPr="00E82DAF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Pr="00CC5A4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35013E" w:rsidRPr="00394949" w14:paraId="5D2187E8" w14:textId="77777777" w:rsidTr="00EB6DFF">
        <w:tc>
          <w:tcPr>
            <w:tcW w:w="3510" w:type="dxa"/>
          </w:tcPr>
          <w:p w14:paraId="14DBF44B" w14:textId="77777777" w:rsidR="0035013E" w:rsidRPr="00210095" w:rsidRDefault="0035013E" w:rsidP="00EB6DFF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210095">
              <w:rPr>
                <w:rFonts w:ascii="Angsana New" w:hAnsi="Angsana New" w:hint="cs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</w:tcPr>
          <w:p w14:paraId="5537A9DA" w14:textId="77777777" w:rsidR="0035013E" w:rsidRPr="00210095" w:rsidRDefault="00CC5A41" w:rsidP="00EB6DFF">
            <w:pPr>
              <w:pStyle w:val="acctfourfigures"/>
              <w:tabs>
                <w:tab w:val="clear" w:pos="765"/>
              </w:tabs>
              <w:spacing w:line="240" w:lineRule="atLeast"/>
              <w:ind w:left="-105" w:right="-12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CC5A41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26</w:t>
            </w:r>
          </w:p>
        </w:tc>
        <w:tc>
          <w:tcPr>
            <w:tcW w:w="969" w:type="dxa"/>
          </w:tcPr>
          <w:p w14:paraId="537BEA68" w14:textId="77777777" w:rsidR="0035013E" w:rsidRPr="00210095" w:rsidRDefault="00CC5A41" w:rsidP="00EB6DF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5A41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35013E" w:rsidRPr="002100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E82DAF" w:rsidRPr="00E82DAF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53DC8C4B" w14:textId="77777777" w:rsidR="0035013E" w:rsidRPr="00210095" w:rsidRDefault="0035013E" w:rsidP="00EB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4EFF0465" w14:textId="77777777" w:rsidR="0035013E" w:rsidRPr="00210095" w:rsidRDefault="00CC5A41" w:rsidP="00EB6DF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35013E" w:rsidRPr="002100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C5A41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4361DA">
              <w:rPr>
                <w:rFonts w:ascii="Angsana New" w:hAnsi="Angsana New" w:hint="cs"/>
                <w:sz w:val="28"/>
                <w:szCs w:val="28"/>
                <w:lang w:val="en-US" w:bidi="th-TH"/>
              </w:rPr>
              <w:t>01</w:t>
            </w:r>
          </w:p>
        </w:tc>
        <w:tc>
          <w:tcPr>
            <w:tcW w:w="250" w:type="dxa"/>
          </w:tcPr>
          <w:p w14:paraId="285866CB" w14:textId="77777777" w:rsidR="0035013E" w:rsidRPr="00210095" w:rsidRDefault="0035013E" w:rsidP="00EB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14:paraId="626C33E4" w14:textId="77777777" w:rsidR="0035013E" w:rsidRPr="00210095" w:rsidRDefault="00CC5A41" w:rsidP="00EB6DF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E82DAF" w:rsidRPr="00E82DAF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CC5A4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50" w:type="dxa"/>
          </w:tcPr>
          <w:p w14:paraId="6C0F89DE" w14:textId="77777777" w:rsidR="0035013E" w:rsidRPr="00210095" w:rsidRDefault="0035013E" w:rsidP="00EB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0" w:type="dxa"/>
          </w:tcPr>
          <w:p w14:paraId="2B28F3E6" w14:textId="77777777" w:rsidR="0035013E" w:rsidRPr="00210095" w:rsidRDefault="00CC5A41" w:rsidP="00EB6DF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E82DAF" w:rsidRPr="00E82DAF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E82DAF" w:rsidRPr="00E82DAF">
              <w:rPr>
                <w:rFonts w:ascii="Angsana New" w:hAnsi="Angsana New" w:hint="cs"/>
                <w:sz w:val="28"/>
                <w:szCs w:val="28"/>
                <w:lang w:val="en-US" w:bidi="th-TH"/>
              </w:rPr>
              <w:t>8</w:t>
            </w:r>
          </w:p>
        </w:tc>
      </w:tr>
      <w:tr w:rsidR="009109E7" w:rsidRPr="00394949" w14:paraId="71EA2DE9" w14:textId="77777777" w:rsidTr="00B34C46">
        <w:tc>
          <w:tcPr>
            <w:tcW w:w="3510" w:type="dxa"/>
          </w:tcPr>
          <w:p w14:paraId="6A67C8D0" w14:textId="77777777" w:rsidR="009109E7" w:rsidRPr="00210095" w:rsidRDefault="009109E7" w:rsidP="009109E7">
            <w:pPr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210095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การเปลี่ยนแปลงใน</w:t>
            </w:r>
            <w:r w:rsidRPr="00210095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สินค้าคงเหลือ</w:t>
            </w:r>
          </w:p>
        </w:tc>
        <w:tc>
          <w:tcPr>
            <w:tcW w:w="810" w:type="dxa"/>
          </w:tcPr>
          <w:p w14:paraId="2A8FC53B" w14:textId="77777777" w:rsidR="009109E7" w:rsidRPr="00210095" w:rsidRDefault="009109E7" w:rsidP="009109E7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69" w:type="dxa"/>
            <w:vAlign w:val="bottom"/>
          </w:tcPr>
          <w:p w14:paraId="688E30F6" w14:textId="77777777" w:rsidR="009109E7" w:rsidRPr="00210095" w:rsidRDefault="004361DA" w:rsidP="009109E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eastAsia="zh-CN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zh-CN" w:bidi="th-TH"/>
              </w:rPr>
              <w:t>1</w:t>
            </w:r>
            <w:r w:rsidR="00B36657" w:rsidRPr="00210095">
              <w:rPr>
                <w:rFonts w:ascii="Angsana New" w:hAnsi="Angsana New"/>
                <w:sz w:val="28"/>
                <w:szCs w:val="28"/>
                <w:lang w:val="en-US" w:eastAsia="zh-CN" w:bidi="th-TH"/>
              </w:rPr>
              <w:t>,</w:t>
            </w:r>
            <w:r w:rsidR="00CC5A41" w:rsidRPr="00CC5A41">
              <w:rPr>
                <w:rFonts w:ascii="Angsana New" w:hAnsi="Angsana New"/>
                <w:sz w:val="28"/>
                <w:szCs w:val="28"/>
                <w:lang w:val="en-US" w:eastAsia="zh-CN" w:bidi="th-TH"/>
              </w:rPr>
              <w:t>26</w:t>
            </w:r>
            <w:r w:rsidR="00E82DAF" w:rsidRPr="00E82DAF">
              <w:rPr>
                <w:rFonts w:ascii="Angsana New" w:hAnsi="Angsana New"/>
                <w:sz w:val="28"/>
                <w:szCs w:val="28"/>
                <w:lang w:val="en-US" w:eastAsia="zh-CN" w:bidi="th-TH"/>
              </w:rPr>
              <w:t>9</w:t>
            </w:r>
          </w:p>
        </w:tc>
        <w:tc>
          <w:tcPr>
            <w:tcW w:w="236" w:type="dxa"/>
          </w:tcPr>
          <w:p w14:paraId="31F946FA" w14:textId="77777777" w:rsidR="009109E7" w:rsidRPr="00210095" w:rsidRDefault="009109E7" w:rsidP="0091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4324B717" w14:textId="77777777" w:rsidR="009109E7" w:rsidRPr="00210095" w:rsidRDefault="009109E7" w:rsidP="009109E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eastAsia="zh-CN" w:bidi="th-TH"/>
              </w:rPr>
            </w:pPr>
            <w:r w:rsidRPr="00210095">
              <w:rPr>
                <w:rFonts w:ascii="Angsana New" w:hAnsi="Angsana New"/>
                <w:sz w:val="28"/>
                <w:szCs w:val="28"/>
                <w:lang w:val="en-US" w:eastAsia="zh-CN" w:bidi="th-TH"/>
              </w:rPr>
              <w:t>(</w:t>
            </w:r>
            <w:r w:rsidR="004361DA">
              <w:rPr>
                <w:rFonts w:ascii="Angsana New" w:hAnsi="Angsana New"/>
                <w:sz w:val="28"/>
                <w:szCs w:val="28"/>
                <w:lang w:val="en-US" w:eastAsia="zh-CN" w:bidi="th-TH"/>
              </w:rPr>
              <w:t>1</w:t>
            </w:r>
            <w:r w:rsidRPr="00210095">
              <w:rPr>
                <w:rFonts w:ascii="Angsana New" w:hAnsi="Angsana New"/>
                <w:sz w:val="28"/>
                <w:szCs w:val="28"/>
                <w:lang w:val="en-US" w:eastAsia="zh-CN" w:bidi="th-TH"/>
              </w:rPr>
              <w:t>,</w:t>
            </w:r>
            <w:r w:rsidR="004361DA">
              <w:rPr>
                <w:rFonts w:ascii="Angsana New" w:hAnsi="Angsana New"/>
                <w:sz w:val="28"/>
                <w:szCs w:val="28"/>
                <w:lang w:val="en-US" w:eastAsia="zh-CN" w:bidi="th-TH"/>
              </w:rPr>
              <w:t>001</w:t>
            </w:r>
            <w:r w:rsidRPr="00210095">
              <w:rPr>
                <w:rFonts w:ascii="Angsana New" w:hAnsi="Angsana New"/>
                <w:sz w:val="28"/>
                <w:szCs w:val="28"/>
                <w:lang w:val="en-US" w:eastAsia="zh-CN" w:bidi="th-TH"/>
              </w:rPr>
              <w:t>)</w:t>
            </w:r>
          </w:p>
        </w:tc>
        <w:tc>
          <w:tcPr>
            <w:tcW w:w="250" w:type="dxa"/>
          </w:tcPr>
          <w:p w14:paraId="7290D820" w14:textId="77777777" w:rsidR="009109E7" w:rsidRPr="00210095" w:rsidRDefault="009109E7" w:rsidP="0091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39C03D9C" w14:textId="77777777" w:rsidR="009109E7" w:rsidRPr="00210095" w:rsidRDefault="00CC5A41" w:rsidP="009109E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C5A41">
              <w:rPr>
                <w:rFonts w:ascii="Angsana New" w:hAnsi="Angsana New" w:hint="cs"/>
                <w:sz w:val="28"/>
                <w:szCs w:val="28"/>
                <w:lang w:val="en-US" w:bidi="th-TH"/>
              </w:rPr>
              <w:t>725</w:t>
            </w:r>
          </w:p>
        </w:tc>
        <w:tc>
          <w:tcPr>
            <w:tcW w:w="250" w:type="dxa"/>
          </w:tcPr>
          <w:p w14:paraId="1F08586D" w14:textId="77777777" w:rsidR="009109E7" w:rsidRPr="00210095" w:rsidRDefault="009109E7" w:rsidP="0091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1E34FD68" w14:textId="77777777" w:rsidR="009109E7" w:rsidRPr="00210095" w:rsidRDefault="009109E7" w:rsidP="009109E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</w:rPr>
            </w:pPr>
            <w:r w:rsidRPr="00210095">
              <w:rPr>
                <w:rFonts w:ascii="Angsana New" w:hAnsi="Angsana New"/>
                <w:sz w:val="28"/>
                <w:szCs w:val="28"/>
              </w:rPr>
              <w:t>(</w:t>
            </w:r>
            <w:r w:rsidR="00CC5A41" w:rsidRPr="00CC5A41">
              <w:rPr>
                <w:rFonts w:ascii="Angsana New" w:hAnsi="Angsana New"/>
                <w:sz w:val="28"/>
                <w:szCs w:val="28"/>
                <w:lang w:val="en-US"/>
              </w:rPr>
              <w:t>663</w:t>
            </w:r>
            <w:r w:rsidRPr="0021009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5013E" w:rsidRPr="00394949" w14:paraId="0A5F929A" w14:textId="77777777" w:rsidTr="00EB6DFF">
        <w:tc>
          <w:tcPr>
            <w:tcW w:w="3510" w:type="dxa"/>
          </w:tcPr>
          <w:p w14:paraId="3FF02726" w14:textId="77777777" w:rsidR="0035013E" w:rsidRPr="00210095" w:rsidRDefault="0035013E" w:rsidP="00EB6DFF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210095">
              <w:rPr>
                <w:rFonts w:ascii="Angsana New" w:hAnsi="Angsana New" w:hint="cs"/>
                <w:sz w:val="28"/>
                <w:szCs w:val="28"/>
                <w:cs/>
              </w:rPr>
              <w:t>ผลขาดทุนของงานโครงการ</w:t>
            </w:r>
          </w:p>
        </w:tc>
        <w:tc>
          <w:tcPr>
            <w:tcW w:w="810" w:type="dxa"/>
          </w:tcPr>
          <w:p w14:paraId="7B1ABF08" w14:textId="77777777" w:rsidR="0035013E" w:rsidRPr="00210095" w:rsidRDefault="00CC5A41" w:rsidP="00EB6DFF">
            <w:pPr>
              <w:pStyle w:val="acctfourfigures"/>
              <w:tabs>
                <w:tab w:val="clear" w:pos="765"/>
              </w:tabs>
              <w:spacing w:line="240" w:lineRule="atLeast"/>
              <w:ind w:left="-105" w:right="-12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CC5A41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2</w:t>
            </w:r>
            <w:r w:rsidR="004361DA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69" w:type="dxa"/>
          </w:tcPr>
          <w:p w14:paraId="4C1F9B21" w14:textId="77777777" w:rsidR="0035013E" w:rsidRPr="00210095" w:rsidRDefault="00CC5A41" w:rsidP="00EB6DF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365</w:t>
            </w:r>
          </w:p>
        </w:tc>
        <w:tc>
          <w:tcPr>
            <w:tcW w:w="236" w:type="dxa"/>
          </w:tcPr>
          <w:p w14:paraId="738F1953" w14:textId="77777777" w:rsidR="0035013E" w:rsidRPr="00210095" w:rsidRDefault="0035013E" w:rsidP="00EB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53CB8B46" w14:textId="77777777" w:rsidR="0035013E" w:rsidRPr="00210095" w:rsidRDefault="00E82DAF" w:rsidP="00EB6DF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2DAF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4361DA">
              <w:rPr>
                <w:rFonts w:ascii="Angsana New" w:hAnsi="Angsana New"/>
                <w:sz w:val="28"/>
                <w:szCs w:val="28"/>
                <w:lang w:val="en-US" w:bidi="th-TH"/>
              </w:rPr>
              <w:t>01</w:t>
            </w:r>
          </w:p>
        </w:tc>
        <w:tc>
          <w:tcPr>
            <w:tcW w:w="250" w:type="dxa"/>
          </w:tcPr>
          <w:p w14:paraId="42AADBAA" w14:textId="77777777" w:rsidR="0035013E" w:rsidRPr="00210095" w:rsidRDefault="0035013E" w:rsidP="00EB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14:paraId="2FB9DD6E" w14:textId="77777777" w:rsidR="0035013E" w:rsidRPr="00210095" w:rsidRDefault="00CC5A41" w:rsidP="00EB6DF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/>
              </w:rPr>
              <w:t>34</w:t>
            </w:r>
            <w:r w:rsidR="004361DA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250" w:type="dxa"/>
          </w:tcPr>
          <w:p w14:paraId="0870822E" w14:textId="77777777" w:rsidR="0035013E" w:rsidRPr="00210095" w:rsidRDefault="0035013E" w:rsidP="00EB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0" w:type="dxa"/>
          </w:tcPr>
          <w:p w14:paraId="5F3EE18C" w14:textId="77777777" w:rsidR="0035013E" w:rsidRPr="00210095" w:rsidRDefault="00CC5A41" w:rsidP="00EB6DF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/>
              </w:rPr>
              <w:t>67</w:t>
            </w:r>
            <w:r w:rsidR="00E82DAF" w:rsidRPr="00E82DAF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</w:tr>
      <w:tr w:rsidR="00210095" w:rsidRPr="00210095" w14:paraId="22D32255" w14:textId="77777777" w:rsidTr="00067CA8">
        <w:tc>
          <w:tcPr>
            <w:tcW w:w="3510" w:type="dxa"/>
          </w:tcPr>
          <w:p w14:paraId="0F87D027" w14:textId="77777777" w:rsidR="00210095" w:rsidRPr="00210095" w:rsidRDefault="00210095" w:rsidP="00067C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0095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6849101A" w14:textId="77777777" w:rsidR="00210095" w:rsidRPr="00210095" w:rsidRDefault="00210095" w:rsidP="00067CA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69" w:type="dxa"/>
          </w:tcPr>
          <w:p w14:paraId="55FBAE87" w14:textId="77777777" w:rsidR="00210095" w:rsidRPr="00210095" w:rsidRDefault="004361DA" w:rsidP="00067CA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E82DAF" w:rsidRPr="00E82DAF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236" w:type="dxa"/>
          </w:tcPr>
          <w:p w14:paraId="33635F43" w14:textId="77777777" w:rsidR="00210095" w:rsidRPr="00210095" w:rsidRDefault="00210095" w:rsidP="00067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064A6E9A" w14:textId="77777777" w:rsidR="00210095" w:rsidRPr="00210095" w:rsidRDefault="004361DA" w:rsidP="00067CA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50" w:type="dxa"/>
          </w:tcPr>
          <w:p w14:paraId="7081B494" w14:textId="77777777" w:rsidR="00210095" w:rsidRPr="00210095" w:rsidRDefault="00210095" w:rsidP="00067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14:paraId="3AF9792B" w14:textId="77777777" w:rsidR="00210095" w:rsidRPr="00210095" w:rsidRDefault="004361DA" w:rsidP="00067CA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E82DAF" w:rsidRPr="00E82DAF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50" w:type="dxa"/>
          </w:tcPr>
          <w:p w14:paraId="0FAA3393" w14:textId="77777777" w:rsidR="00210095" w:rsidRPr="00210095" w:rsidRDefault="00210095" w:rsidP="00067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0" w:type="dxa"/>
          </w:tcPr>
          <w:p w14:paraId="0F8956C9" w14:textId="77777777" w:rsidR="00210095" w:rsidRPr="00210095" w:rsidRDefault="00CC5A41" w:rsidP="00067CA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/>
              </w:rPr>
              <w:t>45</w:t>
            </w:r>
          </w:p>
        </w:tc>
      </w:tr>
      <w:tr w:rsidR="00A92A79" w:rsidRPr="00394949" w14:paraId="04025B64" w14:textId="77777777" w:rsidTr="001C3870">
        <w:tc>
          <w:tcPr>
            <w:tcW w:w="3510" w:type="dxa"/>
          </w:tcPr>
          <w:p w14:paraId="18D8CB08" w14:textId="77777777" w:rsidR="00A92A79" w:rsidRPr="00210095" w:rsidRDefault="00A92A79" w:rsidP="00A92A7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0095">
              <w:rPr>
                <w:rFonts w:ascii="Angsana New" w:hAnsi="Angsana New" w:hint="cs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810" w:type="dxa"/>
          </w:tcPr>
          <w:p w14:paraId="4FF1B591" w14:textId="77777777" w:rsidR="00A92A79" w:rsidRPr="00210095" w:rsidRDefault="00A92A79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69" w:type="dxa"/>
          </w:tcPr>
          <w:p w14:paraId="06CF5658" w14:textId="77777777" w:rsidR="00A92A79" w:rsidRPr="00210095" w:rsidRDefault="00CC5A41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73</w:t>
            </w:r>
          </w:p>
        </w:tc>
        <w:tc>
          <w:tcPr>
            <w:tcW w:w="236" w:type="dxa"/>
          </w:tcPr>
          <w:p w14:paraId="5B301933" w14:textId="77777777" w:rsidR="00A92A79" w:rsidRPr="00210095" w:rsidRDefault="00A92A79" w:rsidP="00A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5F43B24F" w14:textId="77777777" w:rsidR="00A92A79" w:rsidRPr="00210095" w:rsidRDefault="00CC5A41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74</w:t>
            </w:r>
          </w:p>
        </w:tc>
        <w:tc>
          <w:tcPr>
            <w:tcW w:w="250" w:type="dxa"/>
          </w:tcPr>
          <w:p w14:paraId="431C7969" w14:textId="77777777" w:rsidR="00A92A79" w:rsidRPr="00210095" w:rsidRDefault="00A92A79" w:rsidP="00A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14:paraId="366A7C86" w14:textId="77777777" w:rsidR="00A92A79" w:rsidRPr="00210095" w:rsidRDefault="00CC5A41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250" w:type="dxa"/>
          </w:tcPr>
          <w:p w14:paraId="2E37F02E" w14:textId="77777777" w:rsidR="00A92A79" w:rsidRPr="00210095" w:rsidRDefault="00A92A79" w:rsidP="00A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0" w:type="dxa"/>
          </w:tcPr>
          <w:p w14:paraId="3305E3D6" w14:textId="77777777" w:rsidR="00A92A79" w:rsidRPr="00210095" w:rsidRDefault="00CC5A41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E82DAF" w:rsidRPr="00E82DAF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</w:tr>
      <w:tr w:rsidR="00A92A79" w:rsidRPr="00394949" w14:paraId="2AAC56F9" w14:textId="77777777" w:rsidTr="001C3870">
        <w:tc>
          <w:tcPr>
            <w:tcW w:w="3510" w:type="dxa"/>
          </w:tcPr>
          <w:p w14:paraId="6978CC37" w14:textId="77777777" w:rsidR="00A92A79" w:rsidRPr="00210095" w:rsidRDefault="00A92A79" w:rsidP="00A92A7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0095">
              <w:rPr>
                <w:rFonts w:ascii="Angsana New" w:hAnsi="Angsana New" w:hint="cs"/>
                <w:sz w:val="28"/>
                <w:szCs w:val="28"/>
                <w:cs/>
              </w:rPr>
              <w:t>ค่าใช้จ่ายสำนักงาน</w:t>
            </w:r>
          </w:p>
        </w:tc>
        <w:tc>
          <w:tcPr>
            <w:tcW w:w="810" w:type="dxa"/>
          </w:tcPr>
          <w:p w14:paraId="5A3F3F5B" w14:textId="77777777" w:rsidR="00A92A79" w:rsidRPr="00210095" w:rsidRDefault="00A92A79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69" w:type="dxa"/>
          </w:tcPr>
          <w:p w14:paraId="476E7D0B" w14:textId="77777777" w:rsidR="00A92A79" w:rsidRPr="00210095" w:rsidRDefault="00CC5A41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4361DA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74BFF9EA" w14:textId="77777777" w:rsidR="00A92A79" w:rsidRPr="00210095" w:rsidRDefault="00A92A79" w:rsidP="00A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03E38DEF" w14:textId="77777777" w:rsidR="00A92A79" w:rsidRPr="00210095" w:rsidRDefault="00CC5A41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250" w:type="dxa"/>
          </w:tcPr>
          <w:p w14:paraId="4BC8AA1E" w14:textId="77777777" w:rsidR="00A92A79" w:rsidRPr="00210095" w:rsidRDefault="00A92A79" w:rsidP="00A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14:paraId="6C3325C0" w14:textId="77777777" w:rsidR="00A92A79" w:rsidRPr="00210095" w:rsidRDefault="00CC5A41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34</w:t>
            </w:r>
          </w:p>
        </w:tc>
        <w:tc>
          <w:tcPr>
            <w:tcW w:w="250" w:type="dxa"/>
          </w:tcPr>
          <w:p w14:paraId="013C2353" w14:textId="77777777" w:rsidR="00A92A79" w:rsidRPr="00210095" w:rsidRDefault="00A92A79" w:rsidP="00A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0" w:type="dxa"/>
          </w:tcPr>
          <w:p w14:paraId="7B23E244" w14:textId="77777777" w:rsidR="00A92A79" w:rsidRPr="00210095" w:rsidRDefault="004361DA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</w:p>
        </w:tc>
      </w:tr>
      <w:tr w:rsidR="00C93EC3" w:rsidRPr="00394949" w14:paraId="2205EE77" w14:textId="77777777" w:rsidTr="001C3870">
        <w:tc>
          <w:tcPr>
            <w:tcW w:w="3510" w:type="dxa"/>
          </w:tcPr>
          <w:p w14:paraId="24016477" w14:textId="77777777" w:rsidR="00C93EC3" w:rsidRPr="00210095" w:rsidRDefault="00C93EC3" w:rsidP="00A92A7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6477F80E" w14:textId="77777777" w:rsidR="00C93EC3" w:rsidRPr="00210095" w:rsidRDefault="00C93EC3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69" w:type="dxa"/>
          </w:tcPr>
          <w:p w14:paraId="69740E38" w14:textId="77777777" w:rsidR="00C93EC3" w:rsidRPr="00CC5A41" w:rsidRDefault="00C93EC3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4527215" w14:textId="77777777" w:rsidR="00C93EC3" w:rsidRPr="00210095" w:rsidRDefault="00C93EC3" w:rsidP="00A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09EF4D26" w14:textId="77777777" w:rsidR="00C93EC3" w:rsidRPr="00CC5A41" w:rsidRDefault="00C93EC3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0" w:type="dxa"/>
          </w:tcPr>
          <w:p w14:paraId="3C6F6327" w14:textId="77777777" w:rsidR="00C93EC3" w:rsidRPr="00210095" w:rsidRDefault="00C93EC3" w:rsidP="00A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14:paraId="183B996D" w14:textId="77777777" w:rsidR="00C93EC3" w:rsidRPr="00CC5A41" w:rsidRDefault="00C93EC3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0" w:type="dxa"/>
          </w:tcPr>
          <w:p w14:paraId="41799E4C" w14:textId="77777777" w:rsidR="00C93EC3" w:rsidRPr="00210095" w:rsidRDefault="00C93EC3" w:rsidP="00A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0" w:type="dxa"/>
          </w:tcPr>
          <w:p w14:paraId="71BAB02F" w14:textId="77777777" w:rsidR="00C93EC3" w:rsidRDefault="00C93EC3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20CC8" w:rsidRPr="00394949" w14:paraId="3AB08476" w14:textId="77777777" w:rsidTr="001C3870">
        <w:tc>
          <w:tcPr>
            <w:tcW w:w="3510" w:type="dxa"/>
          </w:tcPr>
          <w:p w14:paraId="30914EAC" w14:textId="77777777" w:rsidR="00020CC8" w:rsidRDefault="00020CC8" w:rsidP="00020CC8">
            <w:pPr>
              <w:ind w:right="-178"/>
              <w:rPr>
                <w:rFonts w:ascii="Angsana New" w:hAnsi="Angsana New"/>
                <w:sz w:val="28"/>
                <w:szCs w:val="28"/>
              </w:rPr>
            </w:pPr>
            <w:r w:rsidRPr="00A92A79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 w:rsidRPr="00A92A7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4CA215F0" w14:textId="018EF9CA" w:rsidR="00020CC8" w:rsidRPr="002C07DA" w:rsidRDefault="00020CC8" w:rsidP="00F87CB7">
            <w:pPr>
              <w:tabs>
                <w:tab w:val="clear" w:pos="3515"/>
              </w:tabs>
              <w:ind w:right="-88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92A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="00CC5A41" w:rsidRPr="00CC5A41">
              <w:rPr>
                <w:rFonts w:ascii="Angsana New" w:hAnsi="Angsana New"/>
                <w:i/>
                <w:iCs/>
                <w:sz w:val="28"/>
                <w:szCs w:val="28"/>
              </w:rPr>
              <w:t>2562</w:t>
            </w:r>
            <w:r>
              <w:rPr>
                <w:rFonts w:ascii="Angsana New" w:hAnsi="Angsana New"/>
                <w:i/>
                <w:iCs/>
                <w:sz w:val="28"/>
                <w:szCs w:val="28"/>
              </w:rPr>
              <w:t>:</w:t>
            </w:r>
            <w:r w:rsidRPr="00A92A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</w:t>
            </w:r>
            <w:r w:rsidRPr="00A92A7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ค่าเผื่อหนี้สงสัยจะสูญ</w:t>
            </w:r>
            <w:r w:rsidRPr="00A92A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  <w:r w:rsidRPr="00A92A7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87CB7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A92A79">
              <w:rPr>
                <w:rFonts w:ascii="Angsana New" w:hAnsi="Angsana New" w:hint="cs"/>
                <w:sz w:val="28"/>
                <w:szCs w:val="28"/>
                <w:cs/>
              </w:rPr>
              <w:t>และค่าเผื่อมูลค่าลดลง</w:t>
            </w:r>
            <w:r w:rsidR="00F87CB7" w:rsidRPr="00A92A79">
              <w:rPr>
                <w:rFonts w:ascii="Angsana New" w:hAnsi="Angsana New" w:hint="cs"/>
                <w:sz w:val="28"/>
                <w:szCs w:val="28"/>
                <w:cs/>
              </w:rPr>
              <w:t>ของสินค้า เงินลงทุน</w:t>
            </w:r>
          </w:p>
        </w:tc>
        <w:tc>
          <w:tcPr>
            <w:tcW w:w="810" w:type="dxa"/>
          </w:tcPr>
          <w:p w14:paraId="01307FBE" w14:textId="77777777" w:rsidR="00020CC8" w:rsidRPr="00210095" w:rsidRDefault="00020CC8" w:rsidP="00020CC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69" w:type="dxa"/>
          </w:tcPr>
          <w:p w14:paraId="3CA1508C" w14:textId="77777777" w:rsidR="00020CC8" w:rsidRPr="00210095" w:rsidRDefault="00020CC8" w:rsidP="00020CC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139BF15E" w14:textId="77777777" w:rsidR="00020CC8" w:rsidRPr="00210095" w:rsidRDefault="00020CC8" w:rsidP="0002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60874E4E" w14:textId="77777777" w:rsidR="00020CC8" w:rsidRPr="00210095" w:rsidRDefault="00020CC8" w:rsidP="00020CC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0" w:type="dxa"/>
          </w:tcPr>
          <w:p w14:paraId="41D3F827" w14:textId="77777777" w:rsidR="00020CC8" w:rsidRPr="00210095" w:rsidRDefault="00020CC8" w:rsidP="0002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14:paraId="7BE3C6A2" w14:textId="77777777" w:rsidR="00020CC8" w:rsidRPr="00210095" w:rsidRDefault="00020CC8" w:rsidP="00020CC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0" w:type="dxa"/>
          </w:tcPr>
          <w:p w14:paraId="6C482637" w14:textId="77777777" w:rsidR="00020CC8" w:rsidRPr="00210095" w:rsidRDefault="00020CC8" w:rsidP="0002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0" w:type="dxa"/>
          </w:tcPr>
          <w:p w14:paraId="26EF0571" w14:textId="77777777" w:rsidR="00020CC8" w:rsidRPr="00210095" w:rsidRDefault="00020CC8" w:rsidP="00020CC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020CC8" w:rsidRPr="00394949" w14:paraId="2474B5CD" w14:textId="77777777" w:rsidTr="001C3870">
        <w:tc>
          <w:tcPr>
            <w:tcW w:w="3510" w:type="dxa"/>
          </w:tcPr>
          <w:p w14:paraId="20D6767D" w14:textId="312207B8" w:rsidR="00020CC8" w:rsidRPr="00A92A79" w:rsidRDefault="00020CC8" w:rsidP="00020CC8">
            <w:pPr>
              <w:ind w:right="-17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92A7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92A7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92A79">
              <w:rPr>
                <w:rFonts w:ascii="Angsana New" w:hAnsi="Angsana New" w:hint="cs"/>
                <w:sz w:val="28"/>
                <w:szCs w:val="28"/>
                <w:cs/>
              </w:rPr>
              <w:t xml:space="preserve"> และสินทรัพย์ตัดบัญชี</w:t>
            </w:r>
          </w:p>
        </w:tc>
        <w:tc>
          <w:tcPr>
            <w:tcW w:w="810" w:type="dxa"/>
          </w:tcPr>
          <w:p w14:paraId="5E8C6829" w14:textId="77777777" w:rsidR="00020CC8" w:rsidRPr="00210095" w:rsidRDefault="00020CC8" w:rsidP="00020CC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69" w:type="dxa"/>
          </w:tcPr>
          <w:p w14:paraId="4B84C310" w14:textId="77777777" w:rsidR="00020CC8" w:rsidRPr="00210095" w:rsidRDefault="00CC5A41" w:rsidP="00020CC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236" w:type="dxa"/>
          </w:tcPr>
          <w:p w14:paraId="3F3C124E" w14:textId="77777777" w:rsidR="00020CC8" w:rsidRPr="00210095" w:rsidRDefault="00020CC8" w:rsidP="0002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7E971DD6" w14:textId="77777777" w:rsidR="00020CC8" w:rsidRPr="00210095" w:rsidRDefault="00CC5A41" w:rsidP="00020CC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276</w:t>
            </w:r>
          </w:p>
        </w:tc>
        <w:tc>
          <w:tcPr>
            <w:tcW w:w="250" w:type="dxa"/>
          </w:tcPr>
          <w:p w14:paraId="0660A357" w14:textId="77777777" w:rsidR="00020CC8" w:rsidRPr="00210095" w:rsidRDefault="00020CC8" w:rsidP="0002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14:paraId="4466F92D" w14:textId="77777777" w:rsidR="00020CC8" w:rsidRPr="00210095" w:rsidRDefault="00CC5A41" w:rsidP="00020CC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43</w:t>
            </w:r>
          </w:p>
        </w:tc>
        <w:tc>
          <w:tcPr>
            <w:tcW w:w="250" w:type="dxa"/>
          </w:tcPr>
          <w:p w14:paraId="3D721282" w14:textId="77777777" w:rsidR="00020CC8" w:rsidRPr="00210095" w:rsidRDefault="00020CC8" w:rsidP="0002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0" w:type="dxa"/>
          </w:tcPr>
          <w:p w14:paraId="5C3CD2ED" w14:textId="77777777" w:rsidR="00020CC8" w:rsidRPr="00210095" w:rsidRDefault="00CC5A41" w:rsidP="00020CC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244</w:t>
            </w:r>
          </w:p>
        </w:tc>
      </w:tr>
      <w:tr w:rsidR="00A92A79" w:rsidRPr="00394949" w14:paraId="14C9982D" w14:textId="77777777" w:rsidTr="007831BA">
        <w:tc>
          <w:tcPr>
            <w:tcW w:w="3510" w:type="dxa"/>
          </w:tcPr>
          <w:p w14:paraId="2C6F3BF0" w14:textId="77777777" w:rsidR="00A92A79" w:rsidRPr="00210095" w:rsidRDefault="00A92A79" w:rsidP="00A92A7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0095">
              <w:rPr>
                <w:rFonts w:ascii="Angsana New" w:hAnsi="Angsana New" w:hint="cs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810" w:type="dxa"/>
          </w:tcPr>
          <w:p w14:paraId="425B1E16" w14:textId="77777777" w:rsidR="00A92A79" w:rsidRPr="00210095" w:rsidRDefault="00A92A79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69" w:type="dxa"/>
          </w:tcPr>
          <w:p w14:paraId="3C9DF8CD" w14:textId="77777777" w:rsidR="00A92A79" w:rsidRPr="00210095" w:rsidRDefault="00CC5A41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236" w:type="dxa"/>
          </w:tcPr>
          <w:p w14:paraId="135E9CE7" w14:textId="77777777" w:rsidR="00A92A79" w:rsidRPr="00210095" w:rsidRDefault="00A92A79" w:rsidP="00A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2FB607E3" w14:textId="77777777" w:rsidR="00A92A79" w:rsidRPr="00210095" w:rsidRDefault="00CC5A41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E82DAF" w:rsidRPr="00E82DAF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50" w:type="dxa"/>
          </w:tcPr>
          <w:p w14:paraId="75594B41" w14:textId="77777777" w:rsidR="00A92A79" w:rsidRPr="00210095" w:rsidRDefault="00A92A79" w:rsidP="00A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14:paraId="7DA8FADD" w14:textId="77777777" w:rsidR="00A92A79" w:rsidRPr="00210095" w:rsidRDefault="00CC5A41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250" w:type="dxa"/>
          </w:tcPr>
          <w:p w14:paraId="56ACF309" w14:textId="77777777" w:rsidR="00A92A79" w:rsidRPr="00210095" w:rsidRDefault="00A92A79" w:rsidP="00A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0" w:type="dxa"/>
          </w:tcPr>
          <w:p w14:paraId="43F478C3" w14:textId="77777777" w:rsidR="00A92A79" w:rsidRPr="00210095" w:rsidRDefault="00CC5A41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4361DA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</w:tr>
      <w:tr w:rsidR="00A92A79" w:rsidRPr="00394949" w14:paraId="372295B0" w14:textId="77777777" w:rsidTr="007831BA">
        <w:tc>
          <w:tcPr>
            <w:tcW w:w="3510" w:type="dxa"/>
          </w:tcPr>
          <w:p w14:paraId="14DFA6D4" w14:textId="77777777" w:rsidR="00A92A79" w:rsidRPr="00210095" w:rsidRDefault="00A92A79" w:rsidP="00A92A7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0095">
              <w:rPr>
                <w:rFonts w:ascii="Angsana New" w:hAnsi="Angsana New" w:hint="cs"/>
                <w:sz w:val="28"/>
                <w:szCs w:val="28"/>
                <w:cs/>
              </w:rPr>
              <w:t>ค่ารับรอง</w:t>
            </w:r>
          </w:p>
        </w:tc>
        <w:tc>
          <w:tcPr>
            <w:tcW w:w="810" w:type="dxa"/>
          </w:tcPr>
          <w:p w14:paraId="630FDA7F" w14:textId="77777777" w:rsidR="00A92A79" w:rsidRPr="00210095" w:rsidRDefault="00A92A79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69" w:type="dxa"/>
          </w:tcPr>
          <w:p w14:paraId="723E1EEA" w14:textId="77777777" w:rsidR="00A92A79" w:rsidRPr="00210095" w:rsidRDefault="00CC5A41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53</w:t>
            </w:r>
          </w:p>
        </w:tc>
        <w:tc>
          <w:tcPr>
            <w:tcW w:w="236" w:type="dxa"/>
          </w:tcPr>
          <w:p w14:paraId="5434DC9C" w14:textId="77777777" w:rsidR="00A92A79" w:rsidRPr="00210095" w:rsidRDefault="00A92A79" w:rsidP="00A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0B003234" w14:textId="77777777" w:rsidR="00A92A79" w:rsidRPr="00210095" w:rsidRDefault="00CC5A41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74</w:t>
            </w:r>
          </w:p>
        </w:tc>
        <w:tc>
          <w:tcPr>
            <w:tcW w:w="250" w:type="dxa"/>
          </w:tcPr>
          <w:p w14:paraId="2192AD17" w14:textId="77777777" w:rsidR="00A92A79" w:rsidRPr="00210095" w:rsidRDefault="00A92A79" w:rsidP="00A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14:paraId="130707AD" w14:textId="77777777" w:rsidR="00A92A79" w:rsidRPr="00210095" w:rsidRDefault="00CC5A41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4361DA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50" w:type="dxa"/>
          </w:tcPr>
          <w:p w14:paraId="0FBE33CB" w14:textId="77777777" w:rsidR="00A92A79" w:rsidRPr="00210095" w:rsidRDefault="00A92A79" w:rsidP="00A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0" w:type="dxa"/>
          </w:tcPr>
          <w:p w14:paraId="0ED5B237" w14:textId="77777777" w:rsidR="00A92A79" w:rsidRPr="00210095" w:rsidRDefault="00CC5A41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4361DA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</w:tr>
      <w:tr w:rsidR="00A92A79" w:rsidRPr="00394949" w14:paraId="79711717" w14:textId="77777777" w:rsidTr="007831BA">
        <w:tc>
          <w:tcPr>
            <w:tcW w:w="3510" w:type="dxa"/>
          </w:tcPr>
          <w:p w14:paraId="44D55322" w14:textId="77777777" w:rsidR="00A92A79" w:rsidRPr="00210095" w:rsidRDefault="00A92A79" w:rsidP="00A92A7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0095">
              <w:rPr>
                <w:rFonts w:ascii="Angsana New" w:hAnsi="Angsana New" w:hint="cs"/>
                <w:sz w:val="28"/>
                <w:szCs w:val="28"/>
                <w:cs/>
              </w:rPr>
              <w:t>ค่าใช้จ่ายเดินทาง</w:t>
            </w:r>
          </w:p>
        </w:tc>
        <w:tc>
          <w:tcPr>
            <w:tcW w:w="810" w:type="dxa"/>
          </w:tcPr>
          <w:p w14:paraId="46E32328" w14:textId="77777777" w:rsidR="00A92A79" w:rsidRPr="00210095" w:rsidRDefault="00A92A79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69" w:type="dxa"/>
          </w:tcPr>
          <w:p w14:paraId="12C88D46" w14:textId="77777777" w:rsidR="00A92A79" w:rsidRPr="00210095" w:rsidRDefault="00CC5A41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44</w:t>
            </w:r>
          </w:p>
        </w:tc>
        <w:tc>
          <w:tcPr>
            <w:tcW w:w="236" w:type="dxa"/>
          </w:tcPr>
          <w:p w14:paraId="32E084CE" w14:textId="77777777" w:rsidR="00A92A79" w:rsidRPr="00210095" w:rsidRDefault="00A92A79" w:rsidP="00A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6A53AC86" w14:textId="77777777" w:rsidR="00A92A79" w:rsidRPr="00210095" w:rsidRDefault="00CC5A41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E82DAF" w:rsidRPr="00E82DAF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50" w:type="dxa"/>
          </w:tcPr>
          <w:p w14:paraId="270E7AC8" w14:textId="77777777" w:rsidR="00A92A79" w:rsidRPr="00210095" w:rsidRDefault="00A92A79" w:rsidP="00A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14:paraId="718905EC" w14:textId="77777777" w:rsidR="00A92A79" w:rsidRPr="00210095" w:rsidRDefault="00E82DAF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82DAF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50" w:type="dxa"/>
          </w:tcPr>
          <w:p w14:paraId="30B52293" w14:textId="77777777" w:rsidR="00A92A79" w:rsidRPr="00210095" w:rsidRDefault="00A92A79" w:rsidP="00A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0" w:type="dxa"/>
          </w:tcPr>
          <w:p w14:paraId="2FFC3459" w14:textId="77777777" w:rsidR="00A92A79" w:rsidRPr="00210095" w:rsidRDefault="00CC5A41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23</w:t>
            </w:r>
          </w:p>
        </w:tc>
      </w:tr>
      <w:tr w:rsidR="0035013E" w:rsidRPr="00394949" w14:paraId="21FD10B6" w14:textId="77777777" w:rsidTr="00EB6DFF">
        <w:tc>
          <w:tcPr>
            <w:tcW w:w="3510" w:type="dxa"/>
          </w:tcPr>
          <w:p w14:paraId="028FC89E" w14:textId="77777777" w:rsidR="0035013E" w:rsidRPr="00210095" w:rsidRDefault="0035013E" w:rsidP="00EB6DF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810" w:type="dxa"/>
          </w:tcPr>
          <w:p w14:paraId="6110013B" w14:textId="77777777" w:rsidR="0035013E" w:rsidRPr="00210095" w:rsidRDefault="0035013E" w:rsidP="00EB6DF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69" w:type="dxa"/>
          </w:tcPr>
          <w:p w14:paraId="3E0C183E" w14:textId="77777777" w:rsidR="0035013E" w:rsidRPr="00210095" w:rsidRDefault="00CC5A41" w:rsidP="00EB6DF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42</w:t>
            </w:r>
          </w:p>
        </w:tc>
        <w:tc>
          <w:tcPr>
            <w:tcW w:w="236" w:type="dxa"/>
          </w:tcPr>
          <w:p w14:paraId="710ACAE7" w14:textId="77777777" w:rsidR="0035013E" w:rsidRPr="00210095" w:rsidRDefault="0035013E" w:rsidP="00EB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4616EB97" w14:textId="77777777" w:rsidR="0035013E" w:rsidRPr="00210095" w:rsidRDefault="00CC5A41" w:rsidP="00EB6DF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250" w:type="dxa"/>
          </w:tcPr>
          <w:p w14:paraId="7858DA71" w14:textId="77777777" w:rsidR="0035013E" w:rsidRPr="00210095" w:rsidRDefault="0035013E" w:rsidP="00EB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14:paraId="03C1120C" w14:textId="77777777" w:rsidR="0035013E" w:rsidRPr="00210095" w:rsidRDefault="00CC5A41" w:rsidP="0035013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42</w:t>
            </w:r>
          </w:p>
        </w:tc>
        <w:tc>
          <w:tcPr>
            <w:tcW w:w="250" w:type="dxa"/>
          </w:tcPr>
          <w:p w14:paraId="20DE068A" w14:textId="77777777" w:rsidR="0035013E" w:rsidRPr="00210095" w:rsidRDefault="0035013E" w:rsidP="00EB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0" w:type="dxa"/>
          </w:tcPr>
          <w:p w14:paraId="00ADAE1C" w14:textId="77777777" w:rsidR="0035013E" w:rsidRPr="00210095" w:rsidRDefault="00CC5A41" w:rsidP="00EB6DF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</w:p>
        </w:tc>
      </w:tr>
      <w:tr w:rsidR="00A92A79" w:rsidRPr="00394949" w14:paraId="36EF60CE" w14:textId="77777777" w:rsidTr="001C3870">
        <w:tc>
          <w:tcPr>
            <w:tcW w:w="3510" w:type="dxa"/>
          </w:tcPr>
          <w:p w14:paraId="0476D3DD" w14:textId="77777777" w:rsidR="00A92A79" w:rsidRPr="00210095" w:rsidRDefault="00A92A79" w:rsidP="00A92A7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0095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ค่าธรรมเนียมวิชาชีพและค่าที่ปรึกษา</w:t>
            </w:r>
          </w:p>
        </w:tc>
        <w:tc>
          <w:tcPr>
            <w:tcW w:w="810" w:type="dxa"/>
          </w:tcPr>
          <w:p w14:paraId="5DAA77AC" w14:textId="77777777" w:rsidR="00A92A79" w:rsidRPr="00210095" w:rsidRDefault="00A92A79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69" w:type="dxa"/>
          </w:tcPr>
          <w:p w14:paraId="6FBDF462" w14:textId="77777777" w:rsidR="00A92A79" w:rsidRPr="00210095" w:rsidRDefault="00CC5A41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4361DA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65555586" w14:textId="77777777" w:rsidR="00A92A79" w:rsidRPr="00210095" w:rsidRDefault="00A92A79" w:rsidP="00A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15BEF4B0" w14:textId="77777777" w:rsidR="00A92A79" w:rsidRPr="00210095" w:rsidRDefault="00CC5A41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E82DAF" w:rsidRPr="00E82DAF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50" w:type="dxa"/>
          </w:tcPr>
          <w:p w14:paraId="59BDB2D7" w14:textId="77777777" w:rsidR="00A92A79" w:rsidRPr="00210095" w:rsidRDefault="00A92A79" w:rsidP="00A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14:paraId="5D82D711" w14:textId="77777777" w:rsidR="00A92A79" w:rsidRPr="00210095" w:rsidRDefault="004361DA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50" w:type="dxa"/>
          </w:tcPr>
          <w:p w14:paraId="7F8195C4" w14:textId="77777777" w:rsidR="00A92A79" w:rsidRPr="00210095" w:rsidRDefault="00A92A79" w:rsidP="00A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0" w:type="dxa"/>
          </w:tcPr>
          <w:p w14:paraId="295B844E" w14:textId="77777777" w:rsidR="00A92A79" w:rsidRPr="00210095" w:rsidRDefault="00CC5A41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E82DAF" w:rsidRPr="00E82DAF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</w:tr>
      <w:tr w:rsidR="00A92A79" w:rsidRPr="00394949" w14:paraId="4C06C817" w14:textId="77777777" w:rsidTr="001C3870">
        <w:tc>
          <w:tcPr>
            <w:tcW w:w="3510" w:type="dxa"/>
          </w:tcPr>
          <w:p w14:paraId="186188B8" w14:textId="77777777" w:rsidR="00A92A79" w:rsidRPr="00210095" w:rsidRDefault="00A92A79" w:rsidP="00A92A7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0095">
              <w:rPr>
                <w:rFonts w:ascii="Angsana New" w:hAnsi="Angsana New" w:hint="cs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810" w:type="dxa"/>
          </w:tcPr>
          <w:p w14:paraId="70C6B210" w14:textId="77777777" w:rsidR="00A92A79" w:rsidRPr="00210095" w:rsidRDefault="00A92A79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69" w:type="dxa"/>
          </w:tcPr>
          <w:p w14:paraId="11AA0AFF" w14:textId="77777777" w:rsidR="00A92A79" w:rsidRPr="00210095" w:rsidRDefault="00CC5A41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E82DAF" w:rsidRPr="00E82DAF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4374A3CA" w14:textId="77777777" w:rsidR="00A92A79" w:rsidRPr="00210095" w:rsidRDefault="00A92A79" w:rsidP="00A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6CBC5D56" w14:textId="77777777" w:rsidR="00A92A79" w:rsidRPr="00210095" w:rsidRDefault="00CC5A41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47</w:t>
            </w:r>
          </w:p>
        </w:tc>
        <w:tc>
          <w:tcPr>
            <w:tcW w:w="250" w:type="dxa"/>
          </w:tcPr>
          <w:p w14:paraId="1155AE19" w14:textId="77777777" w:rsidR="00A92A79" w:rsidRPr="00210095" w:rsidRDefault="00A92A79" w:rsidP="00A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14:paraId="1F04A051" w14:textId="77777777" w:rsidR="00A92A79" w:rsidRPr="00210095" w:rsidRDefault="00CC5A41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250" w:type="dxa"/>
          </w:tcPr>
          <w:p w14:paraId="0F8715DA" w14:textId="77777777" w:rsidR="00A92A79" w:rsidRPr="00210095" w:rsidRDefault="00A92A79" w:rsidP="00A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0" w:type="dxa"/>
          </w:tcPr>
          <w:p w14:paraId="4C5DF82E" w14:textId="77777777" w:rsidR="00A92A79" w:rsidRPr="00210095" w:rsidRDefault="00CC5A41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27</w:t>
            </w:r>
          </w:p>
        </w:tc>
      </w:tr>
      <w:tr w:rsidR="0035013E" w:rsidRPr="00394949" w14:paraId="2A20C73A" w14:textId="77777777" w:rsidTr="00EB6DFF">
        <w:tc>
          <w:tcPr>
            <w:tcW w:w="3510" w:type="dxa"/>
          </w:tcPr>
          <w:p w14:paraId="3B36E9DB" w14:textId="77777777" w:rsidR="0035013E" w:rsidRPr="00210095" w:rsidRDefault="0035013E" w:rsidP="00EB6DF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0095">
              <w:rPr>
                <w:rFonts w:ascii="Angsana New" w:hAnsi="Angsana New" w:hint="cs"/>
                <w:sz w:val="28"/>
                <w:szCs w:val="28"/>
                <w:cs/>
              </w:rPr>
              <w:t>ค่าเช่าสำนักงาน</w:t>
            </w:r>
            <w:r w:rsidRPr="002100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10095">
              <w:rPr>
                <w:rFonts w:ascii="Angsana New" w:hAnsi="Angsana New" w:hint="cs"/>
                <w:sz w:val="28"/>
                <w:szCs w:val="28"/>
                <w:cs/>
              </w:rPr>
              <w:t>อุปกรณ์และยานพาหนะ</w:t>
            </w:r>
          </w:p>
        </w:tc>
        <w:tc>
          <w:tcPr>
            <w:tcW w:w="810" w:type="dxa"/>
          </w:tcPr>
          <w:p w14:paraId="44B645AF" w14:textId="77777777" w:rsidR="0035013E" w:rsidRPr="00210095" w:rsidRDefault="0035013E" w:rsidP="00EB6DF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69" w:type="dxa"/>
          </w:tcPr>
          <w:p w14:paraId="1F9C1D39" w14:textId="77777777" w:rsidR="0035013E" w:rsidRPr="00210095" w:rsidRDefault="00CC5A41" w:rsidP="00EB6DF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32</w:t>
            </w:r>
          </w:p>
        </w:tc>
        <w:tc>
          <w:tcPr>
            <w:tcW w:w="236" w:type="dxa"/>
          </w:tcPr>
          <w:p w14:paraId="4319D498" w14:textId="77777777" w:rsidR="0035013E" w:rsidRPr="00210095" w:rsidRDefault="0035013E" w:rsidP="00EB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50FDB099" w14:textId="77777777" w:rsidR="0035013E" w:rsidRPr="00210095" w:rsidRDefault="00E82DAF" w:rsidP="00EB6DF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82DAF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CC5A41"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50" w:type="dxa"/>
          </w:tcPr>
          <w:p w14:paraId="2F6CAE35" w14:textId="77777777" w:rsidR="0035013E" w:rsidRPr="00210095" w:rsidRDefault="0035013E" w:rsidP="00EB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14:paraId="7763EBCF" w14:textId="77777777" w:rsidR="0035013E" w:rsidRPr="00210095" w:rsidRDefault="00CC5A41" w:rsidP="00EB6DF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50" w:type="dxa"/>
          </w:tcPr>
          <w:p w14:paraId="4F5A6C1E" w14:textId="77777777" w:rsidR="0035013E" w:rsidRPr="00210095" w:rsidRDefault="0035013E" w:rsidP="00EB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0" w:type="dxa"/>
          </w:tcPr>
          <w:p w14:paraId="5AF2A7EB" w14:textId="77777777" w:rsidR="0035013E" w:rsidRPr="00210095" w:rsidRDefault="00E82DAF" w:rsidP="00EB6DF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82DAF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CC5A41"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</w:tr>
      <w:tr w:rsidR="00A92A79" w:rsidRPr="00394949" w14:paraId="5D1A5B1D" w14:textId="77777777" w:rsidTr="007831BA">
        <w:tc>
          <w:tcPr>
            <w:tcW w:w="3510" w:type="dxa"/>
          </w:tcPr>
          <w:p w14:paraId="4687C247" w14:textId="77777777" w:rsidR="00A92A79" w:rsidRPr="00210095" w:rsidRDefault="00A92A79" w:rsidP="00A92A79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10095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ขาดทุนจากการด้อยค่าของที่ดิน อาคาร</w:t>
            </w:r>
          </w:p>
          <w:p w14:paraId="6134FF33" w14:textId="77777777" w:rsidR="00A92A79" w:rsidRPr="00210095" w:rsidRDefault="00A92A79" w:rsidP="00A92A7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10095">
              <w:rPr>
                <w:rFonts w:ascii="Angsana New" w:hAnsi="Angsana New" w:hint="cs"/>
                <w:sz w:val="28"/>
                <w:szCs w:val="28"/>
                <w:cs/>
              </w:rPr>
              <w:t xml:space="preserve">   และอุปกรณ์และสินทรัพย์ไม่มีตัวตน</w:t>
            </w:r>
          </w:p>
        </w:tc>
        <w:tc>
          <w:tcPr>
            <w:tcW w:w="810" w:type="dxa"/>
          </w:tcPr>
          <w:p w14:paraId="492F2676" w14:textId="77777777" w:rsidR="00A92A79" w:rsidRPr="00210095" w:rsidRDefault="00A92A79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69" w:type="dxa"/>
          </w:tcPr>
          <w:p w14:paraId="30E35C07" w14:textId="77777777" w:rsidR="00A92A79" w:rsidRPr="00210095" w:rsidRDefault="00A92A79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D4E463F" w14:textId="77777777" w:rsidR="00A92A79" w:rsidRPr="00210095" w:rsidRDefault="00A92A79" w:rsidP="00A92A79">
            <w:pPr>
              <w:pStyle w:val="acctfourfigures"/>
              <w:tabs>
                <w:tab w:val="clear" w:pos="765"/>
                <w:tab w:val="decimal" w:pos="399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00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EE9A039" w14:textId="77777777" w:rsidR="00A92A79" w:rsidRPr="00210095" w:rsidRDefault="00A92A79" w:rsidP="00A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43B49388" w14:textId="77777777" w:rsidR="00A92A79" w:rsidRPr="00210095" w:rsidRDefault="00A92A79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18CA6AC" w14:textId="77777777" w:rsidR="00A92A79" w:rsidRPr="00210095" w:rsidRDefault="00CC5A41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4361DA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50" w:type="dxa"/>
          </w:tcPr>
          <w:p w14:paraId="0BE2B4EF" w14:textId="77777777" w:rsidR="00A92A79" w:rsidRPr="00210095" w:rsidRDefault="00A92A79" w:rsidP="00A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14:paraId="1343DAE4" w14:textId="77777777" w:rsidR="00A92A79" w:rsidRPr="00210095" w:rsidRDefault="00A92A79" w:rsidP="00A92A79">
            <w:pPr>
              <w:pStyle w:val="acctfourfigures"/>
              <w:tabs>
                <w:tab w:val="clear" w:pos="765"/>
                <w:tab w:val="decimal" w:pos="399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D31264C" w14:textId="77777777" w:rsidR="00A92A79" w:rsidRPr="00210095" w:rsidRDefault="00A92A79" w:rsidP="00A92A79">
            <w:pPr>
              <w:pStyle w:val="acctfourfigures"/>
              <w:tabs>
                <w:tab w:val="clear" w:pos="765"/>
                <w:tab w:val="decimal" w:pos="399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00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5196FC0D" w14:textId="77777777" w:rsidR="00A92A79" w:rsidRPr="00210095" w:rsidRDefault="00A92A79" w:rsidP="00A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0" w:type="dxa"/>
          </w:tcPr>
          <w:p w14:paraId="28505707" w14:textId="77777777" w:rsidR="00A92A79" w:rsidRPr="00210095" w:rsidRDefault="00A92A79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D2770AD" w14:textId="77777777" w:rsidR="00A92A79" w:rsidRPr="00210095" w:rsidRDefault="00A92A79" w:rsidP="00A92A79">
            <w:pPr>
              <w:pStyle w:val="acctfourfigures"/>
              <w:tabs>
                <w:tab w:val="clear" w:pos="765"/>
                <w:tab w:val="decimal" w:pos="399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00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A92A79" w:rsidRPr="00394949" w14:paraId="2718C581" w14:textId="77777777" w:rsidTr="00D32D68">
        <w:tc>
          <w:tcPr>
            <w:tcW w:w="3510" w:type="dxa"/>
          </w:tcPr>
          <w:p w14:paraId="57263F33" w14:textId="77777777" w:rsidR="00A92A79" w:rsidRPr="00210095" w:rsidRDefault="00A92A79" w:rsidP="00A92A7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0095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810" w:type="dxa"/>
          </w:tcPr>
          <w:p w14:paraId="7153754B" w14:textId="77777777" w:rsidR="00A92A79" w:rsidRPr="00210095" w:rsidRDefault="00A92A79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69" w:type="dxa"/>
            <w:shd w:val="clear" w:color="auto" w:fill="auto"/>
          </w:tcPr>
          <w:p w14:paraId="29C7C26C" w14:textId="77777777" w:rsidR="00A92A79" w:rsidRPr="00210095" w:rsidRDefault="004361DA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E82DAF" w:rsidRPr="00E82DAF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CC5A41"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6F7A6C98" w14:textId="77777777" w:rsidR="00A92A79" w:rsidRPr="00210095" w:rsidRDefault="00A92A79" w:rsidP="00A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</w:tcPr>
          <w:p w14:paraId="46A4E85F" w14:textId="77777777" w:rsidR="00A92A79" w:rsidRPr="00210095" w:rsidRDefault="00CC5A41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E82DAF" w:rsidRPr="00E82DAF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50" w:type="dxa"/>
            <w:shd w:val="clear" w:color="auto" w:fill="auto"/>
          </w:tcPr>
          <w:p w14:paraId="3F7366BE" w14:textId="77777777" w:rsidR="00A92A79" w:rsidRPr="00210095" w:rsidRDefault="00A92A79" w:rsidP="00A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493965E2" w14:textId="77777777" w:rsidR="00A92A79" w:rsidRPr="00210095" w:rsidRDefault="00CC5A41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/>
              </w:rPr>
              <w:t>42</w:t>
            </w:r>
          </w:p>
        </w:tc>
        <w:tc>
          <w:tcPr>
            <w:tcW w:w="250" w:type="dxa"/>
            <w:shd w:val="clear" w:color="auto" w:fill="auto"/>
          </w:tcPr>
          <w:p w14:paraId="3A06674B" w14:textId="77777777" w:rsidR="00A92A79" w:rsidRPr="00210095" w:rsidRDefault="00A92A79" w:rsidP="00A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22B57A12" w14:textId="77777777" w:rsidR="00A92A79" w:rsidRPr="00210095" w:rsidRDefault="00CC5A41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/>
              </w:rPr>
              <w:t>74</w:t>
            </w:r>
          </w:p>
        </w:tc>
      </w:tr>
      <w:tr w:rsidR="00A92A79" w:rsidRPr="00394949" w14:paraId="55FCD281" w14:textId="77777777" w:rsidTr="00D32D68">
        <w:tc>
          <w:tcPr>
            <w:tcW w:w="3510" w:type="dxa"/>
          </w:tcPr>
          <w:p w14:paraId="7C5DABD8" w14:textId="77777777" w:rsidR="00A92A79" w:rsidRPr="00210095" w:rsidRDefault="00A92A79" w:rsidP="00A92A7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0095">
              <w:rPr>
                <w:rFonts w:ascii="Angsana New" w:hAnsi="Angsana New" w:hint="cs"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810" w:type="dxa"/>
          </w:tcPr>
          <w:p w14:paraId="30967056" w14:textId="77777777" w:rsidR="00A92A79" w:rsidRPr="00BB1144" w:rsidRDefault="00CC5A41" w:rsidP="00A92A79">
            <w:pPr>
              <w:pStyle w:val="acctfourfigures"/>
              <w:tabs>
                <w:tab w:val="clear" w:pos="765"/>
              </w:tabs>
              <w:spacing w:line="240" w:lineRule="atLeast"/>
              <w:ind w:left="-105" w:right="-12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CC5A41">
              <w:rPr>
                <w:rFonts w:ascii="Angsana New" w:hAnsi="Angsana New" w:hint="cs"/>
                <w:i/>
                <w:iCs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14:paraId="16605841" w14:textId="77777777" w:rsidR="00A92A79" w:rsidRPr="00210095" w:rsidRDefault="00A92A79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1009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(</w:t>
            </w:r>
            <w:r w:rsidR="00CC5A41" w:rsidRPr="00CC5A41">
              <w:rPr>
                <w:rFonts w:ascii="Angsana New" w:hAnsi="Angsana New" w:hint="cs"/>
                <w:sz w:val="28"/>
                <w:szCs w:val="28"/>
                <w:lang w:val="en-US" w:bidi="th-TH"/>
              </w:rPr>
              <w:t>33</w:t>
            </w:r>
            <w:r w:rsidR="004361DA">
              <w:rPr>
                <w:rFonts w:ascii="Angsana New" w:hAnsi="Angsana New" w:hint="cs"/>
                <w:sz w:val="28"/>
                <w:szCs w:val="28"/>
                <w:lang w:val="en-US" w:bidi="th-TH"/>
              </w:rPr>
              <w:t>0</w:t>
            </w:r>
            <w:r w:rsidRPr="0021009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9267442" w14:textId="77777777" w:rsidR="00A92A79" w:rsidRPr="00210095" w:rsidRDefault="00A92A79" w:rsidP="00A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auto"/>
          </w:tcPr>
          <w:p w14:paraId="2346B5C3" w14:textId="77777777" w:rsidR="00A92A79" w:rsidRPr="00210095" w:rsidRDefault="00A92A79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0095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</w:t>
            </w:r>
            <w:r w:rsidR="00E82DAF" w:rsidRPr="00E82DAF">
              <w:rPr>
                <w:rFonts w:ascii="Angsana New" w:hAnsi="Angsana New" w:hint="cs"/>
                <w:sz w:val="28"/>
                <w:szCs w:val="28"/>
                <w:lang w:val="en-US" w:bidi="th-TH"/>
              </w:rPr>
              <w:t>8</w:t>
            </w:r>
            <w:r w:rsidR="00CC5A41" w:rsidRPr="00CC5A41">
              <w:rPr>
                <w:rFonts w:ascii="Angsana New" w:hAnsi="Angsana New" w:hint="cs"/>
                <w:sz w:val="28"/>
                <w:szCs w:val="28"/>
                <w:lang w:val="en-US" w:bidi="th-TH"/>
              </w:rPr>
              <w:t>5</w:t>
            </w:r>
            <w:r w:rsidR="00E82DAF" w:rsidRPr="00E82DAF">
              <w:rPr>
                <w:rFonts w:ascii="Angsana New" w:hAnsi="Angsana New" w:hint="cs"/>
                <w:sz w:val="28"/>
                <w:szCs w:val="28"/>
                <w:lang w:val="en-US" w:bidi="th-TH"/>
              </w:rPr>
              <w:t>9</w:t>
            </w:r>
            <w:r w:rsidRPr="00210095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6AB7ACA4" w14:textId="77777777" w:rsidR="00A92A79" w:rsidRPr="00210095" w:rsidRDefault="00A92A79" w:rsidP="00A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2366EF43" w14:textId="77777777" w:rsidR="00A92A79" w:rsidRPr="00210095" w:rsidRDefault="00A92A79" w:rsidP="00A92A79">
            <w:pPr>
              <w:pStyle w:val="acctfourfigures"/>
              <w:tabs>
                <w:tab w:val="clear" w:pos="765"/>
                <w:tab w:val="decimal" w:pos="399"/>
              </w:tabs>
              <w:spacing w:line="240" w:lineRule="atLeast"/>
              <w:ind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00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3EF5B575" w14:textId="77777777" w:rsidR="00A92A79" w:rsidRPr="00210095" w:rsidRDefault="00A92A79" w:rsidP="00A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14:paraId="733F145B" w14:textId="77777777" w:rsidR="00A92A79" w:rsidRPr="00210095" w:rsidRDefault="00A92A79" w:rsidP="00A92A79">
            <w:pPr>
              <w:pStyle w:val="acctfourfigures"/>
              <w:tabs>
                <w:tab w:val="clear" w:pos="765"/>
                <w:tab w:val="decimal" w:pos="399"/>
              </w:tabs>
              <w:spacing w:line="240" w:lineRule="atLeast"/>
              <w:ind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100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A92A79" w:rsidRPr="00E216F2" w14:paraId="07F14182" w14:textId="77777777" w:rsidTr="00524CBE">
        <w:tc>
          <w:tcPr>
            <w:tcW w:w="3510" w:type="dxa"/>
            <w:vAlign w:val="bottom"/>
          </w:tcPr>
          <w:p w14:paraId="5F248AFC" w14:textId="77777777" w:rsidR="00A92A79" w:rsidRPr="00210095" w:rsidRDefault="00A92A79" w:rsidP="00A92A7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100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รวมต้นทุนขาย</w:t>
            </w:r>
            <w:r w:rsidRPr="002100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และต้นทุนการให้บริการ</w:t>
            </w:r>
            <w:r w:rsidRPr="002100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17F4C382" w14:textId="77777777" w:rsidR="00A92A79" w:rsidRPr="00210095" w:rsidRDefault="00A92A79" w:rsidP="00A92A7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00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2100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ต้นทุนในการจัดจำหน่าย</w:t>
            </w:r>
            <w:r w:rsidRPr="002100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และ</w:t>
            </w:r>
            <w:r w:rsidRPr="002100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2100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2100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2100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ในการบริหาร</w:t>
            </w:r>
            <w:r w:rsidRPr="002100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23FD2387" w14:textId="77777777" w:rsidR="00A92A79" w:rsidRPr="00210095" w:rsidRDefault="00A92A79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48A897" w14:textId="77777777" w:rsidR="00A92A79" w:rsidRPr="00210095" w:rsidRDefault="004361DA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CC5A41" w:rsidRPr="00CC5A4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</w:t>
            </w:r>
            <w:r w:rsidR="00A92A79" w:rsidRPr="0021009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E82DAF" w:rsidRPr="00E82DA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8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6" w:type="dxa"/>
            <w:vAlign w:val="bottom"/>
          </w:tcPr>
          <w:p w14:paraId="1B788BB0" w14:textId="77777777" w:rsidR="00A92A79" w:rsidRPr="00210095" w:rsidRDefault="00A92A79" w:rsidP="00A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3A8D0" w14:textId="77777777" w:rsidR="00A92A79" w:rsidRPr="00210095" w:rsidRDefault="00A92A79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0DC03784" w14:textId="77777777" w:rsidR="00A92A79" w:rsidRPr="00210095" w:rsidRDefault="00A92A79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221E717C" w14:textId="77777777" w:rsidR="00A92A79" w:rsidRPr="00210095" w:rsidRDefault="004361DA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CC5A41" w:rsidRPr="00CC5A4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</w:t>
            </w:r>
            <w:r w:rsidR="00A92A79" w:rsidRPr="0021009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</w:t>
            </w:r>
            <w:r w:rsidR="00E82DAF" w:rsidRPr="00E82DA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9</w:t>
            </w:r>
            <w:r w:rsidR="00CC5A41" w:rsidRPr="00CC5A4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50" w:type="dxa"/>
            <w:vAlign w:val="bottom"/>
          </w:tcPr>
          <w:p w14:paraId="04F4742C" w14:textId="77777777" w:rsidR="00A92A79" w:rsidRPr="00210095" w:rsidRDefault="00A92A79" w:rsidP="00A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197275" w14:textId="77777777" w:rsidR="00A92A79" w:rsidRPr="00210095" w:rsidRDefault="00CC5A41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C5A4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A92A79" w:rsidRPr="00210095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="004361DA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0</w:t>
            </w:r>
            <w:r w:rsidR="00E82DAF" w:rsidRPr="00E82DAF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9</w:t>
            </w:r>
            <w:r w:rsidR="004361DA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50" w:type="dxa"/>
            <w:vAlign w:val="bottom"/>
          </w:tcPr>
          <w:p w14:paraId="3848CE5E" w14:textId="77777777" w:rsidR="00A92A79" w:rsidRPr="00210095" w:rsidRDefault="00A92A79" w:rsidP="00A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1BA26" w14:textId="77777777" w:rsidR="00A92A79" w:rsidRPr="00210095" w:rsidRDefault="00A92A79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  <w:p w14:paraId="14EF2105" w14:textId="77777777" w:rsidR="00A92A79" w:rsidRPr="00210095" w:rsidRDefault="00A92A79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  <w:p w14:paraId="34D26ECB" w14:textId="77777777" w:rsidR="00A92A79" w:rsidRPr="00210095" w:rsidRDefault="00CC5A41" w:rsidP="00A92A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C5A4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A92A79" w:rsidRPr="00210095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="00E82DAF" w:rsidRPr="00E82DA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="004361D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</w:t>
            </w:r>
          </w:p>
        </w:tc>
      </w:tr>
    </w:tbl>
    <w:p w14:paraId="15DEC103" w14:textId="4392765C" w:rsidR="00E67ACE" w:rsidRPr="00C93EC3" w:rsidRDefault="00E67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14:paraId="1D9F558D" w14:textId="77777777" w:rsidR="00C17CFE" w:rsidRPr="00A41800" w:rsidRDefault="00C17CFE" w:rsidP="00F76F74">
      <w:pPr>
        <w:pStyle w:val="Style1"/>
        <w:tabs>
          <w:tab w:val="clear" w:pos="518"/>
        </w:tabs>
        <w:ind w:left="540" w:hanging="540"/>
        <w:rPr>
          <w:b/>
          <w:bCs/>
        </w:rPr>
      </w:pPr>
      <w:r w:rsidRPr="00A41800">
        <w:rPr>
          <w:rFonts w:hint="cs"/>
          <w:b/>
          <w:bCs/>
          <w:cs/>
        </w:rPr>
        <w:t>ภาษีเงินได้</w:t>
      </w:r>
    </w:p>
    <w:p w14:paraId="04A1C450" w14:textId="77777777" w:rsidR="00C17CFE" w:rsidRPr="002A5A43" w:rsidRDefault="00C17CFE" w:rsidP="00C17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rPr>
          <w:rFonts w:ascii="Angsana New" w:hAnsi="Angsana New"/>
          <w:sz w:val="24"/>
          <w:szCs w:val="24"/>
          <w:highlight w:val="yellow"/>
        </w:rPr>
      </w:pPr>
    </w:p>
    <w:tbl>
      <w:tblPr>
        <w:tblW w:w="9469" w:type="dxa"/>
        <w:tblInd w:w="540" w:type="dxa"/>
        <w:tblLook w:val="01E0" w:firstRow="1" w:lastRow="1" w:firstColumn="1" w:lastColumn="1" w:noHBand="0" w:noVBand="0"/>
      </w:tblPr>
      <w:tblGrid>
        <w:gridCol w:w="3870"/>
        <w:gridCol w:w="585"/>
        <w:gridCol w:w="1035"/>
        <w:gridCol w:w="274"/>
        <w:gridCol w:w="984"/>
        <w:gridCol w:w="291"/>
        <w:gridCol w:w="1062"/>
        <w:gridCol w:w="291"/>
        <w:gridCol w:w="1077"/>
      </w:tblGrid>
      <w:tr w:rsidR="00A163C0" w:rsidRPr="002A5A43" w14:paraId="3C55DE9B" w14:textId="77777777" w:rsidTr="00C93EC3">
        <w:trPr>
          <w:tblHeader/>
        </w:trPr>
        <w:tc>
          <w:tcPr>
            <w:tcW w:w="3870" w:type="dxa"/>
            <w:shd w:val="clear" w:color="auto" w:fill="auto"/>
          </w:tcPr>
          <w:p w14:paraId="4CF4EC7B" w14:textId="77777777" w:rsidR="00A163C0" w:rsidRPr="00A41800" w:rsidRDefault="007C2A87" w:rsidP="00A3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18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585" w:type="dxa"/>
            <w:shd w:val="clear" w:color="auto" w:fill="auto"/>
          </w:tcPr>
          <w:p w14:paraId="6B210618" w14:textId="77777777" w:rsidR="00A163C0" w:rsidRPr="00A41800" w:rsidRDefault="00A163C0" w:rsidP="00A3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3" w:type="dxa"/>
            <w:gridSpan w:val="3"/>
            <w:shd w:val="clear" w:color="auto" w:fill="auto"/>
          </w:tcPr>
          <w:p w14:paraId="6CF3B7A2" w14:textId="77777777" w:rsidR="00A163C0" w:rsidRPr="00A41800" w:rsidRDefault="00A163C0" w:rsidP="00A3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18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  <w:shd w:val="clear" w:color="auto" w:fill="auto"/>
          </w:tcPr>
          <w:p w14:paraId="5CD8B7DD" w14:textId="77777777" w:rsidR="00A163C0" w:rsidRPr="00A41800" w:rsidRDefault="00A163C0" w:rsidP="00A3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112766D" w14:textId="77777777" w:rsidR="00A163C0" w:rsidRPr="00A41800" w:rsidRDefault="00A163C0" w:rsidP="00A3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18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09E7" w:rsidRPr="002A5A43" w14:paraId="30592801" w14:textId="77777777" w:rsidTr="00C93EC3">
        <w:trPr>
          <w:tblHeader/>
        </w:trPr>
        <w:tc>
          <w:tcPr>
            <w:tcW w:w="3870" w:type="dxa"/>
            <w:shd w:val="clear" w:color="auto" w:fill="auto"/>
          </w:tcPr>
          <w:p w14:paraId="4549C430" w14:textId="77777777" w:rsidR="009109E7" w:rsidRPr="00A41800" w:rsidRDefault="009109E7" w:rsidP="0091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dxa"/>
            <w:shd w:val="clear" w:color="auto" w:fill="auto"/>
          </w:tcPr>
          <w:p w14:paraId="39F84F9D" w14:textId="77777777" w:rsidR="009109E7" w:rsidRPr="00A41800" w:rsidRDefault="009109E7" w:rsidP="0091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0612FC47" w14:textId="77777777" w:rsidR="009109E7" w:rsidRPr="00543E7E" w:rsidRDefault="00CC5A41" w:rsidP="009109E7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4" w:type="dxa"/>
            <w:shd w:val="clear" w:color="auto" w:fill="auto"/>
          </w:tcPr>
          <w:p w14:paraId="2164D2C9" w14:textId="77777777" w:rsidR="009109E7" w:rsidRPr="00543E7E" w:rsidRDefault="009109E7" w:rsidP="009109E7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33F73C31" w14:textId="77777777" w:rsidR="009109E7" w:rsidRPr="00543E7E" w:rsidRDefault="00CC5A41" w:rsidP="009109E7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1" w:type="dxa"/>
            <w:shd w:val="clear" w:color="auto" w:fill="auto"/>
          </w:tcPr>
          <w:p w14:paraId="2ECCEF1B" w14:textId="77777777" w:rsidR="009109E7" w:rsidRPr="00DE2906" w:rsidRDefault="009109E7" w:rsidP="0091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06FDA758" w14:textId="77777777" w:rsidR="009109E7" w:rsidRPr="00543E7E" w:rsidRDefault="00CC5A41" w:rsidP="009109E7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91" w:type="dxa"/>
            <w:shd w:val="clear" w:color="auto" w:fill="auto"/>
          </w:tcPr>
          <w:p w14:paraId="4C0987DA" w14:textId="77777777" w:rsidR="009109E7" w:rsidRPr="00543E7E" w:rsidRDefault="009109E7" w:rsidP="009109E7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24AD8878" w14:textId="77777777" w:rsidR="009109E7" w:rsidRPr="00543E7E" w:rsidRDefault="00CC5A41" w:rsidP="009109E7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73888" w:rsidRPr="002A5A43" w14:paraId="669683EF" w14:textId="77777777" w:rsidTr="00C93EC3">
        <w:trPr>
          <w:tblHeader/>
        </w:trPr>
        <w:tc>
          <w:tcPr>
            <w:tcW w:w="3870" w:type="dxa"/>
            <w:shd w:val="clear" w:color="auto" w:fill="auto"/>
          </w:tcPr>
          <w:p w14:paraId="676081FB" w14:textId="77777777" w:rsidR="00573888" w:rsidRPr="00A41800" w:rsidRDefault="00573888" w:rsidP="0057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dxa"/>
            <w:shd w:val="clear" w:color="auto" w:fill="auto"/>
          </w:tcPr>
          <w:p w14:paraId="7C676F4B" w14:textId="77777777" w:rsidR="00573888" w:rsidRPr="00A41800" w:rsidRDefault="00573888" w:rsidP="0057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4" w:type="dxa"/>
            <w:gridSpan w:val="7"/>
            <w:shd w:val="clear" w:color="auto" w:fill="auto"/>
          </w:tcPr>
          <w:p w14:paraId="27258CC7" w14:textId="77777777" w:rsidR="00573888" w:rsidRPr="00A41800" w:rsidRDefault="00573888" w:rsidP="0057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18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E7661" w:rsidRPr="002A5A43" w14:paraId="628DEE70" w14:textId="77777777" w:rsidTr="002F2927">
        <w:tc>
          <w:tcPr>
            <w:tcW w:w="3870" w:type="dxa"/>
            <w:shd w:val="clear" w:color="auto" w:fill="auto"/>
          </w:tcPr>
          <w:p w14:paraId="37505944" w14:textId="77777777" w:rsidR="000E7661" w:rsidRPr="00A41800" w:rsidRDefault="000E7661" w:rsidP="000E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180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ภาษีเงินได้งวดปัจจุบัน</w:t>
            </w:r>
          </w:p>
        </w:tc>
        <w:tc>
          <w:tcPr>
            <w:tcW w:w="585" w:type="dxa"/>
            <w:shd w:val="clear" w:color="auto" w:fill="auto"/>
          </w:tcPr>
          <w:p w14:paraId="207D5FB2" w14:textId="77777777" w:rsidR="000E7661" w:rsidRPr="00A41800" w:rsidRDefault="000E7661" w:rsidP="000E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04CCE8EA" w14:textId="77777777" w:rsidR="000E7661" w:rsidRPr="00B72740" w:rsidRDefault="00CC5A41" w:rsidP="000E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4" w:type="dxa"/>
            <w:shd w:val="clear" w:color="auto" w:fill="auto"/>
          </w:tcPr>
          <w:p w14:paraId="441003CB" w14:textId="77777777" w:rsidR="000E7661" w:rsidRPr="00B72740" w:rsidRDefault="000E7661" w:rsidP="000E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356E51B9" w14:textId="77777777" w:rsidR="000E7661" w:rsidRPr="00B72740" w:rsidRDefault="00E82DAF" w:rsidP="000E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  <w:r w:rsidRPr="00E82DAF">
              <w:rPr>
                <w:rFonts w:ascii="Angsana New" w:hAnsi="Angsana New"/>
                <w:sz w:val="30"/>
                <w:szCs w:val="30"/>
              </w:rPr>
              <w:t>9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91" w:type="dxa"/>
            <w:shd w:val="clear" w:color="auto" w:fill="auto"/>
          </w:tcPr>
          <w:p w14:paraId="6441EAEA" w14:textId="77777777" w:rsidR="000E7661" w:rsidRPr="00B72740" w:rsidRDefault="000E7661" w:rsidP="000E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4FDE0280" w14:textId="77777777" w:rsidR="000E7661" w:rsidRPr="00B72740" w:rsidRDefault="000E7661" w:rsidP="000E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82" w:right="-198" w:firstLine="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7274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14:paraId="1312CD22" w14:textId="77777777" w:rsidR="000E7661" w:rsidRPr="00A41800" w:rsidRDefault="000E7661" w:rsidP="000E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535442A7" w14:textId="77777777" w:rsidR="000E7661" w:rsidRPr="00A41800" w:rsidRDefault="000E7661" w:rsidP="000E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82" w:right="-198" w:firstLine="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180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E7661" w:rsidRPr="002A5A43" w14:paraId="20D578B7" w14:textId="77777777" w:rsidTr="002F2927">
        <w:tc>
          <w:tcPr>
            <w:tcW w:w="3870" w:type="dxa"/>
            <w:shd w:val="clear" w:color="auto" w:fill="auto"/>
          </w:tcPr>
          <w:p w14:paraId="7A011C7F" w14:textId="77777777" w:rsidR="000E7661" w:rsidRPr="00A41800" w:rsidRDefault="000E7661" w:rsidP="000E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180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85" w:type="dxa"/>
            <w:shd w:val="clear" w:color="auto" w:fill="auto"/>
          </w:tcPr>
          <w:p w14:paraId="17AF1DDD" w14:textId="77777777" w:rsidR="000E7661" w:rsidRPr="00A41800" w:rsidRDefault="000E7661" w:rsidP="000E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34196627" w14:textId="77777777" w:rsidR="000E7661" w:rsidRPr="00B72740" w:rsidRDefault="000E7661" w:rsidP="000E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  <w:r w:rsidRPr="00B72740">
              <w:rPr>
                <w:rFonts w:ascii="Angsana New" w:hAnsi="Angsana New"/>
                <w:sz w:val="30"/>
                <w:szCs w:val="30"/>
              </w:rPr>
              <w:t>(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8</w:t>
            </w:r>
            <w:r w:rsidRPr="00B7274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4" w:type="dxa"/>
            <w:shd w:val="clear" w:color="auto" w:fill="auto"/>
          </w:tcPr>
          <w:p w14:paraId="4D70A8DB" w14:textId="77777777" w:rsidR="000E7661" w:rsidRPr="00B72740" w:rsidRDefault="000E7661" w:rsidP="000E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760AA65B" w14:textId="77777777" w:rsidR="000E7661" w:rsidRPr="00B72740" w:rsidRDefault="00CC5A41" w:rsidP="000E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91" w:type="dxa"/>
            <w:shd w:val="clear" w:color="auto" w:fill="auto"/>
          </w:tcPr>
          <w:p w14:paraId="119CF83B" w14:textId="77777777" w:rsidR="000E7661" w:rsidRPr="00B72740" w:rsidRDefault="000E7661" w:rsidP="000E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4DEBBCFC" w14:textId="77777777" w:rsidR="000E7661" w:rsidRPr="00B72740" w:rsidRDefault="000E7661" w:rsidP="000E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91"/>
              <w:rPr>
                <w:rFonts w:ascii="Angsana New" w:hAnsi="Angsana New"/>
                <w:sz w:val="30"/>
                <w:szCs w:val="30"/>
              </w:rPr>
            </w:pPr>
            <w:r w:rsidRPr="00B72740">
              <w:rPr>
                <w:rFonts w:ascii="Angsana New" w:hAnsi="Angsana New"/>
                <w:sz w:val="30"/>
                <w:szCs w:val="30"/>
              </w:rPr>
              <w:t>(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8</w:t>
            </w:r>
            <w:r w:rsidRPr="00B7274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1" w:type="dxa"/>
            <w:shd w:val="clear" w:color="auto" w:fill="auto"/>
          </w:tcPr>
          <w:p w14:paraId="67BDE94F" w14:textId="77777777" w:rsidR="000E7661" w:rsidRPr="00A41800" w:rsidRDefault="000E7661" w:rsidP="000E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7BAC6CC3" w14:textId="77777777" w:rsidR="000E7661" w:rsidRPr="00A41800" w:rsidRDefault="000E7661" w:rsidP="000E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82" w:right="-198" w:firstLine="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180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E7661" w:rsidRPr="002A5A43" w14:paraId="3CEC308A" w14:textId="77777777" w:rsidTr="002F2927">
        <w:tc>
          <w:tcPr>
            <w:tcW w:w="3870" w:type="dxa"/>
            <w:shd w:val="clear" w:color="auto" w:fill="auto"/>
          </w:tcPr>
          <w:p w14:paraId="3884D255" w14:textId="77777777" w:rsidR="000E7661" w:rsidRPr="00A41800" w:rsidRDefault="000E7661" w:rsidP="000E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18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dxa"/>
            <w:shd w:val="clear" w:color="auto" w:fill="auto"/>
          </w:tcPr>
          <w:p w14:paraId="5A85D627" w14:textId="77777777" w:rsidR="000E7661" w:rsidRPr="00A41800" w:rsidRDefault="000E7661" w:rsidP="000E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7576C0" w14:textId="77777777" w:rsidR="000E7661" w:rsidRPr="00B72740" w:rsidRDefault="00CC5A41" w:rsidP="000E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74" w:type="dxa"/>
            <w:shd w:val="clear" w:color="auto" w:fill="auto"/>
          </w:tcPr>
          <w:p w14:paraId="445982C2" w14:textId="77777777" w:rsidR="000E7661" w:rsidRPr="00B72740" w:rsidRDefault="000E7661" w:rsidP="000E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auto"/>
          </w:tcPr>
          <w:p w14:paraId="38FA329B" w14:textId="77777777" w:rsidR="000E7661" w:rsidRPr="00B72740" w:rsidRDefault="00E82DAF" w:rsidP="000E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DA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91" w:type="dxa"/>
            <w:shd w:val="clear" w:color="auto" w:fill="auto"/>
          </w:tcPr>
          <w:p w14:paraId="71742DE3" w14:textId="77777777" w:rsidR="000E7661" w:rsidRPr="00B72740" w:rsidRDefault="000E7661" w:rsidP="000E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11458B" w14:textId="77777777" w:rsidR="000E7661" w:rsidRPr="00B72740" w:rsidRDefault="000E7661" w:rsidP="000E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2740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B72740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91" w:type="dxa"/>
            <w:shd w:val="clear" w:color="auto" w:fill="auto"/>
          </w:tcPr>
          <w:p w14:paraId="5EA5A482" w14:textId="77777777" w:rsidR="000E7661" w:rsidRPr="00A41800" w:rsidRDefault="000E7661" w:rsidP="000E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A50637" w14:textId="77777777" w:rsidR="000E7661" w:rsidRPr="00A41800" w:rsidRDefault="000E7661" w:rsidP="000E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82" w:right="-198" w:firstLine="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18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0E7661" w:rsidRPr="00AA7668" w14:paraId="7673EFCE" w14:textId="77777777" w:rsidTr="002F2927">
        <w:trPr>
          <w:trHeight w:val="43"/>
        </w:trPr>
        <w:tc>
          <w:tcPr>
            <w:tcW w:w="9469" w:type="dxa"/>
            <w:gridSpan w:val="9"/>
            <w:shd w:val="clear" w:color="auto" w:fill="auto"/>
          </w:tcPr>
          <w:p w14:paraId="4C0EFFB0" w14:textId="77777777" w:rsidR="000E7661" w:rsidRPr="00AA7668" w:rsidRDefault="000E7661" w:rsidP="000E7661">
            <w:pPr>
              <w:ind w:left="-18" w:firstLine="18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highlight w:val="yellow"/>
                <w:cs/>
              </w:rPr>
            </w:pPr>
          </w:p>
        </w:tc>
      </w:tr>
      <w:tr w:rsidR="00C93EC3" w:rsidRPr="00AA7668" w14:paraId="783DC728" w14:textId="77777777" w:rsidTr="002F2927">
        <w:trPr>
          <w:trHeight w:val="43"/>
        </w:trPr>
        <w:tc>
          <w:tcPr>
            <w:tcW w:w="9469" w:type="dxa"/>
            <w:gridSpan w:val="9"/>
            <w:shd w:val="clear" w:color="auto" w:fill="auto"/>
          </w:tcPr>
          <w:p w14:paraId="286650FD" w14:textId="77777777" w:rsidR="00C93EC3" w:rsidRPr="00C93EC3" w:rsidRDefault="00C93EC3" w:rsidP="000E7661">
            <w:pPr>
              <w:ind w:left="-18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C93EC3" w:rsidRPr="00AA7668" w14:paraId="73989AFC" w14:textId="77777777" w:rsidTr="002F2927">
        <w:trPr>
          <w:trHeight w:val="43"/>
        </w:trPr>
        <w:tc>
          <w:tcPr>
            <w:tcW w:w="9469" w:type="dxa"/>
            <w:gridSpan w:val="9"/>
            <w:shd w:val="clear" w:color="auto" w:fill="auto"/>
          </w:tcPr>
          <w:p w14:paraId="345D1FC5" w14:textId="77777777" w:rsidR="00C93EC3" w:rsidRPr="00C93EC3" w:rsidRDefault="00C93EC3" w:rsidP="000E7661">
            <w:pPr>
              <w:ind w:left="-18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C93EC3" w:rsidRPr="00AA7668" w14:paraId="5A017C1A" w14:textId="77777777" w:rsidTr="002F2927">
        <w:trPr>
          <w:trHeight w:val="43"/>
        </w:trPr>
        <w:tc>
          <w:tcPr>
            <w:tcW w:w="9469" w:type="dxa"/>
            <w:gridSpan w:val="9"/>
            <w:shd w:val="clear" w:color="auto" w:fill="auto"/>
          </w:tcPr>
          <w:p w14:paraId="41BF1124" w14:textId="77777777" w:rsidR="00C93EC3" w:rsidRPr="00C93EC3" w:rsidRDefault="00C93EC3" w:rsidP="000E7661">
            <w:pPr>
              <w:ind w:left="-18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E67ACE" w:rsidRPr="002A5A43" w14:paraId="28D40D05" w14:textId="77777777" w:rsidTr="002F2927">
        <w:tc>
          <w:tcPr>
            <w:tcW w:w="3870" w:type="dxa"/>
            <w:shd w:val="clear" w:color="auto" w:fill="auto"/>
          </w:tcPr>
          <w:p w14:paraId="58C3AF1D" w14:textId="77777777" w:rsidR="00E67ACE" w:rsidRPr="00E67ACE" w:rsidRDefault="00E67ACE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67A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จัดสรรไปยัง</w:t>
            </w:r>
          </w:p>
        </w:tc>
        <w:tc>
          <w:tcPr>
            <w:tcW w:w="585" w:type="dxa"/>
            <w:shd w:val="clear" w:color="auto" w:fill="auto"/>
          </w:tcPr>
          <w:p w14:paraId="6621E059" w14:textId="77777777" w:rsidR="00E67ACE" w:rsidRPr="00A41800" w:rsidRDefault="00E67ACE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3CA896FD" w14:textId="77777777" w:rsidR="00E67ACE" w:rsidRPr="00B72740" w:rsidRDefault="00E67ACE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2AB54DE4" w14:textId="77777777" w:rsidR="00E67ACE" w:rsidRPr="00B72740" w:rsidRDefault="00E67ACE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0879DF7A" w14:textId="77777777" w:rsidR="00E67ACE" w:rsidRPr="00B72740" w:rsidRDefault="00E67ACE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  <w:shd w:val="clear" w:color="auto" w:fill="auto"/>
          </w:tcPr>
          <w:p w14:paraId="467EEEE9" w14:textId="77777777" w:rsidR="00E67ACE" w:rsidRPr="00B72740" w:rsidRDefault="00E67ACE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0EA04534" w14:textId="77777777" w:rsidR="00E67ACE" w:rsidRPr="00B72740" w:rsidRDefault="00E67ACE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82" w:right="-198" w:firstLine="1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  <w:shd w:val="clear" w:color="auto" w:fill="auto"/>
          </w:tcPr>
          <w:p w14:paraId="358B863A" w14:textId="77777777" w:rsidR="00E67ACE" w:rsidRPr="00A41800" w:rsidRDefault="00E67ACE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44A92A99" w14:textId="77777777" w:rsidR="00E67ACE" w:rsidRPr="00A41800" w:rsidRDefault="00E67ACE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82" w:right="-198" w:firstLine="1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7668" w:rsidRPr="002A5A43" w14:paraId="064D5C95" w14:textId="77777777" w:rsidTr="002F2927">
        <w:tc>
          <w:tcPr>
            <w:tcW w:w="3870" w:type="dxa"/>
            <w:shd w:val="clear" w:color="auto" w:fill="auto"/>
          </w:tcPr>
          <w:p w14:paraId="6A043FB2" w14:textId="77777777" w:rsidR="00AA7668" w:rsidRPr="00E67ACE" w:rsidRDefault="00AA7668" w:rsidP="002F2927">
            <w:pPr>
              <w:pStyle w:val="ListParagraph"/>
              <w:numPr>
                <w:ilvl w:val="0"/>
                <w:numId w:val="4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60" w:lineRule="exact"/>
              <w:ind w:left="234" w:right="-108" w:hanging="180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 w:rsidRPr="00E67ACE">
              <w:rPr>
                <w:rFonts w:ascii="Angsana New" w:hAnsi="Angsana New"/>
                <w:sz w:val="30"/>
                <w:szCs w:val="30"/>
                <w:cs/>
              </w:rPr>
              <w:t>ภาษีเงินได้จากการดำเนินงานต่อเนื่อง</w:t>
            </w:r>
          </w:p>
        </w:tc>
        <w:tc>
          <w:tcPr>
            <w:tcW w:w="585" w:type="dxa"/>
            <w:shd w:val="clear" w:color="auto" w:fill="auto"/>
          </w:tcPr>
          <w:p w14:paraId="400C896C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3C00D471" w14:textId="77777777" w:rsidR="00AA7668" w:rsidRPr="00B72740" w:rsidRDefault="00CC5A41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4" w:type="dxa"/>
            <w:shd w:val="clear" w:color="auto" w:fill="auto"/>
          </w:tcPr>
          <w:p w14:paraId="06E2D596" w14:textId="77777777" w:rsidR="00AA7668" w:rsidRPr="00B7274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47288980" w14:textId="77777777" w:rsidR="00AA7668" w:rsidRPr="00B72740" w:rsidRDefault="00CC5A41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291" w:type="dxa"/>
            <w:shd w:val="clear" w:color="auto" w:fill="auto"/>
          </w:tcPr>
          <w:p w14:paraId="792FBB34" w14:textId="77777777" w:rsidR="00AA7668" w:rsidRPr="00B7274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372DB393" w14:textId="77777777" w:rsidR="00AA7668" w:rsidRPr="00B7274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91"/>
              <w:rPr>
                <w:rFonts w:ascii="Angsana New" w:hAnsi="Angsana New"/>
                <w:sz w:val="30"/>
                <w:szCs w:val="30"/>
              </w:rPr>
            </w:pPr>
            <w:r w:rsidRPr="00B72740">
              <w:rPr>
                <w:rFonts w:ascii="Angsana New" w:hAnsi="Angsana New"/>
                <w:sz w:val="30"/>
                <w:szCs w:val="30"/>
              </w:rPr>
              <w:t>(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8</w:t>
            </w:r>
            <w:r w:rsidRPr="00B7274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1" w:type="dxa"/>
            <w:shd w:val="clear" w:color="auto" w:fill="auto"/>
          </w:tcPr>
          <w:p w14:paraId="6F4EE7A4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4119653B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82" w:right="-198" w:firstLine="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180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A7668" w:rsidRPr="002A5A43" w14:paraId="10C921C1" w14:textId="77777777" w:rsidTr="002F2927">
        <w:tc>
          <w:tcPr>
            <w:tcW w:w="3870" w:type="dxa"/>
            <w:shd w:val="clear" w:color="auto" w:fill="auto"/>
          </w:tcPr>
          <w:p w14:paraId="60E572EE" w14:textId="77777777" w:rsidR="00AA7668" w:rsidRPr="00E67ACE" w:rsidRDefault="00AA7668" w:rsidP="002F2927">
            <w:pPr>
              <w:pStyle w:val="ListParagraph"/>
              <w:numPr>
                <w:ilvl w:val="0"/>
                <w:numId w:val="4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60" w:lineRule="exact"/>
              <w:ind w:left="234" w:right="-108" w:hanging="180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 w:rsidRPr="00E67ACE">
              <w:rPr>
                <w:rFonts w:ascii="Angsana New" w:hAnsi="Angsana New"/>
                <w:sz w:val="30"/>
                <w:szCs w:val="30"/>
                <w:cs/>
              </w:rPr>
              <w:t>ภาษีเงินได้จากการดำเนินงานที่ยกเลิ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</w:p>
        </w:tc>
        <w:tc>
          <w:tcPr>
            <w:tcW w:w="585" w:type="dxa"/>
            <w:shd w:val="clear" w:color="auto" w:fill="auto"/>
          </w:tcPr>
          <w:p w14:paraId="5D76F425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3781078F" w14:textId="77777777" w:rsidR="00AA7668" w:rsidRPr="00B72740" w:rsidRDefault="004361DA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4" w:type="dxa"/>
            <w:shd w:val="clear" w:color="auto" w:fill="auto"/>
          </w:tcPr>
          <w:p w14:paraId="6C0BC3CD" w14:textId="77777777" w:rsidR="00AA7668" w:rsidRPr="00B7274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1A637AEC" w14:textId="77777777" w:rsidR="00AA7668" w:rsidRPr="00B72740" w:rsidRDefault="00CC5A41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91" w:type="dxa"/>
            <w:shd w:val="clear" w:color="auto" w:fill="auto"/>
          </w:tcPr>
          <w:p w14:paraId="756F757D" w14:textId="77777777" w:rsidR="00AA7668" w:rsidRPr="00B7274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4FFB40BC" w14:textId="77777777" w:rsidR="00AA7668" w:rsidRPr="00B7274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82" w:right="-198" w:firstLine="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7274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14:paraId="74EF3DBE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19208CE0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82" w:right="-198" w:firstLine="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180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A7668" w:rsidRPr="002A5A43" w14:paraId="5728DE53" w14:textId="77777777" w:rsidTr="002F2927">
        <w:tc>
          <w:tcPr>
            <w:tcW w:w="3870" w:type="dxa"/>
            <w:shd w:val="clear" w:color="auto" w:fill="auto"/>
          </w:tcPr>
          <w:p w14:paraId="0F209B52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18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dxa"/>
            <w:shd w:val="clear" w:color="auto" w:fill="auto"/>
          </w:tcPr>
          <w:p w14:paraId="70F340B9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06F24B" w14:textId="77777777" w:rsidR="00AA7668" w:rsidRPr="00B72740" w:rsidRDefault="00CC5A41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74" w:type="dxa"/>
            <w:shd w:val="clear" w:color="auto" w:fill="auto"/>
          </w:tcPr>
          <w:p w14:paraId="0889EF1B" w14:textId="77777777" w:rsidR="00AA7668" w:rsidRPr="00B7274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A699B4" w14:textId="77777777" w:rsidR="00AA7668" w:rsidRPr="00B72740" w:rsidRDefault="00E82DAF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DA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91" w:type="dxa"/>
            <w:shd w:val="clear" w:color="auto" w:fill="auto"/>
          </w:tcPr>
          <w:p w14:paraId="48635F63" w14:textId="77777777" w:rsidR="00AA7668" w:rsidRPr="00B7274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4F405E" w14:textId="77777777" w:rsidR="00AA7668" w:rsidRPr="00B7274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2740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B72740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91" w:type="dxa"/>
            <w:shd w:val="clear" w:color="auto" w:fill="auto"/>
          </w:tcPr>
          <w:p w14:paraId="2665231A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064D4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82" w:right="-198" w:firstLine="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18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A7668" w:rsidRPr="00E67ACE" w14:paraId="0A381E91" w14:textId="77777777" w:rsidTr="002F2927">
        <w:tc>
          <w:tcPr>
            <w:tcW w:w="3870" w:type="dxa"/>
            <w:shd w:val="clear" w:color="auto" w:fill="auto"/>
          </w:tcPr>
          <w:p w14:paraId="55E5F0AA" w14:textId="77777777" w:rsidR="00AA7668" w:rsidRPr="00E67ACE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85" w:type="dxa"/>
            <w:shd w:val="clear" w:color="auto" w:fill="auto"/>
          </w:tcPr>
          <w:p w14:paraId="714E93C7" w14:textId="77777777" w:rsidR="00AA7668" w:rsidRPr="00E67ACE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</w:tcPr>
          <w:p w14:paraId="6E883A51" w14:textId="77777777" w:rsidR="00AA7668" w:rsidRPr="00E67ACE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  <w:shd w:val="clear" w:color="auto" w:fill="auto"/>
          </w:tcPr>
          <w:p w14:paraId="7B322D88" w14:textId="77777777" w:rsidR="00AA7668" w:rsidRPr="00E67ACE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4F09C134" w14:textId="77777777" w:rsidR="00AA7668" w:rsidRPr="00E67ACE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1" w:type="dxa"/>
            <w:shd w:val="clear" w:color="auto" w:fill="auto"/>
          </w:tcPr>
          <w:p w14:paraId="4445B90A" w14:textId="77777777" w:rsidR="00AA7668" w:rsidRPr="00E67ACE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  <w:shd w:val="clear" w:color="auto" w:fill="auto"/>
          </w:tcPr>
          <w:p w14:paraId="41D8839C" w14:textId="77777777" w:rsidR="00AA7668" w:rsidRPr="00E67ACE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82" w:right="-198" w:firstLine="1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1" w:type="dxa"/>
            <w:shd w:val="clear" w:color="auto" w:fill="auto"/>
          </w:tcPr>
          <w:p w14:paraId="2A3DBC62" w14:textId="77777777" w:rsidR="00AA7668" w:rsidRPr="00E67ACE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1D70C4BC" w14:textId="77777777" w:rsidR="00AA7668" w:rsidRPr="00E67ACE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82" w:right="-198" w:firstLine="1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A7668" w:rsidRPr="00A41800" w14:paraId="68CAD197" w14:textId="77777777" w:rsidTr="002F2927">
        <w:tc>
          <w:tcPr>
            <w:tcW w:w="9469" w:type="dxa"/>
            <w:gridSpan w:val="9"/>
            <w:shd w:val="clear" w:color="auto" w:fill="auto"/>
          </w:tcPr>
          <w:p w14:paraId="25F951FB" w14:textId="77777777" w:rsidR="00AA7668" w:rsidRPr="00A41800" w:rsidRDefault="00AA7668" w:rsidP="00AA7668">
            <w:pPr>
              <w:ind w:left="-18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18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</w:tr>
      <w:tr w:rsidR="00AA7668" w:rsidRPr="00A41800" w14:paraId="3A1866B5" w14:textId="77777777" w:rsidTr="002F2927">
        <w:tc>
          <w:tcPr>
            <w:tcW w:w="3870" w:type="dxa"/>
            <w:shd w:val="clear" w:color="auto" w:fill="auto"/>
          </w:tcPr>
          <w:p w14:paraId="47D76BAA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dxa"/>
            <w:shd w:val="clear" w:color="auto" w:fill="auto"/>
          </w:tcPr>
          <w:p w14:paraId="2E4A427C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3" w:type="dxa"/>
            <w:gridSpan w:val="3"/>
            <w:shd w:val="clear" w:color="auto" w:fill="auto"/>
          </w:tcPr>
          <w:p w14:paraId="71E54DD6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18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  <w:shd w:val="clear" w:color="auto" w:fill="auto"/>
          </w:tcPr>
          <w:p w14:paraId="04E7ECD4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0752BA6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18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7668" w:rsidRPr="00A41800" w14:paraId="53CA5204" w14:textId="77777777" w:rsidTr="002F2927">
        <w:tc>
          <w:tcPr>
            <w:tcW w:w="3870" w:type="dxa"/>
            <w:shd w:val="clear" w:color="auto" w:fill="auto"/>
          </w:tcPr>
          <w:p w14:paraId="5528FAB4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dxa"/>
            <w:shd w:val="clear" w:color="auto" w:fill="auto"/>
          </w:tcPr>
          <w:p w14:paraId="2026BA23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08BF9607" w14:textId="77777777" w:rsidR="00AA7668" w:rsidRPr="00543E7E" w:rsidRDefault="00CC5A41" w:rsidP="00AA7668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4" w:type="dxa"/>
            <w:shd w:val="clear" w:color="auto" w:fill="auto"/>
          </w:tcPr>
          <w:p w14:paraId="38EB3EB2" w14:textId="77777777" w:rsidR="00AA7668" w:rsidRPr="00543E7E" w:rsidRDefault="00AA7668" w:rsidP="00AA7668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33D0F653" w14:textId="77777777" w:rsidR="00AA7668" w:rsidRPr="00543E7E" w:rsidRDefault="00CC5A41" w:rsidP="00AA7668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1" w:type="dxa"/>
            <w:shd w:val="clear" w:color="auto" w:fill="auto"/>
          </w:tcPr>
          <w:p w14:paraId="7286A8D0" w14:textId="77777777" w:rsidR="00AA7668" w:rsidRPr="00DE2906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33072B86" w14:textId="77777777" w:rsidR="00AA7668" w:rsidRPr="00543E7E" w:rsidRDefault="00CC5A41" w:rsidP="00AA7668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91" w:type="dxa"/>
            <w:shd w:val="clear" w:color="auto" w:fill="auto"/>
          </w:tcPr>
          <w:p w14:paraId="351D862D" w14:textId="77777777" w:rsidR="00AA7668" w:rsidRPr="00543E7E" w:rsidRDefault="00AA7668" w:rsidP="00AA7668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48B145A9" w14:textId="77777777" w:rsidR="00AA7668" w:rsidRPr="00543E7E" w:rsidRDefault="00CC5A41" w:rsidP="00AA7668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A7668" w:rsidRPr="00A41800" w14:paraId="42D95B19" w14:textId="77777777" w:rsidTr="002F2927">
        <w:tc>
          <w:tcPr>
            <w:tcW w:w="3870" w:type="dxa"/>
            <w:shd w:val="clear" w:color="auto" w:fill="auto"/>
          </w:tcPr>
          <w:p w14:paraId="13B93354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dxa"/>
            <w:shd w:val="clear" w:color="auto" w:fill="auto"/>
          </w:tcPr>
          <w:p w14:paraId="42F2E91E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4" w:type="dxa"/>
            <w:gridSpan w:val="7"/>
            <w:shd w:val="clear" w:color="auto" w:fill="auto"/>
          </w:tcPr>
          <w:p w14:paraId="7BE6084D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18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A7668" w:rsidRPr="00A41800" w14:paraId="1F008CE1" w14:textId="77777777" w:rsidTr="002F2927">
        <w:tc>
          <w:tcPr>
            <w:tcW w:w="3870" w:type="dxa"/>
            <w:shd w:val="clear" w:color="auto" w:fill="auto"/>
          </w:tcPr>
          <w:p w14:paraId="2788A1EE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18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 (ค่าใช้จ่าย) ภาษีเงินได้</w:t>
            </w:r>
          </w:p>
        </w:tc>
        <w:tc>
          <w:tcPr>
            <w:tcW w:w="585" w:type="dxa"/>
            <w:shd w:val="clear" w:color="auto" w:fill="auto"/>
          </w:tcPr>
          <w:p w14:paraId="3FB8E4C1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332C89EB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4EB3D2FD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63B20CD9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  <w:shd w:val="clear" w:color="auto" w:fill="auto"/>
          </w:tcPr>
          <w:p w14:paraId="40A3D1F9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7BB21EF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1" w:type="dxa"/>
            <w:shd w:val="clear" w:color="auto" w:fill="auto"/>
          </w:tcPr>
          <w:p w14:paraId="1111BDEC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70AFB004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A7668" w:rsidRPr="00A41800" w14:paraId="5DBD1ECD" w14:textId="77777777" w:rsidTr="002F2927">
        <w:tc>
          <w:tcPr>
            <w:tcW w:w="3870" w:type="dxa"/>
            <w:shd w:val="clear" w:color="auto" w:fill="auto"/>
          </w:tcPr>
          <w:p w14:paraId="73295E4A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41800">
              <w:rPr>
                <w:rFonts w:ascii="Angsana New" w:hAnsi="Angsana New" w:hint="cs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585" w:type="dxa"/>
            <w:shd w:val="clear" w:color="auto" w:fill="auto"/>
          </w:tcPr>
          <w:p w14:paraId="151332D3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C917889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13C9D5DF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411E8508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  <w:r w:rsidRPr="00A41800">
              <w:rPr>
                <w:rFonts w:ascii="Angsana New" w:hAnsi="Angsana New"/>
                <w:sz w:val="30"/>
                <w:szCs w:val="30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55</w:t>
            </w:r>
            <w:r w:rsidRPr="00A4180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1" w:type="dxa"/>
            <w:shd w:val="clear" w:color="auto" w:fill="auto"/>
          </w:tcPr>
          <w:p w14:paraId="4AE26683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A838AED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14:paraId="5375900C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6023F00D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  <w:r w:rsidRPr="00A41800">
              <w:rPr>
                <w:rFonts w:ascii="Angsana New" w:hAnsi="Angsana New"/>
                <w:sz w:val="30"/>
                <w:szCs w:val="30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55</w:t>
            </w:r>
            <w:r w:rsidRPr="00A4180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A7668" w:rsidRPr="00A41800" w14:paraId="130D75B5" w14:textId="77777777" w:rsidTr="002F2927">
        <w:tc>
          <w:tcPr>
            <w:tcW w:w="3870" w:type="dxa"/>
            <w:shd w:val="clear" w:color="auto" w:fill="auto"/>
          </w:tcPr>
          <w:p w14:paraId="3B5396E2" w14:textId="77777777" w:rsidR="00AA7668" w:rsidRPr="00C13882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13882">
              <w:rPr>
                <w:rFonts w:ascii="Angsana New" w:hAnsi="Angsana New" w:hint="cs"/>
                <w:sz w:val="30"/>
                <w:szCs w:val="30"/>
                <w:cs/>
              </w:rPr>
              <w:t>การตีราคาที่ดิน</w:t>
            </w:r>
          </w:p>
        </w:tc>
        <w:tc>
          <w:tcPr>
            <w:tcW w:w="585" w:type="dxa"/>
            <w:shd w:val="clear" w:color="auto" w:fill="auto"/>
          </w:tcPr>
          <w:p w14:paraId="10D031F9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E19D714" w14:textId="77777777" w:rsidR="00AA7668" w:rsidRPr="00C13882" w:rsidRDefault="00CC5A41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91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4" w:type="dxa"/>
            <w:shd w:val="clear" w:color="auto" w:fill="auto"/>
          </w:tcPr>
          <w:p w14:paraId="605CE7E4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6738F68F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14:paraId="0F57B8E6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335D0714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14:paraId="12E55499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02EB2C41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7668" w:rsidRPr="00A41800" w14:paraId="75D26DE8" w14:textId="77777777" w:rsidTr="002F2927">
        <w:tc>
          <w:tcPr>
            <w:tcW w:w="3870" w:type="dxa"/>
            <w:shd w:val="clear" w:color="auto" w:fill="auto"/>
          </w:tcPr>
          <w:p w14:paraId="06696E29" w14:textId="348A72A7" w:rsidR="00AA7668" w:rsidRPr="00C13882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0E0C90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585" w:type="dxa"/>
            <w:shd w:val="clear" w:color="auto" w:fill="auto"/>
          </w:tcPr>
          <w:p w14:paraId="15B3D75D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2F59D4AA" w14:textId="77777777" w:rsidR="00AA7668" w:rsidRPr="00C13882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4" w:type="dxa"/>
            <w:shd w:val="clear" w:color="auto" w:fill="auto"/>
          </w:tcPr>
          <w:p w14:paraId="24405B58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53FD13C9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14:paraId="2EECF78A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3E123BA" w14:textId="77777777" w:rsidR="00AA7668" w:rsidRPr="00C13882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1" w:type="dxa"/>
            <w:shd w:val="clear" w:color="auto" w:fill="auto"/>
          </w:tcPr>
          <w:p w14:paraId="7F24720E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34387AF9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7668" w:rsidRPr="00A41800" w14:paraId="674B746C" w14:textId="77777777" w:rsidTr="002F2927">
        <w:tc>
          <w:tcPr>
            <w:tcW w:w="3870" w:type="dxa"/>
            <w:shd w:val="clear" w:color="auto" w:fill="auto"/>
          </w:tcPr>
          <w:p w14:paraId="24CF5A1D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18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dxa"/>
            <w:shd w:val="clear" w:color="auto" w:fill="auto"/>
          </w:tcPr>
          <w:p w14:paraId="41C0D5B0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D2A1E6" w14:textId="77777777" w:rsidR="00AA7668" w:rsidRPr="00C13882" w:rsidRDefault="00107B24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4" w:type="dxa"/>
            <w:shd w:val="clear" w:color="auto" w:fill="auto"/>
          </w:tcPr>
          <w:p w14:paraId="3499A9AE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0F49BD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82" w:right="-198" w:firstLine="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1800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Pr="00A41800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91" w:type="dxa"/>
            <w:shd w:val="clear" w:color="auto" w:fill="auto"/>
          </w:tcPr>
          <w:p w14:paraId="138C7CC1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9AA838" w14:textId="77777777" w:rsidR="00AA7668" w:rsidRPr="00E67ACE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7AC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Pr="00E67AC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91" w:type="dxa"/>
            <w:shd w:val="clear" w:color="auto" w:fill="auto"/>
          </w:tcPr>
          <w:p w14:paraId="3B343759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3C245A" w14:textId="77777777" w:rsidR="00AA7668" w:rsidRPr="00A41800" w:rsidRDefault="00AA7668" w:rsidP="00AA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82" w:right="-198" w:firstLine="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1800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Pr="00A41800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54BE4A5F" w14:textId="77777777" w:rsidR="00B72740" w:rsidRPr="00B72740" w:rsidRDefault="00B72740">
      <w:pPr>
        <w:rPr>
          <w:sz w:val="24"/>
          <w:szCs w:val="24"/>
        </w:rPr>
      </w:pPr>
    </w:p>
    <w:tbl>
      <w:tblPr>
        <w:tblW w:w="9495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270"/>
        <w:gridCol w:w="1024"/>
        <w:gridCol w:w="270"/>
        <w:gridCol w:w="1080"/>
        <w:gridCol w:w="270"/>
        <w:gridCol w:w="1091"/>
      </w:tblGrid>
      <w:tr w:rsidR="00331FA8" w:rsidRPr="00A41800" w14:paraId="25527441" w14:textId="77777777" w:rsidTr="00B11C65">
        <w:tc>
          <w:tcPr>
            <w:tcW w:w="4410" w:type="dxa"/>
            <w:shd w:val="clear" w:color="auto" w:fill="auto"/>
          </w:tcPr>
          <w:p w14:paraId="2337F103" w14:textId="77777777" w:rsidR="00331FA8" w:rsidRPr="00A41800" w:rsidRDefault="00B11C65" w:rsidP="00A0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18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085" w:type="dxa"/>
            <w:gridSpan w:val="7"/>
            <w:shd w:val="clear" w:color="auto" w:fill="auto"/>
          </w:tcPr>
          <w:p w14:paraId="3425B30B" w14:textId="77777777" w:rsidR="00331FA8" w:rsidRPr="00A41800" w:rsidRDefault="00331FA8" w:rsidP="00A0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180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31FA8" w:rsidRPr="00A41800" w14:paraId="5E2B2053" w14:textId="77777777" w:rsidTr="00B11C65">
        <w:tc>
          <w:tcPr>
            <w:tcW w:w="4410" w:type="dxa"/>
            <w:shd w:val="clear" w:color="auto" w:fill="auto"/>
          </w:tcPr>
          <w:p w14:paraId="6742B17C" w14:textId="77777777" w:rsidR="00331FA8" w:rsidRPr="00A41800" w:rsidRDefault="00331FA8" w:rsidP="00A0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4" w:type="dxa"/>
            <w:gridSpan w:val="3"/>
            <w:shd w:val="clear" w:color="auto" w:fill="auto"/>
          </w:tcPr>
          <w:p w14:paraId="049FD404" w14:textId="77777777" w:rsidR="00331FA8" w:rsidRPr="00A41800" w:rsidRDefault="00CC5A41" w:rsidP="00A0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2955B7F" w14:textId="77777777" w:rsidR="00331FA8" w:rsidRPr="00A41800" w:rsidRDefault="00331FA8" w:rsidP="00A0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36E3D9E6" w14:textId="77777777" w:rsidR="00331FA8" w:rsidRPr="00A41800" w:rsidRDefault="00CC5A41" w:rsidP="00A0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331FA8" w:rsidRPr="00A41800" w14:paraId="10187BF0" w14:textId="77777777" w:rsidTr="00B11C65">
        <w:tc>
          <w:tcPr>
            <w:tcW w:w="4410" w:type="dxa"/>
            <w:shd w:val="clear" w:color="auto" w:fill="auto"/>
          </w:tcPr>
          <w:p w14:paraId="378403D8" w14:textId="77777777" w:rsidR="00331FA8" w:rsidRPr="00A41800" w:rsidRDefault="00331FA8" w:rsidP="00A01F9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943A54" w14:textId="77777777" w:rsidR="00331FA8" w:rsidRPr="00A41800" w:rsidRDefault="00331FA8" w:rsidP="00A01F9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1800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78E7F94" w14:textId="77777777" w:rsidR="00331FA8" w:rsidRPr="00A41800" w:rsidRDefault="00331FA8" w:rsidP="00A01F9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A4180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30C15384" w14:textId="77777777" w:rsidR="00331FA8" w:rsidRPr="00A41800" w:rsidRDefault="00331FA8" w:rsidP="00A0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03ADC773" w14:textId="77777777" w:rsidR="00331FA8" w:rsidRPr="00A41800" w:rsidRDefault="00331FA8" w:rsidP="00A01F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CC927BF" w14:textId="77777777" w:rsidR="00331FA8" w:rsidRPr="00A41800" w:rsidRDefault="00331FA8" w:rsidP="00A01F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A4180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270" w:type="dxa"/>
            <w:shd w:val="clear" w:color="auto" w:fill="auto"/>
          </w:tcPr>
          <w:p w14:paraId="0C06A13B" w14:textId="77777777" w:rsidR="00331FA8" w:rsidRPr="00A41800" w:rsidRDefault="00331FA8" w:rsidP="00A0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641BEA" w14:textId="77777777" w:rsidR="00331FA8" w:rsidRPr="00A41800" w:rsidRDefault="00331FA8" w:rsidP="00A01F9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1800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C8FC4CA" w14:textId="77777777" w:rsidR="00331FA8" w:rsidRPr="00A41800" w:rsidRDefault="00331FA8" w:rsidP="00A01F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180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27D38B2" w14:textId="77777777" w:rsidR="00331FA8" w:rsidRPr="00A41800" w:rsidRDefault="00331FA8" w:rsidP="00A0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28F4F129" w14:textId="77777777" w:rsidR="00331FA8" w:rsidRPr="00A41800" w:rsidRDefault="00331FA8" w:rsidP="00A01F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7D48C55" w14:textId="77777777" w:rsidR="00331FA8" w:rsidRPr="00A41800" w:rsidRDefault="00331FA8" w:rsidP="00A01F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A4180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9109E7" w:rsidRPr="00A41800" w14:paraId="38B1B6DE" w14:textId="77777777" w:rsidTr="00B11C65">
        <w:tc>
          <w:tcPr>
            <w:tcW w:w="4410" w:type="dxa"/>
            <w:shd w:val="clear" w:color="auto" w:fill="auto"/>
          </w:tcPr>
          <w:p w14:paraId="7B17A476" w14:textId="77777777" w:rsidR="009109E7" w:rsidRDefault="009109E7" w:rsidP="009109E7">
            <w:pPr>
              <w:rPr>
                <w:rFonts w:ascii="Angsana New" w:hAnsi="Angsana New"/>
                <w:sz w:val="30"/>
                <w:szCs w:val="30"/>
              </w:rPr>
            </w:pPr>
            <w:r w:rsidRPr="00A41800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A41800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ก่อนภาษีเงินได้รวม</w:t>
            </w:r>
          </w:p>
          <w:p w14:paraId="16575E9D" w14:textId="74AAB4E6" w:rsidR="009B77C6" w:rsidRPr="00A41800" w:rsidRDefault="009B77C6" w:rsidP="009109E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(รวมการดำเนินงานที่ยกเลิก)</w:t>
            </w:r>
          </w:p>
        </w:tc>
        <w:tc>
          <w:tcPr>
            <w:tcW w:w="1080" w:type="dxa"/>
            <w:shd w:val="clear" w:color="auto" w:fill="auto"/>
          </w:tcPr>
          <w:p w14:paraId="30D557E5" w14:textId="77777777" w:rsidR="009109E7" w:rsidRPr="00A41800" w:rsidRDefault="009109E7" w:rsidP="009109E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399C223" w14:textId="77777777" w:rsidR="009109E7" w:rsidRPr="00A41800" w:rsidRDefault="009109E7" w:rsidP="0091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325F22D3" w14:textId="77777777" w:rsidR="00B53F31" w:rsidRDefault="00B53F31" w:rsidP="009109E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CB9794E" w14:textId="69927353" w:rsidR="009109E7" w:rsidRPr="00A41800" w:rsidRDefault="004361DA" w:rsidP="009109E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326F6ED7" w14:textId="77777777" w:rsidR="009109E7" w:rsidRPr="00A41800" w:rsidRDefault="009109E7" w:rsidP="0091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FC0F36" w14:textId="77777777" w:rsidR="009109E7" w:rsidRPr="00A41800" w:rsidRDefault="009109E7" w:rsidP="009109E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E0740B" w14:textId="77777777" w:rsidR="009109E7" w:rsidRPr="00A41800" w:rsidRDefault="009109E7" w:rsidP="0091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3AFCDC48" w14:textId="77777777" w:rsidR="00B53F31" w:rsidRDefault="00B53F31" w:rsidP="009109E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CD0935B" w14:textId="06C7D32B" w:rsidR="009109E7" w:rsidRPr="00A41800" w:rsidRDefault="009109E7" w:rsidP="009109E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1800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672</w:t>
            </w:r>
            <w:r w:rsidRPr="00A4180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9109E7" w:rsidRPr="00A41800" w14:paraId="3DF67289" w14:textId="77777777" w:rsidTr="00B11C65">
        <w:tc>
          <w:tcPr>
            <w:tcW w:w="4410" w:type="dxa"/>
            <w:shd w:val="clear" w:color="auto" w:fill="auto"/>
          </w:tcPr>
          <w:p w14:paraId="14C12DF4" w14:textId="77777777" w:rsidR="009109E7" w:rsidRPr="00A41800" w:rsidRDefault="009109E7" w:rsidP="009109E7">
            <w:pPr>
              <w:rPr>
                <w:rFonts w:ascii="Angsana New" w:hAnsi="Angsana New"/>
                <w:sz w:val="30"/>
                <w:szCs w:val="30"/>
              </w:rPr>
            </w:pPr>
            <w:r w:rsidRPr="00A41800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520CB22C" w14:textId="77777777" w:rsidR="009109E7" w:rsidRPr="00A41800" w:rsidRDefault="00CC5A41" w:rsidP="00CE58C2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361DA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4C1C153B" w14:textId="77777777" w:rsidR="009109E7" w:rsidRPr="00A41800" w:rsidRDefault="009109E7" w:rsidP="0091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14:paraId="6C674AB4" w14:textId="77777777" w:rsidR="009109E7" w:rsidRPr="00A41800" w:rsidRDefault="00CC5A41" w:rsidP="009109E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51A9C62A" w14:textId="77777777" w:rsidR="009109E7" w:rsidRPr="00A41800" w:rsidRDefault="009109E7" w:rsidP="0091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240CF3" w14:textId="77777777" w:rsidR="009109E7" w:rsidRPr="00A41800" w:rsidRDefault="009109E7" w:rsidP="009109E7">
            <w:pPr>
              <w:pStyle w:val="acctfourfigures"/>
              <w:tabs>
                <w:tab w:val="clear" w:pos="765"/>
                <w:tab w:val="left" w:pos="251"/>
                <w:tab w:val="center" w:pos="446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A41800">
              <w:rPr>
                <w:rFonts w:ascii="Angsana New" w:hAnsi="Angsana New"/>
                <w:sz w:val="30"/>
                <w:szCs w:val="30"/>
              </w:rPr>
              <w:tab/>
            </w:r>
            <w:r w:rsidRPr="00A41800">
              <w:rPr>
                <w:rFonts w:ascii="Angsana New" w:hAnsi="Angsana New"/>
                <w:sz w:val="30"/>
                <w:szCs w:val="30"/>
              </w:rPr>
              <w:tab/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361DA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7711C25B" w14:textId="77777777" w:rsidR="009109E7" w:rsidRPr="00A41800" w:rsidRDefault="009109E7" w:rsidP="0091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7F5A1577" w14:textId="77777777" w:rsidR="009109E7" w:rsidRPr="00A41800" w:rsidRDefault="009109E7" w:rsidP="009109E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1800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  <w:r w:rsidRPr="00A41800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9109E7" w:rsidRPr="00A41800" w14:paraId="39D0BE28" w14:textId="77777777" w:rsidTr="00B11C65">
        <w:tc>
          <w:tcPr>
            <w:tcW w:w="4410" w:type="dxa"/>
            <w:shd w:val="clear" w:color="auto" w:fill="auto"/>
          </w:tcPr>
          <w:p w14:paraId="3294D8CC" w14:textId="77777777" w:rsidR="009109E7" w:rsidRPr="00A41800" w:rsidRDefault="009109E7" w:rsidP="009109E7">
            <w:pPr>
              <w:rPr>
                <w:rFonts w:ascii="Angsana New" w:hAnsi="Angsana New"/>
                <w:sz w:val="30"/>
                <w:szCs w:val="30"/>
              </w:rPr>
            </w:pPr>
            <w:r w:rsidRPr="00A41800">
              <w:rPr>
                <w:rFonts w:ascii="Angsana New" w:hAnsi="Angsana New"/>
                <w:sz w:val="30"/>
                <w:szCs w:val="30"/>
                <w:cs/>
              </w:rPr>
              <w:t>ผลกระทบทางภาษีของรายได้และค่าใช้จ่ายที่ไม่ถือ</w:t>
            </w:r>
          </w:p>
        </w:tc>
        <w:tc>
          <w:tcPr>
            <w:tcW w:w="1080" w:type="dxa"/>
            <w:shd w:val="clear" w:color="auto" w:fill="auto"/>
          </w:tcPr>
          <w:p w14:paraId="134DDA96" w14:textId="77777777" w:rsidR="009109E7" w:rsidRPr="00A41800" w:rsidRDefault="009109E7" w:rsidP="009109E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C7631E" w14:textId="77777777" w:rsidR="009109E7" w:rsidRPr="00A41800" w:rsidRDefault="009109E7" w:rsidP="009109E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78323955" w14:textId="77777777" w:rsidR="009109E7" w:rsidRPr="00A41800" w:rsidRDefault="009109E7" w:rsidP="009109E7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9CE5E00" w14:textId="77777777" w:rsidR="009109E7" w:rsidRPr="00A41800" w:rsidRDefault="009109E7" w:rsidP="0091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CF90409" w14:textId="77777777" w:rsidR="009109E7" w:rsidRPr="00A41800" w:rsidRDefault="009109E7" w:rsidP="009109E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81CA589" w14:textId="77777777" w:rsidR="009109E7" w:rsidRPr="00A41800" w:rsidRDefault="009109E7" w:rsidP="009109E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3E07518F" w14:textId="77777777" w:rsidR="009109E7" w:rsidRPr="00A41800" w:rsidRDefault="009109E7" w:rsidP="009109E7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109E7" w:rsidRPr="00A41800" w14:paraId="7545A5A3" w14:textId="77777777" w:rsidTr="00B11C65">
        <w:tc>
          <w:tcPr>
            <w:tcW w:w="4410" w:type="dxa"/>
            <w:shd w:val="clear" w:color="auto" w:fill="auto"/>
          </w:tcPr>
          <w:p w14:paraId="181BCAE4" w14:textId="77777777" w:rsidR="009109E7" w:rsidRPr="00A41800" w:rsidRDefault="009109E7" w:rsidP="009109E7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180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41800">
              <w:rPr>
                <w:rFonts w:ascii="Angsana New" w:hAnsi="Angsana New"/>
                <w:sz w:val="30"/>
                <w:szCs w:val="30"/>
                <w:cs/>
              </w:rPr>
              <w:t>เป็นรายได้หรือค่าใช้จ่ายทางภาษี</w:t>
            </w:r>
            <w:r w:rsidRPr="00A4180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41800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  <w:r w:rsidRPr="00A4180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41800">
              <w:rPr>
                <w:rFonts w:ascii="Angsana New" w:hAnsi="Angsana New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D4355CE" w14:textId="77777777" w:rsidR="009109E7" w:rsidRPr="00A41800" w:rsidRDefault="009109E7" w:rsidP="009109E7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3FBCE5" w14:textId="77777777" w:rsidR="009109E7" w:rsidRPr="00A41800" w:rsidRDefault="009109E7" w:rsidP="0091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773E56CF" w14:textId="77777777" w:rsidR="009109E7" w:rsidRPr="00A41800" w:rsidRDefault="004361DA" w:rsidP="009109E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D953731" w14:textId="77777777" w:rsidR="009109E7" w:rsidRPr="00A41800" w:rsidRDefault="009109E7" w:rsidP="0091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0730D2B" w14:textId="77777777" w:rsidR="009109E7" w:rsidRPr="00A41800" w:rsidRDefault="009109E7" w:rsidP="009109E7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8CD1791" w14:textId="77777777" w:rsidR="009109E7" w:rsidRPr="00A41800" w:rsidRDefault="009109E7" w:rsidP="0091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1F0DF390" w14:textId="77777777" w:rsidR="009109E7" w:rsidRPr="00A41800" w:rsidRDefault="00CC5A41" w:rsidP="009109E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9109E7" w:rsidRPr="00A41800" w14:paraId="75FF06F8" w14:textId="77777777" w:rsidTr="00B11C65">
        <w:tc>
          <w:tcPr>
            <w:tcW w:w="4410" w:type="dxa"/>
            <w:tcBorders>
              <w:bottom w:val="nil"/>
            </w:tcBorders>
            <w:shd w:val="clear" w:color="auto" w:fill="auto"/>
          </w:tcPr>
          <w:p w14:paraId="0BF0659D" w14:textId="77777777" w:rsidR="009109E7" w:rsidRPr="00A41800" w:rsidRDefault="009109E7" w:rsidP="009109E7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18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076F434" w14:textId="77777777" w:rsidR="009109E7" w:rsidRPr="00A41800" w:rsidRDefault="00CC5A41" w:rsidP="009109E7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E834343" w14:textId="77777777" w:rsidR="009109E7" w:rsidRPr="00A41800" w:rsidRDefault="009109E7" w:rsidP="0091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B8290B" w14:textId="77777777" w:rsidR="009109E7" w:rsidRPr="00A41800" w:rsidRDefault="00CC5A41" w:rsidP="009109E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00B84AF" w14:textId="77777777" w:rsidR="009109E7" w:rsidRPr="00A41800" w:rsidRDefault="009109E7" w:rsidP="0091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4EDE073" w14:textId="77777777" w:rsidR="009109E7" w:rsidRPr="00A41800" w:rsidRDefault="009109E7" w:rsidP="009109E7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18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A418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4C8826D" w14:textId="77777777" w:rsidR="009109E7" w:rsidRPr="00A41800" w:rsidRDefault="009109E7" w:rsidP="0091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408A1A" w14:textId="77777777" w:rsidR="009109E7" w:rsidRPr="00A41800" w:rsidRDefault="00E82DAF" w:rsidP="009109E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</w:tr>
    </w:tbl>
    <w:p w14:paraId="53BB5E4A" w14:textId="77777777" w:rsidR="00B72740" w:rsidRDefault="00B72740"/>
    <w:p w14:paraId="56EFE56E" w14:textId="77777777" w:rsidR="00C93EC3" w:rsidRDefault="00C93EC3">
      <w:r>
        <w:br w:type="page"/>
      </w:r>
    </w:p>
    <w:tbl>
      <w:tblPr>
        <w:tblW w:w="937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36"/>
        <w:gridCol w:w="1114"/>
        <w:gridCol w:w="270"/>
        <w:gridCol w:w="990"/>
        <w:gridCol w:w="270"/>
        <w:gridCol w:w="1091"/>
      </w:tblGrid>
      <w:tr w:rsidR="00331FA8" w:rsidRPr="002A5A43" w14:paraId="2294CF33" w14:textId="77777777" w:rsidTr="001D6D68">
        <w:tc>
          <w:tcPr>
            <w:tcW w:w="4320" w:type="dxa"/>
            <w:shd w:val="clear" w:color="auto" w:fill="auto"/>
          </w:tcPr>
          <w:p w14:paraId="561D2302" w14:textId="407EAE42" w:rsidR="00331FA8" w:rsidRPr="005520FA" w:rsidRDefault="00331FA8" w:rsidP="00A0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51" w:type="dxa"/>
            <w:gridSpan w:val="7"/>
            <w:shd w:val="clear" w:color="auto" w:fill="auto"/>
          </w:tcPr>
          <w:p w14:paraId="36D4F3AC" w14:textId="77777777" w:rsidR="00331FA8" w:rsidRPr="005520FA" w:rsidRDefault="00331FA8" w:rsidP="00A0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520F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</w:t>
            </w:r>
            <w:r w:rsidR="00A33D11" w:rsidRPr="005520FA">
              <w:rPr>
                <w:rFonts w:ascii="Angsana New" w:hAnsi="Angsana New"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A437EC" w:rsidRPr="002A5A43" w14:paraId="77E6A8B5" w14:textId="77777777" w:rsidTr="001D6D68">
        <w:tc>
          <w:tcPr>
            <w:tcW w:w="4320" w:type="dxa"/>
            <w:shd w:val="clear" w:color="auto" w:fill="auto"/>
          </w:tcPr>
          <w:p w14:paraId="41DD9678" w14:textId="77777777" w:rsidR="00A437EC" w:rsidRPr="005520FA" w:rsidRDefault="00A437EC" w:rsidP="00A43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CE2433F" w14:textId="77777777" w:rsidR="00A437EC" w:rsidRPr="005520FA" w:rsidRDefault="00CC5A41" w:rsidP="00A43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F3AB6EE" w14:textId="77777777" w:rsidR="00A437EC" w:rsidRPr="005520FA" w:rsidRDefault="00A437EC" w:rsidP="00A43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51" w:type="dxa"/>
            <w:gridSpan w:val="3"/>
            <w:shd w:val="clear" w:color="auto" w:fill="auto"/>
          </w:tcPr>
          <w:p w14:paraId="4A88A9CB" w14:textId="77777777" w:rsidR="00A437EC" w:rsidRPr="005520FA" w:rsidRDefault="00CC5A41" w:rsidP="00A43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343623" w:rsidRPr="002A5A43" w14:paraId="39CCF3DC" w14:textId="77777777" w:rsidTr="001D6D68">
        <w:tc>
          <w:tcPr>
            <w:tcW w:w="4320" w:type="dxa"/>
            <w:shd w:val="clear" w:color="auto" w:fill="auto"/>
          </w:tcPr>
          <w:p w14:paraId="66E33165" w14:textId="77777777" w:rsidR="00343623" w:rsidRPr="005520FA" w:rsidRDefault="00343623" w:rsidP="00A01F9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EAE375" w14:textId="77777777" w:rsidR="00343623" w:rsidRPr="005520FA" w:rsidRDefault="00343623" w:rsidP="00A01F9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520FA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224CB55" w14:textId="77777777" w:rsidR="00343623" w:rsidRPr="005520FA" w:rsidRDefault="00343623" w:rsidP="00A01F9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5520F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48994ED3" w14:textId="77777777" w:rsidR="00343623" w:rsidRPr="005520FA" w:rsidRDefault="00343623" w:rsidP="00A0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C71D16A" w14:textId="77777777" w:rsidR="00343623" w:rsidRPr="005520FA" w:rsidRDefault="00343623" w:rsidP="00A01F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57BA466" w14:textId="77777777" w:rsidR="00343623" w:rsidRPr="005520FA" w:rsidRDefault="00343623" w:rsidP="00A01F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5520F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270" w:type="dxa"/>
            <w:shd w:val="clear" w:color="auto" w:fill="auto"/>
          </w:tcPr>
          <w:p w14:paraId="235ED58B" w14:textId="77777777" w:rsidR="00343623" w:rsidRPr="005520FA" w:rsidRDefault="00343623" w:rsidP="00A0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32EBF9" w14:textId="77777777" w:rsidR="00343623" w:rsidRPr="005520FA" w:rsidRDefault="00343623" w:rsidP="00A01F9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520FA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49364F5" w14:textId="77777777" w:rsidR="00343623" w:rsidRPr="005520FA" w:rsidRDefault="00343623" w:rsidP="00A01F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520F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4594D901" w14:textId="77777777" w:rsidR="00343623" w:rsidRPr="005520FA" w:rsidRDefault="00343623" w:rsidP="00A0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7A55D892" w14:textId="77777777" w:rsidR="00343623" w:rsidRPr="005520FA" w:rsidRDefault="00343623" w:rsidP="00A01F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A6257BE" w14:textId="77777777" w:rsidR="00343623" w:rsidRPr="005520FA" w:rsidRDefault="00343623" w:rsidP="00A01F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5520F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9109E7" w:rsidRPr="002A5A43" w14:paraId="10DFA5BE" w14:textId="77777777" w:rsidTr="00415CFD">
        <w:tc>
          <w:tcPr>
            <w:tcW w:w="4320" w:type="dxa"/>
            <w:shd w:val="clear" w:color="auto" w:fill="auto"/>
            <w:vAlign w:val="bottom"/>
          </w:tcPr>
          <w:p w14:paraId="06B3FE9D" w14:textId="77777777" w:rsidR="009109E7" w:rsidRPr="005520FA" w:rsidRDefault="009109E7" w:rsidP="009109E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5520FA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3B8FA6" w14:textId="77777777" w:rsidR="009109E7" w:rsidRPr="005520FA" w:rsidRDefault="009109E7" w:rsidP="009109E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2029924" w14:textId="77777777" w:rsidR="009109E7" w:rsidRPr="005520FA" w:rsidRDefault="009109E7" w:rsidP="0091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B9B8A5" w14:textId="77777777" w:rsidR="009109E7" w:rsidRPr="005520FA" w:rsidRDefault="00CE58C2" w:rsidP="009109E7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ED5F1F" w14:textId="77777777" w:rsidR="009109E7" w:rsidRPr="005520FA" w:rsidRDefault="009109E7" w:rsidP="0091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66F62F" w14:textId="77777777" w:rsidR="009109E7" w:rsidRPr="005520FA" w:rsidRDefault="009109E7" w:rsidP="009109E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FF65AF" w14:textId="77777777" w:rsidR="009109E7" w:rsidRPr="005520FA" w:rsidRDefault="009109E7" w:rsidP="0091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ECA0C0" w14:textId="77777777" w:rsidR="009109E7" w:rsidRPr="005520FA" w:rsidRDefault="009109E7" w:rsidP="009109E7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520FA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 w:rsidRPr="005520F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9109E7" w:rsidRPr="002A5A43" w14:paraId="7D178929" w14:textId="77777777" w:rsidTr="00415CFD">
        <w:tc>
          <w:tcPr>
            <w:tcW w:w="4320" w:type="dxa"/>
            <w:shd w:val="clear" w:color="auto" w:fill="auto"/>
            <w:vAlign w:val="bottom"/>
          </w:tcPr>
          <w:p w14:paraId="6EE62225" w14:textId="77777777" w:rsidR="009109E7" w:rsidRPr="005520FA" w:rsidRDefault="009109E7" w:rsidP="009109E7">
            <w:pPr>
              <w:rPr>
                <w:rFonts w:ascii="Angsana New" w:hAnsi="Angsana New"/>
                <w:sz w:val="30"/>
                <w:szCs w:val="30"/>
              </w:rPr>
            </w:pPr>
            <w:r w:rsidRPr="005520FA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B8CCA9" w14:textId="77777777" w:rsidR="009109E7" w:rsidRPr="005520FA" w:rsidRDefault="00CC5A41" w:rsidP="009109E7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9017C9" w14:textId="77777777" w:rsidR="009109E7" w:rsidRPr="005520FA" w:rsidRDefault="009109E7" w:rsidP="0091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ED29D4" w14:textId="77777777" w:rsidR="009109E7" w:rsidRPr="005520FA" w:rsidRDefault="00CE58C2" w:rsidP="009109E7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6A5925" w14:textId="77777777" w:rsidR="009109E7" w:rsidRPr="005520FA" w:rsidRDefault="009109E7" w:rsidP="0091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EAC3F2" w14:textId="77777777" w:rsidR="009109E7" w:rsidRPr="005520FA" w:rsidRDefault="00CC5A41" w:rsidP="009109E7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6BFD26" w14:textId="77777777" w:rsidR="009109E7" w:rsidRPr="005520FA" w:rsidRDefault="009109E7" w:rsidP="0091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DB534D" w14:textId="77777777" w:rsidR="009109E7" w:rsidRPr="005520FA" w:rsidRDefault="009109E7" w:rsidP="009109E7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520FA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  <w:r w:rsidRPr="005520FA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9109E7" w:rsidRPr="002A5A43" w14:paraId="0B1509C8" w14:textId="77777777" w:rsidTr="00415CFD">
        <w:tc>
          <w:tcPr>
            <w:tcW w:w="4320" w:type="dxa"/>
            <w:shd w:val="clear" w:color="auto" w:fill="auto"/>
            <w:vAlign w:val="bottom"/>
          </w:tcPr>
          <w:p w14:paraId="0AF5E215" w14:textId="77777777" w:rsidR="009109E7" w:rsidRPr="005520FA" w:rsidRDefault="009109E7" w:rsidP="009109E7">
            <w:pPr>
              <w:rPr>
                <w:rFonts w:ascii="Angsana New" w:hAnsi="Angsana New"/>
                <w:sz w:val="30"/>
                <w:szCs w:val="30"/>
              </w:rPr>
            </w:pPr>
            <w:r w:rsidRPr="005520FA">
              <w:rPr>
                <w:rFonts w:ascii="Angsana New" w:hAnsi="Angsana New"/>
                <w:sz w:val="30"/>
                <w:szCs w:val="30"/>
                <w:cs/>
              </w:rPr>
              <w:t>ผลกระทบทางภาษีของรายได้และค่าใช้จ่ายบางส่วน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EF0098" w14:textId="77777777" w:rsidR="009109E7" w:rsidRPr="005520FA" w:rsidRDefault="009109E7" w:rsidP="009109E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F68D35" w14:textId="77777777" w:rsidR="009109E7" w:rsidRPr="005520FA" w:rsidRDefault="009109E7" w:rsidP="0091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993D064" w14:textId="77777777" w:rsidR="009109E7" w:rsidRPr="005520FA" w:rsidRDefault="009109E7" w:rsidP="009109E7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AE77A0" w14:textId="77777777" w:rsidR="009109E7" w:rsidRPr="005520FA" w:rsidRDefault="009109E7" w:rsidP="0091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301329" w14:textId="77777777" w:rsidR="009109E7" w:rsidRPr="005520FA" w:rsidRDefault="009109E7" w:rsidP="009109E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5BE429" w14:textId="77777777" w:rsidR="009109E7" w:rsidRPr="005520FA" w:rsidRDefault="009109E7" w:rsidP="0091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14CD1AF" w14:textId="77777777" w:rsidR="009109E7" w:rsidRPr="005520FA" w:rsidRDefault="009109E7" w:rsidP="009109E7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9109E7" w:rsidRPr="002A5A43" w14:paraId="7FFF4FDB" w14:textId="77777777" w:rsidTr="00415CFD">
        <w:tc>
          <w:tcPr>
            <w:tcW w:w="4320" w:type="dxa"/>
            <w:shd w:val="clear" w:color="auto" w:fill="auto"/>
            <w:vAlign w:val="bottom"/>
          </w:tcPr>
          <w:p w14:paraId="41250404" w14:textId="77777777" w:rsidR="009109E7" w:rsidRPr="005520FA" w:rsidRDefault="009109E7" w:rsidP="009109E7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520F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520FA">
              <w:rPr>
                <w:rFonts w:ascii="Angsana New" w:hAnsi="Angsana New"/>
                <w:sz w:val="30"/>
                <w:szCs w:val="30"/>
                <w:cs/>
              </w:rPr>
              <w:t>ที่ไม่ถือเป็นรายได้หรือค่าใช้จ่ายทางภาษี</w:t>
            </w:r>
            <w:r w:rsidRPr="005520FA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520FA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17D66F" w14:textId="77777777" w:rsidR="009109E7" w:rsidRPr="005520FA" w:rsidRDefault="009109E7" w:rsidP="009109E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8A3704" w14:textId="77777777" w:rsidR="009109E7" w:rsidRPr="005520FA" w:rsidRDefault="009109E7" w:rsidP="0091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E6D745D" w14:textId="77777777" w:rsidR="009109E7" w:rsidRPr="005520FA" w:rsidRDefault="00CC5A41" w:rsidP="009109E7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15DA72" w14:textId="77777777" w:rsidR="009109E7" w:rsidRPr="005520FA" w:rsidRDefault="009109E7" w:rsidP="0091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6A05E8" w14:textId="77777777" w:rsidR="009109E7" w:rsidRPr="005520FA" w:rsidRDefault="009109E7" w:rsidP="009109E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715B7E" w14:textId="77777777" w:rsidR="009109E7" w:rsidRPr="005520FA" w:rsidRDefault="009109E7" w:rsidP="0091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ECFABD0" w14:textId="77777777" w:rsidR="009109E7" w:rsidRPr="005520FA" w:rsidRDefault="004361DA" w:rsidP="009109E7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</w:p>
        </w:tc>
      </w:tr>
      <w:tr w:rsidR="009109E7" w:rsidRPr="002A5A43" w14:paraId="5E83161D" w14:textId="77777777" w:rsidTr="00415CFD">
        <w:tc>
          <w:tcPr>
            <w:tcW w:w="4320" w:type="dxa"/>
            <w:shd w:val="clear" w:color="auto" w:fill="auto"/>
            <w:vAlign w:val="bottom"/>
          </w:tcPr>
          <w:p w14:paraId="00A78A29" w14:textId="77777777" w:rsidR="009109E7" w:rsidRPr="005520FA" w:rsidRDefault="009109E7" w:rsidP="009109E7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20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6BF547" w14:textId="77777777" w:rsidR="009109E7" w:rsidRPr="005520FA" w:rsidRDefault="00CC5A41" w:rsidP="009109E7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AD68FA" w14:textId="77777777" w:rsidR="009109E7" w:rsidRPr="005520FA" w:rsidRDefault="009109E7" w:rsidP="0091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A12F5D" w14:textId="77777777" w:rsidR="009109E7" w:rsidRPr="005520FA" w:rsidRDefault="00CE58C2" w:rsidP="00CE58C2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A2D5E2" w14:textId="77777777" w:rsidR="009109E7" w:rsidRPr="005520FA" w:rsidRDefault="009109E7" w:rsidP="0091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F40371" w14:textId="77777777" w:rsidR="009109E7" w:rsidRPr="005520FA" w:rsidRDefault="009109E7" w:rsidP="009109E7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20F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34AC58" w14:textId="77777777" w:rsidR="009109E7" w:rsidRPr="005520FA" w:rsidRDefault="009109E7" w:rsidP="0091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C4587A" w14:textId="77777777" w:rsidR="009109E7" w:rsidRPr="005520FA" w:rsidRDefault="009109E7" w:rsidP="009109E7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520F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65F42F8C" w14:textId="77777777" w:rsidR="003E3C01" w:rsidRPr="000B7072" w:rsidRDefault="003E3C01" w:rsidP="000B47B9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FF"/>
          <w:sz w:val="14"/>
          <w:szCs w:val="14"/>
          <w:highlight w:val="yellow"/>
          <w:cs/>
        </w:rPr>
      </w:pPr>
    </w:p>
    <w:p w14:paraId="63D105F8" w14:textId="77777777" w:rsidR="002771FC" w:rsidRPr="005520FA" w:rsidRDefault="002771FC" w:rsidP="00EC00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5520FA">
        <w:rPr>
          <w:rFonts w:ascii="Angsana New" w:hAnsi="Angsana New" w:hint="cs"/>
          <w:sz w:val="30"/>
          <w:szCs w:val="30"/>
          <w:cs/>
        </w:rPr>
        <w:t>หนี้สิน</w:t>
      </w:r>
      <w:r w:rsidRPr="005520FA">
        <w:rPr>
          <w:rFonts w:ascii="Angsana New" w:hAnsi="Angsana New"/>
          <w:sz w:val="30"/>
          <w:szCs w:val="30"/>
          <w:cs/>
        </w:rPr>
        <w:t>ภาษีเงินได้รอการตัดบัญชีได้แสดง</w:t>
      </w:r>
      <w:r w:rsidRPr="005520FA">
        <w:rPr>
          <w:rFonts w:ascii="Angsana New" w:hAnsi="Angsana New" w:hint="cs"/>
          <w:sz w:val="30"/>
          <w:szCs w:val="30"/>
          <w:cs/>
        </w:rPr>
        <w:t>รวม</w:t>
      </w:r>
      <w:r w:rsidRPr="005520FA">
        <w:rPr>
          <w:rFonts w:ascii="Angsana New" w:hAnsi="Angsana New"/>
          <w:sz w:val="30"/>
          <w:szCs w:val="30"/>
          <w:cs/>
        </w:rPr>
        <w:t>ไว้ใน</w:t>
      </w:r>
      <w:r w:rsidRPr="005520FA">
        <w:rPr>
          <w:rFonts w:ascii="Angsana New" w:hAnsi="Angsana New" w:hint="cs"/>
          <w:sz w:val="30"/>
          <w:szCs w:val="30"/>
          <w:cs/>
        </w:rPr>
        <w:t>งบ</w:t>
      </w:r>
      <w:r w:rsidRPr="005520FA">
        <w:rPr>
          <w:rFonts w:ascii="Angsana New" w:hAnsi="Angsana New"/>
          <w:sz w:val="30"/>
          <w:szCs w:val="30"/>
          <w:cs/>
        </w:rPr>
        <w:t>แสดงฐานะการเงิน</w:t>
      </w:r>
      <w:r w:rsidRPr="005520FA">
        <w:rPr>
          <w:rFonts w:ascii="Angsana New" w:hAnsi="Angsana New"/>
          <w:color w:val="FFFFFF"/>
          <w:sz w:val="30"/>
          <w:szCs w:val="30"/>
        </w:rPr>
        <w:t>-</w:t>
      </w:r>
      <w:r w:rsidRPr="005520FA">
        <w:rPr>
          <w:rFonts w:ascii="Angsana New" w:hAnsi="Angsana New" w:hint="cs"/>
          <w:sz w:val="30"/>
          <w:szCs w:val="30"/>
          <w:cs/>
        </w:rPr>
        <w:t>ณ</w:t>
      </w:r>
      <w:r w:rsidRPr="005520FA">
        <w:rPr>
          <w:rFonts w:ascii="Angsana New" w:hAnsi="Angsana New"/>
          <w:color w:val="FFFFFF"/>
          <w:sz w:val="30"/>
          <w:szCs w:val="30"/>
        </w:rPr>
        <w:t>-</w:t>
      </w:r>
      <w:r w:rsidRPr="005520FA">
        <w:rPr>
          <w:rFonts w:ascii="Angsana New" w:hAnsi="Angsana New" w:hint="cs"/>
          <w:sz w:val="30"/>
          <w:szCs w:val="30"/>
          <w:cs/>
        </w:rPr>
        <w:t>วันที่</w:t>
      </w:r>
      <w:r w:rsidRPr="005520FA">
        <w:rPr>
          <w:rFonts w:ascii="Angsana New" w:hAnsi="Angsana New"/>
          <w:color w:val="FFFFFF"/>
          <w:sz w:val="30"/>
          <w:szCs w:val="30"/>
        </w:rPr>
        <w:t>-</w:t>
      </w:r>
      <w:r w:rsidR="00CC5A41" w:rsidRPr="00CC5A41">
        <w:rPr>
          <w:rFonts w:ascii="Angsana New" w:hAnsi="Angsana New"/>
          <w:sz w:val="30"/>
          <w:szCs w:val="30"/>
        </w:rPr>
        <w:t>3</w:t>
      </w:r>
      <w:r w:rsidR="004361DA">
        <w:rPr>
          <w:rFonts w:ascii="Angsana New" w:hAnsi="Angsana New"/>
          <w:sz w:val="30"/>
          <w:szCs w:val="30"/>
        </w:rPr>
        <w:t>1</w:t>
      </w:r>
      <w:r w:rsidRPr="005520FA">
        <w:rPr>
          <w:rFonts w:ascii="Angsana New" w:hAnsi="Angsana New"/>
          <w:color w:val="FFFFFF"/>
          <w:sz w:val="30"/>
          <w:szCs w:val="30"/>
        </w:rPr>
        <w:t>-</w:t>
      </w:r>
      <w:r w:rsidRPr="005520FA">
        <w:rPr>
          <w:rFonts w:ascii="Angsana New" w:hAnsi="Angsana New" w:hint="cs"/>
          <w:sz w:val="30"/>
          <w:szCs w:val="30"/>
          <w:cs/>
        </w:rPr>
        <w:t>ธันวาคม</w:t>
      </w:r>
      <w:r w:rsidRPr="005520FA">
        <w:rPr>
          <w:rFonts w:ascii="Angsana New" w:hAnsi="Angsana New"/>
          <w:color w:val="FFFFFF"/>
          <w:sz w:val="30"/>
          <w:szCs w:val="30"/>
        </w:rPr>
        <w:t>-</w:t>
      </w:r>
      <w:r w:rsidRPr="005520FA">
        <w:rPr>
          <w:rFonts w:ascii="Angsana New" w:hAnsi="Angsana New"/>
          <w:sz w:val="30"/>
          <w:szCs w:val="30"/>
          <w:cs/>
        </w:rPr>
        <w:t>โดยมีรายละเอียดดังนี้</w:t>
      </w:r>
    </w:p>
    <w:p w14:paraId="64DEDB73" w14:textId="77777777" w:rsidR="00C13882" w:rsidRPr="000B7072" w:rsidRDefault="00C13882" w:rsidP="007F48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360" w:right="90"/>
        <w:jc w:val="thaiDistribute"/>
        <w:rPr>
          <w:rFonts w:ascii="Angsana New" w:hAnsi="Angsana New"/>
          <w:sz w:val="14"/>
          <w:szCs w:val="14"/>
        </w:rPr>
      </w:pPr>
    </w:p>
    <w:tbl>
      <w:tblPr>
        <w:tblW w:w="936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080"/>
        <w:gridCol w:w="270"/>
        <w:gridCol w:w="900"/>
        <w:gridCol w:w="270"/>
        <w:gridCol w:w="1080"/>
        <w:gridCol w:w="270"/>
        <w:gridCol w:w="903"/>
        <w:gridCol w:w="270"/>
        <w:gridCol w:w="1080"/>
      </w:tblGrid>
      <w:tr w:rsidR="000E0C90" w:rsidRPr="00C13882" w14:paraId="5FF57FEB" w14:textId="77777777" w:rsidTr="000E0C90">
        <w:tc>
          <w:tcPr>
            <w:tcW w:w="3240" w:type="dxa"/>
          </w:tcPr>
          <w:p w14:paraId="5495BB3E" w14:textId="77777777" w:rsidR="000E0C90" w:rsidRPr="00C13882" w:rsidRDefault="000E0C90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3" w:type="dxa"/>
            <w:gridSpan w:val="9"/>
          </w:tcPr>
          <w:p w14:paraId="38CE5DE9" w14:textId="77777777" w:rsidR="000E0C90" w:rsidRPr="00C13882" w:rsidRDefault="000E0C90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38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E0C90" w:rsidRPr="00C13882" w14:paraId="77EA9D3D" w14:textId="77777777" w:rsidTr="000E0C90">
        <w:tc>
          <w:tcPr>
            <w:tcW w:w="3240" w:type="dxa"/>
          </w:tcPr>
          <w:p w14:paraId="68395720" w14:textId="77777777" w:rsidR="000E0C90" w:rsidRPr="00C13882" w:rsidRDefault="000E0C90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3882" w:rsidDel="00D54C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24C12A53" w14:textId="77777777" w:rsidR="000E0C90" w:rsidRPr="00C13882" w:rsidRDefault="000E0C90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  <w:highlight w:val="black"/>
              </w:rPr>
            </w:pPr>
          </w:p>
        </w:tc>
        <w:tc>
          <w:tcPr>
            <w:tcW w:w="270" w:type="dxa"/>
          </w:tcPr>
          <w:p w14:paraId="21816F39" w14:textId="77777777" w:rsidR="000E0C90" w:rsidRPr="00C13882" w:rsidRDefault="000E0C90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  <w:highlight w:val="black"/>
              </w:rPr>
            </w:pPr>
          </w:p>
        </w:tc>
        <w:tc>
          <w:tcPr>
            <w:tcW w:w="3423" w:type="dxa"/>
            <w:gridSpan w:val="5"/>
            <w:tcBorders>
              <w:bottom w:val="single" w:sz="4" w:space="0" w:color="auto"/>
            </w:tcBorders>
          </w:tcPr>
          <w:p w14:paraId="7D94929A" w14:textId="77777777" w:rsidR="000E0C90" w:rsidRPr="00C13882" w:rsidRDefault="000E0C90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38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บันทึกเป็น(รายจ่าย) </w:t>
            </w:r>
            <w:r w:rsidRPr="00C1388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C138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47C9274A" w14:textId="77777777" w:rsidR="000E0C90" w:rsidRPr="00C13882" w:rsidRDefault="000E0C90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F519C7" w14:textId="77777777" w:rsidR="000E0C90" w:rsidRPr="00C13882" w:rsidRDefault="000E0C90" w:rsidP="00C1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0C90" w:rsidRPr="00C13882" w14:paraId="18397D7A" w14:textId="77777777" w:rsidTr="000E0C90">
        <w:tc>
          <w:tcPr>
            <w:tcW w:w="3240" w:type="dxa"/>
            <w:shd w:val="clear" w:color="auto" w:fill="auto"/>
            <w:vAlign w:val="bottom"/>
          </w:tcPr>
          <w:p w14:paraId="7E9F24F8" w14:textId="77777777" w:rsidR="000E0C90" w:rsidRPr="00C13882" w:rsidRDefault="000E0C90" w:rsidP="00E67ACE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  <w:p w14:paraId="3A5A2904" w14:textId="77777777" w:rsidR="000E0C90" w:rsidRPr="00C13882" w:rsidRDefault="000E0C90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C13882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6746F977" w14:textId="77777777" w:rsidR="000E0C90" w:rsidRPr="00C13882" w:rsidRDefault="000E0C90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38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8DD4364" w14:textId="77777777" w:rsidR="000E0C90" w:rsidRPr="00C13882" w:rsidRDefault="000E0C90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138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138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4B6F2227" w14:textId="77777777" w:rsidR="000E0C90" w:rsidRPr="00C13882" w:rsidRDefault="000E0C90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17E0F4F" w14:textId="77777777" w:rsidR="000E0C90" w:rsidRPr="00C13882" w:rsidRDefault="000E0C90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270" w:type="dxa"/>
            <w:vAlign w:val="bottom"/>
          </w:tcPr>
          <w:p w14:paraId="5C1DF4B5" w14:textId="77777777" w:rsidR="000E0C90" w:rsidRPr="00C13882" w:rsidRDefault="000E0C90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441A7A3" w14:textId="77777777" w:rsidR="000E0C90" w:rsidRPr="00C13882" w:rsidRDefault="000E0C90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3882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65C8DC06" w14:textId="77777777" w:rsidR="000E0C90" w:rsidRPr="00C13882" w:rsidRDefault="000E0C90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65ADBAC7" w14:textId="77777777" w:rsidR="000E0C90" w:rsidRPr="00C13882" w:rsidRDefault="000E0C90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3882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54E35403" w14:textId="77777777" w:rsidR="000E0C90" w:rsidRPr="00C13882" w:rsidRDefault="000E0C90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1ACA43" w14:textId="77777777" w:rsidR="000E0C90" w:rsidRPr="00C13882" w:rsidRDefault="000E0C90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38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ECE37A5" w14:textId="77777777" w:rsidR="000E0C90" w:rsidRPr="00C13882" w:rsidRDefault="000E0C90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138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138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0E0C90" w:rsidRPr="00C13882" w14:paraId="11A7C17C" w14:textId="77777777" w:rsidTr="000E0C90">
        <w:tc>
          <w:tcPr>
            <w:tcW w:w="3240" w:type="dxa"/>
          </w:tcPr>
          <w:p w14:paraId="708F5E33" w14:textId="77777777" w:rsidR="000E0C90" w:rsidRPr="00C13882" w:rsidRDefault="000E0C90" w:rsidP="00E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23" w:type="dxa"/>
            <w:gridSpan w:val="9"/>
          </w:tcPr>
          <w:p w14:paraId="5BD4E6D1" w14:textId="77777777" w:rsidR="000E0C90" w:rsidRPr="00C13882" w:rsidRDefault="000E0C90" w:rsidP="00EC0045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138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0E0C90" w:rsidRPr="007F48EB" w14:paraId="530A4061" w14:textId="77777777" w:rsidTr="000E0C90">
        <w:tc>
          <w:tcPr>
            <w:tcW w:w="3240" w:type="dxa"/>
            <w:shd w:val="clear" w:color="auto" w:fill="auto"/>
          </w:tcPr>
          <w:p w14:paraId="6BB6788D" w14:textId="77777777" w:rsidR="000E0C90" w:rsidRPr="007F48EB" w:rsidRDefault="000E0C90" w:rsidP="00E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C5A41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80" w:type="dxa"/>
            <w:vAlign w:val="bottom"/>
          </w:tcPr>
          <w:p w14:paraId="57D54150" w14:textId="77777777" w:rsidR="000E0C90" w:rsidRPr="007F48EB" w:rsidRDefault="000E0C90" w:rsidP="00EC004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B377AB9" w14:textId="77777777" w:rsidR="000E0C90" w:rsidRPr="007F48EB" w:rsidRDefault="000E0C90" w:rsidP="00EC0045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A6BCAD3" w14:textId="77777777" w:rsidR="000E0C90" w:rsidRPr="007F48EB" w:rsidRDefault="000E0C90" w:rsidP="00EC004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450BC4B" w14:textId="77777777" w:rsidR="000E0C90" w:rsidRPr="007F48EB" w:rsidRDefault="000E0C90" w:rsidP="00EC0045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8547991" w14:textId="77777777" w:rsidR="000E0C90" w:rsidRPr="007F48EB" w:rsidRDefault="000E0C90" w:rsidP="00EC004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BC86DDE" w14:textId="77777777" w:rsidR="000E0C90" w:rsidRPr="007F48EB" w:rsidRDefault="000E0C90" w:rsidP="00EC0045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03" w:type="dxa"/>
          </w:tcPr>
          <w:p w14:paraId="432BAE59" w14:textId="77777777" w:rsidR="000E0C90" w:rsidRPr="007F48EB" w:rsidRDefault="000E0C90" w:rsidP="00EC0045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DCC57DB" w14:textId="77777777" w:rsidR="000E0C90" w:rsidRPr="007F48EB" w:rsidRDefault="000E0C90" w:rsidP="00EC0045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353705C" w14:textId="77777777" w:rsidR="000E0C90" w:rsidRPr="007F48EB" w:rsidRDefault="000E0C90" w:rsidP="00EC004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0E0C90" w:rsidRPr="007F48EB" w14:paraId="23237CA2" w14:textId="77777777" w:rsidTr="000E0C90">
        <w:tc>
          <w:tcPr>
            <w:tcW w:w="3240" w:type="dxa"/>
            <w:shd w:val="clear" w:color="auto" w:fill="auto"/>
          </w:tcPr>
          <w:p w14:paraId="4B54A39A" w14:textId="77777777" w:rsidR="000E0C90" w:rsidRPr="007F48EB" w:rsidRDefault="000E0C90" w:rsidP="00EC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F48EB">
              <w:rPr>
                <w:rFonts w:asciiTheme="majorBidi" w:hAnsi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0B8740D1" w14:textId="77777777" w:rsidR="000E0C90" w:rsidRPr="007F48EB" w:rsidRDefault="000E0C90" w:rsidP="00EC004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ECE3C69" w14:textId="77777777" w:rsidR="000E0C90" w:rsidRPr="007F48EB" w:rsidRDefault="000E0C90" w:rsidP="00EC0045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8F0619C" w14:textId="77777777" w:rsidR="000E0C90" w:rsidRPr="007F48EB" w:rsidRDefault="000E0C90" w:rsidP="00EC004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8DD72DE" w14:textId="77777777" w:rsidR="000E0C90" w:rsidRPr="007F48EB" w:rsidRDefault="000E0C90" w:rsidP="00EC0045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28C7647" w14:textId="77777777" w:rsidR="000E0C90" w:rsidRPr="007F48EB" w:rsidRDefault="000E0C90" w:rsidP="00EC004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1A27481" w14:textId="77777777" w:rsidR="000E0C90" w:rsidRPr="007F48EB" w:rsidRDefault="000E0C90" w:rsidP="00EC0045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3" w:type="dxa"/>
          </w:tcPr>
          <w:p w14:paraId="005C7C97" w14:textId="77777777" w:rsidR="000E0C90" w:rsidRPr="007F48EB" w:rsidRDefault="000E0C90" w:rsidP="00EC0045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7246CEB" w14:textId="77777777" w:rsidR="000E0C90" w:rsidRPr="007F48EB" w:rsidRDefault="000E0C90" w:rsidP="00EC0045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B7358D3" w14:textId="77777777" w:rsidR="000E0C90" w:rsidRPr="007F48EB" w:rsidRDefault="000E0C90" w:rsidP="00EC004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E0C90" w:rsidRPr="007F48EB" w14:paraId="25B24600" w14:textId="77777777" w:rsidTr="000E0C90">
        <w:tc>
          <w:tcPr>
            <w:tcW w:w="3240" w:type="dxa"/>
            <w:shd w:val="clear" w:color="auto" w:fill="auto"/>
          </w:tcPr>
          <w:p w14:paraId="23710E7F" w14:textId="77777777" w:rsidR="000E0C90" w:rsidRPr="007F48EB" w:rsidRDefault="000E0C90" w:rsidP="00B7274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F48EB">
              <w:rPr>
                <w:rFonts w:ascii="Angsana New" w:hAnsi="Angsana New" w:hint="cs"/>
                <w:sz w:val="28"/>
                <w:szCs w:val="28"/>
                <w:cs/>
              </w:rPr>
              <w:t xml:space="preserve">   การเปลี่ยนแปลงในมูลค่ายุติธรรม</w:t>
            </w:r>
          </w:p>
        </w:tc>
        <w:tc>
          <w:tcPr>
            <w:tcW w:w="1080" w:type="dxa"/>
            <w:vAlign w:val="bottom"/>
          </w:tcPr>
          <w:p w14:paraId="6BE59EE8" w14:textId="77777777" w:rsidR="000E0C90" w:rsidRPr="007F48EB" w:rsidRDefault="000E0C90" w:rsidP="00B7274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2DAF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630E2157" w14:textId="77777777" w:rsidR="000E0C90" w:rsidRPr="007F48EB" w:rsidRDefault="000E0C90" w:rsidP="00B7274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3021F893" w14:textId="77777777" w:rsidR="000E0C90" w:rsidRPr="00B72740" w:rsidRDefault="000E0C90" w:rsidP="00E67AC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7274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249DD72" w14:textId="77777777" w:rsidR="000E0C90" w:rsidRPr="007F48EB" w:rsidRDefault="000E0C90" w:rsidP="00B7274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6C1212E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3A228F1E" w14:textId="77777777" w:rsidR="000E0C90" w:rsidRPr="007F48EB" w:rsidRDefault="000E0C90" w:rsidP="00B7274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3" w:type="dxa"/>
          </w:tcPr>
          <w:p w14:paraId="5AD94E95" w14:textId="77777777" w:rsidR="000E0C90" w:rsidRPr="00B72740" w:rsidRDefault="000E0C90" w:rsidP="00E67ACE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7274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DA89E6B" w14:textId="77777777" w:rsidR="000E0C90" w:rsidRPr="007F48EB" w:rsidRDefault="000E0C90" w:rsidP="00B7274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8D2451E" w14:textId="77777777" w:rsidR="000E0C90" w:rsidRPr="007F48EB" w:rsidRDefault="000E0C90" w:rsidP="00B7274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100</w:t>
            </w:r>
          </w:p>
        </w:tc>
      </w:tr>
      <w:tr w:rsidR="000E0C90" w:rsidRPr="007F48EB" w14:paraId="7B8E8359" w14:textId="77777777" w:rsidTr="000E0C90">
        <w:tc>
          <w:tcPr>
            <w:tcW w:w="3240" w:type="dxa"/>
            <w:shd w:val="clear" w:color="auto" w:fill="auto"/>
          </w:tcPr>
          <w:p w14:paraId="43342705" w14:textId="77777777" w:rsidR="000E0C90" w:rsidRPr="007F48EB" w:rsidRDefault="000E0C90" w:rsidP="00B7274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F48EB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vAlign w:val="bottom"/>
          </w:tcPr>
          <w:p w14:paraId="52DA8392" w14:textId="77777777" w:rsidR="000E0C90" w:rsidRPr="007F48EB" w:rsidRDefault="000E0C90" w:rsidP="00B7274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3F661FD" w14:textId="77777777" w:rsidR="000E0C90" w:rsidRPr="007F48EB" w:rsidRDefault="000E0C90" w:rsidP="00B7274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E19FA9B" w14:textId="77777777" w:rsidR="000E0C90" w:rsidRPr="007F48EB" w:rsidRDefault="000E0C90" w:rsidP="00B7274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5AFE208" w14:textId="77777777" w:rsidR="000E0C90" w:rsidRPr="007F48EB" w:rsidRDefault="000E0C90" w:rsidP="00B7274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77EF897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D138EB9" w14:textId="77777777" w:rsidR="000E0C90" w:rsidRPr="007F48EB" w:rsidRDefault="000E0C90" w:rsidP="00B7274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3" w:type="dxa"/>
          </w:tcPr>
          <w:p w14:paraId="22572F31" w14:textId="77777777" w:rsidR="000E0C90" w:rsidRPr="007F48EB" w:rsidRDefault="000E0C90" w:rsidP="00B7274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5BA3881" w14:textId="77777777" w:rsidR="000E0C90" w:rsidRPr="007F48EB" w:rsidRDefault="000E0C90" w:rsidP="00B7274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4166E33" w14:textId="77777777" w:rsidR="000E0C90" w:rsidRPr="007F48EB" w:rsidRDefault="000E0C90" w:rsidP="00B7274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E0C90" w:rsidRPr="007F48EB" w14:paraId="19E39FCF" w14:textId="77777777" w:rsidTr="000E0C90">
        <w:tc>
          <w:tcPr>
            <w:tcW w:w="3240" w:type="dxa"/>
            <w:shd w:val="clear" w:color="auto" w:fill="auto"/>
          </w:tcPr>
          <w:p w14:paraId="2551F1F5" w14:textId="37989060" w:rsidR="000E0C90" w:rsidRPr="007F48EB" w:rsidRDefault="000E0C90" w:rsidP="00E67A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F48EB">
              <w:rPr>
                <w:rFonts w:ascii="Angsana New" w:hAnsi="Angsana New" w:hint="cs"/>
                <w:sz w:val="28"/>
                <w:szCs w:val="28"/>
                <w:cs/>
              </w:rPr>
              <w:t xml:space="preserve">   การเปลี่ยนแปลงในมูลค่ายุติธรรม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1080" w:type="dxa"/>
            <w:vAlign w:val="bottom"/>
          </w:tcPr>
          <w:p w14:paraId="6FFD59BA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62</w:t>
            </w:r>
          </w:p>
        </w:tc>
        <w:tc>
          <w:tcPr>
            <w:tcW w:w="270" w:type="dxa"/>
            <w:vAlign w:val="bottom"/>
          </w:tcPr>
          <w:p w14:paraId="65683705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6A139DCB" w14:textId="77777777" w:rsidR="000E0C90" w:rsidRPr="00B72740" w:rsidRDefault="000E0C90" w:rsidP="00E67AC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7274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D9972EE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2DAC371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23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D889B9F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3" w:type="dxa"/>
            <w:vAlign w:val="bottom"/>
          </w:tcPr>
          <w:p w14:paraId="6CC6E6DE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(11)</w:t>
            </w:r>
          </w:p>
        </w:tc>
        <w:tc>
          <w:tcPr>
            <w:tcW w:w="270" w:type="dxa"/>
            <w:vAlign w:val="bottom"/>
          </w:tcPr>
          <w:p w14:paraId="2593D720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3B09F7F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E82DAF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</w:tr>
      <w:tr w:rsidR="000E0C90" w:rsidRPr="007F48EB" w14:paraId="1F37495F" w14:textId="77777777" w:rsidTr="000E0C90">
        <w:tc>
          <w:tcPr>
            <w:tcW w:w="3240" w:type="dxa"/>
            <w:shd w:val="clear" w:color="auto" w:fill="auto"/>
          </w:tcPr>
          <w:p w14:paraId="4C76856A" w14:textId="77777777" w:rsidR="000E0C90" w:rsidRPr="007F48EB" w:rsidRDefault="000E0C90" w:rsidP="00E67ACE">
            <w:pPr>
              <w:rPr>
                <w:rFonts w:ascii="Angsana New" w:hAnsi="Angsana New"/>
                <w:sz w:val="28"/>
                <w:szCs w:val="28"/>
              </w:rPr>
            </w:pPr>
            <w:r w:rsidRPr="007F48EB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79E91CB4" w14:textId="77777777" w:rsidR="000E0C90" w:rsidRDefault="000E0C90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10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48EB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F48EB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7F48EB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  <w:r w:rsidRPr="003027B8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(</w:t>
            </w:r>
            <w:r w:rsidRPr="00CC5A41">
              <w:rPr>
                <w:rFonts w:ascii="Angsana New" w:hAnsi="Angsana New"/>
                <w:i/>
                <w:iCs/>
                <w:sz w:val="28"/>
                <w:szCs w:val="28"/>
              </w:rPr>
              <w:t>2562</w:t>
            </w:r>
            <w:r w:rsidRPr="003027B8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: </w:t>
            </w:r>
            <w:r w:rsidRPr="003027B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เงินลงทุนเผื่อขาย</w:t>
            </w:r>
            <w:r w:rsidRPr="003027B8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  <w:p w14:paraId="7EFF267D" w14:textId="77777777" w:rsidR="000E0C90" w:rsidRPr="007F48EB" w:rsidRDefault="000E0C90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10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Pr="000B7072">
              <w:rPr>
                <w:rFonts w:asciiTheme="majorBidi" w:hAnsiTheme="majorBidi" w:hint="cs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080" w:type="dxa"/>
            <w:vAlign w:val="bottom"/>
          </w:tcPr>
          <w:p w14:paraId="1AA21FDB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8ACC3C3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6DEFA4F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5A41">
              <w:rPr>
                <w:rFonts w:ascii="Angsana New" w:hAnsi="Angsana New" w:hint="cs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270" w:type="dxa"/>
            <w:vAlign w:val="bottom"/>
          </w:tcPr>
          <w:p w14:paraId="6335AD2C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D415038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DAF4903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3" w:type="dxa"/>
            <w:vAlign w:val="bottom"/>
          </w:tcPr>
          <w:p w14:paraId="7890DBAB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68481865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0DCBC79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</w:tr>
      <w:tr w:rsidR="000E0C90" w:rsidRPr="007F48EB" w14:paraId="174588A3" w14:textId="77777777" w:rsidTr="000E0C90">
        <w:tc>
          <w:tcPr>
            <w:tcW w:w="3240" w:type="dxa"/>
            <w:shd w:val="clear" w:color="auto" w:fill="auto"/>
          </w:tcPr>
          <w:p w14:paraId="27068C11" w14:textId="77777777" w:rsidR="000E0C90" w:rsidRPr="007F48EB" w:rsidRDefault="000E0C90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F96D8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270" w:type="dxa"/>
            <w:vAlign w:val="bottom"/>
          </w:tcPr>
          <w:p w14:paraId="650AAAFE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4EB9E6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  <w:vAlign w:val="bottom"/>
          </w:tcPr>
          <w:p w14:paraId="183E8E6A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EA3487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DEDE579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894946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FCCAEA3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54837F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</w:tr>
      <w:tr w:rsidR="000E0C90" w:rsidRPr="000B7072" w14:paraId="03797592" w14:textId="77777777" w:rsidTr="000E0C90">
        <w:trPr>
          <w:trHeight w:val="53"/>
        </w:trPr>
        <w:tc>
          <w:tcPr>
            <w:tcW w:w="3240" w:type="dxa"/>
            <w:shd w:val="clear" w:color="auto" w:fill="auto"/>
          </w:tcPr>
          <w:p w14:paraId="6197A576" w14:textId="77777777" w:rsidR="000E0C90" w:rsidRPr="000B7072" w:rsidRDefault="000E0C90" w:rsidP="000B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0" w:lineRule="atLeast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06762DD" w14:textId="77777777" w:rsidR="000E0C90" w:rsidRPr="000B7072" w:rsidRDefault="000E0C90" w:rsidP="000B7072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left="-79" w:right="-10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9487CEC" w14:textId="77777777" w:rsidR="000E0C90" w:rsidRPr="000B7072" w:rsidRDefault="000E0C90" w:rsidP="000B7072">
            <w:pPr>
              <w:pStyle w:val="acctfourfigures"/>
              <w:tabs>
                <w:tab w:val="clear" w:pos="765"/>
                <w:tab w:val="decimal" w:pos="691"/>
              </w:tabs>
              <w:spacing w:line="0" w:lineRule="atLeast"/>
              <w:ind w:left="-79" w:right="-10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CED2BE6" w14:textId="77777777" w:rsidR="000E0C90" w:rsidRPr="000B7072" w:rsidRDefault="000E0C90" w:rsidP="000B7072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left="-79" w:right="-10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1B9D8F0" w14:textId="77777777" w:rsidR="000E0C90" w:rsidRPr="000B7072" w:rsidRDefault="000E0C90" w:rsidP="000B7072">
            <w:pPr>
              <w:pStyle w:val="acctfourfigures"/>
              <w:tabs>
                <w:tab w:val="clear" w:pos="765"/>
                <w:tab w:val="decimal" w:pos="691"/>
              </w:tabs>
              <w:spacing w:line="0" w:lineRule="atLeast"/>
              <w:ind w:left="-79" w:right="-10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1C46CD9" w14:textId="77777777" w:rsidR="000E0C90" w:rsidRPr="000B7072" w:rsidRDefault="000E0C90" w:rsidP="000B7072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left="-79" w:right="-10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67906578" w14:textId="77777777" w:rsidR="000E0C90" w:rsidRPr="000B7072" w:rsidRDefault="000E0C90" w:rsidP="000B7072">
            <w:pPr>
              <w:pStyle w:val="acctfourfigures"/>
              <w:tabs>
                <w:tab w:val="clear" w:pos="765"/>
                <w:tab w:val="decimal" w:pos="691"/>
              </w:tabs>
              <w:spacing w:line="0" w:lineRule="atLeast"/>
              <w:ind w:left="-79" w:right="-10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</w:tcPr>
          <w:p w14:paraId="2991A5FB" w14:textId="77777777" w:rsidR="000E0C90" w:rsidRPr="000B7072" w:rsidRDefault="000E0C90" w:rsidP="000B7072">
            <w:pPr>
              <w:pStyle w:val="acctfourfigures"/>
              <w:tabs>
                <w:tab w:val="clear" w:pos="765"/>
                <w:tab w:val="decimal" w:pos="691"/>
              </w:tabs>
              <w:spacing w:line="0" w:lineRule="atLeast"/>
              <w:ind w:left="-79" w:right="-10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399628D" w14:textId="77777777" w:rsidR="000E0C90" w:rsidRPr="000B7072" w:rsidRDefault="000E0C90" w:rsidP="000B7072">
            <w:pPr>
              <w:pStyle w:val="acctfourfigures"/>
              <w:tabs>
                <w:tab w:val="clear" w:pos="765"/>
                <w:tab w:val="decimal" w:pos="691"/>
              </w:tabs>
              <w:spacing w:line="0" w:lineRule="atLeast"/>
              <w:ind w:left="-79" w:right="-10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E66A94B" w14:textId="77777777" w:rsidR="000E0C90" w:rsidRPr="000B7072" w:rsidRDefault="000E0C90" w:rsidP="000B7072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left="-79" w:right="-10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</w:tr>
      <w:tr w:rsidR="000E0C90" w:rsidRPr="007F48EB" w14:paraId="36B9F0E4" w14:textId="77777777" w:rsidTr="000E0C90">
        <w:tc>
          <w:tcPr>
            <w:tcW w:w="3240" w:type="dxa"/>
            <w:shd w:val="clear" w:color="auto" w:fill="auto"/>
          </w:tcPr>
          <w:p w14:paraId="65A014EA" w14:textId="77777777" w:rsidR="000E0C90" w:rsidRPr="007F48EB" w:rsidRDefault="000E0C90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  <w:r w:rsidRPr="00CC5A41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080" w:type="dxa"/>
            <w:vAlign w:val="bottom"/>
          </w:tcPr>
          <w:p w14:paraId="7FB09663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486458F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E274084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2E2B8F4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EDE60E7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43845DA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3" w:type="dxa"/>
          </w:tcPr>
          <w:p w14:paraId="1DDC7E0F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EDCD254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87DA1ED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0E0C90" w:rsidRPr="007F48EB" w14:paraId="2BB91C77" w14:textId="77777777" w:rsidTr="000E0C90">
        <w:tc>
          <w:tcPr>
            <w:tcW w:w="3240" w:type="dxa"/>
            <w:shd w:val="clear" w:color="auto" w:fill="auto"/>
          </w:tcPr>
          <w:p w14:paraId="165B34F8" w14:textId="77777777" w:rsidR="000E0C90" w:rsidRPr="007F48EB" w:rsidRDefault="000E0C90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F48EB">
              <w:rPr>
                <w:rFonts w:asciiTheme="majorBidi" w:hAnsi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1501CDB3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13D1BC1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05E78C8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34C56F0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2B02911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B243450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3" w:type="dxa"/>
          </w:tcPr>
          <w:p w14:paraId="76F7B14F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75A2926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8E95D9C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E0C90" w:rsidRPr="007F48EB" w14:paraId="32478207" w14:textId="77777777" w:rsidTr="000E0C90">
        <w:tc>
          <w:tcPr>
            <w:tcW w:w="3240" w:type="dxa"/>
            <w:shd w:val="clear" w:color="auto" w:fill="auto"/>
          </w:tcPr>
          <w:p w14:paraId="7785BF31" w14:textId="77777777" w:rsidR="000E0C90" w:rsidRPr="007F48EB" w:rsidRDefault="000E0C90" w:rsidP="00E67A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F48EB">
              <w:rPr>
                <w:rFonts w:ascii="Angsana New" w:hAnsi="Angsana New" w:hint="cs"/>
                <w:sz w:val="28"/>
                <w:szCs w:val="28"/>
                <w:cs/>
              </w:rPr>
              <w:t xml:space="preserve">   การเปลี่ยนแปลงในมูลค่ายุติธรรม</w:t>
            </w:r>
          </w:p>
        </w:tc>
        <w:tc>
          <w:tcPr>
            <w:tcW w:w="1080" w:type="dxa"/>
            <w:vAlign w:val="bottom"/>
          </w:tcPr>
          <w:p w14:paraId="0EC5F8D5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2DAF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5BE7C743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5D444E8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B6463E1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5588248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8AF24D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3" w:type="dxa"/>
          </w:tcPr>
          <w:p w14:paraId="707E4E69" w14:textId="77777777" w:rsidR="000E0C90" w:rsidRPr="00B72740" w:rsidRDefault="000E0C90" w:rsidP="00E67ACE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7274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892F533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8D58475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2DAF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</w:tr>
      <w:tr w:rsidR="000E0C90" w:rsidRPr="007F48EB" w14:paraId="41656DB5" w14:textId="77777777" w:rsidTr="000E0C90">
        <w:tc>
          <w:tcPr>
            <w:tcW w:w="3240" w:type="dxa"/>
            <w:shd w:val="clear" w:color="auto" w:fill="auto"/>
          </w:tcPr>
          <w:p w14:paraId="7C541464" w14:textId="77777777" w:rsidR="000E0C90" w:rsidRPr="007F48EB" w:rsidRDefault="000E0C90" w:rsidP="00E67A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F48EB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vAlign w:val="bottom"/>
          </w:tcPr>
          <w:p w14:paraId="36E62577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6380CD0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F506573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340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A50B71B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58D67D7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CD58591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3" w:type="dxa"/>
            <w:vAlign w:val="bottom"/>
          </w:tcPr>
          <w:p w14:paraId="7671B2B6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2E1E250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EB3C3A5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E0C90" w:rsidRPr="007F48EB" w14:paraId="3F596100" w14:textId="77777777" w:rsidTr="000E0C90">
        <w:tc>
          <w:tcPr>
            <w:tcW w:w="3240" w:type="dxa"/>
            <w:shd w:val="clear" w:color="auto" w:fill="auto"/>
          </w:tcPr>
          <w:p w14:paraId="6B2E7E49" w14:textId="77777777" w:rsidR="000E0C90" w:rsidRPr="007F48EB" w:rsidRDefault="000E0C90" w:rsidP="00E67A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F48EB">
              <w:rPr>
                <w:rFonts w:ascii="Angsana New" w:hAnsi="Angsana New" w:hint="cs"/>
                <w:sz w:val="28"/>
                <w:szCs w:val="28"/>
                <w:cs/>
              </w:rPr>
              <w:t xml:space="preserve">   การเปลี่ยนแปลงในมูลค่ายุติธรรม</w:t>
            </w:r>
          </w:p>
        </w:tc>
        <w:tc>
          <w:tcPr>
            <w:tcW w:w="1080" w:type="dxa"/>
            <w:vAlign w:val="bottom"/>
          </w:tcPr>
          <w:p w14:paraId="7A7DC5EB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270" w:type="dxa"/>
            <w:vAlign w:val="bottom"/>
          </w:tcPr>
          <w:p w14:paraId="461ED191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75A71A2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3C6120B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0AF00B1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BA7832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3" w:type="dxa"/>
            <w:vAlign w:val="bottom"/>
          </w:tcPr>
          <w:p w14:paraId="00A1CD3E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5A4B640B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949CD65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62</w:t>
            </w:r>
          </w:p>
        </w:tc>
      </w:tr>
      <w:tr w:rsidR="000E0C90" w:rsidRPr="007F48EB" w14:paraId="02E7ED0F" w14:textId="77777777" w:rsidTr="000E0C90">
        <w:tc>
          <w:tcPr>
            <w:tcW w:w="3240" w:type="dxa"/>
            <w:shd w:val="clear" w:color="auto" w:fill="auto"/>
          </w:tcPr>
          <w:p w14:paraId="62EB1783" w14:textId="77777777" w:rsidR="000E0C90" w:rsidRPr="003027B8" w:rsidRDefault="000E0C90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 w:rsidRPr="003027B8">
              <w:rPr>
                <w:rFonts w:ascii="Angsana New" w:hAnsi="Angsana New" w:hint="cs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080" w:type="dxa"/>
            <w:vAlign w:val="bottom"/>
          </w:tcPr>
          <w:p w14:paraId="2E28EFB3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38077C5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27FC74A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340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B0D2C24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36314C7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B20FCDE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3" w:type="dxa"/>
            <w:vAlign w:val="bottom"/>
          </w:tcPr>
          <w:p w14:paraId="6B91C409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21A82FB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E1FBECF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E0C90" w:rsidRPr="007F48EB" w14:paraId="7E9B0B51" w14:textId="77777777" w:rsidTr="000E0C90">
        <w:tc>
          <w:tcPr>
            <w:tcW w:w="3240" w:type="dxa"/>
            <w:shd w:val="clear" w:color="auto" w:fill="auto"/>
          </w:tcPr>
          <w:p w14:paraId="167E1478" w14:textId="77777777" w:rsidR="000E0C90" w:rsidRPr="007F48EB" w:rsidRDefault="000E0C90" w:rsidP="00E67A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F48EB">
              <w:rPr>
                <w:rFonts w:ascii="Angsana New" w:hAnsi="Angsana New" w:hint="cs"/>
                <w:sz w:val="28"/>
                <w:szCs w:val="28"/>
                <w:cs/>
              </w:rPr>
              <w:t xml:space="preserve">   การเปลี่ยนแปลงในมูลค่ายุติธรรม</w:t>
            </w:r>
          </w:p>
        </w:tc>
        <w:tc>
          <w:tcPr>
            <w:tcW w:w="1080" w:type="dxa"/>
            <w:vAlign w:val="bottom"/>
          </w:tcPr>
          <w:p w14:paraId="2FC8217F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55</w:t>
            </w:r>
          </w:p>
        </w:tc>
        <w:tc>
          <w:tcPr>
            <w:tcW w:w="270" w:type="dxa"/>
            <w:vAlign w:val="bottom"/>
          </w:tcPr>
          <w:p w14:paraId="2BB9CECB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23F0A6E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77FD8C8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EAC3AB0" w14:textId="77777777" w:rsidR="000E0C90" w:rsidRPr="003027B8" w:rsidRDefault="000E0C90" w:rsidP="00E67ACE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27B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  <w:r w:rsidRPr="003027B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0543718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3" w:type="dxa"/>
          </w:tcPr>
          <w:p w14:paraId="49D286A9" w14:textId="77777777" w:rsidR="000E0C90" w:rsidRPr="00B72740" w:rsidRDefault="000E0C90" w:rsidP="00E67ACE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7274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C84CD4C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DC4B685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E0C90" w:rsidRPr="007F48EB" w14:paraId="7A250196" w14:textId="77777777" w:rsidTr="000E0C90">
        <w:tc>
          <w:tcPr>
            <w:tcW w:w="3240" w:type="dxa"/>
            <w:shd w:val="clear" w:color="auto" w:fill="auto"/>
          </w:tcPr>
          <w:p w14:paraId="1D0E1E23" w14:textId="77777777" w:rsidR="000E0C90" w:rsidRPr="007F48EB" w:rsidRDefault="000E0C90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1FA8B7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31984E78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073134" w14:textId="77777777" w:rsidR="000E0C90" w:rsidRPr="00E67ACE" w:rsidRDefault="000E0C90" w:rsidP="00E67AC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67AC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DF7690A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5739C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5B0EC62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6934BB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4218CE90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941FA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</w:t>
            </w:r>
          </w:p>
        </w:tc>
      </w:tr>
      <w:tr w:rsidR="000E0C90" w:rsidRPr="00C13882" w14:paraId="78DBFCB1" w14:textId="77777777" w:rsidTr="000E0C90">
        <w:trPr>
          <w:tblHeader/>
        </w:trPr>
        <w:tc>
          <w:tcPr>
            <w:tcW w:w="3240" w:type="dxa"/>
          </w:tcPr>
          <w:p w14:paraId="78BADBAA" w14:textId="77777777" w:rsidR="000E0C90" w:rsidRPr="00C13882" w:rsidRDefault="000E0C90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3" w:type="dxa"/>
            <w:gridSpan w:val="9"/>
          </w:tcPr>
          <w:p w14:paraId="4E283DE9" w14:textId="77777777" w:rsidR="000E0C90" w:rsidRPr="00C13882" w:rsidRDefault="000E0C90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8E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0C90" w:rsidRPr="00C13882" w14:paraId="6196B885" w14:textId="77777777" w:rsidTr="000E0C90">
        <w:trPr>
          <w:tblHeader/>
        </w:trPr>
        <w:tc>
          <w:tcPr>
            <w:tcW w:w="3240" w:type="dxa"/>
          </w:tcPr>
          <w:p w14:paraId="2A7A0578" w14:textId="77777777" w:rsidR="000E0C90" w:rsidRPr="00C13882" w:rsidRDefault="000E0C90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13882" w:rsidDel="00D54C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2EBC380E" w14:textId="77777777" w:rsidR="000E0C90" w:rsidRPr="00C13882" w:rsidRDefault="000E0C90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  <w:highlight w:val="black"/>
              </w:rPr>
            </w:pPr>
          </w:p>
        </w:tc>
        <w:tc>
          <w:tcPr>
            <w:tcW w:w="270" w:type="dxa"/>
          </w:tcPr>
          <w:p w14:paraId="05BF46BC" w14:textId="77777777" w:rsidR="000E0C90" w:rsidRPr="00C13882" w:rsidRDefault="000E0C90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  <w:highlight w:val="black"/>
              </w:rPr>
            </w:pPr>
          </w:p>
        </w:tc>
        <w:tc>
          <w:tcPr>
            <w:tcW w:w="3423" w:type="dxa"/>
            <w:gridSpan w:val="5"/>
            <w:tcBorders>
              <w:bottom w:val="single" w:sz="4" w:space="0" w:color="auto"/>
            </w:tcBorders>
          </w:tcPr>
          <w:p w14:paraId="16093F04" w14:textId="77777777" w:rsidR="000E0C90" w:rsidRPr="00C13882" w:rsidRDefault="000E0C90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38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บันทึกเป็น(รายจ่าย) </w:t>
            </w:r>
            <w:r w:rsidRPr="00C1388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C138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7BC33013" w14:textId="77777777" w:rsidR="000E0C90" w:rsidRPr="00C13882" w:rsidRDefault="000E0C90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184EE1" w14:textId="77777777" w:rsidR="000E0C90" w:rsidRPr="00C13882" w:rsidRDefault="000E0C90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0C90" w:rsidRPr="00C13882" w14:paraId="74D7AC37" w14:textId="77777777" w:rsidTr="000E0C90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6E31BBA7" w14:textId="77777777" w:rsidR="000E0C90" w:rsidRPr="00C13882" w:rsidRDefault="000E0C90" w:rsidP="00E67ACE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  <w:p w14:paraId="04F8E0BF" w14:textId="77777777" w:rsidR="000E0C90" w:rsidRPr="00C13882" w:rsidRDefault="000E0C90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C13882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5DA676AA" w14:textId="77777777" w:rsidR="000E0C90" w:rsidRPr="00C13882" w:rsidRDefault="000E0C90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38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562351AA" w14:textId="77777777" w:rsidR="000E0C90" w:rsidRPr="00C13882" w:rsidRDefault="000E0C90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138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138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2400D4E8" w14:textId="77777777" w:rsidR="000E0C90" w:rsidRPr="00C13882" w:rsidRDefault="000E0C90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EF47C35" w14:textId="77777777" w:rsidR="000E0C90" w:rsidRPr="00C13882" w:rsidRDefault="000E0C90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270" w:type="dxa"/>
            <w:vAlign w:val="bottom"/>
          </w:tcPr>
          <w:p w14:paraId="144DD260" w14:textId="77777777" w:rsidR="000E0C90" w:rsidRPr="00C13882" w:rsidRDefault="000E0C90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88C6D8B" w14:textId="77777777" w:rsidR="000E0C90" w:rsidRPr="00C13882" w:rsidRDefault="000E0C90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3882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0E53179C" w14:textId="77777777" w:rsidR="000E0C90" w:rsidRPr="00C13882" w:rsidRDefault="000E0C90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24BD724C" w14:textId="77777777" w:rsidR="000E0C90" w:rsidRPr="00C13882" w:rsidRDefault="000E0C90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3882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12D6910C" w14:textId="77777777" w:rsidR="000E0C90" w:rsidRPr="00C13882" w:rsidRDefault="000E0C90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C873F1E" w14:textId="77777777" w:rsidR="000E0C90" w:rsidRPr="00C13882" w:rsidRDefault="000E0C90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38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7B8D3FDB" w14:textId="77777777" w:rsidR="000E0C90" w:rsidRPr="00C13882" w:rsidRDefault="000E0C90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138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138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0E0C90" w:rsidRPr="00C13882" w14:paraId="0DFC28EE" w14:textId="77777777" w:rsidTr="000E0C90">
        <w:trPr>
          <w:tblHeader/>
        </w:trPr>
        <w:tc>
          <w:tcPr>
            <w:tcW w:w="3240" w:type="dxa"/>
          </w:tcPr>
          <w:p w14:paraId="10F6BD55" w14:textId="77777777" w:rsidR="000E0C90" w:rsidRPr="00C13882" w:rsidRDefault="000E0C90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23" w:type="dxa"/>
            <w:gridSpan w:val="9"/>
          </w:tcPr>
          <w:p w14:paraId="3AA2AE0E" w14:textId="77777777" w:rsidR="000E0C90" w:rsidRPr="00C13882" w:rsidRDefault="000E0C90" w:rsidP="00E67ACE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138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0E0C90" w:rsidRPr="007F48EB" w14:paraId="3CDB9C15" w14:textId="77777777" w:rsidTr="000E0C90">
        <w:tc>
          <w:tcPr>
            <w:tcW w:w="3240" w:type="dxa"/>
            <w:shd w:val="clear" w:color="auto" w:fill="auto"/>
          </w:tcPr>
          <w:p w14:paraId="1DBADDC6" w14:textId="77777777" w:rsidR="000E0C90" w:rsidRPr="007F48EB" w:rsidRDefault="000E0C90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C5A41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80" w:type="dxa"/>
            <w:vAlign w:val="bottom"/>
          </w:tcPr>
          <w:p w14:paraId="736A303A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BC91330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BF1E47D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9D77744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A0715E4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CDF896B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03" w:type="dxa"/>
          </w:tcPr>
          <w:p w14:paraId="56A7B38C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A9FEE6D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48AD35E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0E0C90" w:rsidRPr="007F48EB" w14:paraId="2BF68D80" w14:textId="77777777" w:rsidTr="000E0C90">
        <w:tc>
          <w:tcPr>
            <w:tcW w:w="3240" w:type="dxa"/>
            <w:shd w:val="clear" w:color="auto" w:fill="auto"/>
          </w:tcPr>
          <w:p w14:paraId="4FFFB0CA" w14:textId="77777777" w:rsidR="000E0C90" w:rsidRPr="007F48EB" w:rsidRDefault="000E0C90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F48EB">
              <w:rPr>
                <w:rFonts w:asciiTheme="majorBidi" w:hAnsi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43392454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2339358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FA84EDE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6E66175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F35A8F0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89EB417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3" w:type="dxa"/>
          </w:tcPr>
          <w:p w14:paraId="1B6F92FA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2663246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5A37CC6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E0C90" w:rsidRPr="007F48EB" w14:paraId="192F3EA4" w14:textId="77777777" w:rsidTr="000E0C90">
        <w:tc>
          <w:tcPr>
            <w:tcW w:w="3240" w:type="dxa"/>
            <w:shd w:val="clear" w:color="auto" w:fill="auto"/>
          </w:tcPr>
          <w:p w14:paraId="2C9F2B9D" w14:textId="77777777" w:rsidR="000E0C90" w:rsidRPr="007F48EB" w:rsidRDefault="000E0C90" w:rsidP="00E67A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F48EB">
              <w:rPr>
                <w:rFonts w:ascii="Angsana New" w:hAnsi="Angsana New" w:hint="cs"/>
                <w:sz w:val="28"/>
                <w:szCs w:val="28"/>
                <w:cs/>
              </w:rPr>
              <w:t xml:space="preserve">   การเปลี่ยนแปลงในมูลค่ายุติธรรม</w:t>
            </w:r>
          </w:p>
        </w:tc>
        <w:tc>
          <w:tcPr>
            <w:tcW w:w="1080" w:type="dxa"/>
            <w:vAlign w:val="bottom"/>
          </w:tcPr>
          <w:p w14:paraId="794120E3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66</w:t>
            </w:r>
          </w:p>
        </w:tc>
        <w:tc>
          <w:tcPr>
            <w:tcW w:w="270" w:type="dxa"/>
            <w:vAlign w:val="bottom"/>
          </w:tcPr>
          <w:p w14:paraId="52979F92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1DD18EAA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B5AD572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6BB270B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4D5A66A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3" w:type="dxa"/>
          </w:tcPr>
          <w:p w14:paraId="535E0D0B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A274559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F9C45D1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66</w:t>
            </w:r>
          </w:p>
        </w:tc>
      </w:tr>
      <w:tr w:rsidR="000E0C90" w:rsidRPr="007F48EB" w14:paraId="132C29C2" w14:textId="77777777" w:rsidTr="000E0C90">
        <w:tc>
          <w:tcPr>
            <w:tcW w:w="3240" w:type="dxa"/>
            <w:shd w:val="clear" w:color="auto" w:fill="auto"/>
          </w:tcPr>
          <w:p w14:paraId="4482D9A4" w14:textId="77777777" w:rsidR="000E0C90" w:rsidRPr="007F48EB" w:rsidRDefault="000E0C90" w:rsidP="00E67A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F48EB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vAlign w:val="bottom"/>
          </w:tcPr>
          <w:p w14:paraId="5392607F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18CCF04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1EE8EFE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7F06524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C64D8C5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3DCBB01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3" w:type="dxa"/>
          </w:tcPr>
          <w:p w14:paraId="25FF1378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59AB0F8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A83F3C8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E0C90" w:rsidRPr="007F48EB" w14:paraId="00D90366" w14:textId="77777777" w:rsidTr="000E0C90">
        <w:tc>
          <w:tcPr>
            <w:tcW w:w="3240" w:type="dxa"/>
            <w:shd w:val="clear" w:color="auto" w:fill="auto"/>
          </w:tcPr>
          <w:p w14:paraId="204AB2BF" w14:textId="380B9B8F" w:rsidR="000E0C90" w:rsidRPr="007F48EB" w:rsidRDefault="000E0C90" w:rsidP="000E0C9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F48EB">
              <w:rPr>
                <w:rFonts w:ascii="Angsana New" w:hAnsi="Angsana New" w:hint="cs"/>
                <w:sz w:val="28"/>
                <w:szCs w:val="28"/>
                <w:cs/>
              </w:rPr>
              <w:t xml:space="preserve">   การเปลี่ยนแปลงในมูลค่ายุติธรรม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1080" w:type="dxa"/>
            <w:vAlign w:val="bottom"/>
          </w:tcPr>
          <w:p w14:paraId="6D51EF14" w14:textId="77777777" w:rsidR="000E0C90" w:rsidRPr="007F48EB" w:rsidRDefault="000E0C90" w:rsidP="000E0C9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32</w:t>
            </w:r>
          </w:p>
        </w:tc>
        <w:tc>
          <w:tcPr>
            <w:tcW w:w="270" w:type="dxa"/>
            <w:vAlign w:val="bottom"/>
          </w:tcPr>
          <w:p w14:paraId="7B4DC786" w14:textId="77777777" w:rsidR="000E0C90" w:rsidRPr="007F48EB" w:rsidRDefault="000E0C90" w:rsidP="000E0C9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71EC6A38" w14:textId="77777777" w:rsidR="000E0C90" w:rsidRPr="007F48EB" w:rsidRDefault="000E0C90" w:rsidP="000E0C9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5B3E101" w14:textId="77777777" w:rsidR="000E0C90" w:rsidRPr="007F48EB" w:rsidRDefault="000E0C90" w:rsidP="000E0C9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0CBA42D" w14:textId="77777777" w:rsidR="000E0C90" w:rsidRPr="007F48EB" w:rsidRDefault="000E0C90" w:rsidP="000E0C90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23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F6630C3" w14:textId="77777777" w:rsidR="000E0C90" w:rsidRPr="007F48EB" w:rsidRDefault="000E0C90" w:rsidP="000E0C9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3" w:type="dxa"/>
            <w:vAlign w:val="bottom"/>
          </w:tcPr>
          <w:p w14:paraId="5E695738" w14:textId="77777777" w:rsidR="000E0C90" w:rsidRPr="007F48EB" w:rsidRDefault="000E0C90" w:rsidP="000E0C90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Pr="00E82DAF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A43E9E5" w14:textId="77777777" w:rsidR="000E0C90" w:rsidRPr="007F48EB" w:rsidRDefault="000E0C90" w:rsidP="000E0C9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6A70B4E7" w14:textId="77777777" w:rsidR="000E0C90" w:rsidRPr="007F48EB" w:rsidRDefault="000E0C90" w:rsidP="000E0C9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E0C90" w:rsidRPr="007F48EB" w14:paraId="3F6DE73E" w14:textId="77777777" w:rsidTr="000E0C90">
        <w:tc>
          <w:tcPr>
            <w:tcW w:w="3240" w:type="dxa"/>
            <w:shd w:val="clear" w:color="auto" w:fill="auto"/>
          </w:tcPr>
          <w:p w14:paraId="20640EBD" w14:textId="77777777" w:rsidR="000E0C90" w:rsidRPr="007F48EB" w:rsidRDefault="000E0C90" w:rsidP="000B7072">
            <w:pPr>
              <w:rPr>
                <w:rFonts w:ascii="Angsana New" w:hAnsi="Angsana New"/>
                <w:sz w:val="28"/>
                <w:szCs w:val="28"/>
              </w:rPr>
            </w:pPr>
            <w:r w:rsidRPr="007F48EB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3996225B" w14:textId="77777777" w:rsidR="000E0C90" w:rsidRDefault="000E0C90" w:rsidP="000B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10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48EB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F48EB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7F48EB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  <w:r w:rsidRPr="003027B8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(</w:t>
            </w:r>
            <w:r w:rsidRPr="00CC5A41">
              <w:rPr>
                <w:rFonts w:ascii="Angsana New" w:hAnsi="Angsana New"/>
                <w:i/>
                <w:iCs/>
                <w:sz w:val="28"/>
                <w:szCs w:val="28"/>
              </w:rPr>
              <w:t>2562</w:t>
            </w:r>
            <w:r w:rsidRPr="003027B8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: </w:t>
            </w:r>
            <w:r w:rsidRPr="003027B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เงินลงทุนเผื่อขาย</w:t>
            </w:r>
            <w:r w:rsidRPr="003027B8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  <w:p w14:paraId="4FB0DD27" w14:textId="77777777" w:rsidR="000E0C90" w:rsidRPr="007F48EB" w:rsidRDefault="000E0C90" w:rsidP="000B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10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Pr="000B7072">
              <w:rPr>
                <w:rFonts w:asciiTheme="majorBidi" w:hAnsiTheme="majorBidi" w:hint="cs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080" w:type="dxa"/>
            <w:vAlign w:val="bottom"/>
          </w:tcPr>
          <w:p w14:paraId="41E80F44" w14:textId="77777777" w:rsidR="000E0C90" w:rsidRPr="007F48EB" w:rsidRDefault="000E0C90" w:rsidP="000B707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E9E7BF7" w14:textId="77777777" w:rsidR="000E0C90" w:rsidRPr="007F48EB" w:rsidRDefault="000E0C90" w:rsidP="000B7072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106B1E3" w14:textId="77777777" w:rsidR="000E0C90" w:rsidRPr="007F48EB" w:rsidRDefault="000E0C90" w:rsidP="000B707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2DAF">
              <w:rPr>
                <w:rFonts w:ascii="Angsana New" w:hAnsi="Angsana New" w:hint="cs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18E30E62" w14:textId="77777777" w:rsidR="000E0C90" w:rsidRPr="007F48EB" w:rsidRDefault="000E0C90" w:rsidP="000B7072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9AB92ED" w14:textId="77777777" w:rsidR="000E0C90" w:rsidRPr="007F48EB" w:rsidRDefault="000E0C90" w:rsidP="000B707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307952" w14:textId="77777777" w:rsidR="000E0C90" w:rsidRPr="007F48EB" w:rsidRDefault="000E0C90" w:rsidP="000B7072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3" w:type="dxa"/>
            <w:vAlign w:val="bottom"/>
          </w:tcPr>
          <w:p w14:paraId="2CAB15DB" w14:textId="77777777" w:rsidR="000E0C90" w:rsidRPr="007F48EB" w:rsidRDefault="000E0C90" w:rsidP="000B7072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3A724EF2" w14:textId="77777777" w:rsidR="000E0C90" w:rsidRPr="007F48EB" w:rsidRDefault="000E0C90" w:rsidP="000B7072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E4B7254" w14:textId="77777777" w:rsidR="000E0C90" w:rsidRPr="007F48EB" w:rsidRDefault="000E0C90" w:rsidP="000B707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2DAF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</w:p>
        </w:tc>
      </w:tr>
      <w:tr w:rsidR="000E0C90" w:rsidRPr="007F48EB" w14:paraId="514D731A" w14:textId="77777777" w:rsidTr="000E0C90">
        <w:tc>
          <w:tcPr>
            <w:tcW w:w="3240" w:type="dxa"/>
            <w:shd w:val="clear" w:color="auto" w:fill="auto"/>
          </w:tcPr>
          <w:p w14:paraId="764D107C" w14:textId="77777777" w:rsidR="000E0C90" w:rsidRPr="007F48EB" w:rsidRDefault="000E0C90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307A54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270" w:type="dxa"/>
            <w:vAlign w:val="bottom"/>
          </w:tcPr>
          <w:p w14:paraId="10D1C355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3F4D0C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82DAF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497BB5E7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FE3204" w14:textId="77777777" w:rsidR="000E0C90" w:rsidRPr="00B72740" w:rsidRDefault="000E0C90" w:rsidP="00E67ACE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7274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Pr="00CC5A4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</w:t>
            </w:r>
            <w:r w:rsidRPr="00B7274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7D187CA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531D08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B8DB523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6AFBE0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</w:t>
            </w:r>
          </w:p>
        </w:tc>
      </w:tr>
      <w:tr w:rsidR="000E0C90" w:rsidRPr="000B7072" w14:paraId="06C30291" w14:textId="77777777" w:rsidTr="000E0C90">
        <w:tc>
          <w:tcPr>
            <w:tcW w:w="3240" w:type="dxa"/>
            <w:shd w:val="clear" w:color="auto" w:fill="auto"/>
          </w:tcPr>
          <w:p w14:paraId="2345852A" w14:textId="77777777" w:rsidR="000E0C90" w:rsidRPr="000B7072" w:rsidRDefault="000E0C90" w:rsidP="000B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0" w:lineRule="atLeast"/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2E5ACD6" w14:textId="77777777" w:rsidR="000E0C90" w:rsidRPr="000B7072" w:rsidRDefault="000E0C90" w:rsidP="000B7072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left="-79"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0242FFC" w14:textId="77777777" w:rsidR="000E0C90" w:rsidRPr="000B7072" w:rsidRDefault="000E0C90" w:rsidP="000B7072">
            <w:pPr>
              <w:pStyle w:val="acctfourfigures"/>
              <w:tabs>
                <w:tab w:val="clear" w:pos="765"/>
                <w:tab w:val="decimal" w:pos="691"/>
              </w:tabs>
              <w:spacing w:line="0" w:lineRule="atLeast"/>
              <w:ind w:left="-79"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751B0C3" w14:textId="77777777" w:rsidR="000E0C90" w:rsidRPr="000B7072" w:rsidRDefault="000E0C90" w:rsidP="000B7072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left="-79"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3F70DFF" w14:textId="77777777" w:rsidR="000E0C90" w:rsidRPr="000B7072" w:rsidRDefault="000E0C90" w:rsidP="000B7072">
            <w:pPr>
              <w:pStyle w:val="acctfourfigures"/>
              <w:tabs>
                <w:tab w:val="clear" w:pos="765"/>
                <w:tab w:val="decimal" w:pos="691"/>
              </w:tabs>
              <w:spacing w:line="0" w:lineRule="atLeast"/>
              <w:ind w:left="-79"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7E0AB5A" w14:textId="77777777" w:rsidR="000E0C90" w:rsidRPr="000B7072" w:rsidRDefault="000E0C90" w:rsidP="000B7072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left="-79"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611A92FB" w14:textId="77777777" w:rsidR="000E0C90" w:rsidRPr="000B7072" w:rsidRDefault="000E0C90" w:rsidP="000B7072">
            <w:pPr>
              <w:pStyle w:val="acctfourfigures"/>
              <w:tabs>
                <w:tab w:val="clear" w:pos="765"/>
                <w:tab w:val="decimal" w:pos="691"/>
              </w:tabs>
              <w:spacing w:line="0" w:lineRule="atLeast"/>
              <w:ind w:left="-79"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</w:tcPr>
          <w:p w14:paraId="5385879E" w14:textId="77777777" w:rsidR="000E0C90" w:rsidRPr="000B7072" w:rsidRDefault="000E0C90" w:rsidP="000B7072">
            <w:pPr>
              <w:pStyle w:val="acctfourfigures"/>
              <w:tabs>
                <w:tab w:val="clear" w:pos="765"/>
                <w:tab w:val="decimal" w:pos="691"/>
              </w:tabs>
              <w:spacing w:line="0" w:lineRule="atLeast"/>
              <w:ind w:left="-79"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4B08979" w14:textId="77777777" w:rsidR="000E0C90" w:rsidRPr="000B7072" w:rsidRDefault="000E0C90" w:rsidP="000B7072">
            <w:pPr>
              <w:pStyle w:val="acctfourfigures"/>
              <w:tabs>
                <w:tab w:val="clear" w:pos="765"/>
                <w:tab w:val="decimal" w:pos="691"/>
              </w:tabs>
              <w:spacing w:line="0" w:lineRule="atLeast"/>
              <w:ind w:left="-79"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396AEF7" w14:textId="77777777" w:rsidR="000E0C90" w:rsidRPr="000B7072" w:rsidRDefault="000E0C90" w:rsidP="000B7072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left="-79"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0E0C90" w:rsidRPr="007F48EB" w14:paraId="6EF7C1E0" w14:textId="77777777" w:rsidTr="000E0C90">
        <w:tc>
          <w:tcPr>
            <w:tcW w:w="3240" w:type="dxa"/>
            <w:shd w:val="clear" w:color="auto" w:fill="auto"/>
          </w:tcPr>
          <w:p w14:paraId="02461712" w14:textId="77777777" w:rsidR="000E0C90" w:rsidRPr="007F48EB" w:rsidRDefault="000E0C90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  <w:r w:rsidRPr="00CC5A41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080" w:type="dxa"/>
            <w:vAlign w:val="bottom"/>
          </w:tcPr>
          <w:p w14:paraId="6BF18F6C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D182523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2556FC8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2AE0ABE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9DF18FB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ECE15B3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3" w:type="dxa"/>
          </w:tcPr>
          <w:p w14:paraId="63233690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8F1178A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420F22F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0E0C90" w:rsidRPr="007F48EB" w14:paraId="591235B6" w14:textId="77777777" w:rsidTr="000E0C90">
        <w:tc>
          <w:tcPr>
            <w:tcW w:w="3240" w:type="dxa"/>
            <w:shd w:val="clear" w:color="auto" w:fill="auto"/>
          </w:tcPr>
          <w:p w14:paraId="31D58F2F" w14:textId="77777777" w:rsidR="000E0C90" w:rsidRPr="007F48EB" w:rsidRDefault="000E0C90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F48EB">
              <w:rPr>
                <w:rFonts w:asciiTheme="majorBidi" w:hAnsi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5FAA92E3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DD1FF88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C44E1EA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99BC239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776D40E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4B204A4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3" w:type="dxa"/>
          </w:tcPr>
          <w:p w14:paraId="3C68BC1A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90517F3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3748B55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E0C90" w:rsidRPr="007F48EB" w14:paraId="675EE2DE" w14:textId="77777777" w:rsidTr="000E0C90">
        <w:tc>
          <w:tcPr>
            <w:tcW w:w="3240" w:type="dxa"/>
            <w:shd w:val="clear" w:color="auto" w:fill="auto"/>
          </w:tcPr>
          <w:p w14:paraId="2AA36E72" w14:textId="77777777" w:rsidR="000E0C90" w:rsidRPr="007F48EB" w:rsidRDefault="000E0C90" w:rsidP="00E67A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F48EB">
              <w:rPr>
                <w:rFonts w:ascii="Angsana New" w:hAnsi="Angsana New" w:hint="cs"/>
                <w:sz w:val="28"/>
                <w:szCs w:val="28"/>
                <w:cs/>
              </w:rPr>
              <w:t xml:space="preserve">   การเปลี่ยนแปลงในมูลค่ายุติธรรม</w:t>
            </w:r>
          </w:p>
        </w:tc>
        <w:tc>
          <w:tcPr>
            <w:tcW w:w="1080" w:type="dxa"/>
            <w:vAlign w:val="bottom"/>
          </w:tcPr>
          <w:p w14:paraId="17FE028F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66</w:t>
            </w:r>
          </w:p>
        </w:tc>
        <w:tc>
          <w:tcPr>
            <w:tcW w:w="270" w:type="dxa"/>
            <w:vAlign w:val="bottom"/>
          </w:tcPr>
          <w:p w14:paraId="06B4ECE3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65F07822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53DAEFB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A6EABF9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2C852AA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3" w:type="dxa"/>
          </w:tcPr>
          <w:p w14:paraId="1A180A1E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748E9E1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341336E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66</w:t>
            </w:r>
          </w:p>
        </w:tc>
      </w:tr>
      <w:tr w:rsidR="000E0C90" w:rsidRPr="007F48EB" w14:paraId="4B02A232" w14:textId="77777777" w:rsidTr="000E0C90">
        <w:tc>
          <w:tcPr>
            <w:tcW w:w="3240" w:type="dxa"/>
            <w:shd w:val="clear" w:color="auto" w:fill="auto"/>
          </w:tcPr>
          <w:p w14:paraId="3E324BAB" w14:textId="77777777" w:rsidR="000E0C90" w:rsidRPr="007F48EB" w:rsidRDefault="000E0C90" w:rsidP="00E67A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F48EB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vAlign w:val="bottom"/>
          </w:tcPr>
          <w:p w14:paraId="1BA41408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0A131F4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3061636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B8EF4C7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6514F76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8621B30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3" w:type="dxa"/>
          </w:tcPr>
          <w:p w14:paraId="76B9D88D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2B58A70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98CD636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E0C90" w:rsidRPr="007F48EB" w14:paraId="09EC3BA4" w14:textId="77777777" w:rsidTr="000E0C90">
        <w:tc>
          <w:tcPr>
            <w:tcW w:w="3240" w:type="dxa"/>
            <w:shd w:val="clear" w:color="auto" w:fill="auto"/>
          </w:tcPr>
          <w:p w14:paraId="3F152411" w14:textId="77777777" w:rsidR="000E0C90" w:rsidRPr="007F48EB" w:rsidRDefault="000E0C90" w:rsidP="00E67A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F48EB">
              <w:rPr>
                <w:rFonts w:ascii="Angsana New" w:hAnsi="Angsana New" w:hint="cs"/>
                <w:sz w:val="28"/>
                <w:szCs w:val="28"/>
                <w:cs/>
              </w:rPr>
              <w:t xml:space="preserve">   การเปลี่ยนแปลงในมูลค่ายุติธรรม</w:t>
            </w:r>
          </w:p>
        </w:tc>
        <w:tc>
          <w:tcPr>
            <w:tcW w:w="1080" w:type="dxa"/>
            <w:vAlign w:val="bottom"/>
          </w:tcPr>
          <w:p w14:paraId="37F99CFF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55</w:t>
            </w:r>
          </w:p>
        </w:tc>
        <w:tc>
          <w:tcPr>
            <w:tcW w:w="270" w:type="dxa"/>
            <w:vAlign w:val="bottom"/>
          </w:tcPr>
          <w:p w14:paraId="7E08B7E7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2F840DE2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8155F67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6F9FD7C" w14:textId="77777777" w:rsidR="000E0C90" w:rsidRPr="00B72740" w:rsidRDefault="000E0C90" w:rsidP="00E67ACE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2740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  <w:r w:rsidRPr="00B7274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F7E5CAF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3" w:type="dxa"/>
          </w:tcPr>
          <w:p w14:paraId="4DB668DC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9E19E1B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F7B5804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E0C90" w:rsidRPr="007F48EB" w14:paraId="34D5DEF4" w14:textId="77777777" w:rsidTr="000E0C90">
        <w:tc>
          <w:tcPr>
            <w:tcW w:w="3240" w:type="dxa"/>
            <w:shd w:val="clear" w:color="auto" w:fill="auto"/>
          </w:tcPr>
          <w:p w14:paraId="46B8C02B" w14:textId="77777777" w:rsidR="000E0C90" w:rsidRPr="003027B8" w:rsidRDefault="000E0C90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 w:rsidRPr="003027B8">
              <w:rPr>
                <w:rFonts w:ascii="Angsana New" w:hAnsi="Angsana New" w:hint="cs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080" w:type="dxa"/>
            <w:vAlign w:val="bottom"/>
          </w:tcPr>
          <w:p w14:paraId="7CD7AB1A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8CC053E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5F22504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582F047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B48CE3A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31C596A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3" w:type="dxa"/>
            <w:vAlign w:val="bottom"/>
          </w:tcPr>
          <w:p w14:paraId="219F2940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1FE4BE5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3B2939E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E0C90" w:rsidRPr="007F48EB" w14:paraId="5C449563" w14:textId="77777777" w:rsidTr="000E0C90">
        <w:tc>
          <w:tcPr>
            <w:tcW w:w="3240" w:type="dxa"/>
            <w:shd w:val="clear" w:color="auto" w:fill="auto"/>
          </w:tcPr>
          <w:p w14:paraId="0BD70638" w14:textId="77777777" w:rsidR="000E0C90" w:rsidRPr="007F48EB" w:rsidRDefault="000E0C90" w:rsidP="00E67A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F48EB">
              <w:rPr>
                <w:rFonts w:ascii="Angsana New" w:hAnsi="Angsana New" w:hint="cs"/>
                <w:sz w:val="28"/>
                <w:szCs w:val="28"/>
                <w:cs/>
              </w:rPr>
              <w:t xml:space="preserve">   การเปลี่ยนแปลงในมูลค่ายุติธรรม</w:t>
            </w:r>
          </w:p>
        </w:tc>
        <w:tc>
          <w:tcPr>
            <w:tcW w:w="1080" w:type="dxa"/>
            <w:vAlign w:val="bottom"/>
          </w:tcPr>
          <w:p w14:paraId="17F1A16E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32</w:t>
            </w:r>
          </w:p>
        </w:tc>
        <w:tc>
          <w:tcPr>
            <w:tcW w:w="270" w:type="dxa"/>
            <w:vAlign w:val="bottom"/>
          </w:tcPr>
          <w:p w14:paraId="2BCABA3A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1B56FE91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370BCB1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4703BF19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C6F207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3" w:type="dxa"/>
          </w:tcPr>
          <w:p w14:paraId="6C3FEF7A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BD2FBC0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810EC43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5A41">
              <w:rPr>
                <w:rFonts w:ascii="Angsana New" w:hAnsi="Angsana New"/>
                <w:sz w:val="28"/>
                <w:szCs w:val="28"/>
                <w:lang w:val="en-US" w:bidi="th-TH"/>
              </w:rPr>
              <w:t>32</w:t>
            </w:r>
          </w:p>
        </w:tc>
      </w:tr>
      <w:tr w:rsidR="000E0C90" w:rsidRPr="007F48EB" w14:paraId="17C70AE3" w14:textId="77777777" w:rsidTr="000E0C90">
        <w:tc>
          <w:tcPr>
            <w:tcW w:w="3240" w:type="dxa"/>
            <w:shd w:val="clear" w:color="auto" w:fill="auto"/>
          </w:tcPr>
          <w:p w14:paraId="4E23E901" w14:textId="77777777" w:rsidR="000E0C90" w:rsidRPr="007F48EB" w:rsidRDefault="000E0C90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A52F4E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70" w:type="dxa"/>
            <w:vAlign w:val="bottom"/>
          </w:tcPr>
          <w:p w14:paraId="4314711E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2446511" w14:textId="77777777" w:rsidR="000E0C90" w:rsidRPr="00E67ACE" w:rsidRDefault="000E0C90" w:rsidP="00E67AC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67AC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4E5F680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E3E41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A172578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14:paraId="15054EFA" w14:textId="77777777" w:rsidR="000E0C90" w:rsidRPr="00E67ACE" w:rsidRDefault="000E0C90" w:rsidP="00E67ACE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67AC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7B39342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24F491" w14:textId="77777777" w:rsidR="000E0C90" w:rsidRPr="007F48EB" w:rsidRDefault="000E0C90" w:rsidP="00E67A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</w:t>
            </w:r>
          </w:p>
        </w:tc>
      </w:tr>
    </w:tbl>
    <w:p w14:paraId="49F96062" w14:textId="77777777" w:rsidR="003027B8" w:rsidRDefault="003027B8" w:rsidP="002771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90"/>
        <w:jc w:val="thaiDistribute"/>
        <w:rPr>
          <w:rFonts w:ascii="Angsana New" w:hAnsi="Angsana New"/>
          <w:sz w:val="24"/>
          <w:szCs w:val="24"/>
        </w:rPr>
      </w:pPr>
    </w:p>
    <w:p w14:paraId="7EF37919" w14:textId="77777777" w:rsidR="002771FC" w:rsidRPr="005520FA" w:rsidRDefault="002771FC" w:rsidP="002771FC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5520FA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p w14:paraId="5D79AAB1" w14:textId="77777777" w:rsidR="002771FC" w:rsidRPr="00E8195F" w:rsidRDefault="002771FC" w:rsidP="002771FC">
      <w:pPr>
        <w:tabs>
          <w:tab w:val="left" w:pos="540"/>
        </w:tabs>
        <w:ind w:left="540"/>
        <w:rPr>
          <w:rFonts w:ascii="Angsana New" w:hAnsi="Angsana New"/>
          <w:i/>
          <w:iCs/>
          <w:color w:val="0000FF"/>
          <w:sz w:val="24"/>
          <w:szCs w:val="24"/>
          <w:highlight w:val="yellow"/>
        </w:rPr>
      </w:pPr>
    </w:p>
    <w:tbl>
      <w:tblPr>
        <w:tblW w:w="9099" w:type="dxa"/>
        <w:tblInd w:w="558" w:type="dxa"/>
        <w:tblLook w:val="01E0" w:firstRow="1" w:lastRow="1" w:firstColumn="1" w:lastColumn="1" w:noHBand="0" w:noVBand="0"/>
      </w:tblPr>
      <w:tblGrid>
        <w:gridCol w:w="4320"/>
        <w:gridCol w:w="990"/>
        <w:gridCol w:w="270"/>
        <w:gridCol w:w="990"/>
        <w:gridCol w:w="270"/>
        <w:gridCol w:w="990"/>
        <w:gridCol w:w="270"/>
        <w:gridCol w:w="999"/>
      </w:tblGrid>
      <w:tr w:rsidR="002771FC" w:rsidRPr="005520FA" w14:paraId="2D8ADBEF" w14:textId="77777777" w:rsidTr="00BE112A">
        <w:tc>
          <w:tcPr>
            <w:tcW w:w="4320" w:type="dxa"/>
          </w:tcPr>
          <w:p w14:paraId="1F9636D3" w14:textId="77777777" w:rsidR="002771FC" w:rsidRPr="005520FA" w:rsidRDefault="002771FC" w:rsidP="00BE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0C1ED0E" w14:textId="77777777" w:rsidR="002771FC" w:rsidRPr="005520FA" w:rsidRDefault="002771FC" w:rsidP="00BE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520F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B018F7" w14:textId="77777777" w:rsidR="002771FC" w:rsidRPr="005520FA" w:rsidRDefault="002771FC" w:rsidP="00BE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9" w:type="dxa"/>
            <w:gridSpan w:val="3"/>
          </w:tcPr>
          <w:p w14:paraId="20BA7E45" w14:textId="77777777" w:rsidR="002771FC" w:rsidRPr="005520FA" w:rsidRDefault="002771FC" w:rsidP="00BE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520F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6670" w:rsidRPr="005520FA" w14:paraId="6752231A" w14:textId="77777777" w:rsidTr="00BE112A">
        <w:tc>
          <w:tcPr>
            <w:tcW w:w="4320" w:type="dxa"/>
          </w:tcPr>
          <w:p w14:paraId="43242283" w14:textId="77777777" w:rsidR="00066670" w:rsidRPr="005520FA" w:rsidRDefault="00066670" w:rsidP="0006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C4CC864" w14:textId="77777777" w:rsidR="00066670" w:rsidRPr="005520FA" w:rsidRDefault="00CC5A41" w:rsidP="0006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8B08524" w14:textId="77777777" w:rsidR="00066670" w:rsidRPr="005520FA" w:rsidRDefault="00066670" w:rsidP="0006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6F05D43" w14:textId="77777777" w:rsidR="00066670" w:rsidRPr="005520FA" w:rsidRDefault="00CC5A41" w:rsidP="0006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E36D377" w14:textId="77777777" w:rsidR="00066670" w:rsidRPr="005520FA" w:rsidRDefault="00066670" w:rsidP="0006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85B6D73" w14:textId="77777777" w:rsidR="00066670" w:rsidRPr="005520FA" w:rsidRDefault="00CC5A41" w:rsidP="0006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68299F1" w14:textId="77777777" w:rsidR="00066670" w:rsidRPr="005520FA" w:rsidRDefault="00066670" w:rsidP="0006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9" w:type="dxa"/>
          </w:tcPr>
          <w:p w14:paraId="5B5858C3" w14:textId="77777777" w:rsidR="00066670" w:rsidRPr="005520FA" w:rsidRDefault="00CC5A41" w:rsidP="0006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4361DA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CC5A41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</w:tr>
      <w:tr w:rsidR="002771FC" w:rsidRPr="005520FA" w14:paraId="1BB7831A" w14:textId="77777777" w:rsidTr="00BE112A">
        <w:tc>
          <w:tcPr>
            <w:tcW w:w="4320" w:type="dxa"/>
          </w:tcPr>
          <w:p w14:paraId="55199CB9" w14:textId="77777777" w:rsidR="002771FC" w:rsidRPr="005520FA" w:rsidRDefault="002771FC" w:rsidP="00BE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9" w:type="dxa"/>
            <w:gridSpan w:val="7"/>
          </w:tcPr>
          <w:p w14:paraId="529E3DD9" w14:textId="77777777" w:rsidR="002771FC" w:rsidRPr="005520FA" w:rsidRDefault="002771FC" w:rsidP="00BE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520F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771FC" w:rsidRPr="005520FA" w14:paraId="76E0B4C0" w14:textId="77777777" w:rsidTr="00BE112A">
        <w:tc>
          <w:tcPr>
            <w:tcW w:w="4320" w:type="dxa"/>
          </w:tcPr>
          <w:p w14:paraId="6A2D4B0B" w14:textId="77777777" w:rsidR="002771FC" w:rsidRPr="005520FA" w:rsidRDefault="002771FC" w:rsidP="00BE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5520FA">
              <w:rPr>
                <w:rFonts w:ascii="Angsana New" w:hAnsi="Angsana New"/>
                <w:sz w:val="30"/>
                <w:szCs w:val="30"/>
                <w:cs/>
              </w:rPr>
              <w:t xml:space="preserve">ผลแตกต่างชั่วคราว </w:t>
            </w:r>
          </w:p>
        </w:tc>
        <w:tc>
          <w:tcPr>
            <w:tcW w:w="990" w:type="dxa"/>
          </w:tcPr>
          <w:p w14:paraId="66A4D397" w14:textId="77777777" w:rsidR="002771FC" w:rsidRPr="005520FA" w:rsidRDefault="002771FC" w:rsidP="00BE112A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562597" w14:textId="77777777" w:rsidR="002771FC" w:rsidRPr="005520FA" w:rsidRDefault="002771FC" w:rsidP="00BE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FECF49C" w14:textId="77777777" w:rsidR="002771FC" w:rsidRPr="005520FA" w:rsidRDefault="002771FC" w:rsidP="00BE112A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70EDF2" w14:textId="77777777" w:rsidR="002771FC" w:rsidRPr="005520FA" w:rsidRDefault="002771FC" w:rsidP="00BE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7653EB2" w14:textId="77777777" w:rsidR="002771FC" w:rsidRPr="005520FA" w:rsidRDefault="002771FC" w:rsidP="00BE112A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30E27" w14:textId="77777777" w:rsidR="002771FC" w:rsidRPr="005520FA" w:rsidRDefault="002771FC" w:rsidP="00BE1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55E2BFB0" w14:textId="77777777" w:rsidR="002771FC" w:rsidRPr="005520FA" w:rsidRDefault="002771FC" w:rsidP="00BE112A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6670" w:rsidRPr="002A5A43" w14:paraId="0ED365B7" w14:textId="77777777" w:rsidTr="00E8195F">
        <w:trPr>
          <w:trHeight w:val="353"/>
        </w:trPr>
        <w:tc>
          <w:tcPr>
            <w:tcW w:w="4320" w:type="dxa"/>
          </w:tcPr>
          <w:p w14:paraId="25832695" w14:textId="77777777" w:rsidR="00066670" w:rsidRPr="005520FA" w:rsidRDefault="00066670" w:rsidP="0006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520F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520FA">
              <w:rPr>
                <w:rFonts w:ascii="Angsana New" w:hAnsi="Angsana New" w:hint="cs"/>
                <w:sz w:val="30"/>
                <w:szCs w:val="30"/>
                <w:cs/>
              </w:rPr>
              <w:t>สำรองต่างๆ</w:t>
            </w:r>
          </w:p>
        </w:tc>
        <w:tc>
          <w:tcPr>
            <w:tcW w:w="990" w:type="dxa"/>
            <w:shd w:val="clear" w:color="auto" w:fill="auto"/>
          </w:tcPr>
          <w:p w14:paraId="336BED48" w14:textId="77777777" w:rsidR="00066670" w:rsidRPr="00AE406D" w:rsidRDefault="00CC5A41" w:rsidP="0006667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726</w:t>
            </w:r>
          </w:p>
        </w:tc>
        <w:tc>
          <w:tcPr>
            <w:tcW w:w="270" w:type="dxa"/>
            <w:shd w:val="clear" w:color="auto" w:fill="auto"/>
          </w:tcPr>
          <w:p w14:paraId="4E7AC41D" w14:textId="77777777" w:rsidR="00066670" w:rsidRPr="00AE406D" w:rsidRDefault="00066670" w:rsidP="0006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6C26806" w14:textId="77777777" w:rsidR="00066670" w:rsidRPr="00AE406D" w:rsidRDefault="00CC5A41" w:rsidP="0006667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656</w:t>
            </w:r>
          </w:p>
        </w:tc>
        <w:tc>
          <w:tcPr>
            <w:tcW w:w="270" w:type="dxa"/>
          </w:tcPr>
          <w:p w14:paraId="7B1D7FB3" w14:textId="77777777" w:rsidR="00066670" w:rsidRPr="00AE406D" w:rsidRDefault="00066670" w:rsidP="0006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5B8E7D8" w14:textId="77777777" w:rsidR="00066670" w:rsidRPr="00AE406D" w:rsidRDefault="00CC5A41" w:rsidP="0006667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1A32004" w14:textId="77777777" w:rsidR="00066670" w:rsidRPr="00AE406D" w:rsidRDefault="00066670" w:rsidP="0006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3A0FE510" w14:textId="77777777" w:rsidR="00066670" w:rsidRPr="005520FA" w:rsidRDefault="00CC5A41" w:rsidP="0006667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066670" w:rsidRPr="002A5A43" w14:paraId="171E66A0" w14:textId="77777777" w:rsidTr="00E8195F">
        <w:tc>
          <w:tcPr>
            <w:tcW w:w="4320" w:type="dxa"/>
          </w:tcPr>
          <w:p w14:paraId="5EF1DB38" w14:textId="77777777" w:rsidR="00066670" w:rsidRPr="005520FA" w:rsidRDefault="00066670" w:rsidP="0006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520F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520FA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shd w:val="clear" w:color="auto" w:fill="auto"/>
          </w:tcPr>
          <w:p w14:paraId="7F73E6F4" w14:textId="77777777" w:rsidR="00066670" w:rsidRPr="00AE406D" w:rsidRDefault="004361DA" w:rsidP="0006667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C702943" w14:textId="77777777" w:rsidR="00066670" w:rsidRPr="00AE406D" w:rsidRDefault="00066670" w:rsidP="0006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5EBA451" w14:textId="77777777" w:rsidR="00066670" w:rsidRPr="00AE406D" w:rsidRDefault="004361DA" w:rsidP="0006667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0C0B7B04" w14:textId="77777777" w:rsidR="00066670" w:rsidRPr="00AE406D" w:rsidRDefault="00066670" w:rsidP="0006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7AF5C9" w14:textId="77777777" w:rsidR="00066670" w:rsidRPr="00AE406D" w:rsidRDefault="00E8195F" w:rsidP="0006667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406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33F5BD" w14:textId="77777777" w:rsidR="00066670" w:rsidRPr="00AE406D" w:rsidRDefault="00066670" w:rsidP="0006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336725B5" w14:textId="77777777" w:rsidR="00066670" w:rsidRPr="005520FA" w:rsidRDefault="00066670" w:rsidP="0006667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520F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66670" w:rsidRPr="002A5A43" w14:paraId="79494BB2" w14:textId="77777777" w:rsidTr="00E8195F">
        <w:tc>
          <w:tcPr>
            <w:tcW w:w="4320" w:type="dxa"/>
          </w:tcPr>
          <w:p w14:paraId="0453C1C0" w14:textId="77777777" w:rsidR="00066670" w:rsidRPr="005520FA" w:rsidRDefault="00066670" w:rsidP="0006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20FA">
              <w:rPr>
                <w:rFonts w:ascii="Angsana New" w:hAnsi="Angsana New" w:hint="cs"/>
                <w:sz w:val="30"/>
                <w:szCs w:val="30"/>
                <w:cs/>
              </w:rPr>
              <w:t>ผลขาดทุนยกไป</w:t>
            </w:r>
          </w:p>
        </w:tc>
        <w:tc>
          <w:tcPr>
            <w:tcW w:w="990" w:type="dxa"/>
            <w:shd w:val="clear" w:color="auto" w:fill="auto"/>
          </w:tcPr>
          <w:p w14:paraId="1C3C8A04" w14:textId="77777777" w:rsidR="00066670" w:rsidRPr="00AE406D" w:rsidRDefault="00CC5A41" w:rsidP="0006667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352</w:t>
            </w:r>
          </w:p>
        </w:tc>
        <w:tc>
          <w:tcPr>
            <w:tcW w:w="270" w:type="dxa"/>
            <w:shd w:val="clear" w:color="auto" w:fill="auto"/>
          </w:tcPr>
          <w:p w14:paraId="598775D2" w14:textId="77777777" w:rsidR="00066670" w:rsidRPr="00AE406D" w:rsidRDefault="00066670" w:rsidP="0006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CBFE63C" w14:textId="77777777" w:rsidR="00066670" w:rsidRPr="00AE406D" w:rsidRDefault="00CC5A41" w:rsidP="0006667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28F069AF" w14:textId="77777777" w:rsidR="00066670" w:rsidRPr="00AE406D" w:rsidRDefault="00066670" w:rsidP="0006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A1328E8" w14:textId="77777777" w:rsidR="00066670" w:rsidRPr="00AE406D" w:rsidRDefault="00CC5A41" w:rsidP="0006667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C1506F3" w14:textId="77777777" w:rsidR="00066670" w:rsidRPr="00AE406D" w:rsidRDefault="00066670" w:rsidP="0006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0DB87ABD" w14:textId="77777777" w:rsidR="00066670" w:rsidRPr="005520FA" w:rsidRDefault="004361DA" w:rsidP="0006667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066670" w:rsidRPr="002A5A43" w14:paraId="61834EA9" w14:textId="77777777" w:rsidTr="00E8195F">
        <w:tc>
          <w:tcPr>
            <w:tcW w:w="4320" w:type="dxa"/>
          </w:tcPr>
          <w:p w14:paraId="0BE9DDDC" w14:textId="77777777" w:rsidR="00066670" w:rsidRPr="005520FA" w:rsidRDefault="00066670" w:rsidP="0006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20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F0ED82" w14:textId="77777777" w:rsidR="00066670" w:rsidRPr="00AE406D" w:rsidRDefault="004361DA" w:rsidP="0006667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AE406D" w:rsidRPr="00AE406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6D44AA0" w14:textId="77777777" w:rsidR="00066670" w:rsidRPr="00AE406D" w:rsidRDefault="00066670" w:rsidP="0006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3FB105" w14:textId="77777777" w:rsidR="00066670" w:rsidRPr="00AE406D" w:rsidRDefault="00E82DAF" w:rsidP="0006667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</w:t>
            </w:r>
          </w:p>
        </w:tc>
        <w:tc>
          <w:tcPr>
            <w:tcW w:w="270" w:type="dxa"/>
          </w:tcPr>
          <w:p w14:paraId="5B76DEF0" w14:textId="77777777" w:rsidR="00066670" w:rsidRPr="00AE406D" w:rsidRDefault="00066670" w:rsidP="0006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537A05" w14:textId="77777777" w:rsidR="00066670" w:rsidRPr="00AE406D" w:rsidRDefault="00E82DAF" w:rsidP="0006667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888</w:t>
            </w:r>
          </w:p>
        </w:tc>
        <w:tc>
          <w:tcPr>
            <w:tcW w:w="270" w:type="dxa"/>
            <w:shd w:val="clear" w:color="auto" w:fill="auto"/>
          </w:tcPr>
          <w:p w14:paraId="6F7D140A" w14:textId="77777777" w:rsidR="00066670" w:rsidRPr="00AE406D" w:rsidRDefault="00066670" w:rsidP="00066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2C76B826" w14:textId="77777777" w:rsidR="00066670" w:rsidRPr="005520FA" w:rsidRDefault="00CC5A41" w:rsidP="0006667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656</w:t>
            </w:r>
          </w:p>
        </w:tc>
      </w:tr>
    </w:tbl>
    <w:p w14:paraId="056DA6D4" w14:textId="77777777" w:rsidR="002771FC" w:rsidRPr="00E216F2" w:rsidRDefault="002771FC" w:rsidP="00277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5520FA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5520FA">
        <w:rPr>
          <w:rFonts w:ascii="Angsana New" w:hAnsi="Angsana New" w:hint="cs"/>
          <w:sz w:val="30"/>
          <w:szCs w:val="30"/>
          <w:cs/>
        </w:rPr>
        <w:t xml:space="preserve">ขาดทุนทางภาษีจะสิ้นอายุในปี </w:t>
      </w:r>
      <w:r w:rsidR="00CC5A41" w:rsidRPr="00CC5A41">
        <w:rPr>
          <w:rFonts w:ascii="Angsana New" w:hAnsi="Angsana New" w:hint="cs"/>
          <w:sz w:val="30"/>
          <w:szCs w:val="30"/>
        </w:rPr>
        <w:t>25</w:t>
      </w:r>
      <w:r w:rsidR="00CC5A41" w:rsidRPr="00CC5A41">
        <w:rPr>
          <w:rFonts w:ascii="Angsana New" w:hAnsi="Angsana New"/>
          <w:sz w:val="30"/>
          <w:szCs w:val="30"/>
        </w:rPr>
        <w:t>64</w:t>
      </w:r>
      <w:r w:rsidRPr="005520FA">
        <w:rPr>
          <w:rFonts w:ascii="Angsana New" w:hAnsi="Angsana New" w:hint="cs"/>
          <w:sz w:val="30"/>
          <w:szCs w:val="30"/>
          <w:cs/>
        </w:rPr>
        <w:t xml:space="preserve"> </w:t>
      </w:r>
      <w:r w:rsidRPr="005520FA">
        <w:rPr>
          <w:rFonts w:ascii="Angsana New" w:hAnsi="Angsana New"/>
          <w:sz w:val="30"/>
          <w:szCs w:val="30"/>
        </w:rPr>
        <w:t>-</w:t>
      </w:r>
      <w:r w:rsidRPr="005520FA">
        <w:rPr>
          <w:rFonts w:ascii="Angsana New" w:hAnsi="Angsana New" w:hint="cs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 w:hint="cs"/>
          <w:sz w:val="30"/>
          <w:szCs w:val="30"/>
        </w:rPr>
        <w:t>256</w:t>
      </w:r>
      <w:r w:rsidR="00E82DAF" w:rsidRPr="00E82DAF">
        <w:rPr>
          <w:rFonts w:ascii="Angsana New" w:hAnsi="Angsana New"/>
          <w:sz w:val="30"/>
          <w:szCs w:val="30"/>
        </w:rPr>
        <w:t>8</w:t>
      </w:r>
      <w:r w:rsidRPr="005520FA">
        <w:rPr>
          <w:rFonts w:ascii="Angsana New" w:hAnsi="Angsana New" w:hint="cs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5520FA">
        <w:rPr>
          <w:rFonts w:ascii="Angsana New" w:hAnsi="Angsana New"/>
          <w:sz w:val="30"/>
          <w:szCs w:val="30"/>
        </w:rPr>
        <w:t xml:space="preserve"> </w:t>
      </w:r>
      <w:r w:rsidRPr="005520FA">
        <w:rPr>
          <w:rFonts w:ascii="Angsana New" w:hAnsi="Angsana New" w:hint="cs"/>
          <w:color w:val="000000"/>
          <w:sz w:val="30"/>
          <w:szCs w:val="30"/>
          <w:cs/>
        </w:rPr>
        <w:t>กลุ่มบริษัท/บริษัทไม่ได้รับรู้สินทรัพย์ภาษีเงินได้รอการตัดบัญชีดังกล่าวเนื่องจากรายได้ส่วนหนึ่งของกลุ่มบริษัท/บริษัทเป็นรายได้เงินปันผลที่ได้รับยกเว้นภาษีเงินได้ จึงยังไม่มีความเป็นไปได้ค่อนข้างแน่ว่า กลุ่มบริษัท/บริษัทจะมีกำไรทางภาษีในอนาคตที่กลุ่มบริษัท</w:t>
      </w:r>
      <w:r w:rsidRPr="005520FA">
        <w:rPr>
          <w:rFonts w:ascii="Angsana New" w:hAnsi="Angsana New"/>
          <w:color w:val="000000"/>
          <w:sz w:val="30"/>
          <w:szCs w:val="30"/>
        </w:rPr>
        <w:t>/</w:t>
      </w:r>
      <w:r w:rsidRPr="005520FA">
        <w:rPr>
          <w:rFonts w:ascii="Angsana New" w:hAnsi="Angsana New" w:hint="cs"/>
          <w:color w:val="000000"/>
          <w:sz w:val="30"/>
          <w:szCs w:val="30"/>
          <w:cs/>
        </w:rPr>
        <w:t>บริษัทจะนำผลขาดทุนทางภาษีที่ยังไม่ได้ใช้นั้นมาใช้ประโยชน์ได้</w:t>
      </w:r>
    </w:p>
    <w:p w14:paraId="5AA5C90A" w14:textId="77777777" w:rsidR="00B72740" w:rsidRPr="00F15297" w:rsidRDefault="00B72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14:paraId="251E5D0D" w14:textId="77777777" w:rsidR="00C17CFE" w:rsidRPr="00D50043" w:rsidRDefault="000D4634" w:rsidP="00AB366C">
      <w:pPr>
        <w:pStyle w:val="Style1"/>
        <w:ind w:left="540" w:hanging="540"/>
        <w:rPr>
          <w:b/>
          <w:bCs/>
        </w:rPr>
      </w:pPr>
      <w:r w:rsidRPr="00D50043">
        <w:rPr>
          <w:b/>
          <w:bCs/>
          <w:cs/>
        </w:rPr>
        <w:t>กำไร</w:t>
      </w:r>
      <w:r w:rsidR="004323CB">
        <w:rPr>
          <w:rFonts w:hint="cs"/>
          <w:b/>
          <w:bCs/>
          <w:cs/>
        </w:rPr>
        <w:t xml:space="preserve"> (ขาดทุน) </w:t>
      </w:r>
      <w:r w:rsidRPr="00D50043">
        <w:rPr>
          <w:b/>
          <w:bCs/>
          <w:cs/>
        </w:rPr>
        <w:t>ต่อหุ้น</w:t>
      </w:r>
      <w:r w:rsidR="00861965">
        <w:rPr>
          <w:rFonts w:hint="cs"/>
          <w:b/>
          <w:bCs/>
          <w:cs/>
        </w:rPr>
        <w:t>ขั้นพื้นฐาน</w:t>
      </w:r>
    </w:p>
    <w:p w14:paraId="18E47C17" w14:textId="77777777" w:rsidR="000D4634" w:rsidRPr="00782859" w:rsidRDefault="000D4634" w:rsidP="00343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107932F5" w14:textId="77777777" w:rsidR="000D4634" w:rsidRDefault="000D4634" w:rsidP="000D4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AF37AD">
        <w:rPr>
          <w:rFonts w:ascii="Angsana New" w:hAnsi="Angsana New"/>
          <w:sz w:val="30"/>
          <w:szCs w:val="30"/>
          <w:cs/>
        </w:rPr>
        <w:t>กำไร</w:t>
      </w:r>
      <w:r w:rsidR="00D82FDD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Pr="00AF37AD">
        <w:rPr>
          <w:rFonts w:ascii="Angsana New" w:hAnsi="Angsana New"/>
          <w:sz w:val="30"/>
          <w:szCs w:val="30"/>
          <w:cs/>
        </w:rPr>
        <w:t>ต่อหุ้นขั้นพื้นฐานสำหรับ</w:t>
      </w:r>
      <w:r w:rsidRPr="00AF37AD">
        <w:rPr>
          <w:rFonts w:ascii="Angsana New" w:hAnsi="Angsana New" w:hint="cs"/>
          <w:sz w:val="30"/>
          <w:szCs w:val="30"/>
          <w:cs/>
        </w:rPr>
        <w:t>แต่ละปี</w:t>
      </w:r>
      <w:r w:rsidRPr="00AF37A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C5A41" w:rsidRPr="00CC5A41">
        <w:rPr>
          <w:rFonts w:ascii="Angsana New" w:hAnsi="Angsana New"/>
          <w:sz w:val="30"/>
          <w:szCs w:val="30"/>
        </w:rPr>
        <w:t>3</w:t>
      </w:r>
      <w:r w:rsidR="004361DA">
        <w:rPr>
          <w:rFonts w:ascii="Angsana New" w:hAnsi="Angsana New"/>
          <w:sz w:val="30"/>
          <w:szCs w:val="30"/>
        </w:rPr>
        <w:t>1</w:t>
      </w:r>
      <w:r w:rsidRPr="00AF37AD">
        <w:rPr>
          <w:rFonts w:ascii="Angsana New" w:hAnsi="Angsana New"/>
          <w:sz w:val="30"/>
          <w:szCs w:val="30"/>
        </w:rPr>
        <w:t xml:space="preserve"> </w:t>
      </w:r>
      <w:r w:rsidRPr="00AF37A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C5A41" w:rsidRPr="00CC5A41">
        <w:rPr>
          <w:rFonts w:ascii="Angsana New" w:hAnsi="Angsana New"/>
          <w:sz w:val="30"/>
          <w:szCs w:val="30"/>
        </w:rPr>
        <w:t>2563</w:t>
      </w:r>
      <w:r w:rsidR="00F41EAF">
        <w:rPr>
          <w:rFonts w:ascii="Angsana New" w:hAnsi="Angsana New"/>
          <w:sz w:val="30"/>
          <w:szCs w:val="30"/>
        </w:rPr>
        <w:t xml:space="preserve"> </w:t>
      </w:r>
      <w:r w:rsidRPr="00AF37AD">
        <w:rPr>
          <w:rFonts w:ascii="Angsana New" w:hAnsi="Angsana New"/>
          <w:sz w:val="30"/>
          <w:szCs w:val="30"/>
          <w:cs/>
        </w:rPr>
        <w:t xml:space="preserve">และ </w:t>
      </w:r>
      <w:r w:rsidR="00CC5A41" w:rsidRPr="00CC5A41">
        <w:rPr>
          <w:rFonts w:ascii="Angsana New" w:hAnsi="Angsana New"/>
          <w:sz w:val="30"/>
          <w:szCs w:val="30"/>
        </w:rPr>
        <w:t>2562</w:t>
      </w:r>
      <w:r w:rsidRPr="00AF37AD">
        <w:rPr>
          <w:rFonts w:ascii="Angsana New" w:hAnsi="Angsana New"/>
          <w:sz w:val="30"/>
          <w:szCs w:val="30"/>
        </w:rPr>
        <w:t xml:space="preserve"> </w:t>
      </w:r>
      <w:r w:rsidRPr="00AF37AD">
        <w:rPr>
          <w:rFonts w:ascii="Angsana New" w:hAnsi="Angsana New"/>
          <w:sz w:val="30"/>
          <w:szCs w:val="30"/>
          <w:cs/>
        </w:rPr>
        <w:t>คำนวณจากกำไร</w:t>
      </w:r>
      <w:r w:rsidR="00C810CA">
        <w:rPr>
          <w:rFonts w:ascii="Angsana New" w:hAnsi="Angsana New"/>
          <w:sz w:val="30"/>
          <w:szCs w:val="30"/>
        </w:rPr>
        <w:t xml:space="preserve"> </w:t>
      </w:r>
      <w:r w:rsidR="00D82FDD">
        <w:rPr>
          <w:rFonts w:ascii="Angsana New" w:hAnsi="Angsana New" w:hint="cs"/>
          <w:sz w:val="30"/>
          <w:szCs w:val="30"/>
          <w:cs/>
        </w:rPr>
        <w:t xml:space="preserve">(ขาดทุน) </w:t>
      </w:r>
      <w:r w:rsidRPr="00AF37AD">
        <w:rPr>
          <w:rFonts w:ascii="Angsana New" w:hAnsi="Angsana New" w:hint="cs"/>
          <w:sz w:val="30"/>
          <w:szCs w:val="30"/>
          <w:cs/>
        </w:rPr>
        <w:t>สำหรับแต่ละปีที่เป็น</w:t>
      </w:r>
      <w:r w:rsidRPr="00AF37AD">
        <w:rPr>
          <w:rFonts w:ascii="Angsana New" w:hAnsi="Angsana New"/>
          <w:sz w:val="30"/>
          <w:szCs w:val="30"/>
          <w:cs/>
        </w:rPr>
        <w:t>ส่วนของผู้ถือหุ้น</w:t>
      </w:r>
      <w:r w:rsidRPr="00AF37AD">
        <w:rPr>
          <w:rFonts w:ascii="Angsana New" w:hAnsi="Angsana New" w:hint="cs"/>
          <w:sz w:val="30"/>
          <w:szCs w:val="30"/>
          <w:cs/>
        </w:rPr>
        <w:t>สามัญของบริษัท</w:t>
      </w:r>
      <w:r w:rsidRPr="00AF37AD">
        <w:rPr>
          <w:rFonts w:ascii="Angsana New" w:hAnsi="Angsana New"/>
          <w:sz w:val="30"/>
          <w:szCs w:val="30"/>
          <w:cs/>
        </w:rPr>
        <w:t>และจำนวนหุ้นสามัญที่ออกจำหน่ายแล้วระหว่าง</w:t>
      </w:r>
      <w:r w:rsidRPr="00AF37AD">
        <w:rPr>
          <w:rFonts w:ascii="Angsana New" w:hAnsi="Angsana New" w:hint="cs"/>
          <w:sz w:val="30"/>
          <w:szCs w:val="30"/>
          <w:cs/>
        </w:rPr>
        <w:t xml:space="preserve">ปี </w:t>
      </w:r>
      <w:r w:rsidR="00D42F75">
        <w:rPr>
          <w:rFonts w:ascii="Angsana New" w:hAnsi="Angsana New" w:hint="cs"/>
          <w:sz w:val="30"/>
          <w:szCs w:val="30"/>
          <w:cs/>
        </w:rPr>
        <w:t>โดย</w:t>
      </w:r>
      <w:r w:rsidR="00DF0E8A">
        <w:rPr>
          <w:rFonts w:ascii="Angsana New" w:hAnsi="Angsana New" w:hint="cs"/>
          <w:sz w:val="30"/>
          <w:szCs w:val="30"/>
          <w:cs/>
        </w:rPr>
        <w:t>วิธีถัวเฉลี่ยถ่วงน้ำหนัก</w:t>
      </w:r>
      <w:r w:rsidRPr="00AF37AD">
        <w:rPr>
          <w:rFonts w:ascii="Angsana New" w:hAnsi="Angsana New"/>
          <w:sz w:val="30"/>
          <w:szCs w:val="30"/>
          <w:cs/>
        </w:rPr>
        <w:t>แสดงการคำนวณดังนี้</w:t>
      </w:r>
    </w:p>
    <w:p w14:paraId="14A4A81D" w14:textId="77777777" w:rsidR="00DA16F1" w:rsidRPr="001E27A1" w:rsidRDefault="00DA16F1" w:rsidP="000D4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22"/>
          <w:szCs w:val="22"/>
        </w:rPr>
      </w:pPr>
    </w:p>
    <w:tbl>
      <w:tblPr>
        <w:tblW w:w="9166" w:type="dxa"/>
        <w:tblInd w:w="450" w:type="dxa"/>
        <w:tblLook w:val="01E0" w:firstRow="1" w:lastRow="1" w:firstColumn="1" w:lastColumn="1" w:noHBand="0" w:noVBand="0"/>
      </w:tblPr>
      <w:tblGrid>
        <w:gridCol w:w="3639"/>
        <w:gridCol w:w="303"/>
        <w:gridCol w:w="1037"/>
        <w:gridCol w:w="271"/>
        <w:gridCol w:w="18"/>
        <w:gridCol w:w="1102"/>
        <w:gridCol w:w="287"/>
        <w:gridCol w:w="1121"/>
        <w:gridCol w:w="287"/>
        <w:gridCol w:w="1101"/>
      </w:tblGrid>
      <w:tr w:rsidR="000D4634" w:rsidRPr="00AF37AD" w14:paraId="07AD20BB" w14:textId="77777777" w:rsidTr="00961188">
        <w:trPr>
          <w:tblHeader/>
        </w:trPr>
        <w:tc>
          <w:tcPr>
            <w:tcW w:w="3639" w:type="dxa"/>
            <w:shd w:val="clear" w:color="auto" w:fill="auto"/>
          </w:tcPr>
          <w:p w14:paraId="0BD2227A" w14:textId="77777777" w:rsidR="000D4634" w:rsidRPr="00AF37AD" w:rsidRDefault="000D4634" w:rsidP="000F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" w:type="dxa"/>
            <w:shd w:val="clear" w:color="auto" w:fill="auto"/>
          </w:tcPr>
          <w:p w14:paraId="17814FCE" w14:textId="77777777" w:rsidR="000D4634" w:rsidRPr="00AF37AD" w:rsidRDefault="000D4634" w:rsidP="000F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8" w:type="dxa"/>
            <w:gridSpan w:val="4"/>
            <w:shd w:val="clear" w:color="auto" w:fill="auto"/>
          </w:tcPr>
          <w:p w14:paraId="56DF4F20" w14:textId="77777777" w:rsidR="000D4634" w:rsidRPr="00AF37AD" w:rsidRDefault="000D4634" w:rsidP="000F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37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" w:type="dxa"/>
            <w:shd w:val="clear" w:color="auto" w:fill="auto"/>
          </w:tcPr>
          <w:p w14:paraId="4FEB6ECB" w14:textId="77777777" w:rsidR="000D4634" w:rsidRPr="00AF37AD" w:rsidRDefault="000D4634" w:rsidP="000F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9" w:type="dxa"/>
            <w:gridSpan w:val="3"/>
            <w:shd w:val="clear" w:color="auto" w:fill="auto"/>
          </w:tcPr>
          <w:p w14:paraId="1606385E" w14:textId="77777777" w:rsidR="000D4634" w:rsidRPr="00AF37AD" w:rsidRDefault="000D4634" w:rsidP="000F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F37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1867" w:rsidRPr="00AF37AD" w14:paraId="5A28C963" w14:textId="77777777" w:rsidTr="00961188">
        <w:trPr>
          <w:tblHeader/>
        </w:trPr>
        <w:tc>
          <w:tcPr>
            <w:tcW w:w="3639" w:type="dxa"/>
            <w:shd w:val="clear" w:color="auto" w:fill="auto"/>
          </w:tcPr>
          <w:p w14:paraId="17CD4A5A" w14:textId="77777777" w:rsidR="00CE1867" w:rsidRPr="00AF37AD" w:rsidRDefault="00CE1867" w:rsidP="00CE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" w:type="dxa"/>
            <w:shd w:val="clear" w:color="auto" w:fill="auto"/>
          </w:tcPr>
          <w:p w14:paraId="39AA1CD0" w14:textId="77777777" w:rsidR="00CE1867" w:rsidRPr="00AF37AD" w:rsidRDefault="00CE1867" w:rsidP="00CE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</w:tcPr>
          <w:p w14:paraId="4E20214B" w14:textId="77777777" w:rsidR="00CE1867" w:rsidRPr="005520FA" w:rsidRDefault="00CC5A41" w:rsidP="00CE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1" w:type="dxa"/>
            <w:shd w:val="clear" w:color="auto" w:fill="auto"/>
          </w:tcPr>
          <w:p w14:paraId="41AA09E5" w14:textId="77777777" w:rsidR="00CE1867" w:rsidRPr="005520FA" w:rsidRDefault="00CE1867" w:rsidP="00CE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shd w:val="clear" w:color="auto" w:fill="auto"/>
          </w:tcPr>
          <w:p w14:paraId="334A7341" w14:textId="77777777" w:rsidR="00CE1867" w:rsidRPr="005520FA" w:rsidRDefault="00CC5A41" w:rsidP="00CE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87" w:type="dxa"/>
            <w:shd w:val="clear" w:color="auto" w:fill="auto"/>
          </w:tcPr>
          <w:p w14:paraId="4A344F04" w14:textId="77777777" w:rsidR="00CE1867" w:rsidRPr="005520FA" w:rsidRDefault="00CE1867" w:rsidP="00CE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53C83474" w14:textId="77777777" w:rsidR="00CE1867" w:rsidRPr="005520FA" w:rsidRDefault="00CC5A41" w:rsidP="00CE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87" w:type="dxa"/>
            <w:shd w:val="clear" w:color="auto" w:fill="auto"/>
          </w:tcPr>
          <w:p w14:paraId="4291247A" w14:textId="77777777" w:rsidR="00CE1867" w:rsidRPr="005520FA" w:rsidRDefault="00CE1867" w:rsidP="00CE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55312A18" w14:textId="77777777" w:rsidR="00CE1867" w:rsidRPr="005520FA" w:rsidRDefault="00CC5A41" w:rsidP="00CE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573888" w:rsidRPr="00AF37AD" w14:paraId="103F212E" w14:textId="77777777" w:rsidTr="00961188">
        <w:trPr>
          <w:tblHeader/>
        </w:trPr>
        <w:tc>
          <w:tcPr>
            <w:tcW w:w="3639" w:type="dxa"/>
            <w:shd w:val="clear" w:color="auto" w:fill="auto"/>
          </w:tcPr>
          <w:p w14:paraId="69C2BFAB" w14:textId="77777777" w:rsidR="00573888" w:rsidRPr="00AF37AD" w:rsidRDefault="00573888" w:rsidP="0057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" w:type="dxa"/>
            <w:shd w:val="clear" w:color="auto" w:fill="auto"/>
          </w:tcPr>
          <w:p w14:paraId="6F3FE1C1" w14:textId="77777777" w:rsidR="00573888" w:rsidRPr="00AF37AD" w:rsidRDefault="00573888" w:rsidP="0057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4" w:type="dxa"/>
            <w:gridSpan w:val="8"/>
            <w:shd w:val="clear" w:color="auto" w:fill="auto"/>
          </w:tcPr>
          <w:p w14:paraId="00C492C4" w14:textId="77777777" w:rsidR="00573888" w:rsidRPr="00AF37AD" w:rsidRDefault="00573888" w:rsidP="0057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F37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</w:t>
            </w:r>
            <w:r w:rsidRPr="00AF37A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/ล้านหุ้น</w:t>
            </w:r>
            <w:r w:rsidRPr="00AF37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73888" w:rsidRPr="00AF37AD" w14:paraId="0953B501" w14:textId="77777777" w:rsidTr="00961188">
        <w:tc>
          <w:tcPr>
            <w:tcW w:w="3639" w:type="dxa"/>
            <w:shd w:val="clear" w:color="auto" w:fill="auto"/>
          </w:tcPr>
          <w:p w14:paraId="60E8891F" w14:textId="77777777" w:rsidR="00573888" w:rsidRPr="00AF37AD" w:rsidRDefault="00573888" w:rsidP="00D8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3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37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D82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AF37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ที่เป็นส่วนของ</w:t>
            </w:r>
            <w:r w:rsidRPr="00AF37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</w:t>
            </w:r>
            <w:r w:rsidRPr="00AF37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สามัญ</w:t>
            </w:r>
          </w:p>
        </w:tc>
        <w:tc>
          <w:tcPr>
            <w:tcW w:w="303" w:type="dxa"/>
            <w:shd w:val="clear" w:color="auto" w:fill="auto"/>
          </w:tcPr>
          <w:p w14:paraId="53E1646E" w14:textId="77777777" w:rsidR="00573888" w:rsidRPr="00AF37AD" w:rsidRDefault="00573888" w:rsidP="0057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</w:tcPr>
          <w:p w14:paraId="08D6C35B" w14:textId="77777777" w:rsidR="00573888" w:rsidRPr="00AF37AD" w:rsidRDefault="00573888" w:rsidP="0057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211230C" w14:textId="77777777" w:rsidR="00573888" w:rsidRPr="00AF37AD" w:rsidRDefault="00573888" w:rsidP="0057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shd w:val="clear" w:color="auto" w:fill="auto"/>
          </w:tcPr>
          <w:p w14:paraId="567A448C" w14:textId="77777777" w:rsidR="00573888" w:rsidRPr="00AF37AD" w:rsidRDefault="00573888" w:rsidP="0057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shd w:val="clear" w:color="auto" w:fill="auto"/>
          </w:tcPr>
          <w:p w14:paraId="2BA489C0" w14:textId="77777777" w:rsidR="00573888" w:rsidRPr="00AF37AD" w:rsidRDefault="00573888" w:rsidP="0057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62454AE3" w14:textId="77777777" w:rsidR="00573888" w:rsidRPr="00AF37AD" w:rsidRDefault="00573888" w:rsidP="0057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shd w:val="clear" w:color="auto" w:fill="auto"/>
          </w:tcPr>
          <w:p w14:paraId="1756D2E4" w14:textId="77777777" w:rsidR="00573888" w:rsidRPr="00AF37AD" w:rsidRDefault="00573888" w:rsidP="0057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78E521EF" w14:textId="77777777" w:rsidR="00573888" w:rsidRPr="00AF37AD" w:rsidRDefault="00573888" w:rsidP="0057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6CD1" w:rsidRPr="00AF37AD" w14:paraId="4AE08C7E" w14:textId="77777777" w:rsidTr="00961188">
        <w:tc>
          <w:tcPr>
            <w:tcW w:w="3639" w:type="dxa"/>
            <w:shd w:val="clear" w:color="auto" w:fill="auto"/>
          </w:tcPr>
          <w:p w14:paraId="1416E3E2" w14:textId="78A0C535" w:rsidR="00256CD1" w:rsidRPr="00AF37AD" w:rsidRDefault="00256CD1" w:rsidP="0025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3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F37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AF37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ของบริษัท </w:t>
            </w:r>
            <w:r w:rsidRPr="00AF37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303" w:type="dxa"/>
            <w:shd w:val="clear" w:color="auto" w:fill="auto"/>
          </w:tcPr>
          <w:p w14:paraId="4D310C8C" w14:textId="77777777" w:rsidR="00256CD1" w:rsidRPr="00AF37AD" w:rsidRDefault="00256CD1" w:rsidP="0025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</w:tcPr>
          <w:p w14:paraId="6DBB4095" w14:textId="77777777" w:rsidR="00256CD1" w:rsidRPr="00AF37AD" w:rsidRDefault="00256CD1" w:rsidP="0025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3A97948" w14:textId="77777777" w:rsidR="00256CD1" w:rsidRPr="00AF37AD" w:rsidRDefault="00256CD1" w:rsidP="0025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shd w:val="clear" w:color="auto" w:fill="auto"/>
          </w:tcPr>
          <w:p w14:paraId="579EA163" w14:textId="77777777" w:rsidR="00256CD1" w:rsidRPr="00AF37AD" w:rsidRDefault="00256CD1" w:rsidP="0025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shd w:val="clear" w:color="auto" w:fill="auto"/>
          </w:tcPr>
          <w:p w14:paraId="7BA231D2" w14:textId="77777777" w:rsidR="00256CD1" w:rsidRPr="00AF37AD" w:rsidRDefault="00256CD1" w:rsidP="0025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185E43D8" w14:textId="77777777" w:rsidR="00256CD1" w:rsidRPr="00AF37AD" w:rsidRDefault="00256CD1" w:rsidP="0025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shd w:val="clear" w:color="auto" w:fill="auto"/>
          </w:tcPr>
          <w:p w14:paraId="735D875D" w14:textId="77777777" w:rsidR="00256CD1" w:rsidRPr="00AF37AD" w:rsidRDefault="00256CD1" w:rsidP="0025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661EE914" w14:textId="77777777" w:rsidR="00256CD1" w:rsidRPr="00AF37AD" w:rsidRDefault="00256CD1" w:rsidP="0025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6CD1" w:rsidRPr="00AF37AD" w14:paraId="683F75F9" w14:textId="77777777" w:rsidTr="00961188">
        <w:tc>
          <w:tcPr>
            <w:tcW w:w="3639" w:type="dxa"/>
            <w:shd w:val="clear" w:color="auto" w:fill="auto"/>
          </w:tcPr>
          <w:p w14:paraId="6B539F7B" w14:textId="03C7105A" w:rsidR="00256CD1" w:rsidRPr="00256CD1" w:rsidRDefault="00256CD1" w:rsidP="0025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6CD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56C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(รวมการดำเนินงานที่ยกเลิก)</w:t>
            </w:r>
          </w:p>
        </w:tc>
        <w:tc>
          <w:tcPr>
            <w:tcW w:w="303" w:type="dxa"/>
            <w:shd w:val="clear" w:color="auto" w:fill="auto"/>
          </w:tcPr>
          <w:p w14:paraId="021A33C3" w14:textId="77777777" w:rsidR="00256CD1" w:rsidRPr="00AF37AD" w:rsidRDefault="00256CD1" w:rsidP="0025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auto"/>
          </w:tcPr>
          <w:p w14:paraId="42407FE7" w14:textId="77777777" w:rsidR="00256CD1" w:rsidRPr="00AF37AD" w:rsidRDefault="00256CD1" w:rsidP="0025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785"/>
              </w:tabs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.0</w:t>
            </w:r>
            <w:r w:rsidRPr="00E82DA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1" w:type="dxa"/>
            <w:shd w:val="clear" w:color="auto" w:fill="auto"/>
          </w:tcPr>
          <w:p w14:paraId="3F77A660" w14:textId="77777777" w:rsidR="00256CD1" w:rsidRPr="00AF37AD" w:rsidRDefault="00256CD1" w:rsidP="0025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C36791A" w14:textId="77777777" w:rsidR="00256CD1" w:rsidRPr="00AF37AD" w:rsidRDefault="00256CD1" w:rsidP="0025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755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E82DA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1)</w:t>
            </w:r>
          </w:p>
        </w:tc>
        <w:tc>
          <w:tcPr>
            <w:tcW w:w="287" w:type="dxa"/>
            <w:shd w:val="clear" w:color="auto" w:fill="auto"/>
          </w:tcPr>
          <w:p w14:paraId="00D0DE8C" w14:textId="77777777" w:rsidR="00256CD1" w:rsidRPr="00AF37AD" w:rsidRDefault="00256CD1" w:rsidP="0025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  <w:shd w:val="clear" w:color="auto" w:fill="auto"/>
          </w:tcPr>
          <w:p w14:paraId="67F65D53" w14:textId="77777777" w:rsidR="00256CD1" w:rsidRPr="00AF37AD" w:rsidRDefault="00256CD1" w:rsidP="0025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591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1.</w:t>
            </w:r>
            <w:r w:rsidRPr="00E82DA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7" w:type="dxa"/>
            <w:shd w:val="clear" w:color="auto" w:fill="auto"/>
          </w:tcPr>
          <w:p w14:paraId="71672965" w14:textId="77777777" w:rsidR="00256CD1" w:rsidRPr="00AF37AD" w:rsidRDefault="00256CD1" w:rsidP="0025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</w:tcPr>
          <w:p w14:paraId="1DABF0BE" w14:textId="77777777" w:rsidR="00256CD1" w:rsidRPr="00AF37AD" w:rsidRDefault="00256CD1" w:rsidP="0025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E82DA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E82DA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0)</w:t>
            </w:r>
          </w:p>
        </w:tc>
      </w:tr>
      <w:tr w:rsidR="00256CD1" w:rsidRPr="00AF37AD" w14:paraId="0E9ED4D1" w14:textId="77777777" w:rsidTr="00961188">
        <w:tc>
          <w:tcPr>
            <w:tcW w:w="3639" w:type="dxa"/>
            <w:shd w:val="clear" w:color="auto" w:fill="auto"/>
          </w:tcPr>
          <w:p w14:paraId="659DC033" w14:textId="77777777" w:rsidR="00256CD1" w:rsidRPr="00AF37AD" w:rsidRDefault="00256CD1" w:rsidP="0025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5E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303" w:type="dxa"/>
            <w:shd w:val="clear" w:color="auto" w:fill="auto"/>
          </w:tcPr>
          <w:p w14:paraId="6FE35032" w14:textId="77777777" w:rsidR="00256CD1" w:rsidRPr="00AF37AD" w:rsidRDefault="00256CD1" w:rsidP="0025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888F0A" w14:textId="77777777" w:rsidR="00256CD1" w:rsidRPr="00AF37AD" w:rsidRDefault="00256CD1" w:rsidP="0025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785"/>
              </w:tabs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264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E82DA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9" w:type="dxa"/>
            <w:gridSpan w:val="2"/>
            <w:shd w:val="clear" w:color="auto" w:fill="auto"/>
          </w:tcPr>
          <w:p w14:paraId="57E45CA8" w14:textId="77777777" w:rsidR="00256CD1" w:rsidRPr="00AF37AD" w:rsidRDefault="00256CD1" w:rsidP="0025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C373C4" w14:textId="77777777" w:rsidR="00256CD1" w:rsidRPr="00AF37AD" w:rsidRDefault="00256CD1" w:rsidP="0025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264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E82DA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7" w:type="dxa"/>
            <w:shd w:val="clear" w:color="auto" w:fill="auto"/>
          </w:tcPr>
          <w:p w14:paraId="5B3D2521" w14:textId="77777777" w:rsidR="00256CD1" w:rsidRPr="00AF37AD" w:rsidRDefault="00256CD1" w:rsidP="0025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657CD" w14:textId="77777777" w:rsidR="00256CD1" w:rsidRPr="00AF37AD" w:rsidRDefault="00256CD1" w:rsidP="0025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8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264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E82DA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7" w:type="dxa"/>
            <w:shd w:val="clear" w:color="auto" w:fill="auto"/>
          </w:tcPr>
          <w:p w14:paraId="7B233420" w14:textId="77777777" w:rsidR="00256CD1" w:rsidRPr="00AF37AD" w:rsidRDefault="00256CD1" w:rsidP="0025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93BBF8" w14:textId="77777777" w:rsidR="00256CD1" w:rsidRPr="00AF37AD" w:rsidRDefault="00256CD1" w:rsidP="0025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264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E82DA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256CD1" w:rsidRPr="004E0A3F" w14:paraId="0FC3BFD3" w14:textId="77777777" w:rsidTr="00961188">
        <w:tc>
          <w:tcPr>
            <w:tcW w:w="3639" w:type="dxa"/>
            <w:shd w:val="clear" w:color="auto" w:fill="auto"/>
          </w:tcPr>
          <w:p w14:paraId="7E57007B" w14:textId="77777777" w:rsidR="00256CD1" w:rsidRPr="004E0A3F" w:rsidRDefault="00256CD1" w:rsidP="0025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03" w:type="dxa"/>
            <w:shd w:val="clear" w:color="auto" w:fill="auto"/>
          </w:tcPr>
          <w:p w14:paraId="6ABA757A" w14:textId="77777777" w:rsidR="00256CD1" w:rsidRPr="004E0A3F" w:rsidRDefault="00256CD1" w:rsidP="0025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14:paraId="0E39C0D6" w14:textId="77777777" w:rsidR="00256CD1" w:rsidRPr="004E0A3F" w:rsidRDefault="00256CD1" w:rsidP="0025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89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9" w:type="dxa"/>
            <w:gridSpan w:val="2"/>
            <w:shd w:val="clear" w:color="auto" w:fill="auto"/>
          </w:tcPr>
          <w:p w14:paraId="58A77A5A" w14:textId="77777777" w:rsidR="00256CD1" w:rsidRPr="004E0A3F" w:rsidRDefault="00256CD1" w:rsidP="0025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  <w:shd w:val="clear" w:color="auto" w:fill="auto"/>
          </w:tcPr>
          <w:p w14:paraId="2C0DB9C5" w14:textId="77777777" w:rsidR="00256CD1" w:rsidRPr="004E0A3F" w:rsidRDefault="00256CD1" w:rsidP="0025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21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7" w:type="dxa"/>
            <w:shd w:val="clear" w:color="auto" w:fill="auto"/>
          </w:tcPr>
          <w:p w14:paraId="259C83B3" w14:textId="77777777" w:rsidR="00256CD1" w:rsidRPr="004E0A3F" w:rsidRDefault="00256CD1" w:rsidP="0025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21" w:type="dxa"/>
            <w:tcBorders>
              <w:top w:val="double" w:sz="4" w:space="0" w:color="auto"/>
            </w:tcBorders>
            <w:shd w:val="clear" w:color="auto" w:fill="auto"/>
          </w:tcPr>
          <w:p w14:paraId="0075284C" w14:textId="77777777" w:rsidR="00256CD1" w:rsidRPr="004E0A3F" w:rsidRDefault="00256CD1" w:rsidP="0025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7" w:type="dxa"/>
            <w:shd w:val="clear" w:color="auto" w:fill="auto"/>
          </w:tcPr>
          <w:p w14:paraId="29979CEA" w14:textId="77777777" w:rsidR="00256CD1" w:rsidRPr="004E0A3F" w:rsidRDefault="00256CD1" w:rsidP="0025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1" w:type="dxa"/>
            <w:tcBorders>
              <w:top w:val="double" w:sz="4" w:space="0" w:color="auto"/>
            </w:tcBorders>
            <w:shd w:val="clear" w:color="auto" w:fill="auto"/>
          </w:tcPr>
          <w:p w14:paraId="386B846B" w14:textId="77777777" w:rsidR="00256CD1" w:rsidRPr="004E0A3F" w:rsidRDefault="00256CD1" w:rsidP="0025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256CD1" w:rsidRPr="00E216F2" w14:paraId="35207FDF" w14:textId="77777777" w:rsidTr="00961188">
        <w:trPr>
          <w:trHeight w:val="425"/>
        </w:trPr>
        <w:tc>
          <w:tcPr>
            <w:tcW w:w="3639" w:type="dxa"/>
            <w:shd w:val="clear" w:color="auto" w:fill="auto"/>
          </w:tcPr>
          <w:p w14:paraId="63A2AD42" w14:textId="77777777" w:rsidR="00256CD1" w:rsidRPr="00AF37AD" w:rsidRDefault="00256CD1" w:rsidP="0025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37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AF37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ต่อหุ้น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Pr="00AF37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  <w:r w:rsidRPr="00AF37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F37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03" w:type="dxa"/>
            <w:shd w:val="clear" w:color="auto" w:fill="auto"/>
          </w:tcPr>
          <w:p w14:paraId="72DDB23D" w14:textId="77777777" w:rsidR="00256CD1" w:rsidRPr="00AF37AD" w:rsidRDefault="00256CD1" w:rsidP="0025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auto"/>
          </w:tcPr>
          <w:p w14:paraId="3E0BB244" w14:textId="77777777" w:rsidR="00256CD1" w:rsidRPr="00AF37AD" w:rsidRDefault="00256CD1" w:rsidP="0025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785"/>
              </w:tabs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89" w:type="dxa"/>
            <w:gridSpan w:val="2"/>
            <w:shd w:val="clear" w:color="auto" w:fill="auto"/>
          </w:tcPr>
          <w:p w14:paraId="61C2A7F4" w14:textId="77777777" w:rsidR="00256CD1" w:rsidRPr="00AF37AD" w:rsidRDefault="00256CD1" w:rsidP="0025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  <w:shd w:val="clear" w:color="auto" w:fill="auto"/>
          </w:tcPr>
          <w:p w14:paraId="03B21FE6" w14:textId="77777777" w:rsidR="00256CD1" w:rsidRPr="00AF37AD" w:rsidRDefault="00256CD1" w:rsidP="0025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7" w:type="dxa"/>
            <w:shd w:val="clear" w:color="auto" w:fill="auto"/>
          </w:tcPr>
          <w:p w14:paraId="637E6F61" w14:textId="77777777" w:rsidR="00256CD1" w:rsidRPr="00AF37AD" w:rsidRDefault="00256CD1" w:rsidP="0025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  <w:shd w:val="clear" w:color="auto" w:fill="auto"/>
          </w:tcPr>
          <w:p w14:paraId="0483B841" w14:textId="77777777" w:rsidR="00256CD1" w:rsidRPr="00AF37AD" w:rsidRDefault="00256CD1" w:rsidP="0025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591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(0.0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7" w:type="dxa"/>
            <w:shd w:val="clear" w:color="auto" w:fill="auto"/>
          </w:tcPr>
          <w:p w14:paraId="4C404B30" w14:textId="77777777" w:rsidR="00256CD1" w:rsidRPr="00AF37AD" w:rsidRDefault="00256CD1" w:rsidP="0025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</w:tcPr>
          <w:p w14:paraId="59914568" w14:textId="77777777" w:rsidR="00256CD1" w:rsidRPr="00AF37AD" w:rsidRDefault="00256CD1" w:rsidP="0025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3AD666BA" w14:textId="77777777" w:rsidR="001E27A1" w:rsidRPr="002F2927" w:rsidRDefault="001E27A1" w:rsidP="001F6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E2FC9CE" w14:textId="77777777" w:rsidR="00C17CFE" w:rsidRPr="001E27A1" w:rsidRDefault="00C17CFE" w:rsidP="003A5027">
      <w:pPr>
        <w:pStyle w:val="Style1"/>
        <w:tabs>
          <w:tab w:val="left" w:pos="2970"/>
        </w:tabs>
        <w:ind w:left="540" w:hanging="540"/>
        <w:rPr>
          <w:b/>
          <w:bCs/>
          <w:cs/>
        </w:rPr>
      </w:pPr>
      <w:r w:rsidRPr="001E27A1">
        <w:rPr>
          <w:b/>
          <w:bCs/>
          <w:cs/>
        </w:rPr>
        <w:t>เครื่องมือทางการเงิน</w:t>
      </w:r>
    </w:p>
    <w:p w14:paraId="1A5DD4AE" w14:textId="77777777" w:rsidR="00C17CFE" w:rsidRPr="005B015F" w:rsidRDefault="00C17CFE" w:rsidP="00C17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  <w:cs/>
        </w:rPr>
      </w:pPr>
    </w:p>
    <w:p w14:paraId="1CB4DFD2" w14:textId="77777777" w:rsidR="00BE4881" w:rsidRPr="0039194E" w:rsidRDefault="00BE4881" w:rsidP="002F2927">
      <w:pPr>
        <w:pStyle w:val="block"/>
        <w:numPr>
          <w:ilvl w:val="1"/>
          <w:numId w:val="20"/>
        </w:numPr>
        <w:spacing w:after="0" w:line="240" w:lineRule="atLeast"/>
        <w:ind w:right="-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</w:pPr>
      <w:r w:rsidRPr="0039194E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1FB2F23" w14:textId="77777777" w:rsidR="00BE4881" w:rsidRPr="00727C39" w:rsidRDefault="00BE4881" w:rsidP="00BE4881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4"/>
          <w:szCs w:val="24"/>
          <w:lang w:bidi="th-TH"/>
        </w:rPr>
      </w:pPr>
    </w:p>
    <w:p w14:paraId="7C4C463A" w14:textId="77777777" w:rsidR="00BE4881" w:rsidRPr="00BE4881" w:rsidRDefault="00BE4881" w:rsidP="00BE4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BE4881">
        <w:rPr>
          <w:rFonts w:ascii="Angsana New" w:hAnsi="Angsana New" w:hint="cs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</w:t>
      </w:r>
      <w:r w:rsidRPr="00BE4881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BE4881">
        <w:rPr>
          <w:rFonts w:ascii="Angsana New" w:hAnsi="Angsana New" w:hint="cs"/>
          <w:sz w:val="30"/>
          <w:szCs w:val="30"/>
          <w:cs/>
          <w:lang w:val="en-GB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52F0A39" w14:textId="77777777" w:rsidR="00BE4881" w:rsidRDefault="00BE4881" w:rsidP="00C17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8A7D697" w14:textId="77777777" w:rsidR="00BE4881" w:rsidRDefault="00BE4881" w:rsidP="00C17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9E04D4C" w14:textId="77777777" w:rsidR="00BE4881" w:rsidRDefault="00BE4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D0252C5" w14:textId="77777777" w:rsidR="008820FB" w:rsidRDefault="008820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8820FB" w:rsidSect="00BE4881">
          <w:headerReference w:type="even" r:id="rId35"/>
          <w:headerReference w:type="default" r:id="rId36"/>
          <w:footerReference w:type="default" r:id="rId37"/>
          <w:headerReference w:type="first" r:id="rId38"/>
          <w:pgSz w:w="11909" w:h="16834" w:code="9"/>
          <w:pgMar w:top="691" w:right="1152" w:bottom="576" w:left="1152" w:header="475" w:footer="588" w:gutter="0"/>
          <w:cols w:space="720"/>
          <w:docGrid w:linePitch="245"/>
        </w:sect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8820FB" w:rsidRPr="005C7141" w14:paraId="0539907F" w14:textId="77777777" w:rsidTr="0034380E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D2E3A91" w14:textId="77777777" w:rsidR="008820FB" w:rsidRPr="005C7141" w:rsidRDefault="008820FB" w:rsidP="00411002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31898ED7" w14:textId="77777777" w:rsidR="008820FB" w:rsidRPr="005C7141" w:rsidRDefault="008820FB" w:rsidP="004110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5C714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8820FB" w:rsidRPr="005C7141" w14:paraId="1E865A55" w14:textId="77777777" w:rsidTr="0034380E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0C690912" w14:textId="77777777" w:rsidR="008820FB" w:rsidRPr="005C7141" w:rsidRDefault="008820FB" w:rsidP="00411002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348D9C1B" w14:textId="77777777" w:rsidR="008820FB" w:rsidRPr="005C7141" w:rsidRDefault="008820FB" w:rsidP="004110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5C714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37AA83DD" w14:textId="77777777" w:rsidR="008820FB" w:rsidRPr="005C7141" w:rsidRDefault="008820FB" w:rsidP="004110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239176C6" w14:textId="77777777" w:rsidR="008820FB" w:rsidRPr="005C7141" w:rsidRDefault="008820FB" w:rsidP="004110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5C714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5C7141" w:rsidRPr="005C7141" w14:paraId="10784ED1" w14:textId="77777777" w:rsidTr="0034380E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3441E89" w14:textId="77777777" w:rsidR="008820FB" w:rsidRPr="005C7141" w:rsidRDefault="008820FB" w:rsidP="00411002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C714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ณ</w:t>
            </w:r>
            <w:r w:rsidRPr="005C71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5C714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Pr="005C71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CC5A41" w:rsidRPr="00CC5A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</w:t>
            </w:r>
            <w:r w:rsidR="004361D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1</w:t>
            </w:r>
            <w:r w:rsidRPr="005C71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5C714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5C71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CC5A41" w:rsidRPr="00CC5A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710" w:type="dxa"/>
            <w:vAlign w:val="bottom"/>
          </w:tcPr>
          <w:p w14:paraId="07543554" w14:textId="77777777" w:rsidR="008820FB" w:rsidRPr="005C7141" w:rsidRDefault="00986F68" w:rsidP="004110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448E9CE6" w14:textId="77777777" w:rsidR="008820FB" w:rsidRPr="005C7141" w:rsidRDefault="008820FB" w:rsidP="004110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E26050A" w14:textId="77777777" w:rsidR="008820FB" w:rsidRPr="005C7141" w:rsidRDefault="00986F68" w:rsidP="004110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9C102D" w14:textId="77777777" w:rsidR="008820FB" w:rsidRPr="005C7141" w:rsidRDefault="008820FB" w:rsidP="00411002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5254306" w14:textId="77777777" w:rsidR="008820FB" w:rsidRPr="005C7141" w:rsidRDefault="00986F68" w:rsidP="004110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5C7141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="008820FB" w:rsidRPr="005C7141">
              <w:rPr>
                <w:rFonts w:ascii="Angsana New" w:hAnsi="Angsana New"/>
                <w:sz w:val="26"/>
                <w:szCs w:val="26"/>
                <w:lang w:bidi="th-TH"/>
              </w:rPr>
              <w:t xml:space="preserve">- </w:t>
            </w:r>
            <w:r w:rsidR="008820FB" w:rsidRPr="005C714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890B41" w14:textId="77777777" w:rsidR="008820FB" w:rsidRPr="005C7141" w:rsidRDefault="008820FB" w:rsidP="00411002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81A0CC" w14:textId="77777777" w:rsidR="008820FB" w:rsidRPr="005C7141" w:rsidRDefault="008820FB" w:rsidP="004110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35025FF7" w14:textId="77777777" w:rsidR="008820FB" w:rsidRPr="005C7141" w:rsidRDefault="008820FB" w:rsidP="004110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72866DD" w14:textId="77777777" w:rsidR="008820FB" w:rsidRPr="005C7141" w:rsidRDefault="008820FB" w:rsidP="004110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5C714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361D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23FF07D9" w14:textId="77777777" w:rsidR="008820FB" w:rsidRPr="005C7141" w:rsidRDefault="008820FB" w:rsidP="004110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9DCE853" w14:textId="77777777" w:rsidR="008820FB" w:rsidRPr="005C7141" w:rsidRDefault="008820FB" w:rsidP="004110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5C714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C5A41" w:rsidRPr="00CC5A41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7AC97F7B" w14:textId="77777777" w:rsidR="008820FB" w:rsidRPr="005C7141" w:rsidRDefault="008820FB" w:rsidP="00411002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1F2C8EE4" w14:textId="77777777" w:rsidR="008820FB" w:rsidRPr="005C7141" w:rsidRDefault="008820FB" w:rsidP="00411002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5C714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C5A41" w:rsidRPr="00CC5A4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0B728863" w14:textId="77777777" w:rsidR="008820FB" w:rsidRPr="005C7141" w:rsidRDefault="008820FB" w:rsidP="003F69BE">
            <w:pPr>
              <w:spacing w:line="240" w:lineRule="auto"/>
              <w:ind w:left="-43" w:right="-86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3E70359" w14:textId="77777777" w:rsidR="008820FB" w:rsidRPr="005C7141" w:rsidRDefault="008820FB" w:rsidP="004110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820FB" w:rsidRPr="005C7141" w14:paraId="29CCF438" w14:textId="77777777" w:rsidTr="0034380E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2746776" w14:textId="77777777" w:rsidR="008820FB" w:rsidRPr="005C7141" w:rsidRDefault="008820FB" w:rsidP="00411002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76B21B44" w14:textId="77777777" w:rsidR="008820FB" w:rsidRPr="005C7141" w:rsidRDefault="008820FB" w:rsidP="004110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C7141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5C7141" w:rsidRPr="005C7141" w14:paraId="1C594969" w14:textId="77777777" w:rsidTr="0034380E">
        <w:trPr>
          <w:trHeight w:val="144"/>
        </w:trPr>
        <w:tc>
          <w:tcPr>
            <w:tcW w:w="3240" w:type="dxa"/>
            <w:shd w:val="clear" w:color="auto" w:fill="auto"/>
          </w:tcPr>
          <w:p w14:paraId="36C1CD34" w14:textId="77777777" w:rsidR="008820FB" w:rsidRPr="005C7141" w:rsidRDefault="008820FB" w:rsidP="00411002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5C71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43EA1AF5" w14:textId="77777777" w:rsidR="008820FB" w:rsidRPr="005C7141" w:rsidRDefault="008820FB" w:rsidP="0041100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07190565" w14:textId="77777777" w:rsidR="008820FB" w:rsidRPr="005C7141" w:rsidRDefault="008820FB" w:rsidP="004110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710" w:type="dxa"/>
            <w:shd w:val="clear" w:color="auto" w:fill="auto"/>
          </w:tcPr>
          <w:p w14:paraId="65F0A5BE" w14:textId="77777777" w:rsidR="008820FB" w:rsidRPr="005C7141" w:rsidRDefault="008820FB" w:rsidP="004110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5C1350C0" w14:textId="77777777" w:rsidR="008820FB" w:rsidRPr="005C7141" w:rsidRDefault="008820FB" w:rsidP="0041100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620" w:type="dxa"/>
            <w:shd w:val="clear" w:color="auto" w:fill="auto"/>
          </w:tcPr>
          <w:p w14:paraId="6C0DB0B6" w14:textId="77777777" w:rsidR="008820FB" w:rsidRPr="005C7141" w:rsidRDefault="008820FB" w:rsidP="004110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64412396" w14:textId="77777777" w:rsidR="008820FB" w:rsidRPr="005C7141" w:rsidRDefault="008820FB" w:rsidP="004110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31FF19DE" w14:textId="77777777" w:rsidR="008820FB" w:rsidRPr="005C7141" w:rsidRDefault="008820FB" w:rsidP="004110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22903477" w14:textId="77777777" w:rsidR="008820FB" w:rsidRPr="005C7141" w:rsidRDefault="008820FB" w:rsidP="004110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11397267" w14:textId="77777777" w:rsidR="008820FB" w:rsidRPr="005C7141" w:rsidRDefault="008820FB" w:rsidP="004110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63E6A398" w14:textId="77777777" w:rsidR="008820FB" w:rsidRPr="005C7141" w:rsidRDefault="008820FB" w:rsidP="004110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221EF7AE" w14:textId="77777777" w:rsidR="008820FB" w:rsidRPr="005C7141" w:rsidRDefault="008820FB" w:rsidP="004110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1910928C" w14:textId="77777777" w:rsidR="008820FB" w:rsidRPr="005C7141" w:rsidRDefault="008820FB" w:rsidP="004110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2BD2D183" w14:textId="77777777" w:rsidR="008820FB" w:rsidRPr="005C7141" w:rsidRDefault="008820FB" w:rsidP="004110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51BC6176" w14:textId="77777777" w:rsidR="008820FB" w:rsidRPr="005C7141" w:rsidRDefault="008820FB" w:rsidP="004110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810" w:type="dxa"/>
            <w:shd w:val="clear" w:color="auto" w:fill="auto"/>
          </w:tcPr>
          <w:p w14:paraId="42F3C1A9" w14:textId="77777777" w:rsidR="008820FB" w:rsidRPr="005C7141" w:rsidRDefault="008820FB" w:rsidP="003F69BE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</w:tr>
      <w:tr w:rsidR="007F412F" w:rsidRPr="005C7141" w14:paraId="3C36D0C0" w14:textId="77777777" w:rsidTr="0034380E">
        <w:trPr>
          <w:trHeight w:val="144"/>
        </w:trPr>
        <w:tc>
          <w:tcPr>
            <w:tcW w:w="3240" w:type="dxa"/>
            <w:shd w:val="clear" w:color="auto" w:fill="auto"/>
          </w:tcPr>
          <w:p w14:paraId="6D2AD959" w14:textId="77777777" w:rsidR="007F412F" w:rsidRPr="005C7141" w:rsidRDefault="007F412F" w:rsidP="007F412F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1FE114C2" w14:textId="77777777" w:rsidR="007F412F" w:rsidRPr="00B87236" w:rsidRDefault="007F412F" w:rsidP="007F412F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8E61FD6" w14:textId="77777777" w:rsidR="007F412F" w:rsidRPr="005C7141" w:rsidRDefault="007F412F" w:rsidP="007F412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F60018C" w14:textId="77777777" w:rsidR="007F412F" w:rsidRPr="00B87236" w:rsidRDefault="007F412F" w:rsidP="007F412F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1284987" w14:textId="77777777" w:rsidR="007F412F" w:rsidRPr="005C7141" w:rsidRDefault="007F412F" w:rsidP="007F412F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620" w:type="dxa"/>
            <w:shd w:val="clear" w:color="auto" w:fill="auto"/>
          </w:tcPr>
          <w:p w14:paraId="71998892" w14:textId="77777777" w:rsidR="007F412F" w:rsidRPr="00B87236" w:rsidRDefault="007F412F" w:rsidP="007F412F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1942A6" w14:textId="77777777" w:rsidR="007F412F" w:rsidRPr="005C7141" w:rsidRDefault="007F412F" w:rsidP="007F412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261EACA7" w14:textId="77777777" w:rsidR="007F412F" w:rsidRPr="005C7141" w:rsidRDefault="007F412F" w:rsidP="007F412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D24E0D" w14:textId="77777777" w:rsidR="007F412F" w:rsidRPr="005C7141" w:rsidRDefault="007F412F" w:rsidP="007F412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7C08F1DB" w14:textId="77777777" w:rsidR="007F412F" w:rsidRPr="005C7141" w:rsidRDefault="007F412F" w:rsidP="007F412F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33540C" w14:textId="77777777" w:rsidR="007F412F" w:rsidRPr="005C7141" w:rsidRDefault="007F412F" w:rsidP="007F412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122C3A16" w14:textId="77777777" w:rsidR="007F412F" w:rsidRPr="005C7141" w:rsidRDefault="007F412F" w:rsidP="007F412F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BD1CDB" w14:textId="77777777" w:rsidR="007F412F" w:rsidRPr="005C7141" w:rsidRDefault="007F412F" w:rsidP="007F412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0308E69D" w14:textId="77777777" w:rsidR="007F412F" w:rsidRPr="00CC2467" w:rsidRDefault="007F412F" w:rsidP="007F412F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783BB7A" w14:textId="77777777" w:rsidR="007F412F" w:rsidRPr="005C7141" w:rsidRDefault="007F412F" w:rsidP="007F412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810" w:type="dxa"/>
            <w:shd w:val="clear" w:color="auto" w:fill="auto"/>
          </w:tcPr>
          <w:p w14:paraId="63BBF1C4" w14:textId="77777777" w:rsidR="007F412F" w:rsidRPr="005C7141" w:rsidRDefault="007F412F" w:rsidP="007F412F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62ED2" w:rsidRPr="005C7141" w14:paraId="699280E2" w14:textId="77777777" w:rsidTr="0034380E">
        <w:trPr>
          <w:trHeight w:val="144"/>
        </w:trPr>
        <w:tc>
          <w:tcPr>
            <w:tcW w:w="3240" w:type="dxa"/>
            <w:shd w:val="clear" w:color="auto" w:fill="auto"/>
          </w:tcPr>
          <w:p w14:paraId="7088C26E" w14:textId="354381CE" w:rsidR="00762ED2" w:rsidRPr="001C2F6A" w:rsidRDefault="00762ED2" w:rsidP="007F412F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1C2F6A">
              <w:rPr>
                <w:rFonts w:ascii="Angsana New" w:hAnsi="Angsana New"/>
                <w:sz w:val="26"/>
                <w:szCs w:val="26"/>
                <w:cs/>
              </w:rPr>
              <w:t>เงินฝาก</w:t>
            </w:r>
            <w:r w:rsidRPr="001C2F6A">
              <w:rPr>
                <w:rFonts w:ascii="Angsana New" w:hAnsi="Angsana New" w:hint="cs"/>
                <w:sz w:val="26"/>
                <w:szCs w:val="26"/>
                <w:cs/>
              </w:rPr>
              <w:t>ประจำ</w:t>
            </w:r>
            <w:r w:rsidRPr="001C2F6A">
              <w:rPr>
                <w:rFonts w:ascii="Angsana New" w:hAnsi="Angsana New"/>
                <w:sz w:val="26"/>
                <w:szCs w:val="26"/>
                <w:cs/>
              </w:rPr>
              <w:t>กับสถาบันการเงิน</w:t>
            </w:r>
          </w:p>
        </w:tc>
        <w:tc>
          <w:tcPr>
            <w:tcW w:w="1710" w:type="dxa"/>
          </w:tcPr>
          <w:p w14:paraId="4997E8C0" w14:textId="79D783FD" w:rsidR="00762ED2" w:rsidRPr="001C2F6A" w:rsidRDefault="00762ED2" w:rsidP="007F412F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C8F214" w14:textId="77777777" w:rsidR="00762ED2" w:rsidRPr="001C2F6A" w:rsidRDefault="00762ED2" w:rsidP="007F412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2EFBCB6C" w14:textId="5BEF7E0A" w:rsidR="00762ED2" w:rsidRPr="001C2F6A" w:rsidRDefault="00762ED2" w:rsidP="007F412F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B7C621" w14:textId="77777777" w:rsidR="00762ED2" w:rsidRPr="001C2F6A" w:rsidRDefault="00762ED2" w:rsidP="007F412F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13895F1" w14:textId="3AB01CA9" w:rsidR="00762ED2" w:rsidRPr="001C2F6A" w:rsidRDefault="00762ED2" w:rsidP="007F412F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3</w:t>
            </w:r>
            <w:r w:rsidR="00EA08E7" w:rsidRPr="001C2F6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2DCE9A2" w14:textId="77777777" w:rsidR="00762ED2" w:rsidRPr="001C2F6A" w:rsidRDefault="00762ED2" w:rsidP="007F412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FFBD6B4" w14:textId="1C5849B8" w:rsidR="00762ED2" w:rsidRPr="001C2F6A" w:rsidRDefault="00762ED2" w:rsidP="007F412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3</w:t>
            </w:r>
            <w:r w:rsidR="00EA08E7" w:rsidRPr="001C2F6A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3</w:t>
            </w:r>
          </w:p>
        </w:tc>
        <w:tc>
          <w:tcPr>
            <w:tcW w:w="270" w:type="dxa"/>
          </w:tcPr>
          <w:p w14:paraId="1B687728" w14:textId="77777777" w:rsidR="00762ED2" w:rsidRPr="001C2F6A" w:rsidRDefault="00762ED2" w:rsidP="007F412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1B0031D" w14:textId="77777777" w:rsidR="00762ED2" w:rsidRPr="001C2F6A" w:rsidRDefault="00762ED2" w:rsidP="007F412F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743140" w14:textId="77777777" w:rsidR="00762ED2" w:rsidRPr="001C2F6A" w:rsidRDefault="00762ED2" w:rsidP="007F412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C922331" w14:textId="77777777" w:rsidR="00762ED2" w:rsidRPr="001C2F6A" w:rsidRDefault="00762ED2" w:rsidP="007F412F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5CD874" w14:textId="77777777" w:rsidR="00762ED2" w:rsidRPr="001C2F6A" w:rsidRDefault="00762ED2" w:rsidP="007F412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DE8C92F" w14:textId="77777777" w:rsidR="00762ED2" w:rsidRPr="001C2F6A" w:rsidRDefault="00762ED2" w:rsidP="007F412F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67AF141" w14:textId="77777777" w:rsidR="00762ED2" w:rsidRPr="001C2F6A" w:rsidRDefault="00762ED2" w:rsidP="007F412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5863B01" w14:textId="77777777" w:rsidR="00762ED2" w:rsidRPr="005C7141" w:rsidRDefault="00762ED2" w:rsidP="007F412F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7994" w:rsidRPr="001C2F6A" w14:paraId="4EEBC9F2" w14:textId="77777777" w:rsidTr="0034380E">
        <w:trPr>
          <w:trHeight w:val="144"/>
        </w:trPr>
        <w:tc>
          <w:tcPr>
            <w:tcW w:w="3240" w:type="dxa"/>
            <w:shd w:val="clear" w:color="auto" w:fill="auto"/>
          </w:tcPr>
          <w:p w14:paraId="7EF9823A" w14:textId="1E74250C" w:rsidR="005B7994" w:rsidRPr="001C2F6A" w:rsidRDefault="005B7994" w:rsidP="005B7994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1C2F6A">
              <w:rPr>
                <w:rFonts w:ascii="Angsana New" w:hAnsi="Angsana New" w:hint="cs"/>
                <w:sz w:val="26"/>
                <w:szCs w:val="26"/>
                <w:cs/>
              </w:rPr>
              <w:t>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4505E641" w14:textId="77777777" w:rsidR="005B7994" w:rsidRPr="001C2F6A" w:rsidRDefault="005B7994" w:rsidP="005B7994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E5F16C5" w14:textId="77777777" w:rsidR="005B7994" w:rsidRPr="001C2F6A" w:rsidRDefault="005B7994" w:rsidP="005B79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0F93E28" w14:textId="77777777" w:rsidR="005B7994" w:rsidRPr="001C2F6A" w:rsidRDefault="005B7994" w:rsidP="005B7994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4D28662" w14:textId="77777777" w:rsidR="005B7994" w:rsidRPr="001C2F6A" w:rsidRDefault="005B7994" w:rsidP="005B799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B7A2F33" w14:textId="77777777" w:rsidR="005B7994" w:rsidRPr="001C2F6A" w:rsidRDefault="005B7994" w:rsidP="005B7994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7189F2" w14:textId="77777777" w:rsidR="005B7994" w:rsidRPr="001C2F6A" w:rsidRDefault="005B7994" w:rsidP="005B799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3C6019F" w14:textId="77777777" w:rsidR="005B7994" w:rsidRPr="001C2F6A" w:rsidRDefault="005B7994" w:rsidP="005B799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392282" w14:textId="77777777" w:rsidR="005B7994" w:rsidRPr="001C2F6A" w:rsidRDefault="005B7994" w:rsidP="005B799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ED7E83" w14:textId="77777777" w:rsidR="005B7994" w:rsidRPr="001C2F6A" w:rsidRDefault="005B7994" w:rsidP="005B799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1B44A6" w14:textId="77777777" w:rsidR="005B7994" w:rsidRPr="001C2F6A" w:rsidRDefault="005B7994" w:rsidP="005B799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B258513" w14:textId="77777777" w:rsidR="005B7994" w:rsidRPr="001C2F6A" w:rsidRDefault="005B7994" w:rsidP="005B799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6EEB9E" w14:textId="77777777" w:rsidR="005B7994" w:rsidRPr="001C2F6A" w:rsidRDefault="005B7994" w:rsidP="005B799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F51CB56" w14:textId="77777777" w:rsidR="005B7994" w:rsidRPr="001C2F6A" w:rsidRDefault="005B7994" w:rsidP="005B799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FF29242" w14:textId="77777777" w:rsidR="005B7994" w:rsidRPr="001C2F6A" w:rsidRDefault="005B7994" w:rsidP="005B799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7E1DD19" w14:textId="77777777" w:rsidR="005B7994" w:rsidRPr="001C2F6A" w:rsidRDefault="005B7994" w:rsidP="005B799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7994" w:rsidRPr="001C2F6A" w14:paraId="1F783010" w14:textId="77777777" w:rsidTr="0034380E">
        <w:trPr>
          <w:trHeight w:val="144"/>
        </w:trPr>
        <w:tc>
          <w:tcPr>
            <w:tcW w:w="3240" w:type="dxa"/>
            <w:shd w:val="clear" w:color="auto" w:fill="auto"/>
          </w:tcPr>
          <w:p w14:paraId="7FE287FC" w14:textId="5A73CBE9" w:rsidR="005B7994" w:rsidRPr="001C2F6A" w:rsidRDefault="005B7994" w:rsidP="005B7994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1C2F6A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1C2F6A">
              <w:rPr>
                <w:rFonts w:ascii="Angsana New" w:hAnsi="Angsana New" w:hint="cs"/>
                <w:sz w:val="26"/>
                <w:szCs w:val="26"/>
                <w:cs/>
              </w:rPr>
              <w:t xml:space="preserve"> ตราสารหนี้</w:t>
            </w:r>
          </w:p>
        </w:tc>
        <w:tc>
          <w:tcPr>
            <w:tcW w:w="1710" w:type="dxa"/>
          </w:tcPr>
          <w:p w14:paraId="3087BAAC" w14:textId="05EB5C2E" w:rsidR="005B7994" w:rsidRPr="001C2F6A" w:rsidRDefault="005B7994" w:rsidP="005B7994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C2F6A">
              <w:rPr>
                <w:rFonts w:ascii="Angsana New" w:hAnsi="Angsana New"/>
                <w:sz w:val="26"/>
                <w:szCs w:val="26"/>
                <w:lang w:val="en-US" w:bidi="th-TH"/>
              </w:rPr>
              <w:t>313</w:t>
            </w:r>
          </w:p>
        </w:tc>
        <w:tc>
          <w:tcPr>
            <w:tcW w:w="270" w:type="dxa"/>
          </w:tcPr>
          <w:p w14:paraId="62112715" w14:textId="77777777" w:rsidR="005B7994" w:rsidRPr="001C2F6A" w:rsidRDefault="005B7994" w:rsidP="005B79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7153F39" w14:textId="313BFD4B" w:rsidR="005B7994" w:rsidRPr="001C2F6A" w:rsidRDefault="005B7994" w:rsidP="005B7994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C2F6A">
              <w:rPr>
                <w:rFonts w:ascii="Angsana New" w:hAnsi="Angsana New"/>
                <w:sz w:val="26"/>
                <w:szCs w:val="26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15274B72" w14:textId="77777777" w:rsidR="005B7994" w:rsidRPr="001C2F6A" w:rsidRDefault="005B7994" w:rsidP="005B799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F8610CF" w14:textId="3EE5C041" w:rsidR="005B7994" w:rsidRPr="001C2F6A" w:rsidRDefault="00762ED2" w:rsidP="00762ED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3F981B" w14:textId="77777777" w:rsidR="005B7994" w:rsidRPr="001C2F6A" w:rsidRDefault="005B7994" w:rsidP="005B799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3BB4BE1" w14:textId="53DFD5AD" w:rsidR="005B7994" w:rsidRPr="001C2F6A" w:rsidRDefault="00762ED2" w:rsidP="005B799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323</w:t>
            </w:r>
          </w:p>
        </w:tc>
        <w:tc>
          <w:tcPr>
            <w:tcW w:w="270" w:type="dxa"/>
          </w:tcPr>
          <w:p w14:paraId="635ACB2E" w14:textId="77777777" w:rsidR="005B7994" w:rsidRPr="001C2F6A" w:rsidRDefault="005B7994" w:rsidP="005B799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D3198C0" w14:textId="33C1FDE2" w:rsidR="005B7994" w:rsidRPr="001C2F6A" w:rsidRDefault="005B7994" w:rsidP="005B7994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C2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2BDCCF3" w14:textId="77777777" w:rsidR="005B7994" w:rsidRPr="001C2F6A" w:rsidRDefault="005B7994" w:rsidP="005B799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66C5FE5" w14:textId="6E9B737F" w:rsidR="005B7994" w:rsidRPr="001C2F6A" w:rsidRDefault="005B7994" w:rsidP="005B799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C2F6A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EA08E7" w:rsidRPr="001C2F6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23</w:t>
            </w:r>
          </w:p>
        </w:tc>
        <w:tc>
          <w:tcPr>
            <w:tcW w:w="270" w:type="dxa"/>
          </w:tcPr>
          <w:p w14:paraId="26A790F6" w14:textId="77777777" w:rsidR="005B7994" w:rsidRPr="001C2F6A" w:rsidRDefault="005B7994" w:rsidP="005B799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570ECC3" w14:textId="08DF0A0E" w:rsidR="005B7994" w:rsidRPr="001C2F6A" w:rsidRDefault="005B7994" w:rsidP="005B799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C2F6A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58379B94" w14:textId="77777777" w:rsidR="005B7994" w:rsidRPr="001C2F6A" w:rsidRDefault="005B7994" w:rsidP="005B799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8585315" w14:textId="4D9DC456" w:rsidR="005B7994" w:rsidRPr="001C2F6A" w:rsidRDefault="005B7994" w:rsidP="005B799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C2F6A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EA08E7" w:rsidRPr="001C2F6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23</w:t>
            </w:r>
          </w:p>
        </w:tc>
      </w:tr>
      <w:tr w:rsidR="005B7994" w:rsidRPr="001C2F6A" w14:paraId="1BABF777" w14:textId="77777777" w:rsidTr="0034380E">
        <w:trPr>
          <w:trHeight w:val="144"/>
        </w:trPr>
        <w:tc>
          <w:tcPr>
            <w:tcW w:w="3240" w:type="dxa"/>
            <w:shd w:val="clear" w:color="auto" w:fill="auto"/>
          </w:tcPr>
          <w:p w14:paraId="38F8C760" w14:textId="0DB64B8B" w:rsidR="005B7994" w:rsidRPr="001C2F6A" w:rsidRDefault="005B7994" w:rsidP="005B7994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1C2F6A">
              <w:rPr>
                <w:rFonts w:ascii="Angsana New" w:hAnsi="Angsana New"/>
                <w:sz w:val="26"/>
                <w:szCs w:val="26"/>
              </w:rPr>
              <w:t>-</w:t>
            </w:r>
            <w:r w:rsidRPr="001C2F6A">
              <w:rPr>
                <w:rFonts w:ascii="Angsana New" w:hAnsi="Angsana New" w:hint="cs"/>
                <w:sz w:val="26"/>
                <w:szCs w:val="26"/>
                <w:cs/>
              </w:rPr>
              <w:t xml:space="preserve">  ตราสารทุน</w:t>
            </w:r>
          </w:p>
        </w:tc>
        <w:tc>
          <w:tcPr>
            <w:tcW w:w="1710" w:type="dxa"/>
          </w:tcPr>
          <w:p w14:paraId="3B0578F4" w14:textId="79A0B71F" w:rsidR="005B7994" w:rsidRPr="001C2F6A" w:rsidRDefault="00762ED2" w:rsidP="005B7994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BFE02A1" w14:textId="77777777" w:rsidR="005B7994" w:rsidRPr="001C2F6A" w:rsidRDefault="005B7994" w:rsidP="005B79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AB7BA19" w14:textId="6251568D" w:rsidR="005B7994" w:rsidRPr="001C2F6A" w:rsidRDefault="00762ED2" w:rsidP="00762ED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67</w:t>
            </w:r>
          </w:p>
        </w:tc>
        <w:tc>
          <w:tcPr>
            <w:tcW w:w="270" w:type="dxa"/>
            <w:shd w:val="clear" w:color="auto" w:fill="auto"/>
          </w:tcPr>
          <w:p w14:paraId="356B223B" w14:textId="77777777" w:rsidR="005B7994" w:rsidRPr="001C2F6A" w:rsidRDefault="005B7994" w:rsidP="005B799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A0D0068" w14:textId="259E245D" w:rsidR="005B7994" w:rsidRPr="001C2F6A" w:rsidRDefault="00762ED2" w:rsidP="00762ED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D580DB" w14:textId="77777777" w:rsidR="005B7994" w:rsidRPr="001C2F6A" w:rsidRDefault="005B7994" w:rsidP="005B799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CBD1AB1" w14:textId="769F69E9" w:rsidR="005B7994" w:rsidRPr="001C2F6A" w:rsidRDefault="00762ED2" w:rsidP="005B799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67</w:t>
            </w:r>
          </w:p>
        </w:tc>
        <w:tc>
          <w:tcPr>
            <w:tcW w:w="270" w:type="dxa"/>
          </w:tcPr>
          <w:p w14:paraId="4DB5B691" w14:textId="77777777" w:rsidR="005B7994" w:rsidRPr="001C2F6A" w:rsidRDefault="005B7994" w:rsidP="005B799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F29B057" w14:textId="6C526111" w:rsidR="005B7994" w:rsidRPr="001C2F6A" w:rsidRDefault="00EA08E7" w:rsidP="005B799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67</w:t>
            </w:r>
          </w:p>
        </w:tc>
        <w:tc>
          <w:tcPr>
            <w:tcW w:w="270" w:type="dxa"/>
          </w:tcPr>
          <w:p w14:paraId="0D5EE761" w14:textId="77777777" w:rsidR="005B7994" w:rsidRPr="001C2F6A" w:rsidRDefault="005B7994" w:rsidP="005B799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CDF2BB0" w14:textId="2F62AEA1" w:rsidR="005B7994" w:rsidRPr="001C2F6A" w:rsidRDefault="00EA08E7" w:rsidP="00EA08E7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89BC24C" w14:textId="77777777" w:rsidR="005B7994" w:rsidRPr="001C2F6A" w:rsidRDefault="005B7994" w:rsidP="005B799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A79C2C3" w14:textId="77D22E3A" w:rsidR="005B7994" w:rsidRPr="001C2F6A" w:rsidRDefault="00EA08E7" w:rsidP="005B799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C3194EB" w14:textId="77777777" w:rsidR="005B7994" w:rsidRPr="001C2F6A" w:rsidRDefault="005B7994" w:rsidP="005B799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52AF2A8" w14:textId="3A82EE0A" w:rsidR="005B7994" w:rsidRPr="001C2F6A" w:rsidRDefault="00EA08E7" w:rsidP="005B799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67</w:t>
            </w:r>
          </w:p>
        </w:tc>
      </w:tr>
      <w:tr w:rsidR="005B7994" w:rsidRPr="001C2F6A" w14:paraId="48DB6BB3" w14:textId="77777777" w:rsidTr="0034380E">
        <w:trPr>
          <w:trHeight w:val="144"/>
        </w:trPr>
        <w:tc>
          <w:tcPr>
            <w:tcW w:w="3240" w:type="dxa"/>
            <w:shd w:val="clear" w:color="auto" w:fill="auto"/>
          </w:tcPr>
          <w:p w14:paraId="3C439F50" w14:textId="40B03BB2" w:rsidR="005B7994" w:rsidRPr="001C2F6A" w:rsidRDefault="005B7994" w:rsidP="005B7994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09439CD4" w14:textId="77777777" w:rsidR="005B7994" w:rsidRPr="001C2F6A" w:rsidRDefault="005B7994" w:rsidP="005B7994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1E41F8D" w14:textId="77777777" w:rsidR="005B7994" w:rsidRPr="001C2F6A" w:rsidRDefault="005B7994" w:rsidP="005B79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279B0FFC" w14:textId="77777777" w:rsidR="005B7994" w:rsidRPr="001C2F6A" w:rsidRDefault="005B7994" w:rsidP="005B7994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C0ED07" w14:textId="77777777" w:rsidR="005B7994" w:rsidRPr="001C2F6A" w:rsidRDefault="005B7994" w:rsidP="005B799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E51CBAF" w14:textId="77777777" w:rsidR="005B7994" w:rsidRPr="001C2F6A" w:rsidRDefault="005B7994" w:rsidP="005B7994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FFBD82" w14:textId="77777777" w:rsidR="005B7994" w:rsidRPr="001C2F6A" w:rsidRDefault="005B7994" w:rsidP="005B799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8161945" w14:textId="77777777" w:rsidR="005B7994" w:rsidRPr="001C2F6A" w:rsidRDefault="005B7994" w:rsidP="005B799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D414E7" w14:textId="77777777" w:rsidR="005B7994" w:rsidRPr="001C2F6A" w:rsidRDefault="005B7994" w:rsidP="005B799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D32BB89" w14:textId="77777777" w:rsidR="005B7994" w:rsidRPr="001C2F6A" w:rsidRDefault="005B7994" w:rsidP="005B799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51338A" w14:textId="77777777" w:rsidR="005B7994" w:rsidRPr="001C2F6A" w:rsidRDefault="005B7994" w:rsidP="005B799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C32F485" w14:textId="77777777" w:rsidR="005B7994" w:rsidRPr="001C2F6A" w:rsidRDefault="005B7994" w:rsidP="005B799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DB85C8" w14:textId="77777777" w:rsidR="005B7994" w:rsidRPr="001C2F6A" w:rsidRDefault="005B7994" w:rsidP="005B799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5A81FF9" w14:textId="77777777" w:rsidR="005B7994" w:rsidRPr="001C2F6A" w:rsidRDefault="005B7994" w:rsidP="005B799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DDF76E2" w14:textId="77777777" w:rsidR="005B7994" w:rsidRPr="001C2F6A" w:rsidRDefault="005B7994" w:rsidP="005B799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0E0BDBB" w14:textId="77777777" w:rsidR="005B7994" w:rsidRPr="001C2F6A" w:rsidRDefault="005B7994" w:rsidP="005B799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08E7" w:rsidRPr="001C2F6A" w14:paraId="26E29810" w14:textId="77777777" w:rsidTr="00762ED2">
        <w:trPr>
          <w:trHeight w:val="144"/>
        </w:trPr>
        <w:tc>
          <w:tcPr>
            <w:tcW w:w="3240" w:type="dxa"/>
            <w:shd w:val="clear" w:color="auto" w:fill="auto"/>
          </w:tcPr>
          <w:p w14:paraId="614F19AA" w14:textId="41642680" w:rsidR="00EA08E7" w:rsidRPr="001C2F6A" w:rsidRDefault="00EA08E7" w:rsidP="00EA08E7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1C2F6A">
              <w:rPr>
                <w:rFonts w:ascii="Angsana New" w:hAnsi="Angsana New"/>
                <w:sz w:val="26"/>
                <w:szCs w:val="26"/>
              </w:rPr>
              <w:t>-</w:t>
            </w:r>
            <w:r w:rsidRPr="001C2F6A">
              <w:rPr>
                <w:rFonts w:ascii="Angsana New" w:hAnsi="Angsana New" w:hint="cs"/>
                <w:sz w:val="26"/>
                <w:szCs w:val="26"/>
                <w:cs/>
              </w:rPr>
              <w:t xml:space="preserve">  ตราสารหนี้</w:t>
            </w:r>
          </w:p>
        </w:tc>
        <w:tc>
          <w:tcPr>
            <w:tcW w:w="1710" w:type="dxa"/>
          </w:tcPr>
          <w:p w14:paraId="32987569" w14:textId="01D15E30" w:rsidR="00EA08E7" w:rsidRPr="001C2F6A" w:rsidRDefault="00EA08E7" w:rsidP="00EA08E7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DD1124" w14:textId="77777777" w:rsidR="00EA08E7" w:rsidRPr="001C2F6A" w:rsidRDefault="00EA08E7" w:rsidP="00EA08E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4E75D4E" w14:textId="06442D9C" w:rsidR="00EA08E7" w:rsidRPr="001C2F6A" w:rsidRDefault="00EA08E7" w:rsidP="00EA08E7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F36142" w14:textId="77777777" w:rsidR="00EA08E7" w:rsidRPr="001C2F6A" w:rsidRDefault="00EA08E7" w:rsidP="00EA08E7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5E71EB4" w14:textId="1CB518D9" w:rsidR="00EA08E7" w:rsidRPr="001C2F6A" w:rsidRDefault="00EA08E7" w:rsidP="00EA08E7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14:paraId="6E91D7CC" w14:textId="77777777" w:rsidR="00EA08E7" w:rsidRPr="001C2F6A" w:rsidRDefault="00EA08E7" w:rsidP="00EA08E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C10A957" w14:textId="68A0ADD8" w:rsidR="00EA08E7" w:rsidRPr="001C2F6A" w:rsidRDefault="00EA08E7" w:rsidP="00EA08E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41</w:t>
            </w:r>
          </w:p>
        </w:tc>
        <w:tc>
          <w:tcPr>
            <w:tcW w:w="270" w:type="dxa"/>
          </w:tcPr>
          <w:p w14:paraId="563D4EBD" w14:textId="77777777" w:rsidR="00EA08E7" w:rsidRPr="001C2F6A" w:rsidRDefault="00EA08E7" w:rsidP="00EA08E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902844D" w14:textId="22DAA10F" w:rsidR="00EA08E7" w:rsidRPr="001C2F6A" w:rsidRDefault="00EA08E7" w:rsidP="00EA08E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C2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09A3711" w14:textId="77777777" w:rsidR="00EA08E7" w:rsidRPr="001C2F6A" w:rsidRDefault="00EA08E7" w:rsidP="00EA08E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73F70BF" w14:textId="527E985E" w:rsidR="00EA08E7" w:rsidRPr="001C2F6A" w:rsidRDefault="00EA08E7" w:rsidP="00EA08E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41</w:t>
            </w:r>
          </w:p>
        </w:tc>
        <w:tc>
          <w:tcPr>
            <w:tcW w:w="270" w:type="dxa"/>
          </w:tcPr>
          <w:p w14:paraId="57D54CF7" w14:textId="77777777" w:rsidR="00EA08E7" w:rsidRPr="001C2F6A" w:rsidRDefault="00EA08E7" w:rsidP="00EA08E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CF68A0E" w14:textId="6330B9AD" w:rsidR="00EA08E7" w:rsidRPr="001C2F6A" w:rsidRDefault="00EA08E7" w:rsidP="00EA08E7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91B0B43" w14:textId="77777777" w:rsidR="00EA08E7" w:rsidRPr="001C2F6A" w:rsidRDefault="00EA08E7" w:rsidP="00EA08E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D8BCA73" w14:textId="1A8E5F94" w:rsidR="00EA08E7" w:rsidRPr="001C2F6A" w:rsidRDefault="00EA08E7" w:rsidP="00EA08E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41</w:t>
            </w:r>
          </w:p>
        </w:tc>
      </w:tr>
      <w:tr w:rsidR="00EA08E7" w:rsidRPr="001C2F6A" w14:paraId="0763A2EE" w14:textId="77777777" w:rsidTr="00EA08E7">
        <w:trPr>
          <w:trHeight w:val="144"/>
        </w:trPr>
        <w:tc>
          <w:tcPr>
            <w:tcW w:w="3240" w:type="dxa"/>
            <w:shd w:val="clear" w:color="auto" w:fill="auto"/>
          </w:tcPr>
          <w:p w14:paraId="5DF06212" w14:textId="595A50BE" w:rsidR="00EA08E7" w:rsidRPr="001C2F6A" w:rsidRDefault="00EA08E7" w:rsidP="00EA08E7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1C2F6A">
              <w:rPr>
                <w:rFonts w:ascii="Angsana New" w:hAnsi="Angsana New"/>
                <w:sz w:val="26"/>
                <w:szCs w:val="26"/>
              </w:rPr>
              <w:t>-</w:t>
            </w:r>
            <w:r w:rsidRPr="001C2F6A">
              <w:rPr>
                <w:rFonts w:ascii="Angsana New" w:hAnsi="Angsana New" w:hint="cs"/>
                <w:sz w:val="26"/>
                <w:szCs w:val="26"/>
                <w:cs/>
              </w:rPr>
              <w:t xml:space="preserve">  ตราสารทุน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9EF3895" w14:textId="1D8DE276" w:rsidR="00EA08E7" w:rsidRPr="001C2F6A" w:rsidRDefault="00EA08E7" w:rsidP="00EA08E7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C2F6A">
              <w:rPr>
                <w:rFonts w:ascii="Angsana New" w:hAnsi="Angsana New"/>
                <w:sz w:val="26"/>
                <w:szCs w:val="26"/>
                <w:lang w:val="en-US" w:bidi="th-TH"/>
              </w:rPr>
              <w:t>198</w:t>
            </w:r>
          </w:p>
        </w:tc>
        <w:tc>
          <w:tcPr>
            <w:tcW w:w="270" w:type="dxa"/>
          </w:tcPr>
          <w:p w14:paraId="195AA97D" w14:textId="77777777" w:rsidR="00EA08E7" w:rsidRPr="001C2F6A" w:rsidRDefault="00EA08E7" w:rsidP="00EA08E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624CF77" w14:textId="16F9943B" w:rsidR="00EA08E7" w:rsidRPr="001C2F6A" w:rsidRDefault="00EA08E7" w:rsidP="00EA08E7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37E4C5" w14:textId="77777777" w:rsidR="00EA08E7" w:rsidRPr="001C2F6A" w:rsidRDefault="00EA08E7" w:rsidP="00EA08E7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450198E" w14:textId="0B8DFB05" w:rsidR="00EA08E7" w:rsidRPr="001C2F6A" w:rsidRDefault="00EA08E7" w:rsidP="00EA08E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C2F6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F13B11" w14:textId="77777777" w:rsidR="00EA08E7" w:rsidRPr="001C2F6A" w:rsidRDefault="00EA08E7" w:rsidP="00EA08E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73FD40" w14:textId="25A9CDD2" w:rsidR="00EA08E7" w:rsidRPr="001C2F6A" w:rsidRDefault="00EA08E7" w:rsidP="00EA08E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198</w:t>
            </w:r>
          </w:p>
        </w:tc>
        <w:tc>
          <w:tcPr>
            <w:tcW w:w="270" w:type="dxa"/>
          </w:tcPr>
          <w:p w14:paraId="50C766AD" w14:textId="77777777" w:rsidR="00EA08E7" w:rsidRPr="001C2F6A" w:rsidRDefault="00EA08E7" w:rsidP="00EA08E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CBAE04E" w14:textId="0E37B921" w:rsidR="00EA08E7" w:rsidRPr="001C2F6A" w:rsidRDefault="00EA08E7" w:rsidP="00EA08E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C2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83BC190" w14:textId="77777777" w:rsidR="00EA08E7" w:rsidRPr="001C2F6A" w:rsidRDefault="00EA08E7" w:rsidP="00EA08E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77D981E" w14:textId="38F4407D" w:rsidR="00EA08E7" w:rsidRPr="001C2F6A" w:rsidRDefault="00EA08E7" w:rsidP="00EA08E7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417278" w14:textId="77777777" w:rsidR="00EA08E7" w:rsidRPr="001C2F6A" w:rsidRDefault="00EA08E7" w:rsidP="00EA08E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1D12895" w14:textId="29220835" w:rsidR="00EA08E7" w:rsidRPr="001C2F6A" w:rsidRDefault="00EA08E7" w:rsidP="00EA08E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198</w:t>
            </w:r>
          </w:p>
        </w:tc>
        <w:tc>
          <w:tcPr>
            <w:tcW w:w="270" w:type="dxa"/>
          </w:tcPr>
          <w:p w14:paraId="700E9E70" w14:textId="77777777" w:rsidR="00EA08E7" w:rsidRPr="001C2F6A" w:rsidRDefault="00EA08E7" w:rsidP="00EA08E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BE1255F" w14:textId="6D752261" w:rsidR="00EA08E7" w:rsidRPr="001C2F6A" w:rsidRDefault="00EA08E7" w:rsidP="00EA08E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198</w:t>
            </w:r>
          </w:p>
        </w:tc>
      </w:tr>
      <w:tr w:rsidR="00EA08E7" w:rsidRPr="005C7141" w14:paraId="7521B400" w14:textId="77777777" w:rsidTr="00EA08E7">
        <w:trPr>
          <w:trHeight w:val="144"/>
        </w:trPr>
        <w:tc>
          <w:tcPr>
            <w:tcW w:w="3240" w:type="dxa"/>
            <w:shd w:val="clear" w:color="auto" w:fill="auto"/>
          </w:tcPr>
          <w:p w14:paraId="31FC6605" w14:textId="4A5A069D" w:rsidR="00EA08E7" w:rsidRPr="001C2F6A" w:rsidRDefault="00EA08E7" w:rsidP="00EA08E7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C2F6A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1C2F6A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AE28D0E" w14:textId="0797F0F9" w:rsidR="00EA08E7" w:rsidRPr="001C2F6A" w:rsidRDefault="00EA08E7" w:rsidP="00EA08E7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1C2F6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bidi="th-TH"/>
              </w:rPr>
              <w:t>511</w:t>
            </w:r>
          </w:p>
        </w:tc>
        <w:tc>
          <w:tcPr>
            <w:tcW w:w="270" w:type="dxa"/>
          </w:tcPr>
          <w:p w14:paraId="204A379E" w14:textId="77777777" w:rsidR="00EA08E7" w:rsidRPr="001C2F6A" w:rsidRDefault="00EA08E7" w:rsidP="00EA08E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446098" w14:textId="1957DFDF" w:rsidR="00EA08E7" w:rsidRPr="001C2F6A" w:rsidRDefault="00EA08E7" w:rsidP="00EA08E7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C2F6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bidi="th-TH"/>
              </w:rPr>
              <w:t>77</w:t>
            </w:r>
          </w:p>
        </w:tc>
        <w:tc>
          <w:tcPr>
            <w:tcW w:w="270" w:type="dxa"/>
            <w:shd w:val="clear" w:color="auto" w:fill="auto"/>
          </w:tcPr>
          <w:p w14:paraId="0C3A89E7" w14:textId="77777777" w:rsidR="00EA08E7" w:rsidRPr="001C2F6A" w:rsidRDefault="00EA08E7" w:rsidP="00EA08E7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C91EDC" w14:textId="7D42A40F" w:rsidR="00EA08E7" w:rsidRPr="001C2F6A" w:rsidRDefault="00EA08E7" w:rsidP="00EA08E7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1C2F6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bidi="th-TH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0AB1C3C1" w14:textId="77777777" w:rsidR="00EA08E7" w:rsidRPr="001C2F6A" w:rsidRDefault="00EA08E7" w:rsidP="00EA08E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F70D1" w14:textId="4836FFE5" w:rsidR="00EA08E7" w:rsidRPr="001C2F6A" w:rsidRDefault="00EA08E7" w:rsidP="00EA08E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1C2F6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bidi="th-TH"/>
              </w:rPr>
              <w:t>662</w:t>
            </w:r>
          </w:p>
        </w:tc>
        <w:tc>
          <w:tcPr>
            <w:tcW w:w="270" w:type="dxa"/>
          </w:tcPr>
          <w:p w14:paraId="4587FA7C" w14:textId="77777777" w:rsidR="00EA08E7" w:rsidRPr="001C2F6A" w:rsidRDefault="00EA08E7" w:rsidP="00EA08E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CA14ADB" w14:textId="77777777" w:rsidR="00EA08E7" w:rsidRPr="001C2F6A" w:rsidRDefault="00EA08E7" w:rsidP="00EA08E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2C164F0" w14:textId="77777777" w:rsidR="00EA08E7" w:rsidRPr="001C2F6A" w:rsidRDefault="00EA08E7" w:rsidP="00EA08E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04A198F" w14:textId="77777777" w:rsidR="00EA08E7" w:rsidRPr="001C2F6A" w:rsidRDefault="00EA08E7" w:rsidP="00EA08E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5C38300" w14:textId="77777777" w:rsidR="00EA08E7" w:rsidRPr="001C2F6A" w:rsidRDefault="00EA08E7" w:rsidP="00EA08E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885812D" w14:textId="77777777" w:rsidR="00EA08E7" w:rsidRPr="001C2F6A" w:rsidRDefault="00EA08E7" w:rsidP="00EA08E7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4B95D95" w14:textId="77777777" w:rsidR="00EA08E7" w:rsidRPr="001C2F6A" w:rsidRDefault="00EA08E7" w:rsidP="00EA08E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6480CD8" w14:textId="77777777" w:rsidR="00EA08E7" w:rsidRPr="001C2F6A" w:rsidRDefault="00EA08E7" w:rsidP="00EA08E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EA08E7" w:rsidRPr="00331A2C" w14:paraId="00EBB9BC" w14:textId="77777777" w:rsidTr="00EA08E7">
        <w:trPr>
          <w:trHeight w:val="144"/>
        </w:trPr>
        <w:tc>
          <w:tcPr>
            <w:tcW w:w="3240" w:type="dxa"/>
            <w:shd w:val="clear" w:color="auto" w:fill="auto"/>
          </w:tcPr>
          <w:p w14:paraId="3745EEA9" w14:textId="77777777" w:rsidR="00EA08E7" w:rsidRPr="00331A2C" w:rsidRDefault="00EA08E7" w:rsidP="00EA08E7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0E19A8C" w14:textId="77777777" w:rsidR="00EA08E7" w:rsidRPr="00331A2C" w:rsidRDefault="00EA08E7" w:rsidP="00EA08E7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39F29579" w14:textId="77777777" w:rsidR="00EA08E7" w:rsidRPr="00331A2C" w:rsidRDefault="00EA08E7" w:rsidP="00EA08E7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2A5D07AB" w14:textId="77777777" w:rsidR="00EA08E7" w:rsidRPr="00331A2C" w:rsidRDefault="00EA08E7" w:rsidP="00EA08E7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DFBF440" w14:textId="77777777" w:rsidR="00EA08E7" w:rsidRPr="00331A2C" w:rsidRDefault="00EA08E7" w:rsidP="00EA08E7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55D61FE1" w14:textId="77777777" w:rsidR="00EA08E7" w:rsidRPr="00331A2C" w:rsidRDefault="00EA08E7" w:rsidP="00EA08E7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291D268" w14:textId="77777777" w:rsidR="00EA08E7" w:rsidRPr="00331A2C" w:rsidRDefault="00EA08E7" w:rsidP="00EA08E7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F41A72F" w14:textId="77777777" w:rsidR="00EA08E7" w:rsidRPr="00331A2C" w:rsidRDefault="00EA08E7" w:rsidP="00EA08E7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14B7BA40" w14:textId="77777777" w:rsidR="00EA08E7" w:rsidRPr="00331A2C" w:rsidRDefault="00EA08E7" w:rsidP="00EA08E7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6770EC9C" w14:textId="77777777" w:rsidR="00EA08E7" w:rsidRPr="00331A2C" w:rsidRDefault="00EA08E7" w:rsidP="00EA08E7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723201D3" w14:textId="77777777" w:rsidR="00EA08E7" w:rsidRPr="00331A2C" w:rsidRDefault="00EA08E7" w:rsidP="00EA08E7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037CDDBD" w14:textId="77777777" w:rsidR="00EA08E7" w:rsidRPr="00331A2C" w:rsidRDefault="00EA08E7" w:rsidP="00EA08E7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6853464B" w14:textId="77777777" w:rsidR="00EA08E7" w:rsidRPr="00331A2C" w:rsidRDefault="00EA08E7" w:rsidP="00EA08E7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5DBC92A5" w14:textId="77777777" w:rsidR="00EA08E7" w:rsidRPr="00331A2C" w:rsidRDefault="00EA08E7" w:rsidP="00EA08E7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2652B742" w14:textId="77777777" w:rsidR="00EA08E7" w:rsidRPr="00331A2C" w:rsidRDefault="00EA08E7" w:rsidP="00EA08E7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E4D275B" w14:textId="77777777" w:rsidR="00EA08E7" w:rsidRPr="00331A2C" w:rsidRDefault="00EA08E7" w:rsidP="00EA08E7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EA08E7" w:rsidRPr="005C7141" w14:paraId="0B7BA8B4" w14:textId="77777777" w:rsidTr="0034380E">
        <w:trPr>
          <w:trHeight w:val="144"/>
        </w:trPr>
        <w:tc>
          <w:tcPr>
            <w:tcW w:w="3240" w:type="dxa"/>
            <w:shd w:val="clear" w:color="auto" w:fill="auto"/>
          </w:tcPr>
          <w:p w14:paraId="6E411572" w14:textId="77777777" w:rsidR="00EA08E7" w:rsidRPr="005C7141" w:rsidRDefault="00EA08E7" w:rsidP="00EA08E7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5C71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</w:tcPr>
          <w:p w14:paraId="51E0A070" w14:textId="77777777" w:rsidR="00EA08E7" w:rsidRPr="005C7141" w:rsidRDefault="00EA08E7" w:rsidP="00EA08E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3177CEF7" w14:textId="77777777" w:rsidR="00EA08E7" w:rsidRPr="005C7141" w:rsidRDefault="00EA08E7" w:rsidP="00EA08E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710" w:type="dxa"/>
            <w:shd w:val="clear" w:color="auto" w:fill="auto"/>
          </w:tcPr>
          <w:p w14:paraId="5C4BB13F" w14:textId="77777777" w:rsidR="00EA08E7" w:rsidRPr="005C7141" w:rsidRDefault="00EA08E7" w:rsidP="00EA08E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5EDB9DB8" w14:textId="77777777" w:rsidR="00EA08E7" w:rsidRPr="005C7141" w:rsidRDefault="00EA08E7" w:rsidP="00EA08E7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620" w:type="dxa"/>
            <w:shd w:val="clear" w:color="auto" w:fill="auto"/>
          </w:tcPr>
          <w:p w14:paraId="2A3E81E6" w14:textId="77777777" w:rsidR="00EA08E7" w:rsidRPr="005C7141" w:rsidRDefault="00EA08E7" w:rsidP="00EA08E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3B0A172B" w14:textId="77777777" w:rsidR="00EA08E7" w:rsidRPr="005C7141" w:rsidRDefault="00EA08E7" w:rsidP="00EA08E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0D279275" w14:textId="77777777" w:rsidR="00EA08E7" w:rsidRPr="005C7141" w:rsidRDefault="00EA08E7" w:rsidP="00EA08E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422A5112" w14:textId="77777777" w:rsidR="00EA08E7" w:rsidRPr="005C7141" w:rsidRDefault="00EA08E7" w:rsidP="00EA08E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6C74ECB6" w14:textId="77777777" w:rsidR="00EA08E7" w:rsidRPr="005C7141" w:rsidRDefault="00EA08E7" w:rsidP="00EA08E7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AA05C4" w14:textId="77777777" w:rsidR="00EA08E7" w:rsidRPr="005C7141" w:rsidRDefault="00EA08E7" w:rsidP="00EA08E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01AC0F97" w14:textId="77777777" w:rsidR="00EA08E7" w:rsidRPr="005C7141" w:rsidRDefault="00EA08E7" w:rsidP="00EA08E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DED019" w14:textId="77777777" w:rsidR="00EA08E7" w:rsidRPr="005C7141" w:rsidRDefault="00EA08E7" w:rsidP="00EA08E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3EE22A6C" w14:textId="77777777" w:rsidR="00EA08E7" w:rsidRPr="00CC2467" w:rsidRDefault="00EA08E7" w:rsidP="00EA08E7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5824BD4" w14:textId="77777777" w:rsidR="00EA08E7" w:rsidRPr="005C7141" w:rsidRDefault="00EA08E7" w:rsidP="00EA08E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810" w:type="dxa"/>
            <w:shd w:val="clear" w:color="auto" w:fill="auto"/>
          </w:tcPr>
          <w:p w14:paraId="72A3A847" w14:textId="77777777" w:rsidR="00EA08E7" w:rsidRPr="005C7141" w:rsidRDefault="00EA08E7" w:rsidP="00EA08E7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08E7" w:rsidRPr="005C7141" w14:paraId="720BAE7F" w14:textId="77777777" w:rsidTr="0034380E">
        <w:trPr>
          <w:trHeight w:val="144"/>
        </w:trPr>
        <w:tc>
          <w:tcPr>
            <w:tcW w:w="3240" w:type="dxa"/>
            <w:shd w:val="clear" w:color="auto" w:fill="auto"/>
          </w:tcPr>
          <w:p w14:paraId="3DE2422B" w14:textId="77777777" w:rsidR="00EA08E7" w:rsidRPr="005C7141" w:rsidRDefault="00EA08E7" w:rsidP="00EA08E7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C7141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710" w:type="dxa"/>
          </w:tcPr>
          <w:p w14:paraId="2C113D5F" w14:textId="77777777" w:rsidR="00EA08E7" w:rsidRPr="005C7141" w:rsidRDefault="00EA08E7" w:rsidP="00EA08E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2C6C1F82" w14:textId="77777777" w:rsidR="00EA08E7" w:rsidRPr="005C7141" w:rsidRDefault="00EA08E7" w:rsidP="00EA08E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710" w:type="dxa"/>
            <w:shd w:val="clear" w:color="auto" w:fill="auto"/>
          </w:tcPr>
          <w:p w14:paraId="4B018855" w14:textId="77777777" w:rsidR="00EA08E7" w:rsidRPr="00B87236" w:rsidRDefault="00EA08E7" w:rsidP="00EA08E7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4D7F102" w14:textId="77777777" w:rsidR="00EA08E7" w:rsidRPr="005C7141" w:rsidRDefault="00EA08E7" w:rsidP="00EA08E7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620" w:type="dxa"/>
            <w:shd w:val="clear" w:color="auto" w:fill="auto"/>
          </w:tcPr>
          <w:p w14:paraId="3B45A22F" w14:textId="77777777" w:rsidR="00EA08E7" w:rsidRPr="005C7141" w:rsidRDefault="00EA08E7" w:rsidP="00EA08E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96BB159" w14:textId="77777777" w:rsidR="00EA08E7" w:rsidRPr="005C7141" w:rsidRDefault="00EA08E7" w:rsidP="00EA08E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337FA017" w14:textId="77777777" w:rsidR="00EA08E7" w:rsidRPr="005C7141" w:rsidRDefault="00EA08E7" w:rsidP="00EA08E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2D5677" w14:textId="77777777" w:rsidR="00EA08E7" w:rsidRPr="005C7141" w:rsidRDefault="00EA08E7" w:rsidP="00EA08E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605AF157" w14:textId="77777777" w:rsidR="00EA08E7" w:rsidRPr="005C7141" w:rsidRDefault="00EA08E7" w:rsidP="00EA08E7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E975D8" w14:textId="77777777" w:rsidR="00EA08E7" w:rsidRPr="005C7141" w:rsidRDefault="00EA08E7" w:rsidP="00EA08E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665A8DC6" w14:textId="77777777" w:rsidR="00EA08E7" w:rsidRPr="005C7141" w:rsidRDefault="00EA08E7" w:rsidP="00EA08E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FDC883" w14:textId="77777777" w:rsidR="00EA08E7" w:rsidRPr="005C7141" w:rsidRDefault="00EA08E7" w:rsidP="00EA08E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35020C6D" w14:textId="77777777" w:rsidR="00EA08E7" w:rsidRPr="005C7141" w:rsidRDefault="00EA08E7" w:rsidP="00EA08E7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AA38C56" w14:textId="77777777" w:rsidR="00EA08E7" w:rsidRPr="005C7141" w:rsidRDefault="00EA08E7" w:rsidP="00EA08E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810" w:type="dxa"/>
            <w:shd w:val="clear" w:color="auto" w:fill="auto"/>
          </w:tcPr>
          <w:p w14:paraId="5F4B97CE" w14:textId="77777777" w:rsidR="00EA08E7" w:rsidRPr="005C7141" w:rsidRDefault="00EA08E7" w:rsidP="00EA08E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08E7" w:rsidRPr="005C7141" w14:paraId="352D135C" w14:textId="77777777" w:rsidTr="0034380E">
        <w:trPr>
          <w:trHeight w:val="144"/>
        </w:trPr>
        <w:tc>
          <w:tcPr>
            <w:tcW w:w="3240" w:type="dxa"/>
            <w:shd w:val="clear" w:color="auto" w:fill="auto"/>
          </w:tcPr>
          <w:p w14:paraId="45323739" w14:textId="77777777" w:rsidR="00EA08E7" w:rsidRPr="005C7141" w:rsidRDefault="00EA08E7" w:rsidP="00EA08E7">
            <w:pPr>
              <w:spacing w:line="240" w:lineRule="auto"/>
              <w:ind w:left="166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C7141">
              <w:rPr>
                <w:rFonts w:ascii="Angsana New" w:hAnsi="Angsana New" w:hint="cs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710" w:type="dxa"/>
          </w:tcPr>
          <w:p w14:paraId="327D4D90" w14:textId="77777777" w:rsidR="00EA08E7" w:rsidRPr="005C7141" w:rsidRDefault="00EA08E7" w:rsidP="00EA08E7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C7141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Pr="00CC5A41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Pr="005C7141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C156E93" w14:textId="77777777" w:rsidR="00EA08E7" w:rsidRPr="005C7141" w:rsidRDefault="00EA08E7" w:rsidP="00EA08E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710" w:type="dxa"/>
            <w:shd w:val="clear" w:color="auto" w:fill="auto"/>
          </w:tcPr>
          <w:p w14:paraId="2D3FA80A" w14:textId="77777777" w:rsidR="00EA08E7" w:rsidRPr="00B87236" w:rsidRDefault="00EA08E7" w:rsidP="00EA08E7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87236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1E48AB" w14:textId="77777777" w:rsidR="00EA08E7" w:rsidRPr="005C7141" w:rsidRDefault="00EA08E7" w:rsidP="00EA08E7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620" w:type="dxa"/>
            <w:shd w:val="clear" w:color="auto" w:fill="auto"/>
          </w:tcPr>
          <w:p w14:paraId="6AD6BB6F" w14:textId="77777777" w:rsidR="00EA08E7" w:rsidRPr="005C7141" w:rsidRDefault="00EA08E7" w:rsidP="00EA08E7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C7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E18025" w14:textId="77777777" w:rsidR="00EA08E7" w:rsidRPr="005C7141" w:rsidRDefault="00EA08E7" w:rsidP="00EA08E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47FDD7CB" w14:textId="77777777" w:rsidR="00EA08E7" w:rsidRPr="005C7141" w:rsidRDefault="00EA08E7" w:rsidP="00EA08E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C7141">
              <w:rPr>
                <w:rFonts w:ascii="Angsana New" w:hAnsi="Angsana New"/>
                <w:sz w:val="26"/>
                <w:szCs w:val="26"/>
              </w:rPr>
              <w:t>(</w:t>
            </w:r>
            <w:r w:rsidRPr="00CC5A41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5C714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04C641B" w14:textId="77777777" w:rsidR="00EA08E7" w:rsidRPr="005C7141" w:rsidRDefault="00EA08E7" w:rsidP="00EA08E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3DA94616" w14:textId="77777777" w:rsidR="00EA08E7" w:rsidRPr="005C7141" w:rsidRDefault="00EA08E7" w:rsidP="00EA08E7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C7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1F29196" w14:textId="77777777" w:rsidR="00EA08E7" w:rsidRPr="005C7141" w:rsidRDefault="00EA08E7" w:rsidP="00EA08E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71C7E7EE" w14:textId="77777777" w:rsidR="00EA08E7" w:rsidRPr="005C7141" w:rsidRDefault="00EA08E7" w:rsidP="00EA08E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5C7141">
              <w:rPr>
                <w:rFonts w:ascii="Angsana New" w:hAnsi="Angsana New"/>
                <w:sz w:val="26"/>
                <w:szCs w:val="26"/>
              </w:rPr>
              <w:t>(</w:t>
            </w:r>
            <w:r w:rsidRPr="00CC5A41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5C714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D197765" w14:textId="77777777" w:rsidR="00EA08E7" w:rsidRPr="005C7141" w:rsidRDefault="00EA08E7" w:rsidP="00EA08E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750620C0" w14:textId="77777777" w:rsidR="00EA08E7" w:rsidRPr="005C7141" w:rsidRDefault="00EA08E7" w:rsidP="00EA08E7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C7141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7235566" w14:textId="77777777" w:rsidR="00EA08E7" w:rsidRPr="005C7141" w:rsidRDefault="00EA08E7" w:rsidP="00EA08E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810" w:type="dxa"/>
            <w:shd w:val="clear" w:color="auto" w:fill="auto"/>
          </w:tcPr>
          <w:p w14:paraId="718FD00A" w14:textId="77777777" w:rsidR="00EA08E7" w:rsidRPr="005C7141" w:rsidRDefault="00EA08E7" w:rsidP="00EA08E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5C7141">
              <w:rPr>
                <w:rFonts w:ascii="Angsana New" w:hAnsi="Angsana New"/>
                <w:sz w:val="26"/>
                <w:szCs w:val="26"/>
              </w:rPr>
              <w:t>(</w:t>
            </w:r>
            <w:r w:rsidRPr="00CC5A41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5C714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650ABBEE" w14:textId="77777777" w:rsidR="00331A2C" w:rsidRDefault="00331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B1C3DE0" w14:textId="77777777" w:rsidR="00331A2C" w:rsidRDefault="00331A2C">
      <w:r>
        <w:br w:type="page"/>
      </w: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331A2C" w:rsidRPr="005C7141" w14:paraId="297A21B1" w14:textId="77777777" w:rsidTr="00331A2C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7D8746C" w14:textId="226F18EF" w:rsidR="00331A2C" w:rsidRPr="005C7141" w:rsidRDefault="00331A2C" w:rsidP="00331A2C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75F740B4" w14:textId="77777777" w:rsidR="00331A2C" w:rsidRPr="005C7141" w:rsidRDefault="00331A2C" w:rsidP="00331A2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5C714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5C714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331A2C" w:rsidRPr="005C7141" w14:paraId="0BB18793" w14:textId="77777777" w:rsidTr="00331A2C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D6B5725" w14:textId="77777777" w:rsidR="00331A2C" w:rsidRPr="005C7141" w:rsidRDefault="00331A2C" w:rsidP="00331A2C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29FB0A19" w14:textId="77777777" w:rsidR="00331A2C" w:rsidRPr="005C7141" w:rsidRDefault="00331A2C" w:rsidP="00331A2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5C714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1EBF2AE4" w14:textId="77777777" w:rsidR="00331A2C" w:rsidRPr="005C7141" w:rsidRDefault="00331A2C" w:rsidP="00331A2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26DD1D15" w14:textId="77777777" w:rsidR="00331A2C" w:rsidRPr="005C7141" w:rsidRDefault="00331A2C" w:rsidP="00331A2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5C714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31A2C" w:rsidRPr="005C7141" w14:paraId="42725386" w14:textId="77777777" w:rsidTr="00331A2C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4AAB6D2" w14:textId="77777777" w:rsidR="00331A2C" w:rsidRPr="005C7141" w:rsidRDefault="00331A2C" w:rsidP="00331A2C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C714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ณ</w:t>
            </w:r>
            <w:r w:rsidRPr="005C71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5C714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Pr="005C71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CC5A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1</w:t>
            </w:r>
            <w:r w:rsidRPr="005C71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5C714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5C71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CC5A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710" w:type="dxa"/>
            <w:vAlign w:val="bottom"/>
          </w:tcPr>
          <w:p w14:paraId="14345468" w14:textId="77777777" w:rsidR="00331A2C" w:rsidRPr="005C7141" w:rsidRDefault="00331A2C" w:rsidP="00331A2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3696E383" w14:textId="77777777" w:rsidR="00331A2C" w:rsidRPr="005C7141" w:rsidRDefault="00331A2C" w:rsidP="00331A2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5A2E83D" w14:textId="77777777" w:rsidR="00331A2C" w:rsidRPr="005C7141" w:rsidRDefault="00331A2C" w:rsidP="00331A2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B44938" w14:textId="77777777" w:rsidR="00331A2C" w:rsidRPr="005C7141" w:rsidRDefault="00331A2C" w:rsidP="00331A2C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069DA1C" w14:textId="77777777" w:rsidR="00331A2C" w:rsidRPr="005C7141" w:rsidRDefault="00331A2C" w:rsidP="00331A2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5C7141">
              <w:rPr>
                <w:rFonts w:ascii="Angsana New" w:hAnsi="Angsana New"/>
                <w:sz w:val="26"/>
                <w:szCs w:val="26"/>
                <w:lang w:bidi="th-TH"/>
              </w:rPr>
              <w:t xml:space="preserve"> - </w:t>
            </w:r>
            <w:r w:rsidRPr="005C714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E14C2D" w14:textId="77777777" w:rsidR="00331A2C" w:rsidRPr="005C7141" w:rsidRDefault="00331A2C" w:rsidP="00331A2C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341251" w14:textId="77777777" w:rsidR="00331A2C" w:rsidRPr="005C7141" w:rsidRDefault="00331A2C" w:rsidP="00331A2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0DAFA191" w14:textId="77777777" w:rsidR="00331A2C" w:rsidRPr="005C7141" w:rsidRDefault="00331A2C" w:rsidP="00331A2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5D5FFFC" w14:textId="77777777" w:rsidR="00331A2C" w:rsidRPr="005C7141" w:rsidRDefault="00331A2C" w:rsidP="00331A2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5C7141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1DCA24E4" w14:textId="77777777" w:rsidR="00331A2C" w:rsidRPr="005C7141" w:rsidRDefault="00331A2C" w:rsidP="00331A2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EF5F719" w14:textId="77777777" w:rsidR="00331A2C" w:rsidRPr="005C7141" w:rsidRDefault="00331A2C" w:rsidP="00331A2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5C714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C5A41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6D1563BA" w14:textId="77777777" w:rsidR="00331A2C" w:rsidRPr="005C7141" w:rsidRDefault="00331A2C" w:rsidP="00331A2C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689FDB44" w14:textId="77777777" w:rsidR="00331A2C" w:rsidRPr="005C7141" w:rsidRDefault="00331A2C" w:rsidP="00331A2C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5C714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C5A4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57ABB3EA" w14:textId="77777777" w:rsidR="00331A2C" w:rsidRPr="005C7141" w:rsidRDefault="00331A2C" w:rsidP="00331A2C">
            <w:pPr>
              <w:spacing w:line="240" w:lineRule="auto"/>
              <w:ind w:left="-43" w:right="-86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220DA4" w14:textId="77777777" w:rsidR="00331A2C" w:rsidRPr="005C7141" w:rsidRDefault="00331A2C" w:rsidP="00331A2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31A2C" w:rsidRPr="005C7141" w14:paraId="2E5797A6" w14:textId="77777777" w:rsidTr="00331A2C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6FB1AC4" w14:textId="77777777" w:rsidR="00331A2C" w:rsidRPr="005C7141" w:rsidRDefault="00331A2C" w:rsidP="00331A2C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5A3E97EF" w14:textId="77777777" w:rsidR="00331A2C" w:rsidRPr="005C7141" w:rsidRDefault="00331A2C" w:rsidP="00331A2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C7141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31A2C" w:rsidRPr="005C7141" w14:paraId="53E2DA28" w14:textId="77777777" w:rsidTr="00331A2C">
        <w:trPr>
          <w:trHeight w:val="144"/>
        </w:trPr>
        <w:tc>
          <w:tcPr>
            <w:tcW w:w="3240" w:type="dxa"/>
            <w:shd w:val="clear" w:color="auto" w:fill="auto"/>
          </w:tcPr>
          <w:p w14:paraId="71617D64" w14:textId="77777777" w:rsidR="00331A2C" w:rsidRPr="005C7141" w:rsidRDefault="00331A2C" w:rsidP="00331A2C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5C71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4414471C" w14:textId="77777777" w:rsidR="00331A2C" w:rsidRPr="005C7141" w:rsidRDefault="00331A2C" w:rsidP="00331A2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58F8D8A8" w14:textId="77777777" w:rsidR="00331A2C" w:rsidRPr="005C7141" w:rsidRDefault="00331A2C" w:rsidP="00331A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710" w:type="dxa"/>
            <w:shd w:val="clear" w:color="auto" w:fill="auto"/>
          </w:tcPr>
          <w:p w14:paraId="5D9C9CEA" w14:textId="77777777" w:rsidR="00331A2C" w:rsidRPr="005C7141" w:rsidRDefault="00331A2C" w:rsidP="00331A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5C3CAED3" w14:textId="77777777" w:rsidR="00331A2C" w:rsidRPr="005C7141" w:rsidRDefault="00331A2C" w:rsidP="00331A2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620" w:type="dxa"/>
            <w:shd w:val="clear" w:color="auto" w:fill="auto"/>
          </w:tcPr>
          <w:p w14:paraId="1F0BAB1F" w14:textId="77777777" w:rsidR="00331A2C" w:rsidRPr="005C7141" w:rsidRDefault="00331A2C" w:rsidP="00331A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1DB08F44" w14:textId="77777777" w:rsidR="00331A2C" w:rsidRPr="005C7141" w:rsidRDefault="00331A2C" w:rsidP="00331A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1974F6BA" w14:textId="77777777" w:rsidR="00331A2C" w:rsidRPr="005C7141" w:rsidRDefault="00331A2C" w:rsidP="00331A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3729FAF0" w14:textId="77777777" w:rsidR="00331A2C" w:rsidRPr="005C7141" w:rsidRDefault="00331A2C" w:rsidP="00331A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608C99F5" w14:textId="77777777" w:rsidR="00331A2C" w:rsidRPr="005C7141" w:rsidRDefault="00331A2C" w:rsidP="00331A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0CFB44DE" w14:textId="77777777" w:rsidR="00331A2C" w:rsidRPr="005C7141" w:rsidRDefault="00331A2C" w:rsidP="00331A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1E8DAB9A" w14:textId="77777777" w:rsidR="00331A2C" w:rsidRPr="005C7141" w:rsidRDefault="00331A2C" w:rsidP="00331A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3BFCFA34" w14:textId="77777777" w:rsidR="00331A2C" w:rsidRPr="005C7141" w:rsidRDefault="00331A2C" w:rsidP="00331A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73176CC3" w14:textId="77777777" w:rsidR="00331A2C" w:rsidRPr="005C7141" w:rsidRDefault="00331A2C" w:rsidP="00331A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64B466CE" w14:textId="77777777" w:rsidR="00331A2C" w:rsidRPr="005C7141" w:rsidRDefault="00331A2C" w:rsidP="00331A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810" w:type="dxa"/>
            <w:shd w:val="clear" w:color="auto" w:fill="auto"/>
          </w:tcPr>
          <w:p w14:paraId="77D8D150" w14:textId="77777777" w:rsidR="00331A2C" w:rsidRPr="005C7141" w:rsidRDefault="00331A2C" w:rsidP="00331A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</w:tr>
      <w:tr w:rsidR="00331A2C" w:rsidRPr="005C7141" w14:paraId="54807790" w14:textId="77777777" w:rsidTr="00331A2C">
        <w:trPr>
          <w:trHeight w:val="144"/>
        </w:trPr>
        <w:tc>
          <w:tcPr>
            <w:tcW w:w="3240" w:type="dxa"/>
            <w:shd w:val="clear" w:color="auto" w:fill="auto"/>
          </w:tcPr>
          <w:p w14:paraId="3FAEE784" w14:textId="77777777" w:rsidR="00331A2C" w:rsidRPr="005C7141" w:rsidRDefault="00331A2C" w:rsidP="00331A2C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C714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33F4860D" w14:textId="77777777" w:rsidR="00331A2C" w:rsidRPr="005C7141" w:rsidRDefault="00331A2C" w:rsidP="00331A2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C7650F" w14:textId="77777777" w:rsidR="00331A2C" w:rsidRPr="005C7141" w:rsidRDefault="00331A2C" w:rsidP="00331A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6A7CBD19" w14:textId="77777777" w:rsidR="00331A2C" w:rsidRPr="005C7141" w:rsidRDefault="00331A2C" w:rsidP="00331A2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E6F6151" w14:textId="77777777" w:rsidR="00331A2C" w:rsidRPr="005C7141" w:rsidRDefault="00331A2C" w:rsidP="00331A2C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620" w:type="dxa"/>
            <w:shd w:val="clear" w:color="auto" w:fill="auto"/>
          </w:tcPr>
          <w:p w14:paraId="21F53639" w14:textId="77777777" w:rsidR="00331A2C" w:rsidRPr="005C7141" w:rsidRDefault="00331A2C" w:rsidP="00331A2C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72DDB5C" w14:textId="77777777" w:rsidR="00331A2C" w:rsidRPr="005C7141" w:rsidRDefault="00331A2C" w:rsidP="00331A2C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15452A2C" w14:textId="77777777" w:rsidR="00331A2C" w:rsidRPr="005C7141" w:rsidRDefault="00331A2C" w:rsidP="00331A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6F93FB" w14:textId="77777777" w:rsidR="00331A2C" w:rsidRPr="005C7141" w:rsidRDefault="00331A2C" w:rsidP="00331A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688CCE49" w14:textId="77777777" w:rsidR="00331A2C" w:rsidRPr="005C7141" w:rsidRDefault="00331A2C" w:rsidP="00331A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7CD2B902" w14:textId="77777777" w:rsidR="00331A2C" w:rsidRPr="005C7141" w:rsidRDefault="00331A2C" w:rsidP="00331A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3B10708C" w14:textId="77777777" w:rsidR="00331A2C" w:rsidRPr="00CC2467" w:rsidRDefault="00331A2C" w:rsidP="00331A2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BA7737" w14:textId="77777777" w:rsidR="00331A2C" w:rsidRPr="005C7141" w:rsidRDefault="00331A2C" w:rsidP="00331A2C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0C7C2FFB" w14:textId="77777777" w:rsidR="00331A2C" w:rsidRPr="005C7141" w:rsidRDefault="00331A2C" w:rsidP="0033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1349701A" w14:textId="77777777" w:rsidR="00331A2C" w:rsidRPr="005C7141" w:rsidRDefault="00331A2C" w:rsidP="00331A2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810" w:type="dxa"/>
            <w:shd w:val="clear" w:color="auto" w:fill="auto"/>
          </w:tcPr>
          <w:p w14:paraId="035E521B" w14:textId="77777777" w:rsidR="00331A2C" w:rsidRPr="00CC2467" w:rsidRDefault="00331A2C" w:rsidP="00331A2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75D2" w:rsidRPr="003904C5" w14:paraId="2BD25CB8" w14:textId="77777777" w:rsidTr="00762ED2">
        <w:trPr>
          <w:trHeight w:val="144"/>
        </w:trPr>
        <w:tc>
          <w:tcPr>
            <w:tcW w:w="3240" w:type="dxa"/>
            <w:shd w:val="clear" w:color="auto" w:fill="auto"/>
          </w:tcPr>
          <w:p w14:paraId="6D5773C5" w14:textId="77777777" w:rsidR="008E75D2" w:rsidRPr="008E75D2" w:rsidRDefault="008E75D2" w:rsidP="008E75D2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4F0138B0" w14:textId="77777777" w:rsidR="008E75D2" w:rsidRPr="008E75D2" w:rsidRDefault="008E75D2" w:rsidP="008E75D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CE895F8" w14:textId="77777777" w:rsidR="008E75D2" w:rsidRPr="008E75D2" w:rsidRDefault="008E75D2" w:rsidP="008E75D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1CE49BA" w14:textId="77777777" w:rsidR="008E75D2" w:rsidRPr="008E75D2" w:rsidRDefault="008E75D2" w:rsidP="008E75D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EF1725" w14:textId="77777777" w:rsidR="008E75D2" w:rsidRPr="008E75D2" w:rsidRDefault="008E75D2" w:rsidP="008E75D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C57D796" w14:textId="77777777" w:rsidR="008E75D2" w:rsidRPr="008E75D2" w:rsidRDefault="008E75D2" w:rsidP="008E75D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F66A9C" w14:textId="77777777" w:rsidR="008E75D2" w:rsidRPr="008E75D2" w:rsidRDefault="008E75D2" w:rsidP="008E75D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864C9B3" w14:textId="77777777" w:rsidR="008E75D2" w:rsidRPr="008E75D2" w:rsidRDefault="008E75D2" w:rsidP="008E75D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9AA880" w14:textId="77777777" w:rsidR="008E75D2" w:rsidRPr="008E75D2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13F137D" w14:textId="77777777" w:rsidR="008E75D2" w:rsidRPr="008E75D2" w:rsidRDefault="008E75D2" w:rsidP="008E75D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DB65D9" w14:textId="77777777" w:rsidR="008E75D2" w:rsidRPr="008E75D2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ADEFB97" w14:textId="77777777" w:rsidR="008E75D2" w:rsidRPr="008E75D2" w:rsidRDefault="008E75D2" w:rsidP="008E75D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66ADD2" w14:textId="77777777" w:rsidR="008E75D2" w:rsidRPr="008E75D2" w:rsidRDefault="008E75D2" w:rsidP="008E75D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926FC60" w14:textId="77777777" w:rsidR="008E75D2" w:rsidRPr="008E75D2" w:rsidRDefault="008E75D2" w:rsidP="008E75D2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7ACB35C" w14:textId="77777777" w:rsidR="008E75D2" w:rsidRPr="008E75D2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769AB02" w14:textId="77777777" w:rsidR="008E75D2" w:rsidRPr="008E75D2" w:rsidRDefault="008E75D2" w:rsidP="008E75D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75D2" w:rsidRPr="003904C5" w14:paraId="357D78D4" w14:textId="77777777" w:rsidTr="00762ED2">
        <w:trPr>
          <w:trHeight w:val="144"/>
        </w:trPr>
        <w:tc>
          <w:tcPr>
            <w:tcW w:w="3240" w:type="dxa"/>
            <w:shd w:val="clear" w:color="auto" w:fill="auto"/>
          </w:tcPr>
          <w:p w14:paraId="403BD563" w14:textId="13AF03FF" w:rsidR="008E75D2" w:rsidRPr="008E75D2" w:rsidRDefault="008E75D2" w:rsidP="008E75D2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E75D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8E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ตราสารหนี้</w:t>
            </w:r>
          </w:p>
        </w:tc>
        <w:tc>
          <w:tcPr>
            <w:tcW w:w="1710" w:type="dxa"/>
          </w:tcPr>
          <w:p w14:paraId="527608F0" w14:textId="4318E805" w:rsidR="008E75D2" w:rsidRPr="008E75D2" w:rsidRDefault="008E75D2" w:rsidP="008E75D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541AE17" w14:textId="77777777" w:rsidR="008E75D2" w:rsidRPr="008E75D2" w:rsidRDefault="008E75D2" w:rsidP="008E75D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3C06619" w14:textId="1DAE3B30" w:rsidR="008E75D2" w:rsidRPr="008E75D2" w:rsidRDefault="008E75D2" w:rsidP="008E75D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199A55" w14:textId="77777777" w:rsidR="008E75D2" w:rsidRPr="008E75D2" w:rsidRDefault="008E75D2" w:rsidP="008E75D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C429323" w14:textId="5CD324B1" w:rsidR="008E75D2" w:rsidRPr="008E75D2" w:rsidRDefault="008E75D2" w:rsidP="008E75D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135A89" w14:textId="77777777" w:rsidR="008E75D2" w:rsidRPr="008E75D2" w:rsidRDefault="008E75D2" w:rsidP="008E75D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E853C26" w14:textId="71824929" w:rsidR="008E75D2" w:rsidRPr="008E75D2" w:rsidRDefault="008E75D2" w:rsidP="008E75D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8613361" w14:textId="77777777" w:rsidR="008E75D2" w:rsidRPr="008E75D2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3FCE535" w14:textId="0B213BF5" w:rsidR="008E75D2" w:rsidRPr="008E75D2" w:rsidRDefault="008E75D2" w:rsidP="008E75D2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F1FB59" w14:textId="77777777" w:rsidR="008E75D2" w:rsidRPr="008E75D2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94437AF" w14:textId="1E5ADF80" w:rsidR="008E75D2" w:rsidRPr="008E75D2" w:rsidRDefault="008E75D2" w:rsidP="008E75D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791910CF" w14:textId="77777777" w:rsidR="008E75D2" w:rsidRPr="008E75D2" w:rsidRDefault="008E75D2" w:rsidP="008E75D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A6C60A" w14:textId="02F48546" w:rsidR="008E75D2" w:rsidRPr="008E75D2" w:rsidRDefault="008E75D2" w:rsidP="008E75D2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6085CC1" w14:textId="77777777" w:rsidR="008E75D2" w:rsidRPr="008E75D2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9DB19E7" w14:textId="7798CB10" w:rsidR="008E75D2" w:rsidRPr="008E75D2" w:rsidRDefault="008E75D2" w:rsidP="008E75D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8E75D2" w:rsidRPr="003904C5" w14:paraId="7C33FB78" w14:textId="77777777" w:rsidTr="00762ED2">
        <w:trPr>
          <w:trHeight w:val="144"/>
        </w:trPr>
        <w:tc>
          <w:tcPr>
            <w:tcW w:w="3240" w:type="dxa"/>
            <w:shd w:val="clear" w:color="auto" w:fill="auto"/>
          </w:tcPr>
          <w:p w14:paraId="2991228D" w14:textId="3C390C47" w:rsidR="008E75D2" w:rsidRPr="008E75D2" w:rsidRDefault="008E75D2" w:rsidP="008E75D2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E75D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E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ตราสารทุน</w:t>
            </w:r>
          </w:p>
        </w:tc>
        <w:tc>
          <w:tcPr>
            <w:tcW w:w="1710" w:type="dxa"/>
          </w:tcPr>
          <w:p w14:paraId="3FE74447" w14:textId="441944EE" w:rsidR="008E75D2" w:rsidRPr="008E75D2" w:rsidRDefault="008E75D2" w:rsidP="008E75D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333575" w14:textId="77777777" w:rsidR="008E75D2" w:rsidRPr="008E75D2" w:rsidRDefault="008E75D2" w:rsidP="008E75D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5967EEE" w14:textId="6A94686A" w:rsidR="008E75D2" w:rsidRPr="008E75D2" w:rsidRDefault="008E75D2" w:rsidP="008E75D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</w:t>
            </w:r>
          </w:p>
        </w:tc>
        <w:tc>
          <w:tcPr>
            <w:tcW w:w="270" w:type="dxa"/>
            <w:shd w:val="clear" w:color="auto" w:fill="auto"/>
          </w:tcPr>
          <w:p w14:paraId="4990377E" w14:textId="77777777" w:rsidR="008E75D2" w:rsidRPr="008E75D2" w:rsidRDefault="008E75D2" w:rsidP="008E75D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CADBE1B" w14:textId="5A768938" w:rsidR="008E75D2" w:rsidRPr="008E75D2" w:rsidRDefault="008E75D2" w:rsidP="008E75D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62E9C6" w14:textId="77777777" w:rsidR="008E75D2" w:rsidRPr="008E75D2" w:rsidRDefault="008E75D2" w:rsidP="008E75D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DAF3436" w14:textId="43717324" w:rsidR="008E75D2" w:rsidRPr="008E75D2" w:rsidRDefault="008E75D2" w:rsidP="008E75D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</w:t>
            </w:r>
          </w:p>
        </w:tc>
        <w:tc>
          <w:tcPr>
            <w:tcW w:w="270" w:type="dxa"/>
          </w:tcPr>
          <w:p w14:paraId="6572C904" w14:textId="77777777" w:rsidR="008E75D2" w:rsidRPr="008E75D2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F9690A4" w14:textId="5997DADC" w:rsidR="008E75D2" w:rsidRPr="008E75D2" w:rsidRDefault="008E75D2" w:rsidP="008E75D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</w:t>
            </w:r>
          </w:p>
        </w:tc>
        <w:tc>
          <w:tcPr>
            <w:tcW w:w="270" w:type="dxa"/>
          </w:tcPr>
          <w:p w14:paraId="4E37DCE3" w14:textId="77777777" w:rsidR="008E75D2" w:rsidRPr="008E75D2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21CD4D" w14:textId="0B216A16" w:rsidR="008E75D2" w:rsidRPr="008E75D2" w:rsidRDefault="008E75D2" w:rsidP="008E75D2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3BCDDED6" w14:textId="77777777" w:rsidR="008E75D2" w:rsidRPr="008E75D2" w:rsidRDefault="008E75D2" w:rsidP="008E75D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3EA85BE" w14:textId="6168C85D" w:rsidR="008E75D2" w:rsidRPr="008E75D2" w:rsidRDefault="008E75D2" w:rsidP="008E75D2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3719A73C" w14:textId="77777777" w:rsidR="008E75D2" w:rsidRPr="008E75D2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E318123" w14:textId="59E352A2" w:rsidR="008E75D2" w:rsidRPr="008E75D2" w:rsidRDefault="008E75D2" w:rsidP="008E75D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</w:t>
            </w:r>
          </w:p>
        </w:tc>
      </w:tr>
      <w:tr w:rsidR="008E75D2" w:rsidRPr="003904C5" w14:paraId="3FB9BC1D" w14:textId="77777777" w:rsidTr="00762ED2">
        <w:trPr>
          <w:trHeight w:val="144"/>
        </w:trPr>
        <w:tc>
          <w:tcPr>
            <w:tcW w:w="3240" w:type="dxa"/>
            <w:shd w:val="clear" w:color="auto" w:fill="auto"/>
          </w:tcPr>
          <w:p w14:paraId="71433030" w14:textId="77777777" w:rsidR="008E75D2" w:rsidRPr="008E75D2" w:rsidRDefault="008E75D2" w:rsidP="008E75D2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399C9C8C" w14:textId="77777777" w:rsidR="008E75D2" w:rsidRPr="008E75D2" w:rsidRDefault="008E75D2" w:rsidP="008E75D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82E6B1E" w14:textId="77777777" w:rsidR="008E75D2" w:rsidRPr="008E75D2" w:rsidRDefault="008E75D2" w:rsidP="008E75D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7D049F2" w14:textId="77777777" w:rsidR="008E75D2" w:rsidRPr="008E75D2" w:rsidRDefault="008E75D2" w:rsidP="008E75D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B19FE8" w14:textId="77777777" w:rsidR="008E75D2" w:rsidRPr="008E75D2" w:rsidRDefault="008E75D2" w:rsidP="008E75D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5505CB3" w14:textId="77777777" w:rsidR="008E75D2" w:rsidRPr="008E75D2" w:rsidRDefault="008E75D2" w:rsidP="008E75D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011B91" w14:textId="77777777" w:rsidR="008E75D2" w:rsidRPr="008E75D2" w:rsidRDefault="008E75D2" w:rsidP="008E75D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08B49AA" w14:textId="77777777" w:rsidR="008E75D2" w:rsidRPr="008E75D2" w:rsidRDefault="008E75D2" w:rsidP="008E75D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95DD3F" w14:textId="77777777" w:rsidR="008E75D2" w:rsidRPr="008E75D2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2556F3D" w14:textId="77777777" w:rsidR="008E75D2" w:rsidRPr="008E75D2" w:rsidRDefault="008E75D2" w:rsidP="008E75D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99373A" w14:textId="77777777" w:rsidR="008E75D2" w:rsidRPr="008E75D2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AE86B2A" w14:textId="77777777" w:rsidR="008E75D2" w:rsidRPr="008E75D2" w:rsidRDefault="008E75D2" w:rsidP="008E75D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63DB7C" w14:textId="77777777" w:rsidR="008E75D2" w:rsidRPr="008E75D2" w:rsidRDefault="008E75D2" w:rsidP="008E75D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EE80AD9" w14:textId="77777777" w:rsidR="008E75D2" w:rsidRPr="008E75D2" w:rsidRDefault="008E75D2" w:rsidP="008E75D2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6F508C4" w14:textId="77777777" w:rsidR="008E75D2" w:rsidRPr="008E75D2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15E0A30" w14:textId="77777777" w:rsidR="008E75D2" w:rsidRPr="008E75D2" w:rsidRDefault="008E75D2" w:rsidP="008E75D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75D2" w:rsidRPr="005C7141" w14:paraId="664E0889" w14:textId="77777777" w:rsidTr="008E75D2">
        <w:trPr>
          <w:trHeight w:val="144"/>
        </w:trPr>
        <w:tc>
          <w:tcPr>
            <w:tcW w:w="3240" w:type="dxa"/>
            <w:shd w:val="clear" w:color="auto" w:fill="auto"/>
          </w:tcPr>
          <w:p w14:paraId="6781C559" w14:textId="4907775A" w:rsidR="008E75D2" w:rsidRPr="008E75D2" w:rsidRDefault="008E75D2" w:rsidP="008E75D2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E75D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E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ตราสารทุน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87CD5B3" w14:textId="5113FD30" w:rsidR="008E75D2" w:rsidRPr="008E75D2" w:rsidRDefault="008E75D2" w:rsidP="008E75D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</w:t>
            </w:r>
          </w:p>
        </w:tc>
        <w:tc>
          <w:tcPr>
            <w:tcW w:w="270" w:type="dxa"/>
          </w:tcPr>
          <w:p w14:paraId="681F2338" w14:textId="77777777" w:rsidR="008E75D2" w:rsidRPr="008E75D2" w:rsidRDefault="008E75D2" w:rsidP="008E75D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D970A77" w14:textId="27F90CF6" w:rsidR="008E75D2" w:rsidRPr="008E75D2" w:rsidRDefault="008E75D2" w:rsidP="008E75D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793904" w14:textId="77777777" w:rsidR="008E75D2" w:rsidRPr="008E75D2" w:rsidRDefault="008E75D2" w:rsidP="008E75D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38D3ABA" w14:textId="77777777" w:rsidR="008E75D2" w:rsidRPr="008E75D2" w:rsidRDefault="008E75D2" w:rsidP="008E75D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12B72D" w14:textId="77777777" w:rsidR="008E75D2" w:rsidRPr="008E75D2" w:rsidRDefault="008E75D2" w:rsidP="008E75D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50A2FBB" w14:textId="73FECAA6" w:rsidR="008E75D2" w:rsidRPr="008E75D2" w:rsidRDefault="008E75D2" w:rsidP="008E75D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</w:t>
            </w:r>
          </w:p>
        </w:tc>
        <w:tc>
          <w:tcPr>
            <w:tcW w:w="270" w:type="dxa"/>
          </w:tcPr>
          <w:p w14:paraId="22D618D7" w14:textId="77777777" w:rsidR="008E75D2" w:rsidRPr="008E75D2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A83A5FC" w14:textId="3550F529" w:rsidR="008E75D2" w:rsidRPr="008E75D2" w:rsidRDefault="008E75D2" w:rsidP="008E75D2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8358A9" w14:textId="77777777" w:rsidR="008E75D2" w:rsidRPr="008E75D2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ED3A5E" w14:textId="5F25B6AA" w:rsidR="008E75D2" w:rsidRPr="008E75D2" w:rsidRDefault="008E75D2" w:rsidP="008E75D2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1BE4DC14" w14:textId="77777777" w:rsidR="008E75D2" w:rsidRPr="008E75D2" w:rsidRDefault="008E75D2" w:rsidP="008E75D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5DB9A06" w14:textId="142849FD" w:rsidR="008E75D2" w:rsidRPr="008E75D2" w:rsidRDefault="008E75D2" w:rsidP="008E75D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56</w:t>
            </w:r>
          </w:p>
        </w:tc>
        <w:tc>
          <w:tcPr>
            <w:tcW w:w="270" w:type="dxa"/>
          </w:tcPr>
          <w:p w14:paraId="44B098D8" w14:textId="77777777" w:rsidR="008E75D2" w:rsidRPr="008E75D2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5E466F1" w14:textId="7DE31D60" w:rsidR="008E75D2" w:rsidRPr="008E75D2" w:rsidRDefault="008E75D2" w:rsidP="008E75D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</w:t>
            </w:r>
          </w:p>
        </w:tc>
      </w:tr>
      <w:tr w:rsidR="008E75D2" w:rsidRPr="005C7141" w14:paraId="59D069F0" w14:textId="77777777" w:rsidTr="008E75D2">
        <w:trPr>
          <w:trHeight w:val="144"/>
        </w:trPr>
        <w:tc>
          <w:tcPr>
            <w:tcW w:w="3240" w:type="dxa"/>
            <w:shd w:val="clear" w:color="auto" w:fill="auto"/>
          </w:tcPr>
          <w:p w14:paraId="02EA94CA" w14:textId="0BA29F2E" w:rsidR="008E75D2" w:rsidRPr="008E75D2" w:rsidRDefault="008E75D2" w:rsidP="008E75D2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8E75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C5AAA46" w14:textId="00E97AB5" w:rsidR="008E75D2" w:rsidRPr="008E75D2" w:rsidRDefault="008E75D2" w:rsidP="008E75D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E75D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59</w:t>
            </w:r>
          </w:p>
        </w:tc>
        <w:tc>
          <w:tcPr>
            <w:tcW w:w="270" w:type="dxa"/>
          </w:tcPr>
          <w:p w14:paraId="3D4335AB" w14:textId="77777777" w:rsidR="008E75D2" w:rsidRPr="008E75D2" w:rsidRDefault="008E75D2" w:rsidP="008E75D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6EC3CD" w14:textId="29C7730A" w:rsidR="008E75D2" w:rsidRPr="008E75D2" w:rsidRDefault="008E75D2" w:rsidP="008E75D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75D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67</w:t>
            </w:r>
          </w:p>
        </w:tc>
        <w:tc>
          <w:tcPr>
            <w:tcW w:w="270" w:type="dxa"/>
            <w:shd w:val="clear" w:color="auto" w:fill="auto"/>
          </w:tcPr>
          <w:p w14:paraId="725A71C7" w14:textId="77777777" w:rsidR="008E75D2" w:rsidRPr="008E75D2" w:rsidRDefault="008E75D2" w:rsidP="008E75D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CBC520" w14:textId="6C30CFB8" w:rsidR="008E75D2" w:rsidRPr="008E75D2" w:rsidRDefault="008E75D2" w:rsidP="008E75D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E75D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560A68" w14:textId="77777777" w:rsidR="008E75D2" w:rsidRPr="008E75D2" w:rsidRDefault="008E75D2" w:rsidP="008E75D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DA10F2" w14:textId="611A99B9" w:rsidR="008E75D2" w:rsidRPr="008E75D2" w:rsidRDefault="008E75D2" w:rsidP="008E75D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E75D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126</w:t>
            </w:r>
          </w:p>
        </w:tc>
        <w:tc>
          <w:tcPr>
            <w:tcW w:w="270" w:type="dxa"/>
          </w:tcPr>
          <w:p w14:paraId="09C8F39A" w14:textId="77777777" w:rsidR="008E75D2" w:rsidRPr="008E75D2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360CB2" w14:textId="77777777" w:rsidR="008E75D2" w:rsidRPr="008E75D2" w:rsidRDefault="008E75D2" w:rsidP="008E75D2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91F9E2" w14:textId="77777777" w:rsidR="008E75D2" w:rsidRPr="008E75D2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2C1844" w14:textId="77777777" w:rsidR="008E75D2" w:rsidRPr="008E75D2" w:rsidRDefault="008E75D2" w:rsidP="008E75D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AAB8EEB" w14:textId="77777777" w:rsidR="008E75D2" w:rsidRPr="008E75D2" w:rsidRDefault="008E75D2" w:rsidP="008E75D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2969947" w14:textId="77777777" w:rsidR="008E75D2" w:rsidRPr="008E75D2" w:rsidRDefault="008E75D2" w:rsidP="008E75D2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682EC58" w14:textId="77777777" w:rsidR="008E75D2" w:rsidRPr="008E75D2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7B1C49C" w14:textId="77777777" w:rsidR="008E75D2" w:rsidRPr="008E75D2" w:rsidRDefault="008E75D2" w:rsidP="008E75D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8E75D2" w:rsidRPr="002C07DA" w14:paraId="41A9AD17" w14:textId="77777777" w:rsidTr="008E75D2">
        <w:trPr>
          <w:trHeight w:val="144"/>
        </w:trPr>
        <w:tc>
          <w:tcPr>
            <w:tcW w:w="3240" w:type="dxa"/>
            <w:shd w:val="clear" w:color="auto" w:fill="auto"/>
          </w:tcPr>
          <w:p w14:paraId="2E259CA4" w14:textId="77777777" w:rsidR="008E75D2" w:rsidRPr="002C07DA" w:rsidRDefault="008E75D2" w:rsidP="008E75D2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73F71D63" w14:textId="77777777" w:rsidR="008E75D2" w:rsidRPr="002C07DA" w:rsidRDefault="008E75D2" w:rsidP="008E75D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6A2F48B0" w14:textId="77777777" w:rsidR="008E75D2" w:rsidRPr="002C07DA" w:rsidRDefault="008E75D2" w:rsidP="008E75D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33046D2B" w14:textId="77777777" w:rsidR="008E75D2" w:rsidRPr="002C07DA" w:rsidRDefault="008E75D2" w:rsidP="008E75D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4BDCCD4F" w14:textId="77777777" w:rsidR="008E75D2" w:rsidRPr="002C07DA" w:rsidRDefault="008E75D2" w:rsidP="008E75D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70BD1C80" w14:textId="77777777" w:rsidR="008E75D2" w:rsidRPr="002C07DA" w:rsidRDefault="008E75D2" w:rsidP="008E75D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21FB3B4F" w14:textId="77777777" w:rsidR="008E75D2" w:rsidRPr="002C07DA" w:rsidRDefault="008E75D2" w:rsidP="008E75D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E1F1340" w14:textId="77777777" w:rsidR="008E75D2" w:rsidRPr="002C07DA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49325804" w14:textId="77777777" w:rsidR="008E75D2" w:rsidRPr="002C07DA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900" w:type="dxa"/>
          </w:tcPr>
          <w:p w14:paraId="2B675C29" w14:textId="77777777" w:rsidR="008E75D2" w:rsidRPr="002C07DA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3747480B" w14:textId="77777777" w:rsidR="008E75D2" w:rsidRPr="002C07DA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900" w:type="dxa"/>
          </w:tcPr>
          <w:p w14:paraId="44A39BD9" w14:textId="77777777" w:rsidR="008E75D2" w:rsidRPr="002C07DA" w:rsidRDefault="008E75D2" w:rsidP="008E75D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39EA31B" w14:textId="77777777" w:rsidR="008E75D2" w:rsidRPr="002C07DA" w:rsidRDefault="008E75D2" w:rsidP="008E75D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900" w:type="dxa"/>
          </w:tcPr>
          <w:p w14:paraId="07E42365" w14:textId="77777777" w:rsidR="008E75D2" w:rsidRPr="002C07DA" w:rsidRDefault="008E75D2" w:rsidP="008E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562E9256" w14:textId="77777777" w:rsidR="008E75D2" w:rsidRPr="002C07DA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810" w:type="dxa"/>
            <w:shd w:val="clear" w:color="auto" w:fill="auto"/>
          </w:tcPr>
          <w:p w14:paraId="53B0D35E" w14:textId="77777777" w:rsidR="008E75D2" w:rsidRPr="002C07DA" w:rsidRDefault="008E75D2" w:rsidP="008E75D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75D2" w:rsidRPr="005C7141" w14:paraId="3197FC75" w14:textId="77777777" w:rsidTr="00331A2C">
        <w:trPr>
          <w:trHeight w:val="144"/>
        </w:trPr>
        <w:tc>
          <w:tcPr>
            <w:tcW w:w="3240" w:type="dxa"/>
            <w:shd w:val="clear" w:color="auto" w:fill="auto"/>
          </w:tcPr>
          <w:p w14:paraId="2562336F" w14:textId="77777777" w:rsidR="008E75D2" w:rsidRPr="005C7141" w:rsidRDefault="008E75D2" w:rsidP="008E75D2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5C71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</w:tcPr>
          <w:p w14:paraId="435BE844" w14:textId="77777777" w:rsidR="008E75D2" w:rsidRPr="005C7141" w:rsidRDefault="008E75D2" w:rsidP="008E75D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37EA425C" w14:textId="77777777" w:rsidR="008E75D2" w:rsidRPr="005C7141" w:rsidRDefault="008E75D2" w:rsidP="008E75D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710" w:type="dxa"/>
            <w:shd w:val="clear" w:color="auto" w:fill="auto"/>
          </w:tcPr>
          <w:p w14:paraId="31008C1B" w14:textId="77777777" w:rsidR="008E75D2" w:rsidRPr="005C7141" w:rsidRDefault="008E75D2" w:rsidP="008E75D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7D0BA2A0" w14:textId="77777777" w:rsidR="008E75D2" w:rsidRPr="005C7141" w:rsidRDefault="008E75D2" w:rsidP="008E75D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620" w:type="dxa"/>
            <w:shd w:val="clear" w:color="auto" w:fill="auto"/>
          </w:tcPr>
          <w:p w14:paraId="426AC485" w14:textId="77777777" w:rsidR="008E75D2" w:rsidRPr="005C7141" w:rsidRDefault="008E75D2" w:rsidP="008E75D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1501E77A" w14:textId="77777777" w:rsidR="008E75D2" w:rsidRPr="005C7141" w:rsidRDefault="008E75D2" w:rsidP="008E75D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0519FFE7" w14:textId="77777777" w:rsidR="008E75D2" w:rsidRPr="005C7141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517AE675" w14:textId="77777777" w:rsidR="008E75D2" w:rsidRPr="005C7141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72E7F06A" w14:textId="77777777" w:rsidR="008E75D2" w:rsidRPr="005C7141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46FF1183" w14:textId="77777777" w:rsidR="008E75D2" w:rsidRPr="005C7141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424FA3EF" w14:textId="77777777" w:rsidR="008E75D2" w:rsidRPr="00CC2467" w:rsidRDefault="008E75D2" w:rsidP="008E75D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50DD65" w14:textId="77777777" w:rsidR="008E75D2" w:rsidRPr="005C7141" w:rsidRDefault="008E75D2" w:rsidP="008E75D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2D4A2FCD" w14:textId="77777777" w:rsidR="008E75D2" w:rsidRPr="005C7141" w:rsidRDefault="008E75D2" w:rsidP="008E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1218A996" w14:textId="77777777" w:rsidR="008E75D2" w:rsidRPr="005C7141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810" w:type="dxa"/>
            <w:shd w:val="clear" w:color="auto" w:fill="auto"/>
          </w:tcPr>
          <w:p w14:paraId="572E985D" w14:textId="77777777" w:rsidR="008E75D2" w:rsidRPr="005C7141" w:rsidRDefault="008E75D2" w:rsidP="008E75D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75D2" w:rsidRPr="005C7141" w14:paraId="17F12423" w14:textId="77777777" w:rsidTr="00331A2C">
        <w:trPr>
          <w:trHeight w:val="144"/>
        </w:trPr>
        <w:tc>
          <w:tcPr>
            <w:tcW w:w="3240" w:type="dxa"/>
            <w:shd w:val="clear" w:color="auto" w:fill="auto"/>
          </w:tcPr>
          <w:p w14:paraId="6054BBCE" w14:textId="77777777" w:rsidR="008E75D2" w:rsidRPr="005C7141" w:rsidRDefault="008E75D2" w:rsidP="008E75D2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C7141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710" w:type="dxa"/>
          </w:tcPr>
          <w:p w14:paraId="2DB5C0A1" w14:textId="77777777" w:rsidR="008E75D2" w:rsidRPr="005C7141" w:rsidRDefault="008E75D2" w:rsidP="008E75D2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30AB9E75" w14:textId="77777777" w:rsidR="008E75D2" w:rsidRPr="005C7141" w:rsidRDefault="008E75D2" w:rsidP="008E75D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710" w:type="dxa"/>
            <w:shd w:val="clear" w:color="auto" w:fill="auto"/>
          </w:tcPr>
          <w:p w14:paraId="42EAAA4C" w14:textId="77777777" w:rsidR="008E75D2" w:rsidRPr="005C7141" w:rsidRDefault="008E75D2" w:rsidP="008E75D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F93FD80" w14:textId="77777777" w:rsidR="008E75D2" w:rsidRPr="005C7141" w:rsidRDefault="008E75D2" w:rsidP="008E75D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620" w:type="dxa"/>
            <w:shd w:val="clear" w:color="auto" w:fill="auto"/>
          </w:tcPr>
          <w:p w14:paraId="2B70F3D0" w14:textId="77777777" w:rsidR="008E75D2" w:rsidRPr="00CC2467" w:rsidRDefault="008E75D2" w:rsidP="008E75D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7464403" w14:textId="77777777" w:rsidR="008E75D2" w:rsidRPr="005C7141" w:rsidRDefault="008E75D2" w:rsidP="008E75D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4DABEB93" w14:textId="77777777" w:rsidR="008E75D2" w:rsidRPr="005C7141" w:rsidRDefault="008E75D2" w:rsidP="008E75D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7940FD" w14:textId="77777777" w:rsidR="008E75D2" w:rsidRPr="005C7141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61BF1AE6" w14:textId="77777777" w:rsidR="008E75D2" w:rsidRPr="005C7141" w:rsidRDefault="008E75D2" w:rsidP="008E75D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B77E675" w14:textId="77777777" w:rsidR="008E75D2" w:rsidRPr="005C7141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41D10ED7" w14:textId="77777777" w:rsidR="008E75D2" w:rsidRPr="005C7141" w:rsidRDefault="008E75D2" w:rsidP="008E75D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331D29" w14:textId="77777777" w:rsidR="008E75D2" w:rsidRPr="005C7141" w:rsidRDefault="008E75D2" w:rsidP="008E75D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1FF25336" w14:textId="77777777" w:rsidR="008E75D2" w:rsidRPr="005C7141" w:rsidRDefault="008E75D2" w:rsidP="008E75D2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E6F03A1" w14:textId="77777777" w:rsidR="008E75D2" w:rsidRPr="005C7141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810" w:type="dxa"/>
            <w:shd w:val="clear" w:color="auto" w:fill="auto"/>
          </w:tcPr>
          <w:p w14:paraId="73EAF620" w14:textId="77777777" w:rsidR="008E75D2" w:rsidRPr="005C7141" w:rsidRDefault="008E75D2" w:rsidP="008E75D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75D2" w:rsidRPr="005C7141" w14:paraId="2500955F" w14:textId="77777777" w:rsidTr="00331A2C">
        <w:trPr>
          <w:trHeight w:val="144"/>
        </w:trPr>
        <w:tc>
          <w:tcPr>
            <w:tcW w:w="3240" w:type="dxa"/>
            <w:shd w:val="clear" w:color="auto" w:fill="auto"/>
          </w:tcPr>
          <w:p w14:paraId="19040598" w14:textId="77777777" w:rsidR="008E75D2" w:rsidRPr="005C7141" w:rsidRDefault="008E75D2" w:rsidP="008E75D2">
            <w:pPr>
              <w:spacing w:line="240" w:lineRule="auto"/>
              <w:ind w:left="166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C7141">
              <w:rPr>
                <w:rFonts w:ascii="Angsana New" w:hAnsi="Angsana New" w:hint="cs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710" w:type="dxa"/>
          </w:tcPr>
          <w:p w14:paraId="4A575882" w14:textId="77777777" w:rsidR="008E75D2" w:rsidRPr="005C7141" w:rsidRDefault="008E75D2" w:rsidP="008E75D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C7141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Pr="00CC5A41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Pr="005C7141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3EB4739" w14:textId="77777777" w:rsidR="008E75D2" w:rsidRPr="005C7141" w:rsidRDefault="008E75D2" w:rsidP="008E75D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710" w:type="dxa"/>
            <w:shd w:val="clear" w:color="auto" w:fill="auto"/>
          </w:tcPr>
          <w:p w14:paraId="441820EF" w14:textId="77777777" w:rsidR="008E75D2" w:rsidRPr="005C7141" w:rsidRDefault="008E75D2" w:rsidP="008E75D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C7141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B458BF" w14:textId="77777777" w:rsidR="008E75D2" w:rsidRPr="005C7141" w:rsidRDefault="008E75D2" w:rsidP="008E75D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620" w:type="dxa"/>
            <w:shd w:val="clear" w:color="auto" w:fill="auto"/>
          </w:tcPr>
          <w:p w14:paraId="5DBD951D" w14:textId="77777777" w:rsidR="008E75D2" w:rsidRPr="005C7141" w:rsidRDefault="008E75D2" w:rsidP="008E75D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C7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0E71F2" w14:textId="77777777" w:rsidR="008E75D2" w:rsidRPr="005C7141" w:rsidRDefault="008E75D2" w:rsidP="008E75D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3E3626C8" w14:textId="77777777" w:rsidR="008E75D2" w:rsidRPr="005C7141" w:rsidRDefault="008E75D2" w:rsidP="008E75D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C7141">
              <w:rPr>
                <w:rFonts w:ascii="Angsana New" w:hAnsi="Angsana New"/>
                <w:sz w:val="26"/>
                <w:szCs w:val="26"/>
              </w:rPr>
              <w:t>(</w:t>
            </w:r>
            <w:r w:rsidRPr="00CC5A41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5C714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E7AA6A4" w14:textId="77777777" w:rsidR="008E75D2" w:rsidRPr="005C7141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0257AF35" w14:textId="77777777" w:rsidR="008E75D2" w:rsidRPr="005C7141" w:rsidRDefault="008E75D2" w:rsidP="008E75D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C7141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78E93E9F" w14:textId="77777777" w:rsidR="008E75D2" w:rsidRPr="005C7141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271446B6" w14:textId="77777777" w:rsidR="008E75D2" w:rsidRPr="005C7141" w:rsidRDefault="008E75D2" w:rsidP="008E75D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5C7141">
              <w:rPr>
                <w:rFonts w:ascii="Angsana New" w:hAnsi="Angsana New"/>
                <w:sz w:val="26"/>
                <w:szCs w:val="26"/>
              </w:rPr>
              <w:t>(</w:t>
            </w:r>
            <w:r w:rsidRPr="00CC5A41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5C714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FE982B7" w14:textId="77777777" w:rsidR="008E75D2" w:rsidRPr="005C7141" w:rsidRDefault="008E75D2" w:rsidP="008E75D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</w:tcPr>
          <w:p w14:paraId="4C489513" w14:textId="77777777" w:rsidR="008E75D2" w:rsidRPr="005C7141" w:rsidRDefault="008E75D2" w:rsidP="008E75D2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C7141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78BD7A4" w14:textId="77777777" w:rsidR="008E75D2" w:rsidRPr="005C7141" w:rsidRDefault="008E75D2" w:rsidP="008E75D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810" w:type="dxa"/>
            <w:shd w:val="clear" w:color="auto" w:fill="auto"/>
          </w:tcPr>
          <w:p w14:paraId="6ADC6AF8" w14:textId="77777777" w:rsidR="008E75D2" w:rsidRPr="005C7141" w:rsidRDefault="008E75D2" w:rsidP="008E75D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5C7141">
              <w:rPr>
                <w:rFonts w:ascii="Angsana New" w:hAnsi="Angsana New"/>
                <w:sz w:val="26"/>
                <w:szCs w:val="26"/>
              </w:rPr>
              <w:t>(</w:t>
            </w:r>
            <w:r w:rsidRPr="00CC5A41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5C714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244C411D" w14:textId="2FAEEEC5" w:rsidR="00BE4881" w:rsidRDefault="00BE4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C6AC197" w14:textId="77777777" w:rsidR="008820FB" w:rsidRDefault="008820FB" w:rsidP="00C17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8820FB" w:rsidSect="008820FB">
          <w:pgSz w:w="16834" w:h="11909" w:orient="landscape" w:code="9"/>
          <w:pgMar w:top="1152" w:right="691" w:bottom="1152" w:left="1170" w:header="475" w:footer="588" w:gutter="0"/>
          <w:cols w:space="720"/>
          <w:docGrid w:linePitch="245"/>
        </w:sectPr>
      </w:pPr>
    </w:p>
    <w:tbl>
      <w:tblPr>
        <w:tblW w:w="945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263"/>
        <w:gridCol w:w="178"/>
        <w:gridCol w:w="992"/>
        <w:gridCol w:w="180"/>
        <w:gridCol w:w="990"/>
        <w:gridCol w:w="180"/>
        <w:gridCol w:w="990"/>
        <w:gridCol w:w="178"/>
        <w:gridCol w:w="992"/>
      </w:tblGrid>
      <w:tr w:rsidR="00F32ED1" w:rsidRPr="00F72560" w14:paraId="638CA32A" w14:textId="77777777" w:rsidTr="00411002">
        <w:trPr>
          <w:cantSplit/>
          <w:trHeight w:val="363"/>
          <w:tblHeader/>
        </w:trPr>
        <w:tc>
          <w:tcPr>
            <w:tcW w:w="3510" w:type="dxa"/>
            <w:vMerge w:val="restart"/>
            <w:shd w:val="clear" w:color="auto" w:fill="auto"/>
            <w:vAlign w:val="bottom"/>
          </w:tcPr>
          <w:p w14:paraId="46917F58" w14:textId="77777777" w:rsidR="00F32ED1" w:rsidRPr="00F72560" w:rsidRDefault="00F32ED1" w:rsidP="0041100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F72560">
              <w:rPr>
                <w:rFonts w:ascii="Arial" w:hAnsi="Arial"/>
                <w:sz w:val="30"/>
                <w:szCs w:val="30"/>
                <w:lang w:val="en-US" w:bidi="th-TH"/>
              </w:rPr>
              <w:br w:type="page"/>
            </w:r>
            <w:r w:rsidRPr="00F72560">
              <w:rPr>
                <w:rFonts w:ascii="Arial" w:hAnsi="Arial"/>
                <w:sz w:val="30"/>
                <w:szCs w:val="30"/>
                <w:lang w:val="en-US" w:bidi="th-TH"/>
              </w:rPr>
              <w:br w:type="page"/>
            </w: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br w:type="page"/>
            </w:r>
            <w:r w:rsidRPr="00F72560">
              <w:rPr>
                <w:rFonts w:ascii="Arial" w:hAnsi="Arial"/>
                <w:sz w:val="30"/>
                <w:szCs w:val="30"/>
                <w:lang w:val="en-US" w:bidi="th-TH"/>
              </w:rPr>
              <w:br w:type="page"/>
            </w:r>
            <w:r w:rsidRPr="00F72560">
              <w:rPr>
                <w:rFonts w:ascii="Angsana New" w:hAnsi="Angsana New"/>
                <w:sz w:val="30"/>
                <w:szCs w:val="30"/>
                <w:lang w:bidi="th-TH"/>
              </w:rPr>
              <w:br w:type="page"/>
            </w:r>
          </w:p>
        </w:tc>
        <w:tc>
          <w:tcPr>
            <w:tcW w:w="5943" w:type="dxa"/>
            <w:gridSpan w:val="9"/>
          </w:tcPr>
          <w:p w14:paraId="56CF235E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7256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32ED1" w:rsidRPr="00F72560" w14:paraId="21CB0501" w14:textId="77777777" w:rsidTr="00411002">
        <w:trPr>
          <w:cantSplit/>
          <w:trHeight w:val="363"/>
          <w:tblHeader/>
        </w:trPr>
        <w:tc>
          <w:tcPr>
            <w:tcW w:w="3510" w:type="dxa"/>
            <w:vMerge/>
            <w:shd w:val="clear" w:color="auto" w:fill="auto"/>
            <w:vAlign w:val="bottom"/>
          </w:tcPr>
          <w:p w14:paraId="255C702E" w14:textId="77777777" w:rsidR="00F32ED1" w:rsidRPr="00F72560" w:rsidRDefault="00F32ED1" w:rsidP="0041100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</w:tcPr>
          <w:p w14:paraId="66485A18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00B52C34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highlight w:val="green"/>
                <w:cs/>
                <w:lang w:bidi="th-TH"/>
              </w:rPr>
            </w:pPr>
          </w:p>
        </w:tc>
        <w:tc>
          <w:tcPr>
            <w:tcW w:w="450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D866E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32ED1" w:rsidRPr="00F72560" w14:paraId="17157B13" w14:textId="77777777" w:rsidTr="00411002">
        <w:trPr>
          <w:cantSplit/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14:paraId="048BAA8B" w14:textId="77777777" w:rsidR="00F32ED1" w:rsidRPr="00F72560" w:rsidRDefault="00F32ED1" w:rsidP="0041100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D1A4C4B" w14:textId="77777777" w:rsidR="00F32ED1" w:rsidRPr="00F72560" w:rsidRDefault="00F32ED1" w:rsidP="004110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74EDC31E" w14:textId="77777777" w:rsidR="00F32ED1" w:rsidRPr="00F72560" w:rsidRDefault="00F32ED1" w:rsidP="004110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highlight w:val="green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0634910" w14:textId="77777777" w:rsidR="00F32ED1" w:rsidRPr="00F72560" w:rsidRDefault="00F32ED1" w:rsidP="004110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BF6CBB2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5F1402F" w14:textId="77777777" w:rsidR="00F32ED1" w:rsidRPr="00F72560" w:rsidRDefault="00F32ED1" w:rsidP="004110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33820B8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B4BFDED" w14:textId="77777777" w:rsidR="00F32ED1" w:rsidRPr="00F72560" w:rsidRDefault="00F32ED1" w:rsidP="004110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7D5920B8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F4938D0" w14:textId="77777777" w:rsidR="00F32ED1" w:rsidRPr="00F72560" w:rsidRDefault="00F32ED1" w:rsidP="004110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32ED1" w:rsidRPr="00F72560" w14:paraId="0DECA751" w14:textId="77777777" w:rsidTr="00411002">
        <w:trPr>
          <w:cantSplit/>
          <w:tblHeader/>
        </w:trPr>
        <w:tc>
          <w:tcPr>
            <w:tcW w:w="3510" w:type="dxa"/>
            <w:shd w:val="clear" w:color="auto" w:fill="auto"/>
          </w:tcPr>
          <w:p w14:paraId="2E1F56E1" w14:textId="77777777" w:rsidR="00F32ED1" w:rsidRPr="00F72560" w:rsidRDefault="00F32ED1" w:rsidP="00411002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0354BA74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648196E8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green"/>
                <w:cs/>
                <w:lang w:bidi="th-TH"/>
              </w:rPr>
            </w:pPr>
          </w:p>
        </w:tc>
        <w:tc>
          <w:tcPr>
            <w:tcW w:w="4502" w:type="dxa"/>
            <w:gridSpan w:val="7"/>
            <w:shd w:val="clear" w:color="auto" w:fill="auto"/>
          </w:tcPr>
          <w:p w14:paraId="5A8726E9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green"/>
                <w:lang w:bidi="th-TH"/>
              </w:rPr>
            </w:pPr>
            <w:r w:rsidRPr="00F7256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F32ED1" w:rsidRPr="00F72560" w14:paraId="63374179" w14:textId="77777777" w:rsidTr="00411002">
        <w:tc>
          <w:tcPr>
            <w:tcW w:w="3510" w:type="dxa"/>
            <w:shd w:val="clear" w:color="auto" w:fill="auto"/>
          </w:tcPr>
          <w:p w14:paraId="4ADB8CC4" w14:textId="77777777" w:rsidR="00F32ED1" w:rsidRPr="00F72560" w:rsidRDefault="00CC5A41" w:rsidP="00411002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32ED1" w:rsidRPr="00F7256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F32ED1" w:rsidRPr="00F725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CC5A41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3" w:type="dxa"/>
          </w:tcPr>
          <w:p w14:paraId="63B419D6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F501065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0D91AA84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84749CB" w14:textId="77777777" w:rsidR="00F32ED1" w:rsidRPr="00F72560" w:rsidRDefault="00F32ED1" w:rsidP="0041100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E6C14B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C923E34" w14:textId="77777777" w:rsidR="00F32ED1" w:rsidRPr="00F72560" w:rsidRDefault="00F32ED1" w:rsidP="0041100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1691035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69F8763" w14:textId="77777777" w:rsidR="00F32ED1" w:rsidRPr="00F72560" w:rsidRDefault="00F32ED1" w:rsidP="0041100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119BB67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2ED1" w:rsidRPr="00F72560" w14:paraId="7AA10D5F" w14:textId="77777777" w:rsidTr="00411002">
        <w:tc>
          <w:tcPr>
            <w:tcW w:w="3510" w:type="dxa"/>
            <w:shd w:val="clear" w:color="auto" w:fill="auto"/>
          </w:tcPr>
          <w:p w14:paraId="59D79DBD" w14:textId="77777777" w:rsidR="00F32ED1" w:rsidRPr="00F72560" w:rsidRDefault="00F32ED1" w:rsidP="00411002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725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3" w:type="dxa"/>
          </w:tcPr>
          <w:p w14:paraId="3FCB533F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6456DD4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09344F7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CC9A7C0" w14:textId="77777777" w:rsidR="00F32ED1" w:rsidRPr="00F72560" w:rsidRDefault="00F32ED1" w:rsidP="0041100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35396F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7E91225" w14:textId="77777777" w:rsidR="00F32ED1" w:rsidRPr="00F72560" w:rsidRDefault="00F32ED1" w:rsidP="0041100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369DF79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FAEEA1D" w14:textId="77777777" w:rsidR="00F32ED1" w:rsidRPr="00F72560" w:rsidRDefault="00F32ED1" w:rsidP="0041100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4584D79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2ED1" w:rsidRPr="00F72560" w14:paraId="5B7AAE89" w14:textId="77777777" w:rsidTr="00411002">
        <w:tc>
          <w:tcPr>
            <w:tcW w:w="3510" w:type="dxa"/>
            <w:shd w:val="clear" w:color="auto" w:fill="auto"/>
          </w:tcPr>
          <w:p w14:paraId="0F8ADD71" w14:textId="77777777" w:rsidR="00F32ED1" w:rsidRPr="00F72560" w:rsidRDefault="00F32ED1" w:rsidP="0041100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</w:rPr>
              <w:t>เงินลงทุนชั่วคราวในหลักทรัพย์เพื่อค้า</w:t>
            </w:r>
          </w:p>
        </w:tc>
        <w:tc>
          <w:tcPr>
            <w:tcW w:w="1263" w:type="dxa"/>
          </w:tcPr>
          <w:p w14:paraId="5D5DE921" w14:textId="77777777" w:rsidR="00F32ED1" w:rsidRPr="00F72560" w:rsidRDefault="00CC5A41" w:rsidP="004110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4361DA">
              <w:rPr>
                <w:rFonts w:ascii="Angsana New" w:hAnsi="Angsana New" w:hint="cs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76C56FDA" w14:textId="77777777" w:rsidR="00F32ED1" w:rsidRPr="00F72560" w:rsidRDefault="00F32ED1" w:rsidP="004110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0F60E85F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BF46D4" w14:textId="77777777" w:rsidR="00F32ED1" w:rsidRPr="00F72560" w:rsidRDefault="00F32ED1" w:rsidP="0041100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0CDCFA" w14:textId="77777777" w:rsidR="00F32ED1" w:rsidRPr="00F72560" w:rsidRDefault="00CC5A41" w:rsidP="004110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4361DA">
              <w:rPr>
                <w:rFonts w:ascii="Angsana New" w:hAnsi="Angsana New" w:hint="cs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048631E0" w14:textId="77777777" w:rsidR="00F32ED1" w:rsidRPr="00F72560" w:rsidRDefault="00F32ED1" w:rsidP="0041100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B3403B1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57E6250" w14:textId="77777777" w:rsidR="00F32ED1" w:rsidRPr="00F72560" w:rsidRDefault="00F32ED1" w:rsidP="0041100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C8E55B3" w14:textId="77777777" w:rsidR="00F32ED1" w:rsidRPr="00F72560" w:rsidRDefault="00CC5A41" w:rsidP="004110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4361DA">
              <w:rPr>
                <w:rFonts w:ascii="Angsana New" w:hAnsi="Angsana New" w:hint="cs"/>
                <w:sz w:val="30"/>
                <w:szCs w:val="30"/>
                <w:lang w:val="en-US" w:bidi="th-TH"/>
              </w:rPr>
              <w:t>00</w:t>
            </w:r>
          </w:p>
        </w:tc>
      </w:tr>
      <w:tr w:rsidR="00F32ED1" w:rsidRPr="00F72560" w14:paraId="6B4BA8E9" w14:textId="77777777" w:rsidTr="00411002">
        <w:tc>
          <w:tcPr>
            <w:tcW w:w="3510" w:type="dxa"/>
            <w:shd w:val="clear" w:color="auto" w:fill="auto"/>
          </w:tcPr>
          <w:p w14:paraId="0C8696F0" w14:textId="77777777" w:rsidR="00F32ED1" w:rsidRPr="00F72560" w:rsidRDefault="00F32ED1" w:rsidP="0041100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725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3" w:type="dxa"/>
          </w:tcPr>
          <w:p w14:paraId="22592E83" w14:textId="77777777" w:rsidR="00F32ED1" w:rsidRPr="00F72560" w:rsidRDefault="00F32ED1" w:rsidP="004110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25A0957" w14:textId="77777777" w:rsidR="00F32ED1" w:rsidRPr="00F72560" w:rsidRDefault="00F32ED1" w:rsidP="004110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3253FD2" w14:textId="77777777" w:rsidR="00F32ED1" w:rsidRPr="00F72560" w:rsidRDefault="00F32ED1" w:rsidP="004110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70E46BD" w14:textId="77777777" w:rsidR="00F32ED1" w:rsidRPr="00F72560" w:rsidRDefault="00F32ED1" w:rsidP="0041100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9BC8644" w14:textId="77777777" w:rsidR="00F32ED1" w:rsidRPr="00F72560" w:rsidRDefault="00F32ED1" w:rsidP="004110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077D518" w14:textId="77777777" w:rsidR="00F32ED1" w:rsidRPr="00F72560" w:rsidRDefault="00F32ED1" w:rsidP="0041100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036ACE6" w14:textId="77777777" w:rsidR="00F32ED1" w:rsidRPr="00F72560" w:rsidRDefault="00F32ED1" w:rsidP="004110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C93A95B" w14:textId="77777777" w:rsidR="00F32ED1" w:rsidRPr="00F72560" w:rsidRDefault="00F32ED1" w:rsidP="0041100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7D4D712" w14:textId="77777777" w:rsidR="00F32ED1" w:rsidRPr="00F72560" w:rsidRDefault="00F32ED1" w:rsidP="004110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2ED1" w:rsidRPr="00F72560" w14:paraId="0E97753E" w14:textId="77777777" w:rsidTr="00411002">
        <w:tc>
          <w:tcPr>
            <w:tcW w:w="3510" w:type="dxa"/>
            <w:shd w:val="clear" w:color="auto" w:fill="auto"/>
          </w:tcPr>
          <w:p w14:paraId="509BF339" w14:textId="77777777" w:rsidR="00F32ED1" w:rsidRPr="00F72560" w:rsidRDefault="00F32ED1" w:rsidP="0041100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เงินลงทุนระยะยาวในหลักทรัพย์เผื่อขาย</w:t>
            </w:r>
          </w:p>
        </w:tc>
        <w:tc>
          <w:tcPr>
            <w:tcW w:w="1263" w:type="dxa"/>
          </w:tcPr>
          <w:p w14:paraId="09CE9FDC" w14:textId="77777777" w:rsidR="00F32ED1" w:rsidRPr="00F72560" w:rsidRDefault="00E82DAF" w:rsidP="004110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2DAF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  <w:r w:rsidR="00CC5A41"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56D77FB4" w14:textId="77777777" w:rsidR="00F32ED1" w:rsidRPr="00F72560" w:rsidRDefault="00F32ED1" w:rsidP="004110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44B12DB" w14:textId="77777777" w:rsidR="00F32ED1" w:rsidRPr="00F72560" w:rsidRDefault="00CC5A41" w:rsidP="004110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  <w:r w:rsidR="004361DA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6F1F15B3" w14:textId="77777777" w:rsidR="00F32ED1" w:rsidRPr="00F72560" w:rsidRDefault="00F32ED1" w:rsidP="0041100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690726F" w14:textId="77777777" w:rsidR="00F32ED1" w:rsidRPr="00F72560" w:rsidRDefault="004361DA" w:rsidP="004110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3E82D049" w14:textId="77777777" w:rsidR="00F32ED1" w:rsidRPr="00F72560" w:rsidRDefault="00F32ED1" w:rsidP="0041100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B7D50B2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18D7DC7" w14:textId="77777777" w:rsidR="00F32ED1" w:rsidRPr="00F72560" w:rsidRDefault="00F32ED1" w:rsidP="0041100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C1F0F37" w14:textId="77777777" w:rsidR="00F32ED1" w:rsidRPr="00F72560" w:rsidRDefault="00E82DAF" w:rsidP="004110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2DAF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  <w:r w:rsidR="00CC5A41"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</w:p>
        </w:tc>
      </w:tr>
    </w:tbl>
    <w:p w14:paraId="63799134" w14:textId="77777777" w:rsidR="00F32ED1" w:rsidRPr="002C07DA" w:rsidRDefault="00F32ED1" w:rsidP="00C17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45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263"/>
        <w:gridCol w:w="178"/>
        <w:gridCol w:w="992"/>
        <w:gridCol w:w="180"/>
        <w:gridCol w:w="990"/>
        <w:gridCol w:w="180"/>
        <w:gridCol w:w="990"/>
        <w:gridCol w:w="178"/>
        <w:gridCol w:w="992"/>
      </w:tblGrid>
      <w:tr w:rsidR="00F32ED1" w:rsidRPr="00F72560" w14:paraId="0134D7E0" w14:textId="77777777" w:rsidTr="00411002">
        <w:trPr>
          <w:cantSplit/>
          <w:trHeight w:val="363"/>
          <w:tblHeader/>
        </w:trPr>
        <w:tc>
          <w:tcPr>
            <w:tcW w:w="3510" w:type="dxa"/>
            <w:vMerge w:val="restart"/>
            <w:shd w:val="clear" w:color="auto" w:fill="auto"/>
            <w:vAlign w:val="bottom"/>
          </w:tcPr>
          <w:p w14:paraId="49C4753F" w14:textId="77777777" w:rsidR="00F32ED1" w:rsidRPr="00F72560" w:rsidRDefault="00F32ED1" w:rsidP="0041100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F72560">
              <w:rPr>
                <w:rFonts w:ascii="Arial" w:hAnsi="Arial"/>
                <w:sz w:val="30"/>
                <w:szCs w:val="30"/>
                <w:lang w:val="en-US" w:bidi="th-TH"/>
              </w:rPr>
              <w:br w:type="page"/>
            </w:r>
            <w:r w:rsidRPr="00F72560">
              <w:rPr>
                <w:rFonts w:ascii="Arial" w:hAnsi="Arial"/>
                <w:sz w:val="30"/>
                <w:szCs w:val="30"/>
                <w:lang w:val="en-US" w:bidi="th-TH"/>
              </w:rPr>
              <w:br w:type="page"/>
            </w: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br w:type="page"/>
            </w:r>
            <w:r w:rsidRPr="00F72560">
              <w:rPr>
                <w:rFonts w:ascii="Arial" w:hAnsi="Arial"/>
                <w:sz w:val="30"/>
                <w:szCs w:val="30"/>
                <w:lang w:val="en-US" w:bidi="th-TH"/>
              </w:rPr>
              <w:br w:type="page"/>
            </w:r>
            <w:r w:rsidRPr="00F72560">
              <w:rPr>
                <w:rFonts w:ascii="Angsana New" w:hAnsi="Angsana New"/>
                <w:sz w:val="30"/>
                <w:szCs w:val="30"/>
                <w:lang w:bidi="th-TH"/>
              </w:rPr>
              <w:br w:type="page"/>
            </w:r>
          </w:p>
        </w:tc>
        <w:tc>
          <w:tcPr>
            <w:tcW w:w="5943" w:type="dxa"/>
            <w:gridSpan w:val="9"/>
          </w:tcPr>
          <w:p w14:paraId="10D2C74F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7256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F7256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32ED1" w:rsidRPr="00F72560" w14:paraId="2FDF0D92" w14:textId="77777777" w:rsidTr="00411002">
        <w:trPr>
          <w:cantSplit/>
          <w:trHeight w:val="363"/>
          <w:tblHeader/>
        </w:trPr>
        <w:tc>
          <w:tcPr>
            <w:tcW w:w="3510" w:type="dxa"/>
            <w:vMerge/>
            <w:shd w:val="clear" w:color="auto" w:fill="auto"/>
            <w:vAlign w:val="bottom"/>
          </w:tcPr>
          <w:p w14:paraId="634A6C5D" w14:textId="77777777" w:rsidR="00F32ED1" w:rsidRPr="00F72560" w:rsidRDefault="00F32ED1" w:rsidP="0041100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</w:tcPr>
          <w:p w14:paraId="392C0A46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6992E03E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highlight w:val="green"/>
                <w:cs/>
                <w:lang w:bidi="th-TH"/>
              </w:rPr>
            </w:pPr>
          </w:p>
        </w:tc>
        <w:tc>
          <w:tcPr>
            <w:tcW w:w="450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188EF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32ED1" w:rsidRPr="00F72560" w14:paraId="1349EA5A" w14:textId="77777777" w:rsidTr="00411002">
        <w:trPr>
          <w:cantSplit/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14:paraId="1B185E3A" w14:textId="77777777" w:rsidR="00F32ED1" w:rsidRPr="00F72560" w:rsidRDefault="00F32ED1" w:rsidP="0041100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10E395CA" w14:textId="77777777" w:rsidR="00F32ED1" w:rsidRPr="00F72560" w:rsidRDefault="00F32ED1" w:rsidP="004110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05F61B23" w14:textId="77777777" w:rsidR="00F32ED1" w:rsidRPr="00F72560" w:rsidRDefault="00F32ED1" w:rsidP="004110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highlight w:val="green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D7BBC65" w14:textId="77777777" w:rsidR="00F32ED1" w:rsidRPr="00F72560" w:rsidRDefault="00F32ED1" w:rsidP="004110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EF74EC0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094F059" w14:textId="77777777" w:rsidR="00F32ED1" w:rsidRPr="00F72560" w:rsidRDefault="00F32ED1" w:rsidP="004110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CD53C95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B81E716" w14:textId="77777777" w:rsidR="00F32ED1" w:rsidRPr="00F72560" w:rsidRDefault="00F32ED1" w:rsidP="004110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218B115C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F25AC25" w14:textId="77777777" w:rsidR="00F32ED1" w:rsidRPr="00F72560" w:rsidRDefault="00F32ED1" w:rsidP="004110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32ED1" w:rsidRPr="00F72560" w14:paraId="19780458" w14:textId="77777777" w:rsidTr="00411002">
        <w:trPr>
          <w:cantSplit/>
          <w:tblHeader/>
        </w:trPr>
        <w:tc>
          <w:tcPr>
            <w:tcW w:w="3510" w:type="dxa"/>
            <w:shd w:val="clear" w:color="auto" w:fill="auto"/>
          </w:tcPr>
          <w:p w14:paraId="15B0292F" w14:textId="77777777" w:rsidR="00F32ED1" w:rsidRPr="00F72560" w:rsidRDefault="00F32ED1" w:rsidP="00411002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2228A32D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0C08CA8B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green"/>
                <w:cs/>
                <w:lang w:bidi="th-TH"/>
              </w:rPr>
            </w:pPr>
          </w:p>
        </w:tc>
        <w:tc>
          <w:tcPr>
            <w:tcW w:w="4502" w:type="dxa"/>
            <w:gridSpan w:val="7"/>
            <w:shd w:val="clear" w:color="auto" w:fill="auto"/>
          </w:tcPr>
          <w:p w14:paraId="484EFE21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green"/>
                <w:lang w:bidi="th-TH"/>
              </w:rPr>
            </w:pPr>
            <w:r w:rsidRPr="00F7256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F32ED1" w:rsidRPr="00F72560" w14:paraId="22BD8D0B" w14:textId="77777777" w:rsidTr="00411002">
        <w:tc>
          <w:tcPr>
            <w:tcW w:w="3510" w:type="dxa"/>
            <w:shd w:val="clear" w:color="auto" w:fill="auto"/>
          </w:tcPr>
          <w:p w14:paraId="2C4B5AF8" w14:textId="77777777" w:rsidR="00F32ED1" w:rsidRPr="00F72560" w:rsidRDefault="00CC5A41" w:rsidP="00411002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32ED1" w:rsidRPr="00F7256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F32ED1" w:rsidRPr="00F725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CC5A41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3" w:type="dxa"/>
          </w:tcPr>
          <w:p w14:paraId="61ED9C01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386D03D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15EFBA5C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8CD1B30" w14:textId="77777777" w:rsidR="00F32ED1" w:rsidRPr="00F72560" w:rsidRDefault="00F32ED1" w:rsidP="0041100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F98CA04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38AE388" w14:textId="77777777" w:rsidR="00F32ED1" w:rsidRPr="00F72560" w:rsidRDefault="00F32ED1" w:rsidP="0041100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247975A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F85FAFD" w14:textId="77777777" w:rsidR="00F32ED1" w:rsidRPr="00F72560" w:rsidRDefault="00F32ED1" w:rsidP="0041100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1FA8498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2ED1" w:rsidRPr="00F72560" w14:paraId="5D1B1BE6" w14:textId="77777777" w:rsidTr="00411002">
        <w:tc>
          <w:tcPr>
            <w:tcW w:w="3510" w:type="dxa"/>
            <w:shd w:val="clear" w:color="auto" w:fill="auto"/>
          </w:tcPr>
          <w:p w14:paraId="5CD89FF5" w14:textId="77777777" w:rsidR="00F32ED1" w:rsidRPr="00F72560" w:rsidRDefault="00F32ED1" w:rsidP="00411002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725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3" w:type="dxa"/>
          </w:tcPr>
          <w:p w14:paraId="7D7D6659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4ECC5732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103A048A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CCCE0C6" w14:textId="77777777" w:rsidR="00F32ED1" w:rsidRPr="00F72560" w:rsidRDefault="00F32ED1" w:rsidP="0041100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AD7E012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6BC1211" w14:textId="77777777" w:rsidR="00F32ED1" w:rsidRPr="00F72560" w:rsidRDefault="00F32ED1" w:rsidP="0041100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0DF603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AA390C8" w14:textId="77777777" w:rsidR="00F32ED1" w:rsidRPr="00F72560" w:rsidRDefault="00F32ED1" w:rsidP="0041100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FF60B45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2ED1" w:rsidRPr="00F72560" w14:paraId="5AEBB3C4" w14:textId="77777777" w:rsidTr="00411002">
        <w:tc>
          <w:tcPr>
            <w:tcW w:w="3510" w:type="dxa"/>
            <w:shd w:val="clear" w:color="auto" w:fill="auto"/>
          </w:tcPr>
          <w:p w14:paraId="740A2B7B" w14:textId="77777777" w:rsidR="00F32ED1" w:rsidRPr="00F72560" w:rsidRDefault="00F32ED1" w:rsidP="0041100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</w:rPr>
              <w:t>เงินลงทุนชั่วคราวในหลักทรัพย์เพื่อค้า</w:t>
            </w:r>
          </w:p>
        </w:tc>
        <w:tc>
          <w:tcPr>
            <w:tcW w:w="1263" w:type="dxa"/>
          </w:tcPr>
          <w:p w14:paraId="45330139" w14:textId="77777777" w:rsidR="00F32ED1" w:rsidRPr="00F72560" w:rsidRDefault="00CC5A41" w:rsidP="004110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50C2C524" w14:textId="77777777" w:rsidR="00F32ED1" w:rsidRPr="00F72560" w:rsidRDefault="00F32ED1" w:rsidP="004110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B11E352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4ABA8C" w14:textId="77777777" w:rsidR="00F32ED1" w:rsidRPr="00F72560" w:rsidRDefault="00F32ED1" w:rsidP="0041100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5E36D11" w14:textId="77777777" w:rsidR="00F32ED1" w:rsidRPr="00F72560" w:rsidRDefault="00CC5A41" w:rsidP="004110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40DC07B5" w14:textId="77777777" w:rsidR="00F32ED1" w:rsidRPr="00F72560" w:rsidRDefault="00F32ED1" w:rsidP="0041100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4207F1F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DB9B654" w14:textId="77777777" w:rsidR="00F32ED1" w:rsidRPr="00F72560" w:rsidRDefault="00F32ED1" w:rsidP="0041100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894AE33" w14:textId="77777777" w:rsidR="00F32ED1" w:rsidRPr="00F72560" w:rsidRDefault="00CC5A41" w:rsidP="004110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</w:tr>
      <w:tr w:rsidR="00F32ED1" w:rsidRPr="00F72560" w14:paraId="4B5EDE4A" w14:textId="77777777" w:rsidTr="00411002">
        <w:tc>
          <w:tcPr>
            <w:tcW w:w="3510" w:type="dxa"/>
            <w:shd w:val="clear" w:color="auto" w:fill="auto"/>
          </w:tcPr>
          <w:p w14:paraId="1F5C4CDB" w14:textId="77777777" w:rsidR="00F32ED1" w:rsidRPr="00F72560" w:rsidRDefault="00F32ED1" w:rsidP="0041100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725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3" w:type="dxa"/>
          </w:tcPr>
          <w:p w14:paraId="32FD418E" w14:textId="77777777" w:rsidR="00F32ED1" w:rsidRPr="00F72560" w:rsidRDefault="00F32ED1" w:rsidP="004110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38C8AFD1" w14:textId="77777777" w:rsidR="00F32ED1" w:rsidRPr="00F72560" w:rsidRDefault="00F32ED1" w:rsidP="004110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060DA67E" w14:textId="77777777" w:rsidR="00F32ED1" w:rsidRPr="00F72560" w:rsidRDefault="00F32ED1" w:rsidP="004110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4B8E0C7" w14:textId="77777777" w:rsidR="00F32ED1" w:rsidRPr="00F72560" w:rsidRDefault="00F32ED1" w:rsidP="0041100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3940430" w14:textId="77777777" w:rsidR="00F32ED1" w:rsidRPr="00F72560" w:rsidRDefault="00F32ED1" w:rsidP="004110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07193BB" w14:textId="77777777" w:rsidR="00F32ED1" w:rsidRPr="00F72560" w:rsidRDefault="00F32ED1" w:rsidP="0041100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03D5528" w14:textId="77777777" w:rsidR="00F32ED1" w:rsidRPr="00F72560" w:rsidRDefault="00F32ED1" w:rsidP="004110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BF8D2D8" w14:textId="77777777" w:rsidR="00F32ED1" w:rsidRPr="00F72560" w:rsidRDefault="00F32ED1" w:rsidP="0041100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3BD9736" w14:textId="77777777" w:rsidR="00F32ED1" w:rsidRPr="00F72560" w:rsidRDefault="00F32ED1" w:rsidP="004110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2ED1" w:rsidRPr="00F72560" w14:paraId="451E48C8" w14:textId="77777777" w:rsidTr="00411002">
        <w:tc>
          <w:tcPr>
            <w:tcW w:w="3510" w:type="dxa"/>
            <w:shd w:val="clear" w:color="auto" w:fill="auto"/>
          </w:tcPr>
          <w:p w14:paraId="11829779" w14:textId="77777777" w:rsidR="00F32ED1" w:rsidRPr="00F72560" w:rsidRDefault="00F32ED1" w:rsidP="0041100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เงินลงทุนระยะยาวในหลักทรัพย์เผื่อขาย</w:t>
            </w:r>
          </w:p>
        </w:tc>
        <w:tc>
          <w:tcPr>
            <w:tcW w:w="1263" w:type="dxa"/>
          </w:tcPr>
          <w:p w14:paraId="59F9C796" w14:textId="77777777" w:rsidR="00F32ED1" w:rsidRPr="00F72560" w:rsidRDefault="00CC5A41" w:rsidP="004110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  <w:r w:rsidR="004361DA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5E6A9C08" w14:textId="77777777" w:rsidR="00F32ED1" w:rsidRPr="00F72560" w:rsidRDefault="00F32ED1" w:rsidP="004110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AF0D73E" w14:textId="77777777" w:rsidR="00F32ED1" w:rsidRPr="00F72560" w:rsidRDefault="00CC5A41" w:rsidP="004110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  <w:r w:rsidR="004361DA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47E346C" w14:textId="77777777" w:rsidR="00F32ED1" w:rsidRPr="00F72560" w:rsidRDefault="00F32ED1" w:rsidP="0041100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ADF757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4F691DC" w14:textId="77777777" w:rsidR="00F32ED1" w:rsidRPr="00F72560" w:rsidRDefault="00F32ED1" w:rsidP="0041100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24662D1" w14:textId="77777777" w:rsidR="00F32ED1" w:rsidRPr="00F72560" w:rsidRDefault="00F32ED1" w:rsidP="00411002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149A0C0" w14:textId="77777777" w:rsidR="00F32ED1" w:rsidRPr="00F72560" w:rsidRDefault="00F32ED1" w:rsidP="0041100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0A8C1C3" w14:textId="77777777" w:rsidR="00F32ED1" w:rsidRPr="00F72560" w:rsidRDefault="00CC5A41" w:rsidP="004110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  <w:r w:rsidR="004361DA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</w:tr>
    </w:tbl>
    <w:p w14:paraId="35DAEC8F" w14:textId="77777777" w:rsidR="00F32ED1" w:rsidRPr="002C07DA" w:rsidRDefault="00F32ED1" w:rsidP="00C17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AB203DD" w14:textId="77777777" w:rsidR="00F32ED1" w:rsidRPr="00423541" w:rsidRDefault="00F32ED1" w:rsidP="00F32ED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423541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42354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0A4B0DEE" w14:textId="77777777" w:rsidR="00F32ED1" w:rsidRPr="00F32ED1" w:rsidRDefault="00F32ED1" w:rsidP="00C17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236"/>
        <w:gridCol w:w="6064"/>
      </w:tblGrid>
      <w:tr w:rsidR="00F32ED1" w:rsidRPr="00F72560" w14:paraId="44A6F1CA" w14:textId="77777777" w:rsidTr="00331A2C">
        <w:trPr>
          <w:tblHeader/>
        </w:trPr>
        <w:tc>
          <w:tcPr>
            <w:tcW w:w="3150" w:type="dxa"/>
          </w:tcPr>
          <w:p w14:paraId="7C62125D" w14:textId="77777777" w:rsidR="00F32ED1" w:rsidRPr="00F72560" w:rsidRDefault="00F32ED1" w:rsidP="0041100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59676EBF" w14:textId="77777777" w:rsidR="00F32ED1" w:rsidRPr="00F72560" w:rsidRDefault="00F32ED1" w:rsidP="00411002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7010840E" w14:textId="77777777" w:rsidR="00F32ED1" w:rsidRPr="00F72560" w:rsidRDefault="00F32ED1" w:rsidP="0041100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32ED1" w:rsidRPr="00F72560" w14:paraId="7F279F54" w14:textId="77777777" w:rsidTr="00331A2C">
        <w:tc>
          <w:tcPr>
            <w:tcW w:w="3150" w:type="dxa"/>
          </w:tcPr>
          <w:p w14:paraId="07A1FBCA" w14:textId="77777777" w:rsidR="00F32ED1" w:rsidRPr="00F72560" w:rsidRDefault="00F32ED1" w:rsidP="0041100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C4533B2" w14:textId="77777777" w:rsidR="00F32ED1" w:rsidRPr="00F72560" w:rsidRDefault="00F32ED1" w:rsidP="00411002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35DD2029" w14:textId="77777777" w:rsidR="00F32ED1" w:rsidRPr="00F72560" w:rsidRDefault="00F32ED1" w:rsidP="0041100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7256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9D63A7" w:rsidRPr="009D63A7" w14:paraId="0134C8E6" w14:textId="77777777" w:rsidTr="00331A2C">
        <w:tc>
          <w:tcPr>
            <w:tcW w:w="3150" w:type="dxa"/>
          </w:tcPr>
          <w:p w14:paraId="096AC5DF" w14:textId="77777777" w:rsidR="009D63A7" w:rsidRPr="009D63A7" w:rsidRDefault="009D63A7" w:rsidP="0041100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6035B3AF" w14:textId="77777777" w:rsidR="009D63A7" w:rsidRPr="009D63A7" w:rsidRDefault="009D63A7" w:rsidP="00411002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064" w:type="dxa"/>
          </w:tcPr>
          <w:p w14:paraId="073B18D8" w14:textId="77777777" w:rsidR="009D63A7" w:rsidRPr="009D63A7" w:rsidRDefault="009D63A7" w:rsidP="0041100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16"/>
                <w:szCs w:val="16"/>
                <w:cs/>
                <w:lang w:bidi="th-TH"/>
              </w:rPr>
            </w:pPr>
          </w:p>
        </w:tc>
      </w:tr>
      <w:tr w:rsidR="00F32ED1" w:rsidRPr="00F72560" w14:paraId="479E1911" w14:textId="77777777" w:rsidTr="00331A2C">
        <w:tc>
          <w:tcPr>
            <w:tcW w:w="3150" w:type="dxa"/>
          </w:tcPr>
          <w:p w14:paraId="2E1862EF" w14:textId="06CAEC52" w:rsidR="00F32ED1" w:rsidRPr="00F72560" w:rsidRDefault="00F32ED1" w:rsidP="0041100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</w:t>
            </w:r>
            <w:r w:rsidRPr="00F7256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  <w:tc>
          <w:tcPr>
            <w:tcW w:w="236" w:type="dxa"/>
          </w:tcPr>
          <w:p w14:paraId="789849C1" w14:textId="77777777" w:rsidR="00F32ED1" w:rsidRPr="00F72560" w:rsidRDefault="00F32ED1" w:rsidP="00411002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055276A4" w14:textId="77777777" w:rsidR="00F32ED1" w:rsidRPr="00F72560" w:rsidRDefault="00F32ED1" w:rsidP="0041100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F7256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9D63A7" w:rsidRPr="009D63A7" w14:paraId="143A503F" w14:textId="77777777" w:rsidTr="00B620E5">
        <w:tc>
          <w:tcPr>
            <w:tcW w:w="3150" w:type="dxa"/>
          </w:tcPr>
          <w:p w14:paraId="53DBAECA" w14:textId="77777777" w:rsidR="009D63A7" w:rsidRPr="009D63A7" w:rsidRDefault="009D63A7" w:rsidP="00B620E5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2DCD6123" w14:textId="77777777" w:rsidR="009D63A7" w:rsidRPr="009D63A7" w:rsidRDefault="009D63A7" w:rsidP="00B620E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064" w:type="dxa"/>
          </w:tcPr>
          <w:p w14:paraId="3B1448D1" w14:textId="77777777" w:rsidR="009D63A7" w:rsidRPr="009D63A7" w:rsidRDefault="009D63A7" w:rsidP="00B620E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16"/>
                <w:szCs w:val="16"/>
                <w:cs/>
                <w:lang w:bidi="th-TH"/>
              </w:rPr>
            </w:pPr>
          </w:p>
        </w:tc>
      </w:tr>
      <w:tr w:rsidR="00331A2C" w:rsidRPr="00F72560" w14:paraId="2C1FA1A2" w14:textId="77777777" w:rsidTr="00331A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30CA76C" w14:textId="77777777" w:rsidR="00331A2C" w:rsidRPr="00F72560" w:rsidRDefault="00331A2C" w:rsidP="00331A2C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725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ตราสารทุนที่ไม่ได้อยู่ในความต้องการ</w:t>
            </w:r>
          </w:p>
          <w:p w14:paraId="577F9FFE" w14:textId="77777777" w:rsidR="00331A2C" w:rsidRPr="00F72560" w:rsidRDefault="00331A2C" w:rsidP="00331A2C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ของตลาด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29B13C" w14:textId="77777777" w:rsidR="00331A2C" w:rsidRPr="00F72560" w:rsidRDefault="00331A2C" w:rsidP="00331A2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tcBorders>
              <w:top w:val="nil"/>
              <w:left w:val="nil"/>
              <w:bottom w:val="nil"/>
              <w:right w:val="nil"/>
            </w:tcBorders>
          </w:tcPr>
          <w:p w14:paraId="18811C19" w14:textId="5B4F9C85" w:rsidR="00331A2C" w:rsidRPr="00F72560" w:rsidRDefault="00331A2C" w:rsidP="00331A2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F7256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  <w:r w:rsidR="00A03E0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A03E0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(ใช้ข้อมูลทางการเงินของกิจการที่ลงทุนเป็นข้อมูลที่ไม่สามารถสังเกตได้)</w:t>
            </w:r>
          </w:p>
        </w:tc>
      </w:tr>
    </w:tbl>
    <w:p w14:paraId="51CACC5C" w14:textId="3436E7BC" w:rsidR="00DA0D5E" w:rsidRDefault="0081588F" w:rsidP="002F2927">
      <w:pPr>
        <w:pStyle w:val="block"/>
        <w:numPr>
          <w:ilvl w:val="1"/>
          <w:numId w:val="20"/>
        </w:numPr>
        <w:spacing w:after="0" w:line="240" w:lineRule="atLeast"/>
        <w:ind w:right="-7"/>
        <w:jc w:val="thaiDistribute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394C15">
        <w:rPr>
          <w:rFonts w:ascii="Angsana New" w:hAnsi="Angsana New"/>
          <w:b/>
          <w:bCs/>
          <w:i/>
          <w:iCs/>
          <w:sz w:val="30"/>
          <w:szCs w:val="30"/>
          <w:cs/>
        </w:rPr>
        <w:t>รายการเคลื่อนไหวของตราสาร</w:t>
      </w:r>
      <w:r w:rsidR="00816D95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หนี้</w:t>
      </w:r>
      <w:r w:rsidRPr="00394C15">
        <w:rPr>
          <w:rFonts w:ascii="Angsana New" w:hAnsi="Angsana New"/>
          <w:b/>
          <w:bCs/>
          <w:i/>
          <w:iCs/>
          <w:sz w:val="30"/>
          <w:szCs w:val="30"/>
          <w:cs/>
        </w:rPr>
        <w:t>และตราสาร</w:t>
      </w:r>
      <w:r w:rsidR="00816D95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ทุน</w:t>
      </w:r>
    </w:p>
    <w:p w14:paraId="5F8F347D" w14:textId="11551ECB" w:rsidR="00941C14" w:rsidRPr="00941C14" w:rsidRDefault="00941C14" w:rsidP="00941C14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b/>
          <w:bCs/>
          <w:i/>
          <w:iCs/>
          <w:sz w:val="24"/>
          <w:szCs w:val="24"/>
          <w:lang w:bidi="th-TH"/>
        </w:rPr>
      </w:pPr>
    </w:p>
    <w:p w14:paraId="37C11172" w14:textId="28C8A38C" w:rsidR="00941C14" w:rsidRDefault="00941C14" w:rsidP="00941C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F72585">
        <w:rPr>
          <w:rFonts w:asciiTheme="majorBidi" w:hAnsiTheme="majorBidi"/>
          <w:b/>
          <w:bCs/>
          <w:i/>
          <w:iCs/>
          <w:sz w:val="30"/>
          <w:szCs w:val="30"/>
          <w:cs/>
        </w:rPr>
        <w:t>(</w:t>
      </w:r>
      <w:r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ข</w:t>
      </w:r>
      <w:r w:rsidRPr="00F72585">
        <w:rPr>
          <w:rFonts w:asciiTheme="majorBidi" w:hAnsiTheme="majorBidi"/>
          <w:b/>
          <w:bCs/>
          <w:i/>
          <w:iCs/>
          <w:sz w:val="30"/>
          <w:szCs w:val="30"/>
          <w:cs/>
        </w:rPr>
        <w:t>.</w:t>
      </w:r>
      <w:r>
        <w:rPr>
          <w:rFonts w:asciiTheme="majorBidi" w:hAnsiTheme="majorBidi"/>
          <w:b/>
          <w:bCs/>
          <w:i/>
          <w:iCs/>
          <w:sz w:val="30"/>
          <w:szCs w:val="30"/>
        </w:rPr>
        <w:t>1</w:t>
      </w:r>
      <w:r w:rsidRPr="00F72585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) </w:t>
      </w:r>
      <w:r w:rsidRPr="00394C15">
        <w:rPr>
          <w:rFonts w:ascii="Angsana New" w:hAnsi="Angsana New"/>
          <w:b/>
          <w:bCs/>
          <w:i/>
          <w:iCs/>
          <w:sz w:val="30"/>
          <w:szCs w:val="30"/>
          <w:cs/>
        </w:rPr>
        <w:t>ตราสาร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หนี้</w:t>
      </w:r>
      <w:r w:rsidRPr="00394C15">
        <w:rPr>
          <w:rFonts w:ascii="Angsana New" w:hAnsi="Angsana New"/>
          <w:b/>
          <w:bCs/>
          <w:i/>
          <w:iCs/>
          <w:sz w:val="30"/>
          <w:szCs w:val="30"/>
          <w:cs/>
        </w:rPr>
        <w:t>และตราสาร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ทุน</w:t>
      </w:r>
      <w:r w:rsidRPr="00394C15">
        <w:rPr>
          <w:rFonts w:ascii="Angsana New" w:hAnsi="Angsana New"/>
          <w:b/>
          <w:bCs/>
          <w:i/>
          <w:iCs/>
          <w:sz w:val="30"/>
          <w:szCs w:val="30"/>
          <w:cs/>
        </w:rPr>
        <w:t>ที่อยู่ในความต้องการของตลาด</w:t>
      </w:r>
    </w:p>
    <w:p w14:paraId="098B1569" w14:textId="77777777" w:rsidR="00941C14" w:rsidRPr="00941C14" w:rsidRDefault="00941C14" w:rsidP="00941C14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b/>
          <w:bCs/>
          <w:i/>
          <w:iCs/>
          <w:sz w:val="24"/>
          <w:szCs w:val="24"/>
          <w:lang w:bidi="th-TH"/>
        </w:rPr>
      </w:pPr>
    </w:p>
    <w:tbl>
      <w:tblPr>
        <w:tblStyle w:val="TableGrid"/>
        <w:tblW w:w="94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79"/>
        <w:gridCol w:w="893"/>
        <w:gridCol w:w="235"/>
        <w:gridCol w:w="983"/>
        <w:gridCol w:w="236"/>
        <w:gridCol w:w="870"/>
        <w:gridCol w:w="223"/>
        <w:gridCol w:w="984"/>
        <w:gridCol w:w="222"/>
        <w:gridCol w:w="965"/>
        <w:gridCol w:w="222"/>
        <w:gridCol w:w="1074"/>
        <w:gridCol w:w="12"/>
      </w:tblGrid>
      <w:tr w:rsidR="007C0109" w:rsidRPr="001C2F6A" w14:paraId="44DE92C7" w14:textId="77777777" w:rsidTr="00A81134">
        <w:trPr>
          <w:gridAfter w:val="1"/>
          <w:wAfter w:w="12" w:type="dxa"/>
          <w:trHeight w:val="20"/>
          <w:tblHeader/>
        </w:trPr>
        <w:tc>
          <w:tcPr>
            <w:tcW w:w="2579" w:type="dxa"/>
            <w:shd w:val="clear" w:color="auto" w:fill="auto"/>
            <w:vAlign w:val="bottom"/>
          </w:tcPr>
          <w:p w14:paraId="0D929617" w14:textId="77777777" w:rsidR="007C0109" w:rsidRPr="006F0664" w:rsidRDefault="007C0109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3" w:type="dxa"/>
          </w:tcPr>
          <w:p w14:paraId="4B94BA02" w14:textId="77777777" w:rsidR="007C0109" w:rsidRPr="006F0664" w:rsidRDefault="007C0109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5" w:type="dxa"/>
          </w:tcPr>
          <w:p w14:paraId="23B0CDC6" w14:textId="77777777" w:rsidR="007C0109" w:rsidRPr="006F0664" w:rsidRDefault="007C0109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79" w:type="dxa"/>
            <w:gridSpan w:val="9"/>
            <w:vAlign w:val="bottom"/>
          </w:tcPr>
          <w:p w14:paraId="50D2DFBF" w14:textId="77777777" w:rsidR="007C0109" w:rsidRPr="001C2F6A" w:rsidRDefault="007C0109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C0109" w:rsidRPr="001C2F6A" w14:paraId="14B8E800" w14:textId="77777777" w:rsidTr="00A81134">
        <w:trPr>
          <w:trHeight w:val="20"/>
          <w:tblHeader/>
        </w:trPr>
        <w:tc>
          <w:tcPr>
            <w:tcW w:w="2579" w:type="dxa"/>
            <w:shd w:val="clear" w:color="auto" w:fill="auto"/>
            <w:vAlign w:val="bottom"/>
          </w:tcPr>
          <w:p w14:paraId="29B1C7D1" w14:textId="3D0A205F" w:rsidR="007C0109" w:rsidRPr="001C2F6A" w:rsidRDefault="007C0109" w:rsidP="007C0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3" w:type="dxa"/>
            <w:vAlign w:val="bottom"/>
          </w:tcPr>
          <w:p w14:paraId="244B6981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7C1B45C3" w14:textId="77777777" w:rsidR="007C0109" w:rsidRPr="001C2F6A" w:rsidRDefault="004361DA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/>
                <w:sz w:val="28"/>
                <w:szCs w:val="28"/>
              </w:rPr>
              <w:t>1</w:t>
            </w:r>
            <w:r w:rsidR="007C0109"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7C0109" w:rsidRPr="001C2F6A">
              <w:rPr>
                <w:rFonts w:asciiTheme="majorBidi" w:hAnsi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35" w:type="dxa"/>
            <w:vAlign w:val="bottom"/>
          </w:tcPr>
          <w:p w14:paraId="3D504A1E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4C38398A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36" w:type="dxa"/>
          </w:tcPr>
          <w:p w14:paraId="24043867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0" w:type="dxa"/>
            <w:vAlign w:val="bottom"/>
          </w:tcPr>
          <w:p w14:paraId="50F49604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23" w:type="dxa"/>
            <w:vAlign w:val="bottom"/>
          </w:tcPr>
          <w:p w14:paraId="522C060C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14:paraId="7DF0D817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22" w:type="dxa"/>
            <w:vAlign w:val="bottom"/>
          </w:tcPr>
          <w:p w14:paraId="1B9EF37A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3BEF5262" w14:textId="77777777" w:rsidR="007C0109" w:rsidRPr="001C2F6A" w:rsidRDefault="007C0109" w:rsidP="00A81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ตั้งค่าเผื่อ การด้อยค่า</w:t>
            </w:r>
          </w:p>
        </w:tc>
        <w:tc>
          <w:tcPr>
            <w:tcW w:w="222" w:type="dxa"/>
            <w:vAlign w:val="bottom"/>
          </w:tcPr>
          <w:p w14:paraId="673842E1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746AA44D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3A2E13C3" w14:textId="77777777" w:rsidR="007C0109" w:rsidRPr="001C2F6A" w:rsidRDefault="00CC5A41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/>
                <w:sz w:val="28"/>
                <w:szCs w:val="28"/>
              </w:rPr>
              <w:t>3</w:t>
            </w:r>
            <w:r w:rsidR="004361DA" w:rsidRPr="001C2F6A">
              <w:rPr>
                <w:rFonts w:asciiTheme="majorBidi" w:hAnsiTheme="majorBidi"/>
                <w:sz w:val="28"/>
                <w:szCs w:val="28"/>
              </w:rPr>
              <w:t>1</w:t>
            </w:r>
            <w:r w:rsidR="007C0109"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7C0109" w:rsidRPr="001C2F6A">
              <w:rPr>
                <w:rFonts w:asciiTheme="majorBidi" w:hAnsi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A81134" w:rsidRPr="001C2F6A" w14:paraId="28EA1C26" w14:textId="77777777" w:rsidTr="00EB6DFF">
        <w:trPr>
          <w:gridAfter w:val="1"/>
          <w:wAfter w:w="12" w:type="dxa"/>
          <w:trHeight w:val="166"/>
          <w:tblHeader/>
        </w:trPr>
        <w:tc>
          <w:tcPr>
            <w:tcW w:w="2579" w:type="dxa"/>
          </w:tcPr>
          <w:p w14:paraId="14A8F868" w14:textId="77777777" w:rsidR="00A81134" w:rsidRPr="001C2F6A" w:rsidRDefault="00A81134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07" w:type="dxa"/>
            <w:gridSpan w:val="11"/>
          </w:tcPr>
          <w:p w14:paraId="314E6E4C" w14:textId="77777777" w:rsidR="00A81134" w:rsidRPr="001C2F6A" w:rsidRDefault="00A81134" w:rsidP="00A81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C0109" w:rsidRPr="001C2F6A" w14:paraId="18D0EC90" w14:textId="77777777" w:rsidTr="00A81134">
        <w:trPr>
          <w:trHeight w:val="20"/>
        </w:trPr>
        <w:tc>
          <w:tcPr>
            <w:tcW w:w="2579" w:type="dxa"/>
          </w:tcPr>
          <w:p w14:paraId="38469CAC" w14:textId="77777777" w:rsidR="007C0109" w:rsidRPr="001C2F6A" w:rsidRDefault="00CC5A41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893" w:type="dxa"/>
          </w:tcPr>
          <w:p w14:paraId="07F5352D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6505A5C9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24B5F0D4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E4C290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</w:tcPr>
          <w:p w14:paraId="4D090E70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6F7BCFE7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7BE3BC5D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6ABE27E8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1C0DCD52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588A74B1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52AB8317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0109" w:rsidRPr="001C2F6A" w14:paraId="6FEFF5F5" w14:textId="77777777" w:rsidTr="00A81134">
        <w:trPr>
          <w:trHeight w:val="20"/>
        </w:trPr>
        <w:tc>
          <w:tcPr>
            <w:tcW w:w="2579" w:type="dxa"/>
          </w:tcPr>
          <w:p w14:paraId="221016AC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893" w:type="dxa"/>
          </w:tcPr>
          <w:p w14:paraId="5E428D77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3A39E4EC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5A1011A4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81AD9A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</w:tcPr>
          <w:p w14:paraId="4AEDAB6F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1AD6ADE6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38DA0B99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1FFBCB85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19BB661D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4549343C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2465C980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0109" w:rsidRPr="001C2F6A" w14:paraId="52B1735A" w14:textId="77777777" w:rsidTr="00A81134">
        <w:trPr>
          <w:trHeight w:val="20"/>
        </w:trPr>
        <w:tc>
          <w:tcPr>
            <w:tcW w:w="2579" w:type="dxa"/>
          </w:tcPr>
          <w:p w14:paraId="63BBBCA0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</w:tc>
        <w:tc>
          <w:tcPr>
            <w:tcW w:w="893" w:type="dxa"/>
          </w:tcPr>
          <w:p w14:paraId="34403372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1E0276C8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5F938C61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7D4825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</w:tcPr>
          <w:p w14:paraId="73458449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4CF0E459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5074FFAD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3381656B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061C7DFC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0E19E44C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1257F07C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0109" w:rsidRPr="001C2F6A" w14:paraId="163DB8AE" w14:textId="77777777" w:rsidTr="00A81134">
        <w:trPr>
          <w:trHeight w:val="20"/>
        </w:trPr>
        <w:tc>
          <w:tcPr>
            <w:tcW w:w="2579" w:type="dxa"/>
          </w:tcPr>
          <w:p w14:paraId="7CA32746" w14:textId="77777777" w:rsidR="007C0109" w:rsidRPr="001C2F6A" w:rsidRDefault="007C0109" w:rsidP="001C2F6A">
            <w:pPr>
              <w:pStyle w:val="ListParagraph"/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</w:t>
            </w:r>
            <w:r w:rsidR="00BE51CD"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BE51CD"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893" w:type="dxa"/>
          </w:tcPr>
          <w:p w14:paraId="1A2691A2" w14:textId="77777777" w:rsidR="007C0109" w:rsidRPr="001C2F6A" w:rsidRDefault="007C0109" w:rsidP="00D1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ADA83A" w14:textId="77777777" w:rsidR="006F0664" w:rsidRPr="001C2F6A" w:rsidRDefault="00CC5A41" w:rsidP="00D1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</w:rPr>
              <w:t>2</w:t>
            </w:r>
            <w:r w:rsidR="004361DA" w:rsidRPr="001C2F6A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35" w:type="dxa"/>
          </w:tcPr>
          <w:p w14:paraId="251B91A3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2DAEE884" w14:textId="77777777" w:rsidR="006F0664" w:rsidRPr="001C2F6A" w:rsidRDefault="006F0664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1AE2AD" w14:textId="77777777" w:rsidR="007C0109" w:rsidRPr="001C2F6A" w:rsidRDefault="00CC5A41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E82DAF" w:rsidRPr="001C2F6A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6476CEB4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</w:tcPr>
          <w:p w14:paraId="3CE4B0A6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59A14E" w14:textId="77777777" w:rsidR="006F0664" w:rsidRPr="001C2F6A" w:rsidRDefault="006F0664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C5A41" w:rsidRPr="001C2F6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361DA" w:rsidRPr="001C2F6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C5A41" w:rsidRPr="001C2F6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C2F6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23" w:type="dxa"/>
          </w:tcPr>
          <w:p w14:paraId="058DEE61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30FEA5D4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2C7E66" w14:textId="77777777" w:rsidR="006F0664" w:rsidRPr="001C2F6A" w:rsidRDefault="004361DA" w:rsidP="00E02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22" w:type="dxa"/>
          </w:tcPr>
          <w:p w14:paraId="29F9D45D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7054CE4C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7B23A3" w14:textId="77777777" w:rsidR="006F0664" w:rsidRPr="001C2F6A" w:rsidRDefault="006F0664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C5A41" w:rsidRPr="001C2F6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C2F6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22" w:type="dxa"/>
          </w:tcPr>
          <w:p w14:paraId="0F12D898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610BF16C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39960A" w14:textId="77777777" w:rsidR="006F0664" w:rsidRPr="001C2F6A" w:rsidRDefault="00CC5A41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361DA" w:rsidRPr="001C2F6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C2F6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7C0109" w:rsidRPr="001C2F6A" w14:paraId="4EA0D103" w14:textId="77777777" w:rsidTr="00A81134">
        <w:trPr>
          <w:trHeight w:val="20"/>
        </w:trPr>
        <w:tc>
          <w:tcPr>
            <w:tcW w:w="2579" w:type="dxa"/>
          </w:tcPr>
          <w:p w14:paraId="58E2A3C8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3" w:type="dxa"/>
          </w:tcPr>
          <w:p w14:paraId="09B20ED2" w14:textId="77777777" w:rsidR="007C0109" w:rsidRPr="001C2F6A" w:rsidRDefault="007C0109" w:rsidP="00D1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0EEF35A1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09E922D4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E9E17A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</w:tcPr>
          <w:p w14:paraId="5A7BE394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5DD691EF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0BA9709E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7E521B5C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2EF0A0F1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605B1597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21582C1B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0109" w:rsidRPr="001C2F6A" w14:paraId="725BD42C" w14:textId="77777777" w:rsidTr="00A81134">
        <w:trPr>
          <w:trHeight w:val="20"/>
        </w:trPr>
        <w:tc>
          <w:tcPr>
            <w:tcW w:w="2579" w:type="dxa"/>
          </w:tcPr>
          <w:p w14:paraId="0A7F4BB1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</w:t>
            </w:r>
          </w:p>
          <w:p w14:paraId="5087727B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หมุนเวียน</w:t>
            </w:r>
          </w:p>
        </w:tc>
        <w:tc>
          <w:tcPr>
            <w:tcW w:w="893" w:type="dxa"/>
          </w:tcPr>
          <w:p w14:paraId="773FC6D3" w14:textId="77777777" w:rsidR="007C0109" w:rsidRPr="001C2F6A" w:rsidRDefault="007C0109" w:rsidP="00D1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64BB8D4D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0A28BE88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222F09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</w:tcPr>
          <w:p w14:paraId="32735EFC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0F0FC6E9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6B4E988E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413F7D77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3BBD1E10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613731DD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1D80D443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6D95" w:rsidRPr="001C2F6A" w14:paraId="7036727C" w14:textId="77777777" w:rsidTr="00A81134">
        <w:trPr>
          <w:trHeight w:val="20"/>
        </w:trPr>
        <w:tc>
          <w:tcPr>
            <w:tcW w:w="2579" w:type="dxa"/>
          </w:tcPr>
          <w:p w14:paraId="47E780EA" w14:textId="77777777" w:rsidR="00816D95" w:rsidRPr="001C2F6A" w:rsidRDefault="00816D95" w:rsidP="00EB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93" w:type="dxa"/>
          </w:tcPr>
          <w:p w14:paraId="17495E43" w14:textId="77777777" w:rsidR="00816D95" w:rsidRPr="001C2F6A" w:rsidRDefault="00816D95" w:rsidP="00EB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74B1EE3A" w14:textId="77777777" w:rsidR="00816D95" w:rsidRPr="001C2F6A" w:rsidRDefault="00816D95" w:rsidP="00EB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690D289F" w14:textId="77777777" w:rsidR="00816D95" w:rsidRPr="001C2F6A" w:rsidRDefault="00816D95" w:rsidP="00EB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DC37D9" w14:textId="77777777" w:rsidR="00816D95" w:rsidRPr="001C2F6A" w:rsidRDefault="00816D95" w:rsidP="00EB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</w:tcPr>
          <w:p w14:paraId="735762BC" w14:textId="77777777" w:rsidR="00816D95" w:rsidRPr="001C2F6A" w:rsidRDefault="00816D95" w:rsidP="00EB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7A73BD81" w14:textId="77777777" w:rsidR="00816D95" w:rsidRPr="001C2F6A" w:rsidRDefault="00816D95" w:rsidP="00EB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4539FDC4" w14:textId="77777777" w:rsidR="00816D95" w:rsidRPr="001C2F6A" w:rsidRDefault="00816D95" w:rsidP="00EB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5CC92470" w14:textId="77777777" w:rsidR="00816D95" w:rsidRPr="001C2F6A" w:rsidRDefault="00816D95" w:rsidP="00EB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2B87CD88" w14:textId="77777777" w:rsidR="00816D95" w:rsidRPr="001C2F6A" w:rsidRDefault="00816D95" w:rsidP="00EB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13E4A304" w14:textId="77777777" w:rsidR="00816D95" w:rsidRPr="001C2F6A" w:rsidRDefault="00816D95" w:rsidP="00EB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454E844E" w14:textId="77777777" w:rsidR="00816D95" w:rsidRPr="001C2F6A" w:rsidRDefault="00816D95" w:rsidP="00EB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6D95" w:rsidRPr="001C2F6A" w14:paraId="49CA92C5" w14:textId="77777777" w:rsidTr="00A81134">
        <w:trPr>
          <w:trHeight w:val="20"/>
        </w:trPr>
        <w:tc>
          <w:tcPr>
            <w:tcW w:w="2579" w:type="dxa"/>
          </w:tcPr>
          <w:p w14:paraId="73D2EA31" w14:textId="77777777" w:rsidR="00816D95" w:rsidRPr="001C2F6A" w:rsidRDefault="00816D95" w:rsidP="001C2F6A">
            <w:pPr>
              <w:pStyle w:val="ListParagraph"/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</w:t>
            </w: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893" w:type="dxa"/>
          </w:tcPr>
          <w:p w14:paraId="7D6F5069" w14:textId="77777777" w:rsidR="00816D95" w:rsidRPr="001C2F6A" w:rsidRDefault="00816D95" w:rsidP="00EB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6CBAAA" w14:textId="77777777" w:rsidR="00816D95" w:rsidRPr="001C2F6A" w:rsidRDefault="004361DA" w:rsidP="00EB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</w:rPr>
              <w:t>1</w:t>
            </w:r>
            <w:r w:rsidR="00CC5A41" w:rsidRPr="001C2F6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5" w:type="dxa"/>
          </w:tcPr>
          <w:p w14:paraId="1041E29A" w14:textId="77777777" w:rsidR="00816D95" w:rsidRPr="001C2F6A" w:rsidRDefault="00816D95" w:rsidP="00EB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4A9EF56D" w14:textId="77777777" w:rsidR="00816D95" w:rsidRPr="001C2F6A" w:rsidRDefault="00816D95" w:rsidP="00EB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3A3B60" w14:textId="77777777" w:rsidR="00816D95" w:rsidRPr="001C2F6A" w:rsidRDefault="00816D95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04B77B" w14:textId="77777777" w:rsidR="00816D95" w:rsidRPr="001C2F6A" w:rsidRDefault="00816D95" w:rsidP="00EB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</w:tcPr>
          <w:p w14:paraId="37FFA8D9" w14:textId="77777777" w:rsidR="00816D95" w:rsidRPr="001C2F6A" w:rsidRDefault="00816D95" w:rsidP="00EB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FD6B64" w14:textId="77777777" w:rsidR="00816D95" w:rsidRPr="001C2F6A" w:rsidRDefault="00816D95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C5A41" w:rsidRPr="001C2F6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C2F6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23" w:type="dxa"/>
          </w:tcPr>
          <w:p w14:paraId="460DBE02" w14:textId="77777777" w:rsidR="00816D95" w:rsidRPr="001C2F6A" w:rsidRDefault="00816D95" w:rsidP="00EB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183F3509" w14:textId="77777777" w:rsidR="00816D95" w:rsidRPr="001C2F6A" w:rsidRDefault="00816D95" w:rsidP="00EB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E259BC" w14:textId="77777777" w:rsidR="00816D95" w:rsidRPr="001C2F6A" w:rsidRDefault="00816D95" w:rsidP="00EB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61DA" w:rsidRPr="001C2F6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C2F6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22" w:type="dxa"/>
          </w:tcPr>
          <w:p w14:paraId="4599555E" w14:textId="77777777" w:rsidR="00816D95" w:rsidRPr="001C2F6A" w:rsidRDefault="00816D95" w:rsidP="00EB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266CC959" w14:textId="77777777" w:rsidR="00816D95" w:rsidRPr="001C2F6A" w:rsidRDefault="00816D95" w:rsidP="0096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7518C6" w14:textId="77777777" w:rsidR="00816D95" w:rsidRPr="001C2F6A" w:rsidRDefault="00816D95" w:rsidP="0096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2" w:type="dxa"/>
          </w:tcPr>
          <w:p w14:paraId="45443BAC" w14:textId="77777777" w:rsidR="00816D95" w:rsidRPr="001C2F6A" w:rsidRDefault="00816D95" w:rsidP="00EB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65B203DB" w14:textId="77777777" w:rsidR="00816D95" w:rsidRPr="001C2F6A" w:rsidRDefault="00816D95" w:rsidP="00EB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4AE89C" w14:textId="77777777" w:rsidR="00816D95" w:rsidRPr="001C2F6A" w:rsidRDefault="004361DA" w:rsidP="00EB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</w:rPr>
              <w:t>10</w:t>
            </w:r>
          </w:p>
        </w:tc>
      </w:tr>
      <w:tr w:rsidR="007C0109" w:rsidRPr="001C2F6A" w14:paraId="23D1291B" w14:textId="77777777" w:rsidTr="00A81134">
        <w:trPr>
          <w:trHeight w:val="20"/>
        </w:trPr>
        <w:tc>
          <w:tcPr>
            <w:tcW w:w="2579" w:type="dxa"/>
          </w:tcPr>
          <w:p w14:paraId="7B6D7132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93" w:type="dxa"/>
          </w:tcPr>
          <w:p w14:paraId="309C7F01" w14:textId="77777777" w:rsidR="007C0109" w:rsidRPr="001C2F6A" w:rsidRDefault="007C0109" w:rsidP="00D1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7EC11C4E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5167DF76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F486EA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</w:tcPr>
          <w:p w14:paraId="77E878B3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2C6B65FC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2F34513C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051D38BA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4D15E773" w14:textId="77777777" w:rsidR="007C0109" w:rsidRPr="001C2F6A" w:rsidRDefault="007C0109" w:rsidP="0096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5C5D033D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77521A8A" w14:textId="77777777" w:rsidR="007C0109" w:rsidRPr="001C2F6A" w:rsidRDefault="007C0109" w:rsidP="007C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2221" w:rsidRPr="001C2F6A" w14:paraId="31FF4EE7" w14:textId="77777777" w:rsidTr="00A81134">
        <w:trPr>
          <w:trHeight w:val="20"/>
        </w:trPr>
        <w:tc>
          <w:tcPr>
            <w:tcW w:w="2579" w:type="dxa"/>
          </w:tcPr>
          <w:p w14:paraId="2A22A5C9" w14:textId="77777777" w:rsidR="00E02221" w:rsidRPr="001C2F6A" w:rsidRDefault="00E02221" w:rsidP="001C2F6A">
            <w:pPr>
              <w:pStyle w:val="ListParagraph"/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</w:t>
            </w: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893" w:type="dxa"/>
          </w:tcPr>
          <w:p w14:paraId="0E3ED39C" w14:textId="77777777" w:rsidR="00E02221" w:rsidRPr="001C2F6A" w:rsidRDefault="00E02221" w:rsidP="00D1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48B502" w14:textId="77777777" w:rsidR="00E02221" w:rsidRPr="001C2F6A" w:rsidRDefault="00CC5A41" w:rsidP="00D1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361DA" w:rsidRPr="001C2F6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5" w:type="dxa"/>
          </w:tcPr>
          <w:p w14:paraId="4F54BD15" w14:textId="77777777" w:rsidR="00E02221" w:rsidRPr="001C2F6A" w:rsidRDefault="00E02221" w:rsidP="00E02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00E6A0AE" w14:textId="77777777" w:rsidR="00E02221" w:rsidRPr="001C2F6A" w:rsidRDefault="00E02221" w:rsidP="00E02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AEE2B8" w14:textId="77777777" w:rsidR="00E02221" w:rsidRPr="001C2F6A" w:rsidRDefault="00E02221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3C6678" w14:textId="77777777" w:rsidR="00E02221" w:rsidRPr="001C2F6A" w:rsidRDefault="00E02221" w:rsidP="00E02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</w:tcPr>
          <w:p w14:paraId="3233BC5C" w14:textId="77777777" w:rsidR="00E02221" w:rsidRPr="001C2F6A" w:rsidRDefault="00E02221" w:rsidP="00E02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CDDE72" w14:textId="77777777" w:rsidR="00E02221" w:rsidRPr="001C2F6A" w:rsidRDefault="00E02221" w:rsidP="00E02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3" w:type="dxa"/>
          </w:tcPr>
          <w:p w14:paraId="45DB5C0C" w14:textId="77777777" w:rsidR="00E02221" w:rsidRPr="001C2F6A" w:rsidRDefault="00E02221" w:rsidP="00E02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0B670307" w14:textId="77777777" w:rsidR="00E02221" w:rsidRPr="001C2F6A" w:rsidRDefault="00E02221" w:rsidP="00E02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EBEA6E" w14:textId="77777777" w:rsidR="00E02221" w:rsidRPr="001C2F6A" w:rsidRDefault="00E02221" w:rsidP="00E02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C5A41" w:rsidRPr="001C2F6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1C2F6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22" w:type="dxa"/>
          </w:tcPr>
          <w:p w14:paraId="3A8D2AFE" w14:textId="77777777" w:rsidR="00E02221" w:rsidRPr="001C2F6A" w:rsidRDefault="00E02221" w:rsidP="00E02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54B7327B" w14:textId="77777777" w:rsidR="00E02221" w:rsidRPr="001C2F6A" w:rsidRDefault="00E02221" w:rsidP="0096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187B38" w14:textId="77777777" w:rsidR="00E02221" w:rsidRPr="001C2F6A" w:rsidRDefault="00E02221" w:rsidP="0096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2" w:type="dxa"/>
          </w:tcPr>
          <w:p w14:paraId="2D3BC15A" w14:textId="77777777" w:rsidR="00E02221" w:rsidRPr="001C2F6A" w:rsidRDefault="00E02221" w:rsidP="00E02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68756166" w14:textId="77777777" w:rsidR="00E02221" w:rsidRPr="001C2F6A" w:rsidRDefault="00E02221" w:rsidP="00E02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267FBC" w14:textId="77777777" w:rsidR="00E02221" w:rsidRPr="001C2F6A" w:rsidRDefault="00CC5A41" w:rsidP="00E02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1C2F6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C260D6" w:rsidRPr="001C2F6A" w14:paraId="7C1C7DEE" w14:textId="77777777" w:rsidTr="00A81134">
        <w:trPr>
          <w:trHeight w:val="20"/>
        </w:trPr>
        <w:tc>
          <w:tcPr>
            <w:tcW w:w="2579" w:type="dxa"/>
          </w:tcPr>
          <w:p w14:paraId="3DA1C237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3" w:type="dxa"/>
          </w:tcPr>
          <w:p w14:paraId="01A487DC" w14:textId="77777777" w:rsidR="00C260D6" w:rsidRPr="001C2F6A" w:rsidRDefault="00C260D6" w:rsidP="00D1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1FFCA82A" w14:textId="77777777" w:rsidR="00C260D6" w:rsidRPr="001C2F6A" w:rsidRDefault="00C260D6" w:rsidP="00E02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</w:tcPr>
          <w:p w14:paraId="3ACC114D" w14:textId="77777777" w:rsidR="00C260D6" w:rsidRPr="001C2F6A" w:rsidRDefault="00C260D6" w:rsidP="00E02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C0853C" w14:textId="77777777" w:rsidR="00C260D6" w:rsidRPr="001C2F6A" w:rsidRDefault="00C260D6" w:rsidP="00E02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11C43141" w14:textId="77777777" w:rsidR="00C260D6" w:rsidRPr="001C2F6A" w:rsidRDefault="00C260D6" w:rsidP="00E02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2EA25804" w14:textId="77777777" w:rsidR="00C260D6" w:rsidRPr="001C2F6A" w:rsidRDefault="00C260D6" w:rsidP="00E02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25175D48" w14:textId="77777777" w:rsidR="00C260D6" w:rsidRPr="001C2F6A" w:rsidRDefault="00C260D6" w:rsidP="00E02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</w:tcPr>
          <w:p w14:paraId="0C62661B" w14:textId="77777777" w:rsidR="00C260D6" w:rsidRPr="001C2F6A" w:rsidRDefault="00C260D6" w:rsidP="00E02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</w:tcPr>
          <w:p w14:paraId="35F3D035" w14:textId="77777777" w:rsidR="00C260D6" w:rsidRPr="001C2F6A" w:rsidRDefault="00C260D6" w:rsidP="0096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</w:tcPr>
          <w:p w14:paraId="65875625" w14:textId="77777777" w:rsidR="00C260D6" w:rsidRPr="001C2F6A" w:rsidRDefault="00C260D6" w:rsidP="00E02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gridSpan w:val="2"/>
          </w:tcPr>
          <w:p w14:paraId="1400C1EE" w14:textId="77777777" w:rsidR="00C260D6" w:rsidRPr="001C2F6A" w:rsidRDefault="00C260D6" w:rsidP="00E02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260D6" w:rsidRPr="001C2F6A" w14:paraId="708B17BF" w14:textId="77777777" w:rsidTr="000B65A9">
        <w:trPr>
          <w:trHeight w:val="20"/>
        </w:trPr>
        <w:tc>
          <w:tcPr>
            <w:tcW w:w="2579" w:type="dxa"/>
          </w:tcPr>
          <w:p w14:paraId="73C2BC24" w14:textId="483583C1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893" w:type="dxa"/>
          </w:tcPr>
          <w:p w14:paraId="10B8AB24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178A3383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2BE6DB3E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75AB45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</w:tcPr>
          <w:p w14:paraId="0738566E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17585DB4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340F8E85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53DB4CC5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1F1D1436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399D0BA6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58D4A357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60D6" w:rsidRPr="001C2F6A" w14:paraId="582494F0" w14:textId="77777777" w:rsidTr="000B65A9">
        <w:trPr>
          <w:trHeight w:val="20"/>
        </w:trPr>
        <w:tc>
          <w:tcPr>
            <w:tcW w:w="2579" w:type="dxa"/>
          </w:tcPr>
          <w:p w14:paraId="231ADDBE" w14:textId="480C54DC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893" w:type="dxa"/>
          </w:tcPr>
          <w:p w14:paraId="58B99677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62CE4844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1EB74E45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426050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</w:tcPr>
          <w:p w14:paraId="0275E68F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001ABB6B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1C94A595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0DA107F6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75BB32D8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299A7770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25E4DDFA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60D6" w:rsidRPr="001C2F6A" w14:paraId="7BC0480A" w14:textId="77777777" w:rsidTr="000B65A9">
        <w:trPr>
          <w:trHeight w:val="20"/>
        </w:trPr>
        <w:tc>
          <w:tcPr>
            <w:tcW w:w="2579" w:type="dxa"/>
          </w:tcPr>
          <w:p w14:paraId="0E72A238" w14:textId="1C205C48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="Angsana New" w:hAnsi="Angsana New" w:hint="cs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893" w:type="dxa"/>
          </w:tcPr>
          <w:p w14:paraId="5EC5E874" w14:textId="03AE846F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  <w:tc>
          <w:tcPr>
            <w:tcW w:w="235" w:type="dxa"/>
          </w:tcPr>
          <w:p w14:paraId="69738720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1013C06D" w14:textId="591B54D0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</w:rPr>
              <w:t>987</w:t>
            </w:r>
          </w:p>
        </w:tc>
        <w:tc>
          <w:tcPr>
            <w:tcW w:w="236" w:type="dxa"/>
          </w:tcPr>
          <w:p w14:paraId="60C9DB5B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</w:tcPr>
          <w:p w14:paraId="3AF11005" w14:textId="08919C23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</w:rPr>
              <w:t>(1,363)</w:t>
            </w:r>
          </w:p>
        </w:tc>
        <w:tc>
          <w:tcPr>
            <w:tcW w:w="223" w:type="dxa"/>
          </w:tcPr>
          <w:p w14:paraId="4D00611D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229A7273" w14:textId="551FA5C2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22" w:type="dxa"/>
          </w:tcPr>
          <w:p w14:paraId="1A25623F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2736D4C5" w14:textId="3A26E269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</w:tcPr>
          <w:p w14:paraId="7D8D40C9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2EFB5A34" w14:textId="00C8B54F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</w:rPr>
              <w:t>200</w:t>
            </w:r>
          </w:p>
        </w:tc>
      </w:tr>
      <w:tr w:rsidR="00C260D6" w:rsidRPr="001C2F6A" w14:paraId="0162BA29" w14:textId="77777777" w:rsidTr="000B65A9">
        <w:trPr>
          <w:trHeight w:val="20"/>
        </w:trPr>
        <w:tc>
          <w:tcPr>
            <w:tcW w:w="2579" w:type="dxa"/>
          </w:tcPr>
          <w:p w14:paraId="1A98AEF5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3" w:type="dxa"/>
          </w:tcPr>
          <w:p w14:paraId="6E7CA247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3E6A5D41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</w:tcPr>
          <w:p w14:paraId="118849FA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8ABA9C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4925D4C1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4B5FC109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337D56B4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</w:tcPr>
          <w:p w14:paraId="6A740876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</w:tcPr>
          <w:p w14:paraId="0075853E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</w:tcPr>
          <w:p w14:paraId="37853DFE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gridSpan w:val="2"/>
          </w:tcPr>
          <w:p w14:paraId="0DA80209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260D6" w:rsidRPr="001C2F6A" w14:paraId="4061332A" w14:textId="77777777" w:rsidTr="000B65A9">
        <w:trPr>
          <w:trHeight w:val="20"/>
        </w:trPr>
        <w:tc>
          <w:tcPr>
            <w:tcW w:w="2579" w:type="dxa"/>
          </w:tcPr>
          <w:p w14:paraId="438C74C9" w14:textId="20810043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893" w:type="dxa"/>
          </w:tcPr>
          <w:p w14:paraId="7E691E34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21B8BEBB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4779DFEE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9078B1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</w:tcPr>
          <w:p w14:paraId="2672DFDD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2002F8A7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2D09F091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715EB29B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58F6CC88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0F1170B9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2B1E3197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60D6" w:rsidRPr="00411002" w14:paraId="53C86827" w14:textId="77777777" w:rsidTr="000B65A9">
        <w:trPr>
          <w:trHeight w:val="20"/>
        </w:trPr>
        <w:tc>
          <w:tcPr>
            <w:tcW w:w="2579" w:type="dxa"/>
          </w:tcPr>
          <w:p w14:paraId="6BF4ACC5" w14:textId="0FF3D678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="Angsana New" w:hAnsi="Angsana New" w:hint="cs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893" w:type="dxa"/>
          </w:tcPr>
          <w:p w14:paraId="2494EB98" w14:textId="2EE03F0A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  <w:tc>
          <w:tcPr>
            <w:tcW w:w="235" w:type="dxa"/>
          </w:tcPr>
          <w:p w14:paraId="001EDA99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3AB4D1C9" w14:textId="6BDF23F8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5E0DA52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</w:tcPr>
          <w:p w14:paraId="5E245CE5" w14:textId="6A73D56B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</w:rPr>
              <w:t>(283)</w:t>
            </w:r>
          </w:p>
        </w:tc>
        <w:tc>
          <w:tcPr>
            <w:tcW w:w="223" w:type="dxa"/>
          </w:tcPr>
          <w:p w14:paraId="340CA69E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6460C4AD" w14:textId="78CF56E3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222" w:type="dxa"/>
          </w:tcPr>
          <w:p w14:paraId="6F661369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3A0398EF" w14:textId="45454DAE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</w:rPr>
              <w:t>(50)</w:t>
            </w:r>
          </w:p>
        </w:tc>
        <w:tc>
          <w:tcPr>
            <w:tcW w:w="222" w:type="dxa"/>
          </w:tcPr>
          <w:p w14:paraId="370ED0FB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4E7403F3" w14:textId="0EC1F8EF" w:rsidR="00C260D6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</w:rPr>
              <w:t>87</w:t>
            </w:r>
          </w:p>
        </w:tc>
      </w:tr>
    </w:tbl>
    <w:p w14:paraId="2A82B448" w14:textId="77777777" w:rsidR="0081588F" w:rsidRPr="0081588F" w:rsidRDefault="0081588F" w:rsidP="00F32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6DE828" w14:textId="77777777" w:rsidR="0081588F" w:rsidRDefault="0081588F" w:rsidP="00F32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8"/>
        <w:gridCol w:w="1108"/>
        <w:gridCol w:w="227"/>
        <w:gridCol w:w="956"/>
        <w:gridCol w:w="236"/>
        <w:gridCol w:w="1043"/>
        <w:gridCol w:w="227"/>
        <w:gridCol w:w="1084"/>
        <w:gridCol w:w="230"/>
        <w:gridCol w:w="1111"/>
      </w:tblGrid>
      <w:tr w:rsidR="00BE48AD" w:rsidRPr="001C2F6A" w14:paraId="486CE2B3" w14:textId="77777777" w:rsidTr="00C16B97">
        <w:trPr>
          <w:trHeight w:val="20"/>
          <w:tblHeader/>
        </w:trPr>
        <w:tc>
          <w:tcPr>
            <w:tcW w:w="3228" w:type="dxa"/>
            <w:shd w:val="clear" w:color="auto" w:fill="auto"/>
            <w:vAlign w:val="bottom"/>
          </w:tcPr>
          <w:p w14:paraId="267004CC" w14:textId="77777777" w:rsidR="00BE48AD" w:rsidRPr="00411002" w:rsidRDefault="00BE48AD" w:rsidP="00C16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22" w:type="dxa"/>
            <w:gridSpan w:val="9"/>
            <w:vAlign w:val="bottom"/>
          </w:tcPr>
          <w:p w14:paraId="3274DDC7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48AD" w:rsidRPr="001C2F6A" w14:paraId="0EF79B2C" w14:textId="77777777" w:rsidTr="00C16B97">
        <w:trPr>
          <w:trHeight w:val="20"/>
          <w:tblHeader/>
        </w:trPr>
        <w:tc>
          <w:tcPr>
            <w:tcW w:w="3228" w:type="dxa"/>
            <w:shd w:val="clear" w:color="auto" w:fill="auto"/>
            <w:vAlign w:val="bottom"/>
          </w:tcPr>
          <w:p w14:paraId="3B0F5D77" w14:textId="4888AFFB" w:rsidR="00BE48AD" w:rsidRPr="001C2F6A" w:rsidRDefault="00BE48AD" w:rsidP="00C16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8" w:type="dxa"/>
            <w:vAlign w:val="bottom"/>
          </w:tcPr>
          <w:p w14:paraId="57818362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1E9A28AF" w14:textId="77777777" w:rsidR="00BE48AD" w:rsidRPr="001C2F6A" w:rsidRDefault="004361DA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/>
                <w:sz w:val="28"/>
                <w:szCs w:val="28"/>
              </w:rPr>
              <w:t>1</w:t>
            </w:r>
            <w:r w:rsidR="00BE48AD"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BE48AD" w:rsidRPr="001C2F6A">
              <w:rPr>
                <w:rFonts w:asciiTheme="majorBidi" w:hAnsi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27" w:type="dxa"/>
            <w:vAlign w:val="bottom"/>
          </w:tcPr>
          <w:p w14:paraId="1B179280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725BF291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36" w:type="dxa"/>
          </w:tcPr>
          <w:p w14:paraId="4C759C1C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3" w:type="dxa"/>
            <w:vAlign w:val="bottom"/>
          </w:tcPr>
          <w:p w14:paraId="56F2CCB1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27" w:type="dxa"/>
            <w:vAlign w:val="bottom"/>
          </w:tcPr>
          <w:p w14:paraId="3BA37911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0968680E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056CA3A0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33CDEFFE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7E7CA5F5" w14:textId="77777777" w:rsidR="00BE48AD" w:rsidRPr="001C2F6A" w:rsidRDefault="00CC5A41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/>
                <w:sz w:val="28"/>
                <w:szCs w:val="28"/>
              </w:rPr>
              <w:t>3</w:t>
            </w:r>
            <w:r w:rsidR="004361DA" w:rsidRPr="001C2F6A">
              <w:rPr>
                <w:rFonts w:asciiTheme="majorBidi" w:hAnsiTheme="majorBidi"/>
                <w:sz w:val="28"/>
                <w:szCs w:val="28"/>
              </w:rPr>
              <w:t>1</w:t>
            </w:r>
            <w:r w:rsidR="00BE48AD"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BE48AD" w:rsidRPr="001C2F6A">
              <w:rPr>
                <w:rFonts w:asciiTheme="majorBidi" w:hAnsi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BE48AD" w:rsidRPr="001C2F6A" w14:paraId="6C83D33E" w14:textId="77777777" w:rsidTr="00C16B97">
        <w:trPr>
          <w:trHeight w:val="164"/>
          <w:tblHeader/>
        </w:trPr>
        <w:tc>
          <w:tcPr>
            <w:tcW w:w="3228" w:type="dxa"/>
          </w:tcPr>
          <w:p w14:paraId="4C08A181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22" w:type="dxa"/>
            <w:gridSpan w:val="9"/>
          </w:tcPr>
          <w:p w14:paraId="0228A663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E48AD" w:rsidRPr="001C2F6A" w14:paraId="4EE1EC3B" w14:textId="77777777" w:rsidTr="00C16B97">
        <w:trPr>
          <w:trHeight w:val="20"/>
        </w:trPr>
        <w:tc>
          <w:tcPr>
            <w:tcW w:w="3228" w:type="dxa"/>
          </w:tcPr>
          <w:p w14:paraId="184BE2F8" w14:textId="77777777" w:rsidR="00BE48AD" w:rsidRPr="001C2F6A" w:rsidRDefault="00CC5A41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108" w:type="dxa"/>
          </w:tcPr>
          <w:p w14:paraId="324F0ECC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1DF7859F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3BCDF29D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E1404F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6A6CF748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7157642A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40AA8563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68CBF09E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72DACC70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48AD" w:rsidRPr="001C2F6A" w14:paraId="100FF291" w14:textId="77777777" w:rsidTr="00C16B97">
        <w:trPr>
          <w:trHeight w:val="20"/>
        </w:trPr>
        <w:tc>
          <w:tcPr>
            <w:tcW w:w="3228" w:type="dxa"/>
          </w:tcPr>
          <w:p w14:paraId="4C3083E7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108" w:type="dxa"/>
          </w:tcPr>
          <w:p w14:paraId="7C41010B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64D1F1D0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6536AB47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55A026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58EDDE72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387B9302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77C37429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204C5131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2AD387DD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48AD" w:rsidRPr="001C2F6A" w14:paraId="1F5DE784" w14:textId="77777777" w:rsidTr="00BE51CD">
        <w:trPr>
          <w:trHeight w:val="20"/>
        </w:trPr>
        <w:tc>
          <w:tcPr>
            <w:tcW w:w="3228" w:type="dxa"/>
          </w:tcPr>
          <w:p w14:paraId="4ED970E1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</w:tc>
        <w:tc>
          <w:tcPr>
            <w:tcW w:w="1108" w:type="dxa"/>
          </w:tcPr>
          <w:p w14:paraId="06CC372B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636D0E69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69CECF46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F2974F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1EA3743D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7FAF0705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78AD5A3A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2D6B5663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09DDDC6D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48AD" w:rsidRPr="001C2F6A" w14:paraId="4F098D9A" w14:textId="77777777" w:rsidTr="00BE51CD">
        <w:trPr>
          <w:trHeight w:val="20"/>
        </w:trPr>
        <w:tc>
          <w:tcPr>
            <w:tcW w:w="3228" w:type="dxa"/>
          </w:tcPr>
          <w:p w14:paraId="708762FB" w14:textId="77777777" w:rsidR="00BE48AD" w:rsidRPr="001C2F6A" w:rsidRDefault="00BE48AD" w:rsidP="001C2F6A">
            <w:pPr>
              <w:pStyle w:val="ListParagraph"/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08" w:type="dxa"/>
          </w:tcPr>
          <w:p w14:paraId="14ED2196" w14:textId="77777777" w:rsidR="00BE48AD" w:rsidRPr="001C2F6A" w:rsidRDefault="00CC5A41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27" w:type="dxa"/>
          </w:tcPr>
          <w:p w14:paraId="682E2845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4DCBC26C" w14:textId="77777777" w:rsidR="00BE48AD" w:rsidRPr="001C2F6A" w:rsidRDefault="00B17790" w:rsidP="00B17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CEE7D88" w14:textId="77777777" w:rsidR="00BE48AD" w:rsidRPr="001C2F6A" w:rsidRDefault="00BE48AD" w:rsidP="00B17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04528B26" w14:textId="77777777" w:rsidR="00BE48AD" w:rsidRPr="001C2F6A" w:rsidRDefault="00B17790" w:rsidP="00B17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7" w:type="dxa"/>
          </w:tcPr>
          <w:p w14:paraId="6DB0E1E1" w14:textId="77777777" w:rsidR="00BE48AD" w:rsidRPr="001C2F6A" w:rsidRDefault="00BE48AD" w:rsidP="00B17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35D673F8" w14:textId="77777777" w:rsidR="00BE48AD" w:rsidRPr="001C2F6A" w:rsidRDefault="00B17790" w:rsidP="00B17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0" w:type="dxa"/>
          </w:tcPr>
          <w:p w14:paraId="7F2BB50D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4ACDAA42" w14:textId="77777777" w:rsidR="00BE48AD" w:rsidRPr="001C2F6A" w:rsidRDefault="00CC5A41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BE48AD" w:rsidRPr="001C2F6A" w14:paraId="738D094D" w14:textId="77777777" w:rsidTr="00BE51CD">
        <w:trPr>
          <w:trHeight w:val="20"/>
        </w:trPr>
        <w:tc>
          <w:tcPr>
            <w:tcW w:w="3228" w:type="dxa"/>
          </w:tcPr>
          <w:p w14:paraId="3C8A2ECD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8" w:type="dxa"/>
          </w:tcPr>
          <w:p w14:paraId="1C3250DB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5154A7FE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37BD8B39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92DC46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06197014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18ED727B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684D8989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01A23719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472863E4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48AD" w:rsidRPr="001C2F6A" w14:paraId="0ADD2241" w14:textId="77777777" w:rsidTr="00C16B97">
        <w:trPr>
          <w:trHeight w:val="20"/>
        </w:trPr>
        <w:tc>
          <w:tcPr>
            <w:tcW w:w="3228" w:type="dxa"/>
          </w:tcPr>
          <w:p w14:paraId="04AAD4B9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08" w:type="dxa"/>
          </w:tcPr>
          <w:p w14:paraId="28AF7987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6ED5EBFC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1FCB0860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0D1F05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516BDBFB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31E30BDE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6E4B1BC3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5274F90E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C83799B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48AD" w:rsidRPr="001C2F6A" w14:paraId="4EF4C078" w14:textId="77777777" w:rsidTr="00C16B97">
        <w:trPr>
          <w:trHeight w:val="20"/>
        </w:trPr>
        <w:tc>
          <w:tcPr>
            <w:tcW w:w="3228" w:type="dxa"/>
          </w:tcPr>
          <w:p w14:paraId="6077BD4D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08" w:type="dxa"/>
          </w:tcPr>
          <w:p w14:paraId="6CA61AD2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3B5FE10D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684985D0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9F7173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6AD03067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4FDDC146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094C7CF7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5662BDBC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2515C35E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48AD" w:rsidRPr="00411002" w14:paraId="6B4DEC4B" w14:textId="77777777" w:rsidTr="00BE51CD">
        <w:trPr>
          <w:trHeight w:val="20"/>
        </w:trPr>
        <w:tc>
          <w:tcPr>
            <w:tcW w:w="3228" w:type="dxa"/>
          </w:tcPr>
          <w:p w14:paraId="1E8894D6" w14:textId="770FF350" w:rsidR="00BE48AD" w:rsidRPr="001C2F6A" w:rsidRDefault="00BE48AD" w:rsidP="001C2F6A">
            <w:pPr>
              <w:pStyle w:val="ListParagraph"/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</w:t>
            </w:r>
            <w:r w:rsidR="00D47578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1C2F6A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08" w:type="dxa"/>
          </w:tcPr>
          <w:p w14:paraId="78C29607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0284E6" w14:textId="77777777" w:rsidR="00B17790" w:rsidRPr="001C2F6A" w:rsidRDefault="00CC5A41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361DA" w:rsidRPr="001C2F6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27" w:type="dxa"/>
          </w:tcPr>
          <w:p w14:paraId="67B15D38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1A521C3E" w14:textId="77777777" w:rsidR="00B17790" w:rsidRPr="001C2F6A" w:rsidRDefault="00B1779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122367" w14:textId="77777777" w:rsidR="00BE48AD" w:rsidRPr="001C2F6A" w:rsidRDefault="00B17790" w:rsidP="00BE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E51F0D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2DE5207F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1C7BC2" w14:textId="77777777" w:rsidR="00B17790" w:rsidRPr="001C2F6A" w:rsidRDefault="00B17790" w:rsidP="00BE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7" w:type="dxa"/>
          </w:tcPr>
          <w:p w14:paraId="41C4903A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2CDDD73D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9714A7" w14:textId="77777777" w:rsidR="00B17790" w:rsidRPr="001C2F6A" w:rsidRDefault="00B17790" w:rsidP="00B17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364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C5A41" w:rsidRPr="001C2F6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1C2F6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0" w:type="dxa"/>
          </w:tcPr>
          <w:p w14:paraId="20002E2D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41F83037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5E8CD6" w14:textId="77777777" w:rsidR="00B17790" w:rsidRPr="00B17790" w:rsidRDefault="00CC5A41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</w:tr>
    </w:tbl>
    <w:p w14:paraId="276EF16F" w14:textId="77777777" w:rsidR="00BE48AD" w:rsidRPr="00BE51CD" w:rsidRDefault="00BE48AD" w:rsidP="00BE5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236"/>
        <w:gridCol w:w="844"/>
        <w:gridCol w:w="236"/>
        <w:gridCol w:w="844"/>
        <w:gridCol w:w="236"/>
        <w:gridCol w:w="844"/>
        <w:gridCol w:w="270"/>
        <w:gridCol w:w="1170"/>
        <w:gridCol w:w="236"/>
        <w:gridCol w:w="934"/>
        <w:gridCol w:w="236"/>
        <w:gridCol w:w="1024"/>
      </w:tblGrid>
      <w:tr w:rsidR="00BE48AD" w:rsidRPr="001C2F6A" w14:paraId="62F1362D" w14:textId="77777777" w:rsidTr="00BE48AD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6630F049" w14:textId="77777777" w:rsidR="00BE48AD" w:rsidRPr="000F54C3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7F0CDD" w14:textId="77777777" w:rsidR="00BE48AD" w:rsidRPr="000F54C3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74" w:type="dxa"/>
            <w:gridSpan w:val="11"/>
            <w:shd w:val="clear" w:color="auto" w:fill="auto"/>
          </w:tcPr>
          <w:p w14:paraId="6B1D6D26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2F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60D6" w:rsidRPr="001C2F6A" w14:paraId="75DF2330" w14:textId="77777777" w:rsidTr="00BE48AD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69B2CDB5" w14:textId="3ED4175C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8A942A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E62C8F3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0EC40D3D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F6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C2F6A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1C2F6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123C9369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8EFEA1A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F6A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F4C1CF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6BBFE49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F6A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17196E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373B72" w14:textId="69695D13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F05DE0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F4E55EE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F6A">
              <w:rPr>
                <w:rFonts w:ascii="Angsana New" w:hAnsi="Angsana New" w:hint="cs"/>
                <w:sz w:val="28"/>
                <w:szCs w:val="28"/>
                <w:cs/>
              </w:rPr>
              <w:t>ตั้งค่าเผื่อ</w:t>
            </w:r>
          </w:p>
          <w:p w14:paraId="0B437989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F6A">
              <w:rPr>
                <w:rFonts w:ascii="Angsana New" w:hAnsi="Angsana New" w:hint="cs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9A29BA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33F9DCF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4A95F4DA" w14:textId="77777777" w:rsidR="00C260D6" w:rsidRPr="001C2F6A" w:rsidRDefault="00C260D6" w:rsidP="00C2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F6A">
              <w:rPr>
                <w:rFonts w:ascii="Angsana New" w:hAnsi="Angsana New"/>
                <w:sz w:val="28"/>
                <w:szCs w:val="28"/>
              </w:rPr>
              <w:t>31</w:t>
            </w:r>
            <w:r w:rsidRPr="001C2F6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BE48AD" w:rsidRPr="001C2F6A" w14:paraId="1DA5CF44" w14:textId="77777777" w:rsidTr="00BE48AD">
        <w:trPr>
          <w:tblHeader/>
        </w:trPr>
        <w:tc>
          <w:tcPr>
            <w:tcW w:w="2340" w:type="dxa"/>
            <w:shd w:val="clear" w:color="auto" w:fill="auto"/>
          </w:tcPr>
          <w:p w14:paraId="0C55DA08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49A2678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74" w:type="dxa"/>
            <w:gridSpan w:val="11"/>
            <w:shd w:val="clear" w:color="auto" w:fill="auto"/>
          </w:tcPr>
          <w:p w14:paraId="38C2A0F6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C2F6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E48AD" w:rsidRPr="001C2F6A" w14:paraId="48D906CD" w14:textId="77777777" w:rsidTr="00BE48AD">
        <w:tc>
          <w:tcPr>
            <w:tcW w:w="2340" w:type="dxa"/>
            <w:shd w:val="clear" w:color="auto" w:fill="auto"/>
          </w:tcPr>
          <w:p w14:paraId="7D0D2BA2" w14:textId="77777777" w:rsidR="00BE48AD" w:rsidRPr="001C2F6A" w:rsidRDefault="00CC5A41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C2F6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7D4FCE13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74" w:type="dxa"/>
            <w:gridSpan w:val="11"/>
            <w:shd w:val="clear" w:color="auto" w:fill="auto"/>
          </w:tcPr>
          <w:p w14:paraId="79A1A237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BE48AD" w:rsidRPr="001C2F6A" w14:paraId="2C902286" w14:textId="77777777" w:rsidTr="00D47578">
        <w:tc>
          <w:tcPr>
            <w:tcW w:w="2340" w:type="dxa"/>
            <w:shd w:val="clear" w:color="auto" w:fill="auto"/>
          </w:tcPr>
          <w:p w14:paraId="48E6B2D3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236" w:type="dxa"/>
            <w:shd w:val="clear" w:color="auto" w:fill="auto"/>
          </w:tcPr>
          <w:p w14:paraId="55672603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712A275D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93518A9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05001198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EAFB3FB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65989420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97777DA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73DB312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50BA151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6A3869DA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141D0B3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4F02A36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48AD" w:rsidRPr="001C2F6A" w14:paraId="09E1EEB1" w14:textId="77777777" w:rsidTr="00BE48AD">
        <w:tc>
          <w:tcPr>
            <w:tcW w:w="2340" w:type="dxa"/>
            <w:shd w:val="clear" w:color="auto" w:fill="auto"/>
          </w:tcPr>
          <w:p w14:paraId="30893E68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C2F6A">
              <w:rPr>
                <w:rFonts w:ascii="Angsana New" w:hAnsi="Angsana New" w:hint="cs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236" w:type="dxa"/>
            <w:shd w:val="clear" w:color="auto" w:fill="auto"/>
          </w:tcPr>
          <w:p w14:paraId="1C2BD973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5941D70F" w14:textId="77777777" w:rsidR="00BE48AD" w:rsidRPr="001C2F6A" w:rsidRDefault="00CC5A41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</w:rPr>
              <w:t>5</w:t>
            </w:r>
            <w:r w:rsidR="004361DA" w:rsidRPr="001C2F6A">
              <w:rPr>
                <w:rFonts w:ascii="Angsana New" w:hAnsi="Angsana New"/>
                <w:sz w:val="28"/>
                <w:szCs w:val="28"/>
              </w:rPr>
              <w:t>0</w:t>
            </w:r>
            <w:r w:rsidRPr="001C2F6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4DE442D3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48E47377" w14:textId="77777777" w:rsidR="00BE48AD" w:rsidRPr="001C2F6A" w:rsidRDefault="00CC5A41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</w:rPr>
              <w:t>52</w:t>
            </w:r>
            <w:r w:rsidR="00E82DAF" w:rsidRPr="001C2F6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7F2E7BC3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354ED862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</w:rPr>
              <w:t>(</w:t>
            </w:r>
            <w:r w:rsidR="004361DA" w:rsidRPr="001C2F6A">
              <w:rPr>
                <w:rFonts w:ascii="Angsana New" w:hAnsi="Angsana New"/>
                <w:sz w:val="28"/>
                <w:szCs w:val="28"/>
              </w:rPr>
              <w:t>1</w:t>
            </w:r>
            <w:r w:rsidRPr="001C2F6A">
              <w:rPr>
                <w:rFonts w:ascii="Angsana New" w:hAnsi="Angsana New"/>
                <w:sz w:val="28"/>
                <w:szCs w:val="28"/>
              </w:rPr>
              <w:t>,</w:t>
            </w:r>
            <w:r w:rsidR="004361DA" w:rsidRPr="001C2F6A">
              <w:rPr>
                <w:rFonts w:ascii="Angsana New" w:hAnsi="Angsana New"/>
                <w:sz w:val="28"/>
                <w:szCs w:val="28"/>
              </w:rPr>
              <w:t>0</w:t>
            </w:r>
            <w:r w:rsidR="00CC5A41" w:rsidRPr="001C2F6A">
              <w:rPr>
                <w:rFonts w:ascii="Angsana New" w:hAnsi="Angsana New"/>
                <w:sz w:val="28"/>
                <w:szCs w:val="28"/>
              </w:rPr>
              <w:t>3</w:t>
            </w:r>
            <w:r w:rsidR="004361DA" w:rsidRPr="001C2F6A">
              <w:rPr>
                <w:rFonts w:ascii="Angsana New" w:hAnsi="Angsana New"/>
                <w:sz w:val="28"/>
                <w:szCs w:val="28"/>
              </w:rPr>
              <w:t>0</w:t>
            </w:r>
            <w:r w:rsidRPr="001C2F6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CCFFAD9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1D7291A" w14:textId="77777777" w:rsidR="00BE48AD" w:rsidRPr="001C2F6A" w:rsidRDefault="00CC5A41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7650B537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1144F8F8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0FEA7C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3A346D9" w14:textId="77777777" w:rsidR="00BE48AD" w:rsidRPr="001C2F6A" w:rsidRDefault="00CC5A41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BE48AD" w:rsidRPr="001C2F6A" w14:paraId="056EE47B" w14:textId="77777777" w:rsidTr="00D47578">
        <w:tc>
          <w:tcPr>
            <w:tcW w:w="2340" w:type="dxa"/>
            <w:shd w:val="clear" w:color="auto" w:fill="auto"/>
          </w:tcPr>
          <w:p w14:paraId="3B8EB971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D6D0648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0A96D705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7C38CCB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03FD2782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1E15EF3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5E045702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78AD38C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3E28A4F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  <w:tab w:val="decimal" w:pos="696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4E0DA7B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312A7C19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5E795A3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60645DC9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E48AD" w:rsidRPr="001C2F6A" w14:paraId="7B7D93F7" w14:textId="77777777" w:rsidTr="00BE48AD">
        <w:tc>
          <w:tcPr>
            <w:tcW w:w="2340" w:type="dxa"/>
            <w:shd w:val="clear" w:color="auto" w:fill="auto"/>
          </w:tcPr>
          <w:p w14:paraId="0A3FEAD9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C2F6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236" w:type="dxa"/>
            <w:shd w:val="clear" w:color="auto" w:fill="auto"/>
          </w:tcPr>
          <w:p w14:paraId="51214818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04D7A294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F84C3C8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0357BC75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7E57E17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1A230AEE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D670661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46CA0BE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  <w:tab w:val="decimal" w:pos="696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65F42E8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1F96ACBA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26D2B5E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125A025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48AD" w:rsidRPr="003D0FBC" w14:paraId="60A86B17" w14:textId="77777777" w:rsidTr="00D47578">
        <w:tc>
          <w:tcPr>
            <w:tcW w:w="2340" w:type="dxa"/>
            <w:shd w:val="clear" w:color="auto" w:fill="auto"/>
          </w:tcPr>
          <w:p w14:paraId="1BA2537C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C2F6A">
              <w:rPr>
                <w:rFonts w:ascii="Angsana New" w:hAnsi="Angsana New" w:hint="cs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236" w:type="dxa"/>
            <w:shd w:val="clear" w:color="auto" w:fill="auto"/>
          </w:tcPr>
          <w:p w14:paraId="3D696D20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108C3D7E" w14:textId="77777777" w:rsidR="00BE48AD" w:rsidRPr="001C2F6A" w:rsidRDefault="00CC5A41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</w:rPr>
              <w:t>3</w:t>
            </w:r>
            <w:r w:rsidR="00E82DAF" w:rsidRPr="001C2F6A">
              <w:rPr>
                <w:rFonts w:ascii="Angsana New" w:hAnsi="Angsana New"/>
                <w:sz w:val="28"/>
                <w:szCs w:val="28"/>
              </w:rPr>
              <w:t>9</w:t>
            </w:r>
            <w:r w:rsidRPr="001C2F6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6F1FCE95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324512BB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EC594A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6C2A3F0D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</w:rPr>
              <w:t>(</w:t>
            </w:r>
            <w:r w:rsidR="00CC5A41" w:rsidRPr="001C2F6A">
              <w:rPr>
                <w:rFonts w:ascii="Angsana New" w:hAnsi="Angsana New"/>
                <w:sz w:val="28"/>
                <w:szCs w:val="28"/>
              </w:rPr>
              <w:t>2</w:t>
            </w:r>
            <w:r w:rsidR="00E82DAF" w:rsidRPr="001C2F6A">
              <w:rPr>
                <w:rFonts w:ascii="Angsana New" w:hAnsi="Angsana New"/>
                <w:sz w:val="28"/>
                <w:szCs w:val="28"/>
              </w:rPr>
              <w:t>8</w:t>
            </w:r>
            <w:r w:rsidR="00CC5A41" w:rsidRPr="001C2F6A">
              <w:rPr>
                <w:rFonts w:ascii="Angsana New" w:hAnsi="Angsana New"/>
                <w:sz w:val="28"/>
                <w:szCs w:val="28"/>
              </w:rPr>
              <w:t>3</w:t>
            </w:r>
            <w:r w:rsidRPr="001C2F6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BC1C764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40B0FEF" w14:textId="77777777" w:rsidR="00BE48AD" w:rsidRPr="001C2F6A" w:rsidRDefault="004361DA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776F1E09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7CE033C8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</w:rPr>
              <w:t>(</w:t>
            </w:r>
            <w:r w:rsidR="00CC5A41" w:rsidRPr="001C2F6A">
              <w:rPr>
                <w:rFonts w:ascii="Angsana New" w:hAnsi="Angsana New"/>
                <w:sz w:val="28"/>
                <w:szCs w:val="28"/>
              </w:rPr>
              <w:t>5</w:t>
            </w:r>
            <w:r w:rsidR="004361DA" w:rsidRPr="001C2F6A">
              <w:rPr>
                <w:rFonts w:ascii="Angsana New" w:hAnsi="Angsana New"/>
                <w:sz w:val="28"/>
                <w:szCs w:val="28"/>
              </w:rPr>
              <w:t>0</w:t>
            </w:r>
            <w:r w:rsidRPr="001C2F6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02F6AE1" w14:textId="77777777" w:rsidR="00BE48AD" w:rsidRPr="001C2F6A" w:rsidRDefault="00BE48AD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762410E0" w14:textId="77777777" w:rsidR="00BE48AD" w:rsidRPr="000F54C3" w:rsidRDefault="00CC5A41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1C2F6A">
              <w:rPr>
                <w:rFonts w:ascii="Angsana New" w:hAnsi="Angsana New"/>
                <w:sz w:val="28"/>
                <w:szCs w:val="28"/>
              </w:rPr>
              <w:t>7</w:t>
            </w:r>
            <w:r w:rsidR="004361DA" w:rsidRPr="001C2F6A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38214C2A" w14:textId="77777777" w:rsidR="00BE48AD" w:rsidRDefault="00BE48AD" w:rsidP="00F32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267A1F" w14:textId="77777777" w:rsidR="00941C14" w:rsidRDefault="00941C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/>
          <w:b/>
          <w:bCs/>
          <w:i/>
          <w:iCs/>
          <w:sz w:val="30"/>
          <w:szCs w:val="30"/>
          <w:cs/>
        </w:rPr>
        <w:br w:type="page"/>
      </w:r>
    </w:p>
    <w:p w14:paraId="4FCCA225" w14:textId="699102D4" w:rsidR="00941C14" w:rsidRDefault="00941C14" w:rsidP="00941C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F72585">
        <w:rPr>
          <w:rFonts w:asciiTheme="majorBidi" w:hAnsiTheme="majorBidi"/>
          <w:b/>
          <w:bCs/>
          <w:i/>
          <w:iCs/>
          <w:sz w:val="30"/>
          <w:szCs w:val="30"/>
          <w:cs/>
        </w:rPr>
        <w:t>(</w:t>
      </w:r>
      <w:r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ข</w:t>
      </w:r>
      <w:r w:rsidRPr="00F72585">
        <w:rPr>
          <w:rFonts w:asciiTheme="majorBidi" w:hAnsiTheme="majorBidi"/>
          <w:b/>
          <w:bCs/>
          <w:i/>
          <w:iCs/>
          <w:sz w:val="30"/>
          <w:szCs w:val="30"/>
          <w:cs/>
        </w:rPr>
        <w:t>.</w:t>
      </w:r>
      <w:r>
        <w:rPr>
          <w:rFonts w:asciiTheme="majorBidi" w:hAnsiTheme="majorBidi"/>
          <w:b/>
          <w:bCs/>
          <w:i/>
          <w:iCs/>
          <w:sz w:val="30"/>
          <w:szCs w:val="30"/>
        </w:rPr>
        <w:t>2</w:t>
      </w:r>
      <w:r w:rsidRPr="00F72585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) </w:t>
      </w:r>
      <w:r w:rsidRPr="00394C15">
        <w:rPr>
          <w:rFonts w:ascii="Angsana New" w:hAnsi="Angsana New"/>
          <w:b/>
          <w:bCs/>
          <w:i/>
          <w:iCs/>
          <w:sz w:val="30"/>
          <w:szCs w:val="30"/>
          <w:cs/>
        </w:rPr>
        <w:t>ตราสาร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หนี้</w:t>
      </w:r>
      <w:r w:rsidRPr="00394C15">
        <w:rPr>
          <w:rFonts w:ascii="Angsana New" w:hAnsi="Angsana New"/>
          <w:b/>
          <w:bCs/>
          <w:i/>
          <w:iCs/>
          <w:sz w:val="30"/>
          <w:szCs w:val="30"/>
          <w:cs/>
        </w:rPr>
        <w:t>และตราสาร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ทุน</w:t>
      </w:r>
      <w:r w:rsidRPr="00394C15">
        <w:rPr>
          <w:rFonts w:ascii="Angsana New" w:hAnsi="Angsana New"/>
          <w:b/>
          <w:bCs/>
          <w:i/>
          <w:iCs/>
          <w:sz w:val="30"/>
          <w:szCs w:val="30"/>
          <w:cs/>
        </w:rPr>
        <w:t>ที่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ไม่</w:t>
      </w:r>
      <w:r w:rsidRPr="00394C15">
        <w:rPr>
          <w:rFonts w:ascii="Angsana New" w:hAnsi="Angsana New"/>
          <w:b/>
          <w:bCs/>
          <w:i/>
          <w:iCs/>
          <w:sz w:val="30"/>
          <w:szCs w:val="30"/>
          <w:cs/>
        </w:rPr>
        <w:t>อยู่ในความต้องการของตลาด</w:t>
      </w:r>
    </w:p>
    <w:p w14:paraId="787544AC" w14:textId="77777777" w:rsidR="00941C14" w:rsidRPr="00941C14" w:rsidRDefault="00941C14" w:rsidP="00941C14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b/>
          <w:bCs/>
          <w:i/>
          <w:iCs/>
          <w:sz w:val="24"/>
          <w:szCs w:val="24"/>
          <w:lang w:bidi="th-TH"/>
        </w:rPr>
      </w:pPr>
    </w:p>
    <w:tbl>
      <w:tblPr>
        <w:tblStyle w:val="TableGrid"/>
        <w:tblW w:w="94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79"/>
        <w:gridCol w:w="893"/>
        <w:gridCol w:w="235"/>
        <w:gridCol w:w="983"/>
        <w:gridCol w:w="236"/>
        <w:gridCol w:w="870"/>
        <w:gridCol w:w="223"/>
        <w:gridCol w:w="984"/>
        <w:gridCol w:w="222"/>
        <w:gridCol w:w="965"/>
        <w:gridCol w:w="222"/>
        <w:gridCol w:w="1074"/>
        <w:gridCol w:w="12"/>
      </w:tblGrid>
      <w:tr w:rsidR="00941C14" w:rsidRPr="001C2F6A" w14:paraId="2AABDC55" w14:textId="77777777" w:rsidTr="00762ED2">
        <w:trPr>
          <w:gridAfter w:val="1"/>
          <w:wAfter w:w="12" w:type="dxa"/>
          <w:trHeight w:val="20"/>
          <w:tblHeader/>
        </w:trPr>
        <w:tc>
          <w:tcPr>
            <w:tcW w:w="2579" w:type="dxa"/>
            <w:shd w:val="clear" w:color="auto" w:fill="auto"/>
            <w:vAlign w:val="bottom"/>
          </w:tcPr>
          <w:p w14:paraId="45D87584" w14:textId="77777777" w:rsidR="00941C14" w:rsidRPr="006F0664" w:rsidRDefault="00941C14" w:rsidP="00762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3" w:type="dxa"/>
          </w:tcPr>
          <w:p w14:paraId="1C212CAF" w14:textId="77777777" w:rsidR="00941C14" w:rsidRPr="006F0664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5" w:type="dxa"/>
          </w:tcPr>
          <w:p w14:paraId="3FBC0659" w14:textId="77777777" w:rsidR="00941C14" w:rsidRPr="006F0664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79" w:type="dxa"/>
            <w:gridSpan w:val="9"/>
            <w:vAlign w:val="bottom"/>
          </w:tcPr>
          <w:p w14:paraId="2B4C56D4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41C14" w:rsidRPr="001C2F6A" w14:paraId="3CB011A6" w14:textId="77777777" w:rsidTr="00762ED2">
        <w:trPr>
          <w:trHeight w:val="20"/>
          <w:tblHeader/>
        </w:trPr>
        <w:tc>
          <w:tcPr>
            <w:tcW w:w="2579" w:type="dxa"/>
            <w:shd w:val="clear" w:color="auto" w:fill="auto"/>
            <w:vAlign w:val="bottom"/>
          </w:tcPr>
          <w:p w14:paraId="1E307023" w14:textId="0EBE7E90" w:rsidR="00941C14" w:rsidRPr="001C2F6A" w:rsidRDefault="00941C14" w:rsidP="00762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3" w:type="dxa"/>
            <w:vAlign w:val="bottom"/>
          </w:tcPr>
          <w:p w14:paraId="434ABE97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257E7276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/>
                <w:sz w:val="28"/>
                <w:szCs w:val="28"/>
              </w:rPr>
              <w:t>1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35" w:type="dxa"/>
            <w:vAlign w:val="bottom"/>
          </w:tcPr>
          <w:p w14:paraId="7EF9D6E8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51B66B68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36" w:type="dxa"/>
          </w:tcPr>
          <w:p w14:paraId="5E4348A0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0" w:type="dxa"/>
            <w:vAlign w:val="bottom"/>
          </w:tcPr>
          <w:p w14:paraId="564605C7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23" w:type="dxa"/>
            <w:vAlign w:val="bottom"/>
          </w:tcPr>
          <w:p w14:paraId="57589376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14:paraId="7C1DEC7B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22" w:type="dxa"/>
            <w:vAlign w:val="bottom"/>
          </w:tcPr>
          <w:p w14:paraId="230629FD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3E8599C4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ตั้งค่าเผื่อ การด้อยค่า</w:t>
            </w:r>
          </w:p>
        </w:tc>
        <w:tc>
          <w:tcPr>
            <w:tcW w:w="222" w:type="dxa"/>
            <w:vAlign w:val="bottom"/>
          </w:tcPr>
          <w:p w14:paraId="2668B94A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1A99117E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7D40DECB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/>
                <w:sz w:val="28"/>
                <w:szCs w:val="28"/>
              </w:rPr>
              <w:t>31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941C14" w:rsidRPr="001C2F6A" w14:paraId="2401966E" w14:textId="77777777" w:rsidTr="00762ED2">
        <w:trPr>
          <w:gridAfter w:val="1"/>
          <w:wAfter w:w="12" w:type="dxa"/>
          <w:trHeight w:val="166"/>
          <w:tblHeader/>
        </w:trPr>
        <w:tc>
          <w:tcPr>
            <w:tcW w:w="2579" w:type="dxa"/>
          </w:tcPr>
          <w:p w14:paraId="49A1E98B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07" w:type="dxa"/>
            <w:gridSpan w:val="11"/>
          </w:tcPr>
          <w:p w14:paraId="638943F9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41C14" w:rsidRPr="001C2F6A" w14:paraId="73E8C458" w14:textId="77777777" w:rsidTr="00762ED2">
        <w:trPr>
          <w:trHeight w:val="20"/>
        </w:trPr>
        <w:tc>
          <w:tcPr>
            <w:tcW w:w="2579" w:type="dxa"/>
          </w:tcPr>
          <w:p w14:paraId="6BF4ADCF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893" w:type="dxa"/>
          </w:tcPr>
          <w:p w14:paraId="24BCD2B7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7AEC7B56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5D448FAC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489606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</w:tcPr>
          <w:p w14:paraId="3DB0242B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2968641B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24D53B86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235943BF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3288B57A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41A6E0E9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3A0F3172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1C14" w:rsidRPr="001C2F6A" w14:paraId="5E983F2F" w14:textId="77777777" w:rsidTr="00762ED2">
        <w:trPr>
          <w:trHeight w:val="20"/>
        </w:trPr>
        <w:tc>
          <w:tcPr>
            <w:tcW w:w="2579" w:type="dxa"/>
          </w:tcPr>
          <w:p w14:paraId="013D84DC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</w:t>
            </w:r>
          </w:p>
          <w:p w14:paraId="301E9C40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หมุนเวียน</w:t>
            </w:r>
          </w:p>
        </w:tc>
        <w:tc>
          <w:tcPr>
            <w:tcW w:w="893" w:type="dxa"/>
          </w:tcPr>
          <w:p w14:paraId="215D2329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0D1AAE0F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53941C39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0BA3B0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</w:tcPr>
          <w:p w14:paraId="7D938B86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205C85CC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1885AF2A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5B9D9FBE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490632C9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0DD71F0A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10CE8A31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1C14" w:rsidRPr="001C2F6A" w14:paraId="3245B256" w14:textId="77777777" w:rsidTr="00762ED2">
        <w:trPr>
          <w:trHeight w:val="20"/>
        </w:trPr>
        <w:tc>
          <w:tcPr>
            <w:tcW w:w="2579" w:type="dxa"/>
          </w:tcPr>
          <w:p w14:paraId="11BCCF8F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93" w:type="dxa"/>
          </w:tcPr>
          <w:p w14:paraId="1373607E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4C497673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3951E7DA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387A61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</w:tcPr>
          <w:p w14:paraId="0FBB8919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28873DDA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675CAFC1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69CF7DF7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58205A6D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6C39DE70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03175C89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5BFD" w:rsidRPr="001C2F6A" w14:paraId="76E8DCDF" w14:textId="77777777" w:rsidTr="00762ED2">
        <w:trPr>
          <w:trHeight w:val="20"/>
        </w:trPr>
        <w:tc>
          <w:tcPr>
            <w:tcW w:w="2579" w:type="dxa"/>
          </w:tcPr>
          <w:p w14:paraId="36D75A6C" w14:textId="4DE8BA23" w:rsidR="00DD5BFD" w:rsidRPr="001C2F6A" w:rsidRDefault="003B382B" w:rsidP="001C2F6A">
            <w:pPr>
              <w:pStyle w:val="ListParagraph"/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ทุนตัดจำหน่าย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893" w:type="dxa"/>
          </w:tcPr>
          <w:p w14:paraId="74B08E22" w14:textId="7D3624B1" w:rsidR="00DD5BFD" w:rsidRPr="001C2F6A" w:rsidRDefault="00DD5BFD" w:rsidP="003B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="Angsana New" w:hAnsi="Angsana New" w:hint="cs"/>
                <w:sz w:val="28"/>
                <w:szCs w:val="28"/>
                <w:cs/>
              </w:rPr>
              <w:t>15</w:t>
            </w:r>
          </w:p>
        </w:tc>
        <w:tc>
          <w:tcPr>
            <w:tcW w:w="235" w:type="dxa"/>
          </w:tcPr>
          <w:p w14:paraId="3449B141" w14:textId="77777777" w:rsidR="00DD5BFD" w:rsidRPr="001C2F6A" w:rsidRDefault="00DD5BFD" w:rsidP="00DD5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4D69344D" w14:textId="4B87A91A" w:rsidR="00DD5BFD" w:rsidRPr="001C2F6A" w:rsidRDefault="00DD5BFD" w:rsidP="00DD5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26</w:t>
            </w:r>
          </w:p>
        </w:tc>
        <w:tc>
          <w:tcPr>
            <w:tcW w:w="236" w:type="dxa"/>
          </w:tcPr>
          <w:p w14:paraId="58084590" w14:textId="77777777" w:rsidR="00DD5BFD" w:rsidRPr="001C2F6A" w:rsidRDefault="00DD5BFD" w:rsidP="00DD5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</w:tcPr>
          <w:p w14:paraId="49491677" w14:textId="6DE9778E" w:rsidR="00DD5BFD" w:rsidRPr="001C2F6A" w:rsidRDefault="00DD5BFD" w:rsidP="00DD5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23" w:type="dxa"/>
          </w:tcPr>
          <w:p w14:paraId="13EFBC95" w14:textId="77777777" w:rsidR="00DD5BFD" w:rsidRPr="001C2F6A" w:rsidRDefault="00DD5BFD" w:rsidP="00DD5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15275960" w14:textId="18497BE7" w:rsidR="00DD5BFD" w:rsidRPr="001C2F6A" w:rsidRDefault="00DD5BFD" w:rsidP="00DD5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</w:tcPr>
          <w:p w14:paraId="219C86ED" w14:textId="77777777" w:rsidR="00DD5BFD" w:rsidRPr="001C2F6A" w:rsidRDefault="00DD5BFD" w:rsidP="00DD5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1444804E" w14:textId="35ADEAC1" w:rsidR="00DD5BFD" w:rsidRPr="001C2F6A" w:rsidRDefault="00DD5BFD" w:rsidP="00DD5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</w:tcPr>
          <w:p w14:paraId="22FAEEFA" w14:textId="77777777" w:rsidR="00DD5BFD" w:rsidRPr="001C2F6A" w:rsidRDefault="00DD5BFD" w:rsidP="00DD5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3E2D9CE5" w14:textId="0ED8119B" w:rsidR="00DD5BFD" w:rsidRPr="001C2F6A" w:rsidRDefault="00DD5BFD" w:rsidP="00DD5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41</w:t>
            </w:r>
          </w:p>
        </w:tc>
      </w:tr>
      <w:tr w:rsidR="00941C14" w:rsidRPr="001C2F6A" w14:paraId="08D78555" w14:textId="77777777" w:rsidTr="00762ED2">
        <w:trPr>
          <w:trHeight w:val="20"/>
        </w:trPr>
        <w:tc>
          <w:tcPr>
            <w:tcW w:w="2579" w:type="dxa"/>
          </w:tcPr>
          <w:p w14:paraId="5E6E557D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93" w:type="dxa"/>
          </w:tcPr>
          <w:p w14:paraId="49D28DA0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2D901E93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0CF1B304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6D4A1D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</w:tcPr>
          <w:p w14:paraId="0EC11414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202BF911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51FEC4AF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35CC60AA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7CA53398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68B94640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26C90528" w14:textId="77777777" w:rsidR="00941C14" w:rsidRPr="001C2F6A" w:rsidRDefault="00941C14" w:rsidP="0076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7578" w:rsidRPr="001C2F6A" w14:paraId="2ACB0DCA" w14:textId="77777777" w:rsidTr="00762ED2">
        <w:trPr>
          <w:trHeight w:val="20"/>
        </w:trPr>
        <w:tc>
          <w:tcPr>
            <w:tcW w:w="2579" w:type="dxa"/>
          </w:tcPr>
          <w:p w14:paraId="4F22D164" w14:textId="419D4CED" w:rsidR="00D47578" w:rsidRPr="001C2F6A" w:rsidRDefault="00D47578" w:rsidP="00D47578">
            <w:pPr>
              <w:pStyle w:val="ListParagraph"/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ยุติธรรมผ่านกำไร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893" w:type="dxa"/>
          </w:tcPr>
          <w:p w14:paraId="05C7B60F" w14:textId="77777777" w:rsidR="00D47578" w:rsidRPr="001C2F6A" w:rsidRDefault="00D47578" w:rsidP="00D4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A010EC" w14:textId="3F7DE9EA" w:rsidR="00D47578" w:rsidRPr="001C2F6A" w:rsidRDefault="00D47578" w:rsidP="00D4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  <w:tc>
          <w:tcPr>
            <w:tcW w:w="235" w:type="dxa"/>
          </w:tcPr>
          <w:p w14:paraId="6CB625C4" w14:textId="77777777" w:rsidR="00D47578" w:rsidRPr="001C2F6A" w:rsidRDefault="00D47578" w:rsidP="00D4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22D3CFF5" w14:textId="77777777" w:rsidR="00D47578" w:rsidRPr="001C2F6A" w:rsidRDefault="00D47578" w:rsidP="00D4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DDB84E" w14:textId="77777777" w:rsidR="00D47578" w:rsidRPr="001C2F6A" w:rsidRDefault="00D47578" w:rsidP="00D4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F45B0E" w14:textId="77777777" w:rsidR="00D47578" w:rsidRPr="001C2F6A" w:rsidRDefault="00D47578" w:rsidP="00D4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</w:tcPr>
          <w:p w14:paraId="7F56164D" w14:textId="77777777" w:rsidR="00D47578" w:rsidRPr="001C2F6A" w:rsidRDefault="00D47578" w:rsidP="00D4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A28FAB" w14:textId="77777777" w:rsidR="00D47578" w:rsidRPr="001C2F6A" w:rsidRDefault="00D47578" w:rsidP="00D4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3" w:type="dxa"/>
          </w:tcPr>
          <w:p w14:paraId="0B6E6B2A" w14:textId="77777777" w:rsidR="00D47578" w:rsidRPr="001C2F6A" w:rsidRDefault="00D47578" w:rsidP="00D4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2611EE25" w14:textId="77777777" w:rsidR="00D47578" w:rsidRPr="001C2F6A" w:rsidRDefault="00D47578" w:rsidP="00D4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E9CAA6" w14:textId="2A3AB341" w:rsidR="00D47578" w:rsidRPr="001C2F6A" w:rsidRDefault="00D47578" w:rsidP="00D4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22" w:type="dxa"/>
          </w:tcPr>
          <w:p w14:paraId="5C100789" w14:textId="77777777" w:rsidR="00D47578" w:rsidRPr="001C2F6A" w:rsidRDefault="00D47578" w:rsidP="00D4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526C532F" w14:textId="77777777" w:rsidR="00D47578" w:rsidRPr="001C2F6A" w:rsidRDefault="00D47578" w:rsidP="00D4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3936FE" w14:textId="20C012BC" w:rsidR="00D47578" w:rsidRPr="001C2F6A" w:rsidRDefault="00D47578" w:rsidP="00D4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222" w:type="dxa"/>
          </w:tcPr>
          <w:p w14:paraId="1BFF88B7" w14:textId="77777777" w:rsidR="00D47578" w:rsidRPr="001C2F6A" w:rsidRDefault="00D47578" w:rsidP="00D4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352C912C" w14:textId="77777777" w:rsidR="00D47578" w:rsidRPr="001C2F6A" w:rsidRDefault="00D47578" w:rsidP="00D4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CA23C6" w14:textId="15B55E9E" w:rsidR="00D47578" w:rsidRPr="001C2F6A" w:rsidRDefault="00D47578" w:rsidP="00D4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198</w:t>
            </w:r>
          </w:p>
        </w:tc>
      </w:tr>
    </w:tbl>
    <w:p w14:paraId="6E19184A" w14:textId="77777777" w:rsidR="00D47578" w:rsidRDefault="00D47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4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79"/>
        <w:gridCol w:w="893"/>
        <w:gridCol w:w="235"/>
        <w:gridCol w:w="983"/>
        <w:gridCol w:w="236"/>
        <w:gridCol w:w="870"/>
        <w:gridCol w:w="223"/>
        <w:gridCol w:w="984"/>
        <w:gridCol w:w="222"/>
        <w:gridCol w:w="965"/>
        <w:gridCol w:w="222"/>
        <w:gridCol w:w="1074"/>
        <w:gridCol w:w="12"/>
      </w:tblGrid>
      <w:tr w:rsidR="003B382B" w:rsidRPr="001C2F6A" w14:paraId="10C97382" w14:textId="77777777" w:rsidTr="001C2F6A">
        <w:trPr>
          <w:gridAfter w:val="1"/>
          <w:wAfter w:w="12" w:type="dxa"/>
          <w:trHeight w:val="20"/>
          <w:tblHeader/>
        </w:trPr>
        <w:tc>
          <w:tcPr>
            <w:tcW w:w="2579" w:type="dxa"/>
            <w:shd w:val="clear" w:color="auto" w:fill="auto"/>
            <w:vAlign w:val="bottom"/>
          </w:tcPr>
          <w:p w14:paraId="345E2079" w14:textId="77777777" w:rsidR="003B382B" w:rsidRPr="006F0664" w:rsidRDefault="003B382B" w:rsidP="001C2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3" w:type="dxa"/>
          </w:tcPr>
          <w:p w14:paraId="1A108ED6" w14:textId="77777777" w:rsidR="003B382B" w:rsidRPr="006F0664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5" w:type="dxa"/>
          </w:tcPr>
          <w:p w14:paraId="08446929" w14:textId="77777777" w:rsidR="003B382B" w:rsidRPr="006F0664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79" w:type="dxa"/>
            <w:gridSpan w:val="9"/>
            <w:vAlign w:val="bottom"/>
          </w:tcPr>
          <w:p w14:paraId="4382ECF6" w14:textId="64B81EAB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</w:t>
            </w:r>
            <w:r w:rsidR="00D47578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การเงิน</w:t>
            </w:r>
            <w:r w:rsidRPr="001C2F6A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3B382B" w:rsidRPr="001C2F6A" w14:paraId="3D5034B1" w14:textId="77777777" w:rsidTr="001C2F6A">
        <w:trPr>
          <w:trHeight w:val="20"/>
          <w:tblHeader/>
        </w:trPr>
        <w:tc>
          <w:tcPr>
            <w:tcW w:w="2579" w:type="dxa"/>
            <w:shd w:val="clear" w:color="auto" w:fill="auto"/>
            <w:vAlign w:val="bottom"/>
          </w:tcPr>
          <w:p w14:paraId="1B610969" w14:textId="77777777" w:rsidR="003B382B" w:rsidRPr="001C2F6A" w:rsidRDefault="003B382B" w:rsidP="001C2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3" w:type="dxa"/>
            <w:vAlign w:val="bottom"/>
          </w:tcPr>
          <w:p w14:paraId="74B2CA0C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09FE2473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/>
                <w:sz w:val="28"/>
                <w:szCs w:val="28"/>
              </w:rPr>
              <w:t>1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35" w:type="dxa"/>
            <w:vAlign w:val="bottom"/>
          </w:tcPr>
          <w:p w14:paraId="75C90D71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3D1594B3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36" w:type="dxa"/>
          </w:tcPr>
          <w:p w14:paraId="7FF6592F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0" w:type="dxa"/>
            <w:vAlign w:val="bottom"/>
          </w:tcPr>
          <w:p w14:paraId="28C86F30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23" w:type="dxa"/>
            <w:vAlign w:val="bottom"/>
          </w:tcPr>
          <w:p w14:paraId="2C5E5BE1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14:paraId="3AF79F9B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22" w:type="dxa"/>
            <w:vAlign w:val="bottom"/>
          </w:tcPr>
          <w:p w14:paraId="48B2C11E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0CA78480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ตั้งค่าเผื่อ การด้อยค่า</w:t>
            </w:r>
          </w:p>
        </w:tc>
        <w:tc>
          <w:tcPr>
            <w:tcW w:w="222" w:type="dxa"/>
            <w:vAlign w:val="bottom"/>
          </w:tcPr>
          <w:p w14:paraId="1192EBDC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4C6F03BB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59EEE83C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/>
                <w:sz w:val="28"/>
                <w:szCs w:val="28"/>
              </w:rPr>
              <w:t>31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3B382B" w:rsidRPr="001C2F6A" w14:paraId="77923AC2" w14:textId="77777777" w:rsidTr="001C2F6A">
        <w:trPr>
          <w:gridAfter w:val="1"/>
          <w:wAfter w:w="12" w:type="dxa"/>
          <w:trHeight w:val="166"/>
          <w:tblHeader/>
        </w:trPr>
        <w:tc>
          <w:tcPr>
            <w:tcW w:w="2579" w:type="dxa"/>
          </w:tcPr>
          <w:p w14:paraId="49023D8C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07" w:type="dxa"/>
            <w:gridSpan w:val="11"/>
          </w:tcPr>
          <w:p w14:paraId="75FFF621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B382B" w:rsidRPr="00941C14" w14:paraId="72E4FA2B" w14:textId="77777777" w:rsidTr="001C2F6A">
        <w:trPr>
          <w:trHeight w:val="20"/>
        </w:trPr>
        <w:tc>
          <w:tcPr>
            <w:tcW w:w="2579" w:type="dxa"/>
          </w:tcPr>
          <w:p w14:paraId="3FE51E89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893" w:type="dxa"/>
          </w:tcPr>
          <w:p w14:paraId="53D14390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1E19C454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5D8D9C43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B096B3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</w:tcPr>
          <w:p w14:paraId="3D921B22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2927B37B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731D3E23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43E5B75B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5EB7F499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522F89EB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04CACB46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382B" w:rsidRPr="001C2F6A" w14:paraId="48D2F4AC" w14:textId="77777777" w:rsidTr="001C2F6A">
        <w:trPr>
          <w:trHeight w:val="20"/>
        </w:trPr>
        <w:tc>
          <w:tcPr>
            <w:tcW w:w="2579" w:type="dxa"/>
          </w:tcPr>
          <w:p w14:paraId="555E373C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</w:t>
            </w:r>
          </w:p>
          <w:p w14:paraId="1A79DD21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หมุนเวียน</w:t>
            </w:r>
          </w:p>
        </w:tc>
        <w:tc>
          <w:tcPr>
            <w:tcW w:w="893" w:type="dxa"/>
          </w:tcPr>
          <w:p w14:paraId="5024F6C8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351C2E8C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15328D2D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5EA26E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</w:tcPr>
          <w:p w14:paraId="7C8A40CE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5EE51FC9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17015317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28DD5081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4D6632B7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64B465C1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77B07DB1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382B" w:rsidRPr="001C2F6A" w14:paraId="171B80FB" w14:textId="77777777" w:rsidTr="001C2F6A">
        <w:trPr>
          <w:trHeight w:val="20"/>
        </w:trPr>
        <w:tc>
          <w:tcPr>
            <w:tcW w:w="2579" w:type="dxa"/>
          </w:tcPr>
          <w:p w14:paraId="16539700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ตราสารทุนที่วัดมูลค่าด้วย</w:t>
            </w:r>
            <w:r w:rsidRPr="001C2F6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93" w:type="dxa"/>
          </w:tcPr>
          <w:p w14:paraId="1FD49BAA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3A64993B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4057496B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A877AB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</w:tcPr>
          <w:p w14:paraId="2D03C73E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04FF7390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57010D37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5E64CFC5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5C839BC5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3FFBC14A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3832FCDD" w14:textId="77777777" w:rsidR="003B382B" w:rsidRPr="001C2F6A" w:rsidRDefault="003B382B" w:rsidP="001C2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7578" w:rsidRPr="00941C14" w14:paraId="573617AD" w14:textId="77777777" w:rsidTr="001C2F6A">
        <w:trPr>
          <w:trHeight w:val="20"/>
        </w:trPr>
        <w:tc>
          <w:tcPr>
            <w:tcW w:w="2579" w:type="dxa"/>
          </w:tcPr>
          <w:p w14:paraId="152FD6BB" w14:textId="2433E578" w:rsidR="00D47578" w:rsidRPr="001C2F6A" w:rsidRDefault="00D47578" w:rsidP="00D47578">
            <w:pPr>
              <w:pStyle w:val="ListParagraph"/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ยุติธรรมผ่านกำไร</w:t>
            </w:r>
            <w:r w:rsidRPr="001C2F6A">
              <w:rPr>
                <w:rFonts w:asciiTheme="majorBidi" w:hAnsi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1C2F6A">
              <w:rPr>
                <w:rFonts w:asciiTheme="majorBidi" w:hAnsiTheme="majorBidi" w:hint="cs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893" w:type="dxa"/>
          </w:tcPr>
          <w:p w14:paraId="674D8A97" w14:textId="77777777" w:rsidR="00D47578" w:rsidRPr="001C2F6A" w:rsidRDefault="00D47578" w:rsidP="00D4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CAA7B6" w14:textId="7828E016" w:rsidR="00D47578" w:rsidRPr="001C2F6A" w:rsidRDefault="00D47578" w:rsidP="00D4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235" w:type="dxa"/>
          </w:tcPr>
          <w:p w14:paraId="0D90B754" w14:textId="77777777" w:rsidR="00D47578" w:rsidRPr="001C2F6A" w:rsidRDefault="00D47578" w:rsidP="00D4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03D5CC90" w14:textId="77777777" w:rsidR="00D47578" w:rsidRPr="001C2F6A" w:rsidRDefault="00D47578" w:rsidP="00D4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1568E2" w14:textId="77777777" w:rsidR="00D47578" w:rsidRPr="001C2F6A" w:rsidRDefault="00D47578" w:rsidP="00D4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C658543" w14:textId="77777777" w:rsidR="00D47578" w:rsidRPr="001C2F6A" w:rsidRDefault="00D47578" w:rsidP="00D4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</w:tcPr>
          <w:p w14:paraId="7DB62909" w14:textId="77777777" w:rsidR="00D47578" w:rsidRPr="001C2F6A" w:rsidRDefault="00D47578" w:rsidP="00D4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514C55" w14:textId="77777777" w:rsidR="00D47578" w:rsidRPr="001C2F6A" w:rsidRDefault="00D47578" w:rsidP="00D4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3" w:type="dxa"/>
          </w:tcPr>
          <w:p w14:paraId="59EA41B4" w14:textId="77777777" w:rsidR="00D47578" w:rsidRPr="001C2F6A" w:rsidRDefault="00D47578" w:rsidP="00D4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0AE774A7" w14:textId="77777777" w:rsidR="00D47578" w:rsidRPr="001C2F6A" w:rsidRDefault="00D47578" w:rsidP="00D4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72F179" w14:textId="33F1830B" w:rsidR="00D47578" w:rsidRPr="001C2F6A" w:rsidRDefault="00D47578" w:rsidP="00D4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22" w:type="dxa"/>
          </w:tcPr>
          <w:p w14:paraId="10A6A1C0" w14:textId="77777777" w:rsidR="00D47578" w:rsidRPr="001C2F6A" w:rsidRDefault="00D47578" w:rsidP="00D4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47223601" w14:textId="77777777" w:rsidR="00D47578" w:rsidRPr="001C2F6A" w:rsidRDefault="00D47578" w:rsidP="00D4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604EA3" w14:textId="3F6C8149" w:rsidR="00D47578" w:rsidRPr="001C2F6A" w:rsidRDefault="00D47578" w:rsidP="00D4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222" w:type="dxa"/>
          </w:tcPr>
          <w:p w14:paraId="5EB59B1B" w14:textId="77777777" w:rsidR="00D47578" w:rsidRPr="001C2F6A" w:rsidRDefault="00D47578" w:rsidP="00D4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780C371E" w14:textId="77777777" w:rsidR="00D47578" w:rsidRPr="001C2F6A" w:rsidRDefault="00D47578" w:rsidP="00D4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AB71B6" w14:textId="215BA921" w:rsidR="00D47578" w:rsidRPr="001C2F6A" w:rsidRDefault="00D47578" w:rsidP="00D4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2F6A">
              <w:rPr>
                <w:rFonts w:asciiTheme="majorBidi" w:hAnsiTheme="majorBidi" w:cstheme="majorBidi" w:hint="cs"/>
                <w:sz w:val="28"/>
                <w:szCs w:val="28"/>
                <w:cs/>
              </w:rPr>
              <w:t>56</w:t>
            </w:r>
          </w:p>
        </w:tc>
      </w:tr>
    </w:tbl>
    <w:p w14:paraId="34A8374C" w14:textId="77777777" w:rsidR="003B382B" w:rsidRDefault="003B3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</w:p>
    <w:p w14:paraId="4C7D32CA" w14:textId="77777777" w:rsidR="00D47578" w:rsidRDefault="00D47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2176107" w14:textId="1C7841B3" w:rsidR="00BE48AD" w:rsidRPr="00BE48AD" w:rsidRDefault="00BE48AD" w:rsidP="002F2927">
      <w:pPr>
        <w:pStyle w:val="block"/>
        <w:numPr>
          <w:ilvl w:val="1"/>
          <w:numId w:val="20"/>
        </w:numPr>
        <w:spacing w:after="0" w:line="240" w:lineRule="atLeast"/>
        <w:ind w:right="-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48AD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นโยบายการจัดการความเสี่ยงทางด้านการเงิน</w:t>
      </w:r>
    </w:p>
    <w:p w14:paraId="75F1FCDE" w14:textId="77777777" w:rsidR="00BE48AD" w:rsidRPr="00BE48AD" w:rsidRDefault="00BE48AD" w:rsidP="00BE5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5F7EBABF" w14:textId="77777777" w:rsidR="00BE48AD" w:rsidRDefault="00BE48AD" w:rsidP="00BE48AD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E48A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1BCF1305" w14:textId="77777777" w:rsidR="00BE48AD" w:rsidRPr="00BE48AD" w:rsidRDefault="00BE48AD" w:rsidP="00BE5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7219744A" w14:textId="77777777" w:rsidR="00BE48AD" w:rsidRPr="00BE48AD" w:rsidRDefault="00BE48AD" w:rsidP="00BE48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E48AD">
        <w:rPr>
          <w:rFonts w:asciiTheme="majorBidi" w:hAnsiTheme="majorBidi" w:cstheme="majorBidi"/>
          <w:sz w:val="30"/>
          <w:szCs w:val="30"/>
          <w:cs/>
        </w:rPr>
        <w:t>คณะกรรมการบริษัทของ</w:t>
      </w:r>
      <w:r w:rsidRPr="00BE48A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E48AD">
        <w:rPr>
          <w:rFonts w:asciiTheme="majorBidi" w:hAnsiTheme="majorBidi" w:cstheme="majorBidi"/>
          <w:sz w:val="30"/>
          <w:szCs w:val="30"/>
        </w:rPr>
        <w:t>/</w:t>
      </w:r>
      <w:r w:rsidRPr="00BE48A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E48AD">
        <w:rPr>
          <w:rFonts w:asciiTheme="majorBidi" w:hAnsiTheme="majorBidi" w:cstheme="majorBidi"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มีความรับผิดชอบโดยรวมในการจัดให้มีและการควบคุมกรอบการบริหารความเสี่ยงของ</w:t>
      </w:r>
      <w:r w:rsidRPr="00BE48A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E48AD">
        <w:rPr>
          <w:rFonts w:asciiTheme="majorBidi" w:hAnsiTheme="majorBidi" w:cstheme="majorBidi"/>
          <w:sz w:val="30"/>
          <w:szCs w:val="30"/>
        </w:rPr>
        <w:t>/</w:t>
      </w:r>
      <w:r w:rsidRPr="00BE48A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E48AD">
        <w:rPr>
          <w:rFonts w:asciiTheme="majorBidi" w:hAnsiTheme="majorBidi" w:cstheme="majorBidi"/>
          <w:sz w:val="30"/>
          <w:szCs w:val="30"/>
        </w:rPr>
        <w:t xml:space="preserve"> </w:t>
      </w:r>
      <w:r w:rsidRPr="00BE48AD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BE48AD">
        <w:rPr>
          <w:rFonts w:asciiTheme="majorBidi" w:hAnsiTheme="majorBidi" w:cstheme="majorBidi"/>
          <w:sz w:val="30"/>
          <w:szCs w:val="30"/>
        </w:rPr>
        <w:t>/</w:t>
      </w:r>
      <w:r w:rsidRPr="00BE48AD">
        <w:rPr>
          <w:rFonts w:asciiTheme="majorBidi" w:hAnsiTheme="majorBidi" w:cstheme="majorBidi" w:hint="cs"/>
          <w:sz w:val="30"/>
          <w:szCs w:val="30"/>
          <w:cs/>
        </w:rPr>
        <w:t>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58F340A" w14:textId="77777777" w:rsidR="00BE48AD" w:rsidRPr="00BE48AD" w:rsidRDefault="00BE48AD" w:rsidP="00BE5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71CC58E5" w14:textId="15A51E2D" w:rsidR="00BE48AD" w:rsidRPr="00BE48AD" w:rsidRDefault="00BE48AD" w:rsidP="00BE48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E48AD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</w:t>
      </w:r>
      <w:r w:rsidRPr="00BE48A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E48AD">
        <w:rPr>
          <w:rFonts w:asciiTheme="majorBidi" w:hAnsiTheme="majorBidi" w:cstheme="majorBidi"/>
          <w:sz w:val="30"/>
          <w:szCs w:val="30"/>
        </w:rPr>
        <w:t>/</w:t>
      </w:r>
      <w:r w:rsidRPr="00BE48A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E48AD">
        <w:rPr>
          <w:rFonts w:asciiTheme="majorBidi" w:hAnsiTheme="majorBidi" w:cstheme="majorBidi"/>
          <w:sz w:val="30"/>
          <w:szCs w:val="30"/>
          <w:cs/>
        </w:rPr>
        <w:t>จัดทำขึ้นเพื่อระบุและวิเคราะห์ความเสี่ยงที่</w:t>
      </w:r>
      <w:r w:rsidRPr="00BE48A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E48AD">
        <w:rPr>
          <w:rFonts w:asciiTheme="majorBidi" w:hAnsiTheme="majorBidi" w:cstheme="majorBidi"/>
          <w:sz w:val="30"/>
          <w:szCs w:val="30"/>
        </w:rPr>
        <w:t>/</w:t>
      </w:r>
      <w:r w:rsidRPr="00BE48A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E48AD">
        <w:rPr>
          <w:rFonts w:asciiTheme="majorBidi" w:hAnsiTheme="majorBidi" w:cstheme="majorBidi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Pr="00BE48A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E48AD">
        <w:rPr>
          <w:rFonts w:asciiTheme="majorBidi" w:hAnsiTheme="majorBidi" w:cstheme="majorBidi"/>
          <w:sz w:val="30"/>
          <w:szCs w:val="30"/>
        </w:rPr>
        <w:t>/</w:t>
      </w:r>
      <w:r w:rsidRPr="00BE48A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E48AD">
        <w:rPr>
          <w:rFonts w:asciiTheme="majorBidi" w:hAnsiTheme="majorBidi" w:cstheme="majorBidi"/>
          <w:sz w:val="30"/>
          <w:szCs w:val="30"/>
        </w:rPr>
        <w:t xml:space="preserve">  </w:t>
      </w:r>
      <w:r w:rsidRPr="00BE48A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E48AD">
        <w:rPr>
          <w:rFonts w:asciiTheme="majorBidi" w:hAnsiTheme="majorBidi" w:cstheme="majorBidi"/>
          <w:sz w:val="30"/>
          <w:szCs w:val="30"/>
        </w:rPr>
        <w:t>/</w:t>
      </w:r>
      <w:r w:rsidRPr="00BE48AD">
        <w:rPr>
          <w:rFonts w:asciiTheme="majorBidi" w:hAnsiTheme="majorBidi" w:cstheme="majorBidi" w:hint="cs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77B2D4C" w14:textId="77777777" w:rsidR="00BE48AD" w:rsidRPr="00BE48AD" w:rsidRDefault="00BE48AD" w:rsidP="00BE5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5B8589DC" w14:textId="77777777" w:rsidR="00BE48AD" w:rsidRDefault="00BE48AD" w:rsidP="00BE48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E48AD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</w:t>
      </w:r>
      <w:r w:rsidRPr="00BE48A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E48AD">
        <w:rPr>
          <w:rFonts w:asciiTheme="majorBidi" w:hAnsiTheme="majorBidi" w:cstheme="majorBidi"/>
          <w:sz w:val="30"/>
          <w:szCs w:val="30"/>
        </w:rPr>
        <w:t>/</w:t>
      </w:r>
      <w:r w:rsidRPr="00BE48A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E48AD">
        <w:rPr>
          <w:rFonts w:asciiTheme="majorBidi" w:hAnsiTheme="majorBidi" w:cstheme="majorBidi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BE48A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E48AD">
        <w:rPr>
          <w:rFonts w:asciiTheme="majorBidi" w:hAnsiTheme="majorBidi" w:cstheme="majorBidi"/>
          <w:sz w:val="30"/>
          <w:szCs w:val="30"/>
        </w:rPr>
        <w:t>/</w:t>
      </w:r>
      <w:r w:rsidRPr="00BE48A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E48AD">
        <w:rPr>
          <w:rFonts w:asciiTheme="majorBidi" w:hAnsiTheme="majorBidi" w:cstheme="majorBidi"/>
          <w:sz w:val="30"/>
          <w:szCs w:val="30"/>
          <w:cs/>
        </w:rPr>
        <w:t>เผชิญอยู่ คณะกรรมการตรวจสอบของ</w:t>
      </w:r>
      <w:r w:rsidRPr="00BE48A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E48AD">
        <w:rPr>
          <w:rFonts w:asciiTheme="majorBidi" w:hAnsiTheme="majorBidi" w:cstheme="majorBidi"/>
          <w:sz w:val="30"/>
          <w:szCs w:val="30"/>
        </w:rPr>
        <w:t>/</w:t>
      </w:r>
      <w:r w:rsidRPr="00BE48A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E48AD">
        <w:rPr>
          <w:rFonts w:asciiTheme="majorBidi" w:hAnsiTheme="majorBidi" w:cstheme="majorBidi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D06A12D" w14:textId="77777777" w:rsidR="00BE48AD" w:rsidRPr="00BE51CD" w:rsidRDefault="00BE48AD" w:rsidP="00BE5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72621688" w14:textId="77777777" w:rsidR="00BE48AD" w:rsidRDefault="00F72585" w:rsidP="00F72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F72585">
        <w:rPr>
          <w:rFonts w:asciiTheme="majorBidi" w:hAnsiTheme="majorBidi"/>
          <w:b/>
          <w:bCs/>
          <w:i/>
          <w:iCs/>
          <w:sz w:val="30"/>
          <w:szCs w:val="30"/>
          <w:cs/>
        </w:rPr>
        <w:t>(</w:t>
      </w:r>
      <w:r w:rsidRPr="00F72585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</w:t>
      </w:r>
      <w:r w:rsidRPr="00F72585">
        <w:rPr>
          <w:rFonts w:asciiTheme="majorBidi" w:hAnsiTheme="majorBidi"/>
          <w:b/>
          <w:bCs/>
          <w:i/>
          <w:iCs/>
          <w:sz w:val="30"/>
          <w:szCs w:val="30"/>
          <w:cs/>
        </w:rPr>
        <w:t>.</w:t>
      </w:r>
      <w:r w:rsidR="004361DA">
        <w:rPr>
          <w:rFonts w:asciiTheme="majorBidi" w:hAnsiTheme="majorBidi"/>
          <w:b/>
          <w:bCs/>
          <w:i/>
          <w:iCs/>
          <w:sz w:val="30"/>
          <w:szCs w:val="30"/>
        </w:rPr>
        <w:t>1</w:t>
      </w:r>
      <w:r w:rsidRPr="00F72585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) </w:t>
      </w:r>
      <w:r w:rsidRPr="00F72585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380761C8" w14:textId="77777777" w:rsidR="0000099D" w:rsidRPr="00BE51CD" w:rsidRDefault="0000099D" w:rsidP="00BE5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0E3F1199" w14:textId="77777777" w:rsidR="00BE48AD" w:rsidRDefault="00F72585" w:rsidP="00F72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F72585">
        <w:rPr>
          <w:rFonts w:asciiTheme="majorBidi" w:hAnsi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F72585">
        <w:rPr>
          <w:rFonts w:asciiTheme="majorBidi" w:hAnsiTheme="majorBidi"/>
          <w:sz w:val="30"/>
          <w:szCs w:val="30"/>
          <w:cs/>
        </w:rPr>
        <w:t>/</w:t>
      </w:r>
      <w:r w:rsidRPr="00F72585">
        <w:rPr>
          <w:rFonts w:asciiTheme="majorBidi" w:hAnsiTheme="majorBidi" w:hint="cs"/>
          <w:sz w:val="30"/>
          <w:szCs w:val="30"/>
          <w:cs/>
        </w:rPr>
        <w:t>บริษัท</w:t>
      </w:r>
      <w:r w:rsidRPr="00F72585">
        <w:rPr>
          <w:rFonts w:asciiTheme="majorBidi" w:hAnsiTheme="majorBidi"/>
          <w:sz w:val="30"/>
          <w:szCs w:val="30"/>
          <w:cs/>
        </w:rPr>
        <w:t xml:space="preserve"> </w:t>
      </w:r>
      <w:r w:rsidRPr="00F72585">
        <w:rPr>
          <w:rFonts w:asciiTheme="majorBidi" w:hAnsiTheme="majorBidi" w:hint="cs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</w:t>
      </w:r>
      <w:r w:rsidRPr="00F72585">
        <w:rPr>
          <w:rFonts w:asciiTheme="majorBidi" w:hAnsiTheme="majorBidi"/>
          <w:sz w:val="30"/>
          <w:szCs w:val="30"/>
          <w:cs/>
        </w:rPr>
        <w:t xml:space="preserve"> </w:t>
      </w:r>
      <w:r w:rsidRPr="00F72585">
        <w:rPr>
          <w:rFonts w:asciiTheme="majorBidi" w:hAnsiTheme="majorBidi" w:hint="cs"/>
          <w:sz w:val="30"/>
          <w:szCs w:val="30"/>
          <w:cs/>
        </w:rPr>
        <w:t>ซึ่งโดยส่วนใหญ่เกิดจากลูกหนี้ที่เป็นลูกค้าและเงินลงทุนในตราสารหนี้ของกลุ่มบริษัท</w:t>
      </w:r>
      <w:r w:rsidRPr="00F72585">
        <w:rPr>
          <w:rFonts w:asciiTheme="majorBidi" w:hAnsiTheme="majorBidi"/>
          <w:sz w:val="30"/>
          <w:szCs w:val="30"/>
          <w:cs/>
        </w:rPr>
        <w:t>/</w:t>
      </w:r>
      <w:r w:rsidRPr="00F72585">
        <w:rPr>
          <w:rFonts w:asciiTheme="majorBidi" w:hAnsiTheme="majorBidi" w:hint="cs"/>
          <w:sz w:val="30"/>
          <w:szCs w:val="30"/>
          <w:cs/>
        </w:rPr>
        <w:t>บริษัท</w:t>
      </w:r>
    </w:p>
    <w:p w14:paraId="2492C930" w14:textId="77777777" w:rsidR="00F72585" w:rsidRPr="00BE51CD" w:rsidRDefault="00F72585" w:rsidP="00F72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15BA4A3D" w14:textId="77777777" w:rsidR="00D47578" w:rsidRDefault="00D47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E3D0F87" w14:textId="7C95B128" w:rsidR="00F72585" w:rsidRDefault="00F72585" w:rsidP="00F72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72585">
        <w:rPr>
          <w:rFonts w:asciiTheme="majorBidi" w:hAnsiTheme="majorBidi" w:cstheme="majorBidi"/>
          <w:sz w:val="30"/>
          <w:szCs w:val="30"/>
        </w:rPr>
        <w:t>(</w:t>
      </w:r>
      <w:r w:rsidRPr="00F72585">
        <w:rPr>
          <w:rFonts w:asciiTheme="majorBidi" w:hAnsiTheme="majorBidi" w:cstheme="majorBidi" w:hint="cs"/>
          <w:sz w:val="30"/>
          <w:szCs w:val="30"/>
          <w:cs/>
        </w:rPr>
        <w:t>ค</w:t>
      </w:r>
      <w:r w:rsidRPr="00F72585">
        <w:rPr>
          <w:rFonts w:asciiTheme="majorBidi" w:hAnsiTheme="majorBidi" w:cstheme="majorBidi"/>
          <w:sz w:val="30"/>
          <w:szCs w:val="30"/>
        </w:rPr>
        <w:t>.</w:t>
      </w:r>
      <w:r w:rsidR="004361DA">
        <w:rPr>
          <w:rFonts w:asciiTheme="majorBidi" w:hAnsiTheme="majorBidi" w:cstheme="majorBidi"/>
          <w:sz w:val="30"/>
          <w:szCs w:val="30"/>
        </w:rPr>
        <w:t>1</w:t>
      </w:r>
      <w:r w:rsidRPr="00F72585">
        <w:rPr>
          <w:rFonts w:asciiTheme="majorBidi" w:hAnsiTheme="majorBidi" w:cstheme="majorBidi"/>
          <w:sz w:val="30"/>
          <w:szCs w:val="30"/>
        </w:rPr>
        <w:t>.</w:t>
      </w:r>
      <w:r w:rsidR="004361DA">
        <w:rPr>
          <w:rFonts w:asciiTheme="majorBidi" w:hAnsiTheme="majorBidi" w:cstheme="majorBidi"/>
          <w:sz w:val="30"/>
          <w:szCs w:val="30"/>
        </w:rPr>
        <w:t>1</w:t>
      </w:r>
      <w:proofErr w:type="gramStart"/>
      <w:r w:rsidRPr="00F72585">
        <w:rPr>
          <w:rFonts w:asciiTheme="majorBidi" w:hAnsiTheme="majorBidi" w:cstheme="majorBidi"/>
          <w:sz w:val="30"/>
          <w:szCs w:val="30"/>
        </w:rPr>
        <w:t>)</w:t>
      </w:r>
      <w:r w:rsidRPr="00F72585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F72585"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  <w:proofErr w:type="gramEnd"/>
      <w:r w:rsidR="0007687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D01D6">
        <w:rPr>
          <w:rFonts w:asciiTheme="majorBidi" w:hAnsiTheme="majorBidi" w:cstheme="majorBidi" w:hint="cs"/>
          <w:sz w:val="30"/>
          <w:szCs w:val="30"/>
          <w:cs/>
        </w:rPr>
        <w:t>ลูกหนี้อื่น</w:t>
      </w:r>
      <w:r w:rsidR="00FD01D6">
        <w:rPr>
          <w:rFonts w:asciiTheme="majorBidi" w:hAnsiTheme="majorBidi" w:cstheme="majorBidi"/>
          <w:sz w:val="30"/>
          <w:szCs w:val="30"/>
        </w:rPr>
        <w:t xml:space="preserve"> </w:t>
      </w:r>
      <w:r w:rsidR="00FD01D6" w:rsidRPr="00FD01D6">
        <w:rPr>
          <w:rFonts w:asciiTheme="majorBidi" w:hAnsiTheme="majorBidi" w:hint="cs"/>
          <w:sz w:val="30"/>
          <w:szCs w:val="30"/>
          <w:cs/>
        </w:rPr>
        <w:t>ลูกหนี้ตามสัญญาเช่าเงินทุน</w:t>
      </w:r>
      <w:r w:rsidR="00FD01D6">
        <w:rPr>
          <w:rFonts w:asciiTheme="majorBidi" w:hAnsiTheme="majorBidi"/>
          <w:sz w:val="30"/>
          <w:szCs w:val="30"/>
        </w:rPr>
        <w:t xml:space="preserve"> </w:t>
      </w:r>
      <w:r w:rsidRPr="00F72585">
        <w:rPr>
          <w:rFonts w:asciiTheme="majorBidi" w:hAnsiTheme="majorBidi" w:cstheme="majorBidi" w:hint="cs"/>
          <w:sz w:val="30"/>
          <w:szCs w:val="30"/>
          <w:cs/>
        </w:rPr>
        <w:t>และสินทรัพย์ที่เกิดจากสัญญา</w:t>
      </w:r>
    </w:p>
    <w:p w14:paraId="778986C1" w14:textId="77777777" w:rsidR="00F72585" w:rsidRPr="00A52098" w:rsidRDefault="00F72585" w:rsidP="00F72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72039CB6" w14:textId="77777777" w:rsidR="00F72585" w:rsidRPr="00F72585" w:rsidRDefault="00F72585" w:rsidP="00F72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/>
          <w:sz w:val="30"/>
          <w:szCs w:val="30"/>
        </w:rPr>
      </w:pPr>
      <w:r w:rsidRPr="00F72585">
        <w:rPr>
          <w:rFonts w:asciiTheme="majorBidi" w:hAnsiTheme="majorBidi"/>
          <w:sz w:val="30"/>
          <w:szCs w:val="30"/>
          <w:cs/>
        </w:rPr>
        <w:t>ฐานะเปิดต่อความเสี่ยงด้านเครดิตของ</w:t>
      </w:r>
      <w:r w:rsidRPr="00F72585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F72585">
        <w:rPr>
          <w:rFonts w:asciiTheme="majorBidi" w:hAnsiTheme="majorBidi"/>
          <w:sz w:val="30"/>
          <w:szCs w:val="30"/>
        </w:rPr>
        <w:t>/</w:t>
      </w:r>
      <w:r w:rsidRPr="00F72585">
        <w:rPr>
          <w:rFonts w:asciiTheme="majorBidi" w:hAnsiTheme="majorBidi" w:hint="cs"/>
          <w:sz w:val="30"/>
          <w:szCs w:val="30"/>
          <w:cs/>
        </w:rPr>
        <w:t>บริษัท</w:t>
      </w:r>
      <w:r w:rsidRPr="00F72585">
        <w:rPr>
          <w:rFonts w:asciiTheme="majorBidi" w:hAnsi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รายละเอียดการกระจุกตัวของรายได้เปิดเผยในหมาย</w:t>
      </w:r>
      <w:r w:rsidRPr="00E5520B">
        <w:rPr>
          <w:rFonts w:asciiTheme="majorBidi" w:hAnsiTheme="majorBidi"/>
          <w:sz w:val="30"/>
          <w:szCs w:val="30"/>
          <w:cs/>
        </w:rPr>
        <w:t xml:space="preserve">เหตุข้อ </w:t>
      </w:r>
      <w:r w:rsidR="00CC5A41" w:rsidRPr="00CC5A41">
        <w:rPr>
          <w:rFonts w:asciiTheme="majorBidi" w:hAnsiTheme="majorBidi"/>
          <w:sz w:val="30"/>
          <w:szCs w:val="30"/>
        </w:rPr>
        <w:t>2</w:t>
      </w:r>
      <w:r w:rsidR="00CC5A41" w:rsidRPr="00CC5A41">
        <w:rPr>
          <w:rFonts w:asciiTheme="majorBidi" w:hAnsiTheme="majorBidi" w:hint="cs"/>
          <w:sz w:val="30"/>
          <w:szCs w:val="30"/>
        </w:rPr>
        <w:t>5</w:t>
      </w:r>
      <w:r w:rsidRPr="00E5520B">
        <w:rPr>
          <w:rFonts w:asciiTheme="majorBidi" w:hAnsiTheme="majorBidi"/>
          <w:sz w:val="30"/>
          <w:szCs w:val="30"/>
        </w:rPr>
        <w:t>(</w:t>
      </w:r>
      <w:r w:rsidRPr="00E5520B">
        <w:rPr>
          <w:rFonts w:asciiTheme="majorBidi" w:hAnsiTheme="majorBidi" w:hint="cs"/>
          <w:sz w:val="30"/>
          <w:szCs w:val="30"/>
          <w:cs/>
        </w:rPr>
        <w:t xml:space="preserve">ข) และ </w:t>
      </w:r>
      <w:r w:rsidR="00CC5A41" w:rsidRPr="00CC5A41">
        <w:rPr>
          <w:rFonts w:asciiTheme="majorBidi" w:hAnsiTheme="majorBidi"/>
          <w:sz w:val="30"/>
          <w:szCs w:val="30"/>
        </w:rPr>
        <w:t>2</w:t>
      </w:r>
      <w:r w:rsidR="00CC5A41" w:rsidRPr="00CC5A41">
        <w:rPr>
          <w:rFonts w:asciiTheme="majorBidi" w:hAnsiTheme="majorBidi" w:hint="cs"/>
          <w:sz w:val="30"/>
          <w:szCs w:val="30"/>
        </w:rPr>
        <w:t>5</w:t>
      </w:r>
      <w:r w:rsidRPr="00E5520B">
        <w:rPr>
          <w:rFonts w:asciiTheme="majorBidi" w:hAnsiTheme="majorBidi" w:hint="cs"/>
          <w:sz w:val="30"/>
          <w:szCs w:val="30"/>
          <w:cs/>
        </w:rPr>
        <w:t>(ค)</w:t>
      </w:r>
    </w:p>
    <w:p w14:paraId="38BD60FC" w14:textId="77777777" w:rsidR="00A52098" w:rsidRPr="00A52098" w:rsidRDefault="00A52098" w:rsidP="00A52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0F9FE30A" w14:textId="17EEA1AE" w:rsidR="00F72585" w:rsidRPr="0020374C" w:rsidRDefault="00E5520B" w:rsidP="00F72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20374C">
        <w:rPr>
          <w:rFonts w:asciiTheme="majorBidi" w:hAnsiTheme="majorBidi" w:cstheme="majorBidi" w:hint="cs"/>
          <w:sz w:val="30"/>
          <w:szCs w:val="30"/>
          <w:cs/>
        </w:rPr>
        <w:t>ผู้</w:t>
      </w:r>
      <w:r w:rsidR="00F72585" w:rsidRPr="0020374C">
        <w:rPr>
          <w:rFonts w:asciiTheme="majorBidi" w:hAnsiTheme="majorBidi" w:cstheme="majorBidi"/>
          <w:sz w:val="30"/>
          <w:szCs w:val="30"/>
          <w:cs/>
        </w:rPr>
        <w:t>บริหารกำหนดนโยบายด้านเครดิตเพื่อวิเคราะห์ความน่าเชื่อถือของลูกค้ารายใหม่แต่ละรายก่อนที่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F72585" w:rsidRPr="0020374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F72585" w:rsidRPr="0020374C">
        <w:rPr>
          <w:rFonts w:asciiTheme="majorBidi" w:hAnsiTheme="majorBidi" w:cstheme="majorBidi"/>
          <w:sz w:val="30"/>
          <w:szCs w:val="30"/>
        </w:rPr>
        <w:t>/</w:t>
      </w:r>
      <w:r w:rsidR="00F72585" w:rsidRPr="0020374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F72585" w:rsidRPr="0020374C">
        <w:rPr>
          <w:rFonts w:asciiTheme="majorBidi" w:hAnsiTheme="majorBidi" w:cstheme="majorBidi"/>
          <w:sz w:val="30"/>
          <w:szCs w:val="30"/>
          <w:cs/>
        </w:rPr>
        <w:t xml:space="preserve">จะเสนอระยะเวลาและเงื่อนไขมาตรฐานในการชำระเงินและการส่งสินค้า </w:t>
      </w:r>
      <w:r w:rsidR="00F32E1E" w:rsidRPr="0020374C">
        <w:rPr>
          <w:rFonts w:asciiTheme="majorBidi" w:hAnsiTheme="majorBidi" w:cstheme="majorBidi"/>
          <w:sz w:val="30"/>
          <w:szCs w:val="30"/>
          <w:cs/>
        </w:rPr>
        <w:br/>
      </w:r>
      <w:r w:rsidR="00F72585" w:rsidRPr="0020374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F72585" w:rsidRPr="0020374C">
        <w:rPr>
          <w:rFonts w:asciiTheme="majorBidi" w:hAnsiTheme="majorBidi" w:cstheme="majorBidi"/>
          <w:sz w:val="30"/>
          <w:szCs w:val="30"/>
        </w:rPr>
        <w:t>/</w:t>
      </w:r>
      <w:r w:rsidR="00F72585" w:rsidRPr="0020374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F72585" w:rsidRPr="0020374C">
        <w:rPr>
          <w:rFonts w:asciiTheme="majorBidi" w:hAnsiTheme="majorBidi" w:cstheme="majorBidi"/>
          <w:sz w:val="30"/>
          <w:szCs w:val="30"/>
          <w:cs/>
        </w:rPr>
        <w:t>จะทบทวนอันดับความน่าเชื่อถือภายนอก</w:t>
      </w:r>
      <w:r w:rsidR="00F72585" w:rsidRPr="0020374C">
        <w:rPr>
          <w:rFonts w:asciiTheme="majorBidi" w:hAnsiTheme="majorBidi" w:cstheme="majorBidi"/>
          <w:sz w:val="30"/>
          <w:szCs w:val="30"/>
        </w:rPr>
        <w:t xml:space="preserve"> (</w:t>
      </w:r>
      <w:r w:rsidR="00F72585" w:rsidRPr="0020374C">
        <w:rPr>
          <w:rFonts w:asciiTheme="majorBidi" w:hAnsiTheme="majorBidi" w:cstheme="majorBidi" w:hint="cs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</w:t>
      </w:r>
      <w:r w:rsidR="00F72585" w:rsidRPr="0020374C">
        <w:rPr>
          <w:rFonts w:asciiTheme="majorBidi" w:hAnsiTheme="majorBidi" w:cstheme="majorBidi"/>
          <w:sz w:val="30"/>
          <w:szCs w:val="30"/>
          <w:cs/>
        </w:rPr>
        <w:t xml:space="preserve"> วงเงินยอดขายจะกำหนดไว้สำหรับลูกค้าแต่ละรายและจะทบทวนเป็นราย</w:t>
      </w:r>
      <w:r w:rsidR="00F72585" w:rsidRPr="0020374C">
        <w:rPr>
          <w:rFonts w:asciiTheme="majorBidi" w:hAnsiTheme="majorBidi" w:cstheme="majorBidi" w:hint="cs"/>
          <w:sz w:val="30"/>
          <w:szCs w:val="30"/>
          <w:cs/>
        </w:rPr>
        <w:t>ไตรมาส</w:t>
      </w:r>
      <w:r w:rsidR="00F72585" w:rsidRPr="0020374C">
        <w:rPr>
          <w:rFonts w:asciiTheme="majorBidi" w:hAnsiTheme="majorBidi" w:cstheme="majorBidi"/>
          <w:sz w:val="30"/>
          <w:szCs w:val="30"/>
          <w:cs/>
        </w:rPr>
        <w:t xml:space="preserve"> ยอดขายที่เกินกว่าวงเงินดังกล่าวต้องได้รับการอนุมัติจาก</w:t>
      </w:r>
      <w:r w:rsidRPr="0020374C">
        <w:rPr>
          <w:rFonts w:asciiTheme="majorBidi" w:hAnsiTheme="majorBidi" w:cstheme="majorBidi" w:hint="cs"/>
          <w:sz w:val="30"/>
          <w:szCs w:val="30"/>
          <w:cs/>
        </w:rPr>
        <w:t>ผู้บริหาร</w:t>
      </w:r>
    </w:p>
    <w:p w14:paraId="6280F262" w14:textId="77777777" w:rsidR="008654A4" w:rsidRPr="00A52098" w:rsidRDefault="008654A4" w:rsidP="00A52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AC8D293" w14:textId="555128DB" w:rsidR="00F72585" w:rsidRPr="00F72585" w:rsidRDefault="00F72585" w:rsidP="00B54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B54950">
        <w:rPr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  <w:r w:rsidR="00076876">
        <w:rPr>
          <w:rFonts w:hint="cs"/>
          <w:sz w:val="30"/>
          <w:szCs w:val="30"/>
          <w:cs/>
        </w:rPr>
        <w:t xml:space="preserve"> </w:t>
      </w:r>
      <w:r w:rsidR="00FD01D6" w:rsidRPr="00FD01D6">
        <w:rPr>
          <w:rFonts w:hint="cs"/>
          <w:sz w:val="30"/>
          <w:szCs w:val="30"/>
          <w:cs/>
        </w:rPr>
        <w:t>ลูกหนี้ตามสัญญาเช่าเงินทุน</w:t>
      </w:r>
      <w:r w:rsidR="00FD01D6">
        <w:rPr>
          <w:sz w:val="30"/>
          <w:szCs w:val="30"/>
        </w:rPr>
        <w:t xml:space="preserve"> </w:t>
      </w:r>
      <w:r w:rsidRPr="00B54950">
        <w:rPr>
          <w:sz w:val="30"/>
          <w:szCs w:val="30"/>
          <w:cs/>
        </w:rPr>
        <w:t>และสินทรัพย์ที่เกิดจากสัญญา</w:t>
      </w:r>
    </w:p>
    <w:p w14:paraId="25430960" w14:textId="77777777" w:rsidR="00F32ED1" w:rsidRPr="00B64433" w:rsidRDefault="00F32ED1" w:rsidP="00BE5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/>
          <w:sz w:val="20"/>
          <w:szCs w:val="20"/>
        </w:rPr>
      </w:pPr>
    </w:p>
    <w:tbl>
      <w:tblPr>
        <w:tblStyle w:val="TableGrid"/>
        <w:tblW w:w="8831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078"/>
        <w:gridCol w:w="229"/>
        <w:gridCol w:w="1031"/>
        <w:gridCol w:w="240"/>
        <w:gridCol w:w="1203"/>
        <w:gridCol w:w="229"/>
        <w:gridCol w:w="1030"/>
        <w:gridCol w:w="232"/>
        <w:gridCol w:w="1219"/>
      </w:tblGrid>
      <w:tr w:rsidR="00B54950" w:rsidRPr="007B7078" w14:paraId="43A1E829" w14:textId="77777777" w:rsidTr="00562EE9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17CB75A7" w14:textId="77777777" w:rsidR="00B54950" w:rsidRPr="00B54950" w:rsidRDefault="00B54950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91" w:type="dxa"/>
            <w:gridSpan w:val="9"/>
            <w:vAlign w:val="bottom"/>
          </w:tcPr>
          <w:p w14:paraId="736D4FF9" w14:textId="77777777" w:rsidR="00B54950" w:rsidRPr="00B54950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54950" w:rsidRPr="007B7078" w14:paraId="5D3EA997" w14:textId="77777777" w:rsidTr="00562EE9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35544B88" w14:textId="77777777" w:rsidR="00B54950" w:rsidRPr="007B7078" w:rsidRDefault="00B54950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4" w:name="OLE_LINK1"/>
            <w:bookmarkStart w:id="5" w:name="OLE_LINK2"/>
            <w:r w:rsidRPr="00B54950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B5495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B54950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B5495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CC5A41" w:rsidRPr="00CC5A41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4361DA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B5495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B54950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B5495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CC5A41" w:rsidRPr="00CC5A41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78" w:type="dxa"/>
            <w:vAlign w:val="bottom"/>
          </w:tcPr>
          <w:p w14:paraId="7DE263B0" w14:textId="77777777" w:rsidR="00B54950" w:rsidRPr="007B7078" w:rsidRDefault="00B54950" w:rsidP="00B54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29" w:type="dxa"/>
            <w:vAlign w:val="bottom"/>
          </w:tcPr>
          <w:p w14:paraId="71175B7C" w14:textId="77777777" w:rsidR="00B54950" w:rsidRPr="007B7078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281D8A53" w14:textId="77777777" w:rsidR="00B54950" w:rsidRPr="007B7078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240" w:type="dxa"/>
          </w:tcPr>
          <w:p w14:paraId="105069BF" w14:textId="77777777" w:rsidR="00B54950" w:rsidRPr="007B7078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3" w:type="dxa"/>
            <w:vAlign w:val="bottom"/>
          </w:tcPr>
          <w:p w14:paraId="20F57496" w14:textId="0A4AEF13" w:rsidR="00B54950" w:rsidRPr="007B7078" w:rsidRDefault="00B54950" w:rsidP="00B76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29" w:type="dxa"/>
            <w:vAlign w:val="bottom"/>
          </w:tcPr>
          <w:p w14:paraId="0386618F" w14:textId="77777777" w:rsidR="00B54950" w:rsidRPr="007B7078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55594DDD" w14:textId="77777777" w:rsidR="00B54950" w:rsidRPr="007B7078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5E0D09D9" w14:textId="77777777" w:rsidR="00B54950" w:rsidRPr="007B7078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2" w:type="dxa"/>
            <w:vAlign w:val="bottom"/>
          </w:tcPr>
          <w:p w14:paraId="353FBF9F" w14:textId="77777777" w:rsidR="00B54950" w:rsidRPr="007B7078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69A6FEEA" w14:textId="77777777" w:rsidR="00B54950" w:rsidRPr="007B7078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ผลขาดทุน</w:t>
            </w:r>
          </w:p>
          <w:p w14:paraId="468E5423" w14:textId="77777777" w:rsidR="00B54950" w:rsidRPr="007B7078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จากการด้อยค่า</w:t>
            </w:r>
          </w:p>
        </w:tc>
      </w:tr>
      <w:tr w:rsidR="00BB1144" w:rsidRPr="007B7078" w14:paraId="019DBDA9" w14:textId="77777777" w:rsidTr="00067CA8">
        <w:trPr>
          <w:trHeight w:val="164"/>
          <w:tblHeader/>
        </w:trPr>
        <w:tc>
          <w:tcPr>
            <w:tcW w:w="2340" w:type="dxa"/>
          </w:tcPr>
          <w:p w14:paraId="47FCEEC1" w14:textId="77777777" w:rsidR="00BB1144" w:rsidRPr="007B7078" w:rsidRDefault="00BB1144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91" w:type="dxa"/>
            <w:gridSpan w:val="9"/>
          </w:tcPr>
          <w:p w14:paraId="4D604757" w14:textId="77777777" w:rsidR="00BB1144" w:rsidRPr="007B7078" w:rsidRDefault="00BB114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54950" w:rsidRPr="007B7078" w14:paraId="73CE8BDC" w14:textId="77777777" w:rsidTr="00562EE9">
        <w:trPr>
          <w:trHeight w:val="20"/>
        </w:trPr>
        <w:tc>
          <w:tcPr>
            <w:tcW w:w="2340" w:type="dxa"/>
          </w:tcPr>
          <w:p w14:paraId="1B81A2D6" w14:textId="77777777" w:rsidR="00B54950" w:rsidRPr="007B7078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78" w:type="dxa"/>
          </w:tcPr>
          <w:p w14:paraId="5750A630" w14:textId="77777777" w:rsidR="00B54950" w:rsidRPr="007B7078" w:rsidRDefault="004361DA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5211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C5A41" w:rsidRPr="00CC5A4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82DAF" w:rsidRPr="00E82DA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29" w:type="dxa"/>
          </w:tcPr>
          <w:p w14:paraId="4C04587D" w14:textId="77777777" w:rsidR="00B54950" w:rsidRPr="007B7078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1" w:type="dxa"/>
          </w:tcPr>
          <w:p w14:paraId="5DC39BDC" w14:textId="11A7233A" w:rsidR="00B54950" w:rsidRPr="00081555" w:rsidRDefault="004361DA" w:rsidP="00EC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30309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40" w:type="dxa"/>
          </w:tcPr>
          <w:p w14:paraId="343F28B4" w14:textId="77777777" w:rsidR="00B54950" w:rsidRPr="00081555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76095CCD" w14:textId="77777777" w:rsidR="00B54950" w:rsidRPr="007B7078" w:rsidRDefault="00CC5A41" w:rsidP="009B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5A41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9B20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A4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361D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C5A4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29" w:type="dxa"/>
          </w:tcPr>
          <w:p w14:paraId="603A1563" w14:textId="77777777" w:rsidR="00B54950" w:rsidRPr="007B7078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2F536CFA" w14:textId="0159CC1A" w:rsidR="00B54950" w:rsidRPr="007B7078" w:rsidRDefault="00CC5A41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B20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A4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30309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232" w:type="dxa"/>
          </w:tcPr>
          <w:p w14:paraId="2E888FE2" w14:textId="77777777" w:rsidR="00B54950" w:rsidRPr="007B7078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19" w:type="dxa"/>
          </w:tcPr>
          <w:p w14:paraId="48049B81" w14:textId="77777777" w:rsidR="00B54950" w:rsidRPr="007B7078" w:rsidRDefault="00CC5A41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82DAF" w:rsidRPr="00E82DA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B54950" w:rsidRPr="007B7078" w14:paraId="7EC9FF14" w14:textId="77777777" w:rsidTr="00562EE9">
        <w:trPr>
          <w:trHeight w:val="20"/>
        </w:trPr>
        <w:tc>
          <w:tcPr>
            <w:tcW w:w="2340" w:type="dxa"/>
          </w:tcPr>
          <w:p w14:paraId="55D87B9E" w14:textId="77777777" w:rsidR="00B54950" w:rsidRPr="007B7078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78" w:type="dxa"/>
          </w:tcPr>
          <w:p w14:paraId="6D0B509C" w14:textId="77777777" w:rsidR="00B54950" w:rsidRPr="007B7078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" w:type="dxa"/>
          </w:tcPr>
          <w:p w14:paraId="6620664F" w14:textId="77777777" w:rsidR="00B54950" w:rsidRPr="007B7078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1" w:type="dxa"/>
          </w:tcPr>
          <w:p w14:paraId="0401C570" w14:textId="77777777" w:rsidR="00B54950" w:rsidRPr="007B7078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52FFF9E8" w14:textId="77777777" w:rsidR="00B54950" w:rsidRPr="007B7078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123172B" w14:textId="77777777" w:rsidR="00B54950" w:rsidRPr="007B7078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" w:type="dxa"/>
          </w:tcPr>
          <w:p w14:paraId="7A3C96F2" w14:textId="77777777" w:rsidR="00B54950" w:rsidRPr="007B7078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0177C950" w14:textId="77777777" w:rsidR="00B54950" w:rsidRPr="007B7078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" w:type="dxa"/>
          </w:tcPr>
          <w:p w14:paraId="6B72BE3A" w14:textId="77777777" w:rsidR="00B54950" w:rsidRPr="007B7078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19" w:type="dxa"/>
          </w:tcPr>
          <w:p w14:paraId="2BF8B1CE" w14:textId="77777777" w:rsidR="00B54950" w:rsidRPr="007B7078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4950" w:rsidRPr="007B7078" w14:paraId="6C965162" w14:textId="77777777" w:rsidTr="00562EE9">
        <w:trPr>
          <w:trHeight w:val="20"/>
        </w:trPr>
        <w:tc>
          <w:tcPr>
            <w:tcW w:w="2340" w:type="dxa"/>
          </w:tcPr>
          <w:p w14:paraId="264B9AE7" w14:textId="77777777" w:rsidR="00B54950" w:rsidRPr="007B7078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น้อยกว่า </w:t>
            </w:r>
            <w:r w:rsidR="00CC5A41" w:rsidRPr="00CC5A41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8" w:type="dxa"/>
          </w:tcPr>
          <w:p w14:paraId="3D82547A" w14:textId="77777777" w:rsidR="00B54950" w:rsidRPr="007B7078" w:rsidRDefault="00E82DAF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2DA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C5A41" w:rsidRPr="00CC5A41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229" w:type="dxa"/>
          </w:tcPr>
          <w:p w14:paraId="4BEFADE0" w14:textId="77777777" w:rsidR="00B54950" w:rsidRPr="007B7078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1" w:type="dxa"/>
          </w:tcPr>
          <w:p w14:paraId="44EE573F" w14:textId="4AB0BC01" w:rsidR="00B54950" w:rsidRDefault="00C30309" w:rsidP="00C30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40" w:type="dxa"/>
          </w:tcPr>
          <w:p w14:paraId="0695E2CF" w14:textId="77777777" w:rsidR="00B54950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3F2AC749" w14:textId="77777777" w:rsidR="00B54950" w:rsidRPr="007B7078" w:rsidRDefault="009B2064" w:rsidP="00675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</w:tcPr>
          <w:p w14:paraId="672C1C2D" w14:textId="77777777" w:rsidR="00B54950" w:rsidRPr="007B7078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2241D054" w14:textId="4793095E" w:rsidR="00B54950" w:rsidRPr="007B7078" w:rsidRDefault="00E82DAF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82DA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C5A41" w:rsidRPr="00CC5A4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3030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2" w:type="dxa"/>
          </w:tcPr>
          <w:p w14:paraId="51E1E228" w14:textId="77777777" w:rsidR="00B54950" w:rsidRPr="007B7078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19" w:type="dxa"/>
          </w:tcPr>
          <w:p w14:paraId="61AE08D9" w14:textId="77777777" w:rsidR="00B54950" w:rsidRPr="007B7078" w:rsidRDefault="009B2064" w:rsidP="009B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54950" w:rsidRPr="007B7078" w14:paraId="233F128F" w14:textId="77777777" w:rsidTr="00562EE9">
        <w:trPr>
          <w:trHeight w:val="20"/>
        </w:trPr>
        <w:tc>
          <w:tcPr>
            <w:tcW w:w="2340" w:type="dxa"/>
          </w:tcPr>
          <w:p w14:paraId="5DBD13A9" w14:textId="77777777" w:rsidR="00B54950" w:rsidRPr="007B7078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CC5A41" w:rsidRPr="00CC5A41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</w:t>
            </w:r>
            <w:r w:rsidR="00CC5A41" w:rsidRPr="00CC5A41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8" w:type="dxa"/>
          </w:tcPr>
          <w:p w14:paraId="39A82C5C" w14:textId="77777777" w:rsidR="00B54950" w:rsidRPr="007B7078" w:rsidRDefault="00CC5A41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4361D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29" w:type="dxa"/>
          </w:tcPr>
          <w:p w14:paraId="03BAA9D4" w14:textId="77777777" w:rsidR="00B54950" w:rsidRPr="007B7078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1" w:type="dxa"/>
          </w:tcPr>
          <w:p w14:paraId="2B11ECC7" w14:textId="41B3492C" w:rsidR="00B54950" w:rsidRDefault="00C30309" w:rsidP="00C30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40" w:type="dxa"/>
          </w:tcPr>
          <w:p w14:paraId="69B56210" w14:textId="77777777" w:rsidR="00B54950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6E7FDC7F" w14:textId="77777777" w:rsidR="00B54950" w:rsidRPr="007B7078" w:rsidRDefault="009B2064" w:rsidP="00675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</w:tcPr>
          <w:p w14:paraId="3A3AE86D" w14:textId="77777777" w:rsidR="00B54950" w:rsidRPr="007B7078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00F373D8" w14:textId="69282F9E" w:rsidR="00B54950" w:rsidRPr="007B7078" w:rsidRDefault="00CC5A41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C3030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2" w:type="dxa"/>
          </w:tcPr>
          <w:p w14:paraId="16AFDB92" w14:textId="77777777" w:rsidR="00B54950" w:rsidRPr="007B7078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19" w:type="dxa"/>
          </w:tcPr>
          <w:p w14:paraId="7387290F" w14:textId="77777777" w:rsidR="00B54950" w:rsidRPr="007B7078" w:rsidRDefault="00CC5A41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B54950" w:rsidRPr="007B7078" w14:paraId="13BC2AE0" w14:textId="77777777" w:rsidTr="00562EE9">
        <w:trPr>
          <w:trHeight w:val="20"/>
        </w:trPr>
        <w:tc>
          <w:tcPr>
            <w:tcW w:w="2340" w:type="dxa"/>
          </w:tcPr>
          <w:p w14:paraId="45B7BB9C" w14:textId="77777777" w:rsidR="00B54950" w:rsidRPr="007B7078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CC5A41" w:rsidRPr="00CC5A41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</w:t>
            </w:r>
            <w:r w:rsidR="004361DA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CC5A41" w:rsidRPr="00CC5A41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8" w:type="dxa"/>
          </w:tcPr>
          <w:p w14:paraId="34A52A56" w14:textId="77777777" w:rsidR="00B54950" w:rsidRPr="007B7078" w:rsidRDefault="004361DA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C5A41" w:rsidRPr="00CC5A4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29" w:type="dxa"/>
          </w:tcPr>
          <w:p w14:paraId="3F55F6D7" w14:textId="77777777" w:rsidR="00B54950" w:rsidRPr="007B7078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1" w:type="dxa"/>
          </w:tcPr>
          <w:p w14:paraId="5FEB6886" w14:textId="3EDC809E" w:rsidR="00B54950" w:rsidRDefault="00C30309" w:rsidP="00C30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40" w:type="dxa"/>
          </w:tcPr>
          <w:p w14:paraId="6515D563" w14:textId="77777777" w:rsidR="00B54950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11A828B6" w14:textId="77777777" w:rsidR="00B54950" w:rsidRPr="007B7078" w:rsidRDefault="009B2064" w:rsidP="00675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</w:tcPr>
          <w:p w14:paraId="7B2E7740" w14:textId="77777777" w:rsidR="00B54950" w:rsidRPr="007B7078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40A1C7BD" w14:textId="3170D324" w:rsidR="00B54950" w:rsidRPr="007B7078" w:rsidRDefault="004361DA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C5A41" w:rsidRPr="00CC5A4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30309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2" w:type="dxa"/>
          </w:tcPr>
          <w:p w14:paraId="1978704F" w14:textId="77777777" w:rsidR="00B54950" w:rsidRPr="007B7078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19" w:type="dxa"/>
          </w:tcPr>
          <w:p w14:paraId="3C794796" w14:textId="77777777" w:rsidR="00B54950" w:rsidRPr="007B7078" w:rsidRDefault="004361DA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C5A41" w:rsidRPr="00CC5A4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B54950" w:rsidRPr="007B7078" w14:paraId="0AB73291" w14:textId="77777777" w:rsidTr="00562EE9">
        <w:trPr>
          <w:trHeight w:val="20"/>
        </w:trPr>
        <w:tc>
          <w:tcPr>
            <w:tcW w:w="2340" w:type="dxa"/>
          </w:tcPr>
          <w:p w14:paraId="34C57DA3" w14:textId="77777777" w:rsidR="00B54950" w:rsidRPr="007B7078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4361DA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CC5A41" w:rsidRPr="00CC5A41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7719AC7" w14:textId="77777777" w:rsidR="00B54950" w:rsidRPr="007B7078" w:rsidRDefault="00CC5A41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229" w:type="dxa"/>
          </w:tcPr>
          <w:p w14:paraId="7C4B7F7C" w14:textId="77777777" w:rsidR="00B54950" w:rsidRPr="007B7078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7766A4EA" w14:textId="77777777" w:rsidR="00B54950" w:rsidRDefault="005211A0" w:rsidP="00113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7D1A25D" w14:textId="77777777" w:rsidR="00B54950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004E9F48" w14:textId="77777777" w:rsidR="00B54950" w:rsidRPr="007B7078" w:rsidRDefault="009B2064" w:rsidP="00675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</w:tcPr>
          <w:p w14:paraId="63414A4C" w14:textId="77777777" w:rsidR="00B54950" w:rsidRPr="007B7078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5ACC27D7" w14:textId="77777777" w:rsidR="00B54950" w:rsidRPr="007B7078" w:rsidRDefault="00CC5A41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232" w:type="dxa"/>
          </w:tcPr>
          <w:p w14:paraId="65215059" w14:textId="77777777" w:rsidR="00B54950" w:rsidRPr="007B7078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4A146017" w14:textId="77777777" w:rsidR="00B54950" w:rsidRPr="007B7078" w:rsidRDefault="00CC5A41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</w:tr>
      <w:tr w:rsidR="00B54950" w:rsidRPr="007B7078" w14:paraId="2DCE0C8C" w14:textId="77777777" w:rsidTr="00562EE9">
        <w:trPr>
          <w:trHeight w:val="20"/>
        </w:trPr>
        <w:tc>
          <w:tcPr>
            <w:tcW w:w="2340" w:type="dxa"/>
          </w:tcPr>
          <w:p w14:paraId="311BA0D8" w14:textId="77777777" w:rsidR="00B54950" w:rsidRPr="007B7078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0BF652D7" w14:textId="77777777" w:rsidR="00B54950" w:rsidRPr="007B7078" w:rsidRDefault="00CC5A41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211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82DAF" w:rsidRPr="00E82D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E82DAF" w:rsidRPr="00E82D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29" w:type="dxa"/>
          </w:tcPr>
          <w:p w14:paraId="03D4C9D1" w14:textId="77777777" w:rsidR="00B54950" w:rsidRPr="007B7078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</w:tcPr>
          <w:p w14:paraId="154F03E3" w14:textId="77777777" w:rsidR="00B54950" w:rsidRPr="000C0908" w:rsidRDefault="004361DA" w:rsidP="00EC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</w:t>
            </w:r>
            <w:r w:rsidR="00CC5A41" w:rsidRPr="00CC5A4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</w:t>
            </w:r>
            <w:r w:rsidR="00CC5A41"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0" w:type="dxa"/>
          </w:tcPr>
          <w:p w14:paraId="1354CE58" w14:textId="77777777" w:rsidR="00B54950" w:rsidRPr="00081555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377CC642" w14:textId="77777777" w:rsidR="00B54950" w:rsidRPr="009B2064" w:rsidRDefault="00CC5A41" w:rsidP="009B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9B2064" w:rsidRPr="009B2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361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29" w:type="dxa"/>
          </w:tcPr>
          <w:p w14:paraId="48CEA5F9" w14:textId="77777777" w:rsidR="00B54950" w:rsidRPr="007B7078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3AC20CB0" w14:textId="77777777" w:rsidR="00B54950" w:rsidRPr="007B7078" w:rsidRDefault="00CC5A41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9B2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4361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2" w:type="dxa"/>
          </w:tcPr>
          <w:p w14:paraId="416D7D80" w14:textId="77777777" w:rsidR="00B54950" w:rsidRPr="007B7078" w:rsidRDefault="00B54950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20746EDE" w14:textId="77777777" w:rsidR="00B54950" w:rsidRPr="007B7078" w:rsidRDefault="00CC5A41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E82DAF" w:rsidRPr="00E82D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4361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</w:tr>
      <w:tr w:rsidR="00EC0FD0" w:rsidRPr="007B7078" w14:paraId="058DFC4C" w14:textId="77777777" w:rsidTr="00562EE9">
        <w:trPr>
          <w:trHeight w:val="20"/>
        </w:trPr>
        <w:tc>
          <w:tcPr>
            <w:tcW w:w="2340" w:type="dxa"/>
          </w:tcPr>
          <w:p w14:paraId="54C41ECA" w14:textId="77777777" w:rsidR="00EC0FD0" w:rsidRDefault="00EC0FD0" w:rsidP="00EC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B54950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B54950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B54950">
              <w:rPr>
                <w:rFonts w:asciiTheme="majorBidi" w:hAnsiTheme="majorBidi" w:hint="cs"/>
                <w:sz w:val="28"/>
                <w:szCs w:val="28"/>
                <w:cs/>
              </w:rPr>
              <w:t>ค่าเผื่อผลขาดทุนด้าน</w:t>
            </w:r>
          </w:p>
          <w:p w14:paraId="02DE139D" w14:textId="77777777" w:rsidR="00EC0FD0" w:rsidRPr="007B7078" w:rsidRDefault="00EC0FD0" w:rsidP="00EC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B54950">
              <w:rPr>
                <w:rFonts w:asciiTheme="majorBidi" w:hAnsiTheme="majorBidi" w:hint="cs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CA3148D" w14:textId="77777777" w:rsidR="00EC0FD0" w:rsidRDefault="00EC0FD0" w:rsidP="00EC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5826A3" w14:textId="77777777" w:rsidR="00EC0FD0" w:rsidRPr="007B7078" w:rsidRDefault="00EC0FD0" w:rsidP="00EC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C5A41" w:rsidRPr="00CC5A41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E82DAF" w:rsidRPr="00E82DA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29" w:type="dxa"/>
          </w:tcPr>
          <w:p w14:paraId="4BCF1BA6" w14:textId="77777777" w:rsidR="00EC0FD0" w:rsidRPr="007B7078" w:rsidRDefault="00EC0FD0" w:rsidP="00EC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63648060" w14:textId="77777777" w:rsidR="00EC0FD0" w:rsidRPr="00EC0FD0" w:rsidRDefault="00EC0FD0" w:rsidP="00EC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9DD13F" w14:textId="77777777" w:rsidR="00EC0FD0" w:rsidRPr="00EC0FD0" w:rsidRDefault="00EC0FD0" w:rsidP="00EC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0FD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C5A41" w:rsidRPr="00CC5A4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C0FD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3E7126B8" w14:textId="77777777" w:rsidR="00EC0FD0" w:rsidRDefault="00EC0FD0" w:rsidP="00EC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15E7299A" w14:textId="77777777" w:rsidR="00EC0FD0" w:rsidRDefault="00EC0FD0" w:rsidP="00EC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33BABB" w14:textId="77777777" w:rsidR="00EC0FD0" w:rsidRPr="007B7078" w:rsidRDefault="00EC0FD0" w:rsidP="00EC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C5A41" w:rsidRPr="00CC5A4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29" w:type="dxa"/>
          </w:tcPr>
          <w:p w14:paraId="3B8F8435" w14:textId="77777777" w:rsidR="00EC0FD0" w:rsidRPr="007B7078" w:rsidRDefault="00EC0FD0" w:rsidP="00EC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0BCFAACA" w14:textId="77777777" w:rsidR="00EC0FD0" w:rsidRDefault="00EC0FD0" w:rsidP="00EC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D7D070" w14:textId="77777777" w:rsidR="00EC0FD0" w:rsidRPr="007B7078" w:rsidRDefault="00EC0FD0" w:rsidP="00EC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C5A41" w:rsidRPr="00CC5A4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82DAF" w:rsidRPr="00E82DA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4361D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2" w:type="dxa"/>
          </w:tcPr>
          <w:p w14:paraId="4A643659" w14:textId="77777777" w:rsidR="00EC0FD0" w:rsidRPr="007B7078" w:rsidRDefault="00EC0FD0" w:rsidP="00EC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</w:tcPr>
          <w:p w14:paraId="0185D020" w14:textId="77777777" w:rsidR="00EC0FD0" w:rsidRPr="007B7078" w:rsidRDefault="00EC0FD0" w:rsidP="00EC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</w:tr>
      <w:tr w:rsidR="00EC0FD0" w:rsidRPr="007B7078" w14:paraId="0A4F2DA8" w14:textId="77777777" w:rsidTr="00562EE9">
        <w:trPr>
          <w:trHeight w:val="20"/>
        </w:trPr>
        <w:tc>
          <w:tcPr>
            <w:tcW w:w="2340" w:type="dxa"/>
          </w:tcPr>
          <w:p w14:paraId="3314AA95" w14:textId="77777777" w:rsidR="00EC0FD0" w:rsidRPr="007B7078" w:rsidRDefault="00EC0FD0" w:rsidP="00EC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AE0D33B" w14:textId="77777777" w:rsidR="00EC0FD0" w:rsidRPr="007B7078" w:rsidRDefault="00CC5A41" w:rsidP="00EC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EC0F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E82DAF" w:rsidRPr="00E82D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229" w:type="dxa"/>
          </w:tcPr>
          <w:p w14:paraId="5E14425B" w14:textId="77777777" w:rsidR="00EC0FD0" w:rsidRPr="007B7078" w:rsidRDefault="00EC0FD0" w:rsidP="00EC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4A427CF7" w14:textId="77777777" w:rsidR="00EC0FD0" w:rsidRPr="000C0908" w:rsidRDefault="004361DA" w:rsidP="00EC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</w:t>
            </w:r>
            <w:r w:rsidR="00CC5A41" w:rsidRPr="00CC5A4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0" w:type="dxa"/>
          </w:tcPr>
          <w:p w14:paraId="73C0FCC0" w14:textId="77777777" w:rsidR="00EC0FD0" w:rsidRPr="00081555" w:rsidRDefault="00EC0FD0" w:rsidP="00EC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4DAD369A" w14:textId="77777777" w:rsidR="00EC0FD0" w:rsidRPr="007B7078" w:rsidRDefault="00CC5A41" w:rsidP="00EC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EC0F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E82DAF" w:rsidRPr="00E82D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229" w:type="dxa"/>
          </w:tcPr>
          <w:p w14:paraId="09149EAC" w14:textId="77777777" w:rsidR="00EC0FD0" w:rsidRPr="007B7078" w:rsidRDefault="00EC0FD0" w:rsidP="00EC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7717CF19" w14:textId="77777777" w:rsidR="00EC0FD0" w:rsidRPr="007B7078" w:rsidRDefault="00CC5A41" w:rsidP="00EC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EC0F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82DAF" w:rsidRPr="00E82D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4361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2" w:type="dxa"/>
          </w:tcPr>
          <w:p w14:paraId="6770EF23" w14:textId="77777777" w:rsidR="00EC0FD0" w:rsidRPr="007B7078" w:rsidRDefault="00EC0FD0" w:rsidP="00EC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19" w:type="dxa"/>
          </w:tcPr>
          <w:p w14:paraId="7292F1B2" w14:textId="77777777" w:rsidR="00EC0FD0" w:rsidRPr="007B7078" w:rsidRDefault="00EC0FD0" w:rsidP="00EC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</w:tr>
      <w:bookmarkEnd w:id="4"/>
      <w:bookmarkEnd w:id="5"/>
    </w:tbl>
    <w:p w14:paraId="378E7600" w14:textId="1FE35C40" w:rsidR="00E02221" w:rsidRPr="001C2F6A" w:rsidRDefault="00E02221">
      <w:pPr>
        <w:rPr>
          <w:sz w:val="24"/>
          <w:szCs w:val="24"/>
        </w:rPr>
      </w:pPr>
    </w:p>
    <w:tbl>
      <w:tblPr>
        <w:tblStyle w:val="TableGrid"/>
        <w:tblW w:w="8848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078"/>
        <w:gridCol w:w="229"/>
        <w:gridCol w:w="1031"/>
        <w:gridCol w:w="240"/>
        <w:gridCol w:w="1203"/>
        <w:gridCol w:w="229"/>
        <w:gridCol w:w="1030"/>
        <w:gridCol w:w="232"/>
        <w:gridCol w:w="1219"/>
        <w:gridCol w:w="17"/>
      </w:tblGrid>
      <w:tr w:rsidR="00B54950" w:rsidRPr="007B7078" w14:paraId="30FAF5C8" w14:textId="77777777" w:rsidTr="00562EE9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6F51BBE2" w14:textId="77777777" w:rsidR="00B54950" w:rsidRPr="00B54950" w:rsidRDefault="00B54950" w:rsidP="00C16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08" w:type="dxa"/>
            <w:gridSpan w:val="10"/>
            <w:vAlign w:val="bottom"/>
          </w:tcPr>
          <w:p w14:paraId="2DA1BDCC" w14:textId="77777777" w:rsidR="00B54950" w:rsidRPr="00B54950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</w:t>
            </w:r>
            <w:r w:rsidRPr="007B707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นเฉพาะกิจการ</w:t>
            </w:r>
          </w:p>
        </w:tc>
      </w:tr>
      <w:tr w:rsidR="00B766F8" w:rsidRPr="007B7078" w14:paraId="646F612E" w14:textId="77777777" w:rsidTr="00562EE9">
        <w:trPr>
          <w:gridAfter w:val="1"/>
          <w:wAfter w:w="17" w:type="dxa"/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26B3B5C0" w14:textId="77777777" w:rsidR="00B766F8" w:rsidRPr="007B7078" w:rsidRDefault="00B766F8" w:rsidP="00B76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54950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B5495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B54950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B5495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C5A41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B5495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B54950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B5495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C5A41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78" w:type="dxa"/>
            <w:vAlign w:val="bottom"/>
          </w:tcPr>
          <w:p w14:paraId="57505426" w14:textId="77777777" w:rsidR="00B766F8" w:rsidRPr="007B7078" w:rsidRDefault="00B766F8" w:rsidP="00B76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29" w:type="dxa"/>
            <w:vAlign w:val="bottom"/>
          </w:tcPr>
          <w:p w14:paraId="3FB927FF" w14:textId="77777777" w:rsidR="00B766F8" w:rsidRPr="007B7078" w:rsidRDefault="00B766F8" w:rsidP="00B76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3D403495" w14:textId="77777777" w:rsidR="00B766F8" w:rsidRPr="007B7078" w:rsidRDefault="00B766F8" w:rsidP="00B76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240" w:type="dxa"/>
          </w:tcPr>
          <w:p w14:paraId="632E14E3" w14:textId="77777777" w:rsidR="00B766F8" w:rsidRPr="007B7078" w:rsidRDefault="00B766F8" w:rsidP="00B76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3" w:type="dxa"/>
            <w:vAlign w:val="bottom"/>
          </w:tcPr>
          <w:p w14:paraId="4506E254" w14:textId="0BCC3253" w:rsidR="00B766F8" w:rsidRPr="007B7078" w:rsidRDefault="00B766F8" w:rsidP="00B76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29" w:type="dxa"/>
            <w:vAlign w:val="bottom"/>
          </w:tcPr>
          <w:p w14:paraId="34258D5A" w14:textId="77777777" w:rsidR="00B766F8" w:rsidRPr="007B7078" w:rsidRDefault="00B766F8" w:rsidP="00B76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1FAC918F" w14:textId="77777777" w:rsidR="00B766F8" w:rsidRPr="007B7078" w:rsidRDefault="00B766F8" w:rsidP="00B76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3A58E8F3" w14:textId="77777777" w:rsidR="00B766F8" w:rsidRPr="007B7078" w:rsidRDefault="00B766F8" w:rsidP="00B76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2" w:type="dxa"/>
            <w:vAlign w:val="bottom"/>
          </w:tcPr>
          <w:p w14:paraId="7FED8F7C" w14:textId="77777777" w:rsidR="00B766F8" w:rsidRPr="007B7078" w:rsidRDefault="00B766F8" w:rsidP="00B76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57A686C0" w14:textId="77777777" w:rsidR="00B766F8" w:rsidRPr="007B7078" w:rsidRDefault="00B766F8" w:rsidP="00B76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ผลขาดทุน</w:t>
            </w:r>
          </w:p>
          <w:p w14:paraId="2A8C5396" w14:textId="77777777" w:rsidR="00B766F8" w:rsidRPr="007B7078" w:rsidRDefault="00B766F8" w:rsidP="00B76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จากการด้อยค่า</w:t>
            </w:r>
          </w:p>
        </w:tc>
      </w:tr>
      <w:tr w:rsidR="00BB1144" w:rsidRPr="007B7078" w14:paraId="08BAB580" w14:textId="77777777" w:rsidTr="00067CA8">
        <w:trPr>
          <w:gridAfter w:val="1"/>
          <w:wAfter w:w="17" w:type="dxa"/>
          <w:trHeight w:val="164"/>
          <w:tblHeader/>
        </w:trPr>
        <w:tc>
          <w:tcPr>
            <w:tcW w:w="2340" w:type="dxa"/>
          </w:tcPr>
          <w:p w14:paraId="1FF00AB0" w14:textId="77777777" w:rsidR="00BB1144" w:rsidRPr="007B7078" w:rsidRDefault="00BB1144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91" w:type="dxa"/>
            <w:gridSpan w:val="9"/>
          </w:tcPr>
          <w:p w14:paraId="56D6C7C5" w14:textId="77777777" w:rsidR="00BB1144" w:rsidRPr="007B7078" w:rsidRDefault="00BB1144" w:rsidP="00BB1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54950" w:rsidRPr="007B7078" w14:paraId="608FABF3" w14:textId="77777777" w:rsidTr="00562EE9">
        <w:trPr>
          <w:gridAfter w:val="1"/>
          <w:wAfter w:w="17" w:type="dxa"/>
          <w:trHeight w:val="20"/>
        </w:trPr>
        <w:tc>
          <w:tcPr>
            <w:tcW w:w="2340" w:type="dxa"/>
          </w:tcPr>
          <w:p w14:paraId="7DD1964F" w14:textId="77777777" w:rsidR="00B54950" w:rsidRPr="007B7078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78" w:type="dxa"/>
          </w:tcPr>
          <w:p w14:paraId="6C805859" w14:textId="77777777" w:rsidR="00B54950" w:rsidRPr="007B7078" w:rsidRDefault="00CC5A41" w:rsidP="0096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5A41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="004361DA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CC5A41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229" w:type="dxa"/>
          </w:tcPr>
          <w:p w14:paraId="12CA2DB8" w14:textId="77777777" w:rsidR="00B54950" w:rsidRPr="007B7078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1" w:type="dxa"/>
          </w:tcPr>
          <w:p w14:paraId="7148A829" w14:textId="77777777" w:rsidR="00B54950" w:rsidRPr="00081555" w:rsidRDefault="004361DA" w:rsidP="0096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0" w:type="dxa"/>
          </w:tcPr>
          <w:p w14:paraId="0B680F34" w14:textId="77777777" w:rsidR="00B54950" w:rsidRPr="00081555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321BFD5B" w14:textId="77777777" w:rsidR="00B54950" w:rsidRPr="007B7078" w:rsidRDefault="004361DA" w:rsidP="0096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9B20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C5A41" w:rsidRPr="00CC5A41">
              <w:rPr>
                <w:rFonts w:asciiTheme="majorBidi" w:hAnsiTheme="majorBidi" w:cstheme="majorBidi"/>
                <w:sz w:val="28"/>
                <w:szCs w:val="28"/>
              </w:rPr>
              <w:t>524</w:t>
            </w:r>
          </w:p>
        </w:tc>
        <w:tc>
          <w:tcPr>
            <w:tcW w:w="229" w:type="dxa"/>
          </w:tcPr>
          <w:p w14:paraId="76D36020" w14:textId="77777777" w:rsidR="00B54950" w:rsidRPr="007B7078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261BA430" w14:textId="77777777" w:rsidR="00B54950" w:rsidRPr="007B7078" w:rsidRDefault="00CC5A41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C5A41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6750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61D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C5A4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361D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2" w:type="dxa"/>
          </w:tcPr>
          <w:p w14:paraId="0D7682F5" w14:textId="77777777" w:rsidR="00B54950" w:rsidRPr="007B7078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19" w:type="dxa"/>
          </w:tcPr>
          <w:p w14:paraId="168AA95A" w14:textId="77777777" w:rsidR="00B54950" w:rsidRPr="007B7078" w:rsidRDefault="00CC5A41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B54950" w:rsidRPr="007B7078" w14:paraId="76E21975" w14:textId="77777777" w:rsidTr="00562EE9">
        <w:trPr>
          <w:gridAfter w:val="1"/>
          <w:wAfter w:w="17" w:type="dxa"/>
          <w:trHeight w:val="20"/>
        </w:trPr>
        <w:tc>
          <w:tcPr>
            <w:tcW w:w="2340" w:type="dxa"/>
          </w:tcPr>
          <w:p w14:paraId="02C46358" w14:textId="77777777" w:rsidR="00B54950" w:rsidRPr="007B7078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78" w:type="dxa"/>
          </w:tcPr>
          <w:p w14:paraId="4323E72F" w14:textId="77777777" w:rsidR="00B54950" w:rsidRPr="007B7078" w:rsidRDefault="00B54950" w:rsidP="0096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" w:type="dxa"/>
          </w:tcPr>
          <w:p w14:paraId="5368C31A" w14:textId="77777777" w:rsidR="00B54950" w:rsidRPr="007B7078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1" w:type="dxa"/>
          </w:tcPr>
          <w:p w14:paraId="7511A2CB" w14:textId="77777777" w:rsidR="00B54950" w:rsidRPr="007B7078" w:rsidRDefault="00B54950" w:rsidP="0096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09F4A98" w14:textId="77777777" w:rsidR="00B54950" w:rsidRPr="007B7078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39FD8502" w14:textId="77777777" w:rsidR="00B54950" w:rsidRPr="007B7078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" w:type="dxa"/>
          </w:tcPr>
          <w:p w14:paraId="4DE464C2" w14:textId="77777777" w:rsidR="00B54950" w:rsidRPr="007B7078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4DFA47CF" w14:textId="77777777" w:rsidR="00B54950" w:rsidRPr="007B7078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" w:type="dxa"/>
          </w:tcPr>
          <w:p w14:paraId="15A1A82B" w14:textId="77777777" w:rsidR="00B54950" w:rsidRPr="007B7078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19" w:type="dxa"/>
          </w:tcPr>
          <w:p w14:paraId="75BD3689" w14:textId="77777777" w:rsidR="00B54950" w:rsidRPr="007B7078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4950" w:rsidRPr="007B7078" w14:paraId="01103BE9" w14:textId="77777777" w:rsidTr="00562EE9">
        <w:trPr>
          <w:gridAfter w:val="1"/>
          <w:wAfter w:w="17" w:type="dxa"/>
          <w:trHeight w:val="20"/>
        </w:trPr>
        <w:tc>
          <w:tcPr>
            <w:tcW w:w="2340" w:type="dxa"/>
          </w:tcPr>
          <w:p w14:paraId="5AF788BA" w14:textId="77777777" w:rsidR="00B54950" w:rsidRPr="007B7078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น้อยกว่า </w:t>
            </w:r>
            <w:r w:rsidR="00CC5A41" w:rsidRPr="00CC5A41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8" w:type="dxa"/>
          </w:tcPr>
          <w:p w14:paraId="65451EB6" w14:textId="77777777" w:rsidR="00B54950" w:rsidRPr="007B7078" w:rsidRDefault="00CC5A41" w:rsidP="0096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5A41">
              <w:rPr>
                <w:rFonts w:asciiTheme="majorBidi" w:hAnsiTheme="majorBidi" w:cstheme="majorBidi" w:hint="cs"/>
                <w:sz w:val="28"/>
                <w:szCs w:val="28"/>
              </w:rPr>
              <w:t>434</w:t>
            </w:r>
          </w:p>
        </w:tc>
        <w:tc>
          <w:tcPr>
            <w:tcW w:w="229" w:type="dxa"/>
          </w:tcPr>
          <w:p w14:paraId="27B80F79" w14:textId="77777777" w:rsidR="00B54950" w:rsidRPr="007B7078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1" w:type="dxa"/>
          </w:tcPr>
          <w:p w14:paraId="5B366940" w14:textId="77777777" w:rsidR="00B54950" w:rsidRDefault="009B2064" w:rsidP="0096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170A35A" w14:textId="77777777" w:rsidR="00B54950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69378B22" w14:textId="77777777" w:rsidR="00B54950" w:rsidRPr="007B7078" w:rsidRDefault="009B2064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</w:tcPr>
          <w:p w14:paraId="12E19695" w14:textId="77777777" w:rsidR="00B54950" w:rsidRPr="007B7078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735A95F0" w14:textId="77777777" w:rsidR="00B54950" w:rsidRPr="007B7078" w:rsidRDefault="00CC5A41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  <w:tc>
          <w:tcPr>
            <w:tcW w:w="232" w:type="dxa"/>
          </w:tcPr>
          <w:p w14:paraId="753700C9" w14:textId="77777777" w:rsidR="00B54950" w:rsidRPr="007B7078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19" w:type="dxa"/>
          </w:tcPr>
          <w:p w14:paraId="5A260EBD" w14:textId="77777777" w:rsidR="00B54950" w:rsidRPr="007B7078" w:rsidRDefault="006750E1" w:rsidP="00675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54950" w:rsidRPr="007B7078" w14:paraId="2C7B8140" w14:textId="77777777" w:rsidTr="00562EE9">
        <w:trPr>
          <w:gridAfter w:val="1"/>
          <w:wAfter w:w="17" w:type="dxa"/>
          <w:trHeight w:val="20"/>
        </w:trPr>
        <w:tc>
          <w:tcPr>
            <w:tcW w:w="2340" w:type="dxa"/>
          </w:tcPr>
          <w:p w14:paraId="66D7058D" w14:textId="77777777" w:rsidR="00B54950" w:rsidRPr="007B7078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CC5A41" w:rsidRPr="00CC5A41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</w:t>
            </w:r>
            <w:r w:rsidR="00CC5A41" w:rsidRPr="00CC5A41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8" w:type="dxa"/>
          </w:tcPr>
          <w:p w14:paraId="61FCDCFF" w14:textId="77777777" w:rsidR="00B54950" w:rsidRPr="007B7078" w:rsidRDefault="00CC5A41" w:rsidP="0096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5A41">
              <w:rPr>
                <w:rFonts w:asciiTheme="majorBidi" w:hAnsiTheme="majorBidi" w:cstheme="majorBidi" w:hint="cs"/>
                <w:sz w:val="28"/>
                <w:szCs w:val="28"/>
              </w:rPr>
              <w:t>66</w:t>
            </w:r>
          </w:p>
        </w:tc>
        <w:tc>
          <w:tcPr>
            <w:tcW w:w="229" w:type="dxa"/>
          </w:tcPr>
          <w:p w14:paraId="3CB701B9" w14:textId="77777777" w:rsidR="00B54950" w:rsidRPr="007B7078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1" w:type="dxa"/>
          </w:tcPr>
          <w:p w14:paraId="53C9DCF0" w14:textId="77777777" w:rsidR="00B54950" w:rsidRDefault="009B2064" w:rsidP="0096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022DCF03" w14:textId="77777777" w:rsidR="00B54950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326B682E" w14:textId="77777777" w:rsidR="00B54950" w:rsidRPr="007B7078" w:rsidRDefault="009B2064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</w:tcPr>
          <w:p w14:paraId="5D886821" w14:textId="77777777" w:rsidR="00B54950" w:rsidRPr="007B7078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550FAC67" w14:textId="77777777" w:rsidR="00B54950" w:rsidRPr="007B7078" w:rsidRDefault="00CC5A41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232" w:type="dxa"/>
          </w:tcPr>
          <w:p w14:paraId="5555D345" w14:textId="77777777" w:rsidR="00B54950" w:rsidRPr="007B7078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19" w:type="dxa"/>
          </w:tcPr>
          <w:p w14:paraId="5896CE77" w14:textId="77777777" w:rsidR="00B54950" w:rsidRPr="007B7078" w:rsidRDefault="006750E1" w:rsidP="00675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54950" w:rsidRPr="007B7078" w14:paraId="124451C6" w14:textId="77777777" w:rsidTr="00562EE9">
        <w:trPr>
          <w:gridAfter w:val="1"/>
          <w:wAfter w:w="17" w:type="dxa"/>
          <w:trHeight w:val="20"/>
        </w:trPr>
        <w:tc>
          <w:tcPr>
            <w:tcW w:w="2340" w:type="dxa"/>
          </w:tcPr>
          <w:p w14:paraId="191A3BCF" w14:textId="77777777" w:rsidR="00B54950" w:rsidRPr="007B7078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CC5A41" w:rsidRPr="00CC5A41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</w:t>
            </w:r>
            <w:r w:rsidR="004361DA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CC5A41" w:rsidRPr="00CC5A41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8" w:type="dxa"/>
          </w:tcPr>
          <w:p w14:paraId="1E753996" w14:textId="77777777" w:rsidR="00B54950" w:rsidRPr="007B7078" w:rsidRDefault="00CC5A41" w:rsidP="0096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5A41">
              <w:rPr>
                <w:rFonts w:asciiTheme="majorBidi" w:hAnsiTheme="majorBidi" w:cstheme="majorBidi" w:hint="cs"/>
                <w:sz w:val="28"/>
                <w:szCs w:val="28"/>
              </w:rPr>
              <w:t>53</w:t>
            </w:r>
          </w:p>
        </w:tc>
        <w:tc>
          <w:tcPr>
            <w:tcW w:w="229" w:type="dxa"/>
          </w:tcPr>
          <w:p w14:paraId="122EEA9D" w14:textId="77777777" w:rsidR="00B54950" w:rsidRPr="007B7078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1" w:type="dxa"/>
          </w:tcPr>
          <w:p w14:paraId="2CEB4893" w14:textId="77777777" w:rsidR="00B54950" w:rsidRDefault="009B2064" w:rsidP="0096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94C0A70" w14:textId="77777777" w:rsidR="00B54950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55395F20" w14:textId="77777777" w:rsidR="00B54950" w:rsidRPr="007B7078" w:rsidRDefault="009B2064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</w:tcPr>
          <w:p w14:paraId="150332CF" w14:textId="77777777" w:rsidR="00B54950" w:rsidRPr="007B7078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36C0DD0E" w14:textId="77777777" w:rsidR="00B54950" w:rsidRPr="007B7078" w:rsidRDefault="00CC5A41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232" w:type="dxa"/>
          </w:tcPr>
          <w:p w14:paraId="1FED4239" w14:textId="77777777" w:rsidR="00B54950" w:rsidRPr="007B7078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19" w:type="dxa"/>
          </w:tcPr>
          <w:p w14:paraId="6C1239E7" w14:textId="77777777" w:rsidR="00B54950" w:rsidRPr="007B7078" w:rsidRDefault="006750E1" w:rsidP="00675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54950" w:rsidRPr="007B7078" w14:paraId="115D87DE" w14:textId="77777777" w:rsidTr="00562EE9">
        <w:trPr>
          <w:gridAfter w:val="1"/>
          <w:wAfter w:w="17" w:type="dxa"/>
          <w:trHeight w:val="20"/>
        </w:trPr>
        <w:tc>
          <w:tcPr>
            <w:tcW w:w="2340" w:type="dxa"/>
          </w:tcPr>
          <w:p w14:paraId="6201E056" w14:textId="77777777" w:rsidR="00B54950" w:rsidRPr="007B7078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4361DA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CC5A41" w:rsidRPr="00CC5A41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7D08210D" w14:textId="77777777" w:rsidR="00B54950" w:rsidRPr="007B7078" w:rsidRDefault="00CC5A41" w:rsidP="0096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5A41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E82DAF" w:rsidRPr="00E82DAF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  <w:r w:rsidRPr="00CC5A41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  <w:tc>
          <w:tcPr>
            <w:tcW w:w="229" w:type="dxa"/>
          </w:tcPr>
          <w:p w14:paraId="3BE8D972" w14:textId="77777777" w:rsidR="00B54950" w:rsidRPr="007B7078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6EEACFA4" w14:textId="77777777" w:rsidR="00B54950" w:rsidRDefault="009B2064" w:rsidP="0096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12CAFA1" w14:textId="77777777" w:rsidR="00B54950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6A5A8070" w14:textId="77777777" w:rsidR="00B54950" w:rsidRPr="007B7078" w:rsidRDefault="009B2064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</w:tcPr>
          <w:p w14:paraId="2CFE376F" w14:textId="77777777" w:rsidR="00B54950" w:rsidRPr="007B7078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2FA162A2" w14:textId="77777777" w:rsidR="00B54950" w:rsidRPr="007B7078" w:rsidRDefault="00CC5A41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82DAF" w:rsidRPr="00E82DA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CC5A4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2" w:type="dxa"/>
          </w:tcPr>
          <w:p w14:paraId="5D51BB5D" w14:textId="77777777" w:rsidR="00B54950" w:rsidRPr="007B7078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238DC8D0" w14:textId="77777777" w:rsidR="00B54950" w:rsidRPr="007B7078" w:rsidRDefault="00CC5A41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sz w:val="28"/>
                <w:szCs w:val="28"/>
              </w:rPr>
              <w:t>245</w:t>
            </w:r>
          </w:p>
        </w:tc>
      </w:tr>
      <w:tr w:rsidR="00B54950" w:rsidRPr="007B7078" w14:paraId="559D67F0" w14:textId="77777777" w:rsidTr="00562EE9">
        <w:trPr>
          <w:gridAfter w:val="1"/>
          <w:wAfter w:w="17" w:type="dxa"/>
          <w:trHeight w:val="20"/>
        </w:trPr>
        <w:tc>
          <w:tcPr>
            <w:tcW w:w="2340" w:type="dxa"/>
          </w:tcPr>
          <w:p w14:paraId="4C31FAE2" w14:textId="77777777" w:rsidR="00B54950" w:rsidRPr="007B7078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34728286" w14:textId="77777777" w:rsidR="00B54950" w:rsidRPr="007B7078" w:rsidRDefault="004361DA" w:rsidP="0096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</w:t>
            </w:r>
            <w:r w:rsidR="009B2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C5A41"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344</w:t>
            </w:r>
          </w:p>
        </w:tc>
        <w:tc>
          <w:tcPr>
            <w:tcW w:w="229" w:type="dxa"/>
          </w:tcPr>
          <w:p w14:paraId="28062107" w14:textId="77777777" w:rsidR="00B54950" w:rsidRPr="007B7078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</w:tcPr>
          <w:p w14:paraId="0E2DD4ED" w14:textId="77777777" w:rsidR="00B54950" w:rsidRPr="000C0908" w:rsidRDefault="004361DA" w:rsidP="0096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0" w:type="dxa"/>
          </w:tcPr>
          <w:p w14:paraId="0F4E313D" w14:textId="77777777" w:rsidR="00B54950" w:rsidRPr="00081555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45C399EC" w14:textId="77777777" w:rsidR="00B54950" w:rsidRPr="007B7078" w:rsidRDefault="004361DA" w:rsidP="0096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B2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C5A41"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524</w:t>
            </w:r>
          </w:p>
        </w:tc>
        <w:tc>
          <w:tcPr>
            <w:tcW w:w="229" w:type="dxa"/>
          </w:tcPr>
          <w:p w14:paraId="7BF4C560" w14:textId="77777777" w:rsidR="00B54950" w:rsidRPr="007B7078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7845017D" w14:textId="77777777" w:rsidR="00B54950" w:rsidRPr="007B7078" w:rsidRDefault="00CC5A41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6750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82DAF" w:rsidRPr="00E82D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E82DAF" w:rsidRPr="00E82D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2" w:type="dxa"/>
          </w:tcPr>
          <w:p w14:paraId="0A56FDF1" w14:textId="77777777" w:rsidR="00B54950" w:rsidRPr="007B7078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4658BED2" w14:textId="77777777" w:rsidR="00B54950" w:rsidRPr="007B7078" w:rsidRDefault="00CC5A41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  <w:r w:rsidR="00E82DAF" w:rsidRPr="00E82D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  <w:tr w:rsidR="00B54950" w:rsidRPr="007B7078" w14:paraId="4A703A03" w14:textId="77777777" w:rsidTr="00562EE9">
        <w:trPr>
          <w:gridAfter w:val="1"/>
          <w:wAfter w:w="17" w:type="dxa"/>
          <w:trHeight w:val="20"/>
        </w:trPr>
        <w:tc>
          <w:tcPr>
            <w:tcW w:w="2340" w:type="dxa"/>
          </w:tcPr>
          <w:p w14:paraId="12A94060" w14:textId="77777777" w:rsidR="00B54950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B54950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B54950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B54950">
              <w:rPr>
                <w:rFonts w:asciiTheme="majorBidi" w:hAnsiTheme="majorBidi" w:hint="cs"/>
                <w:sz w:val="28"/>
                <w:szCs w:val="28"/>
                <w:cs/>
              </w:rPr>
              <w:t>ค่าเผื่อผลขาดทุนด้าน</w:t>
            </w:r>
          </w:p>
          <w:p w14:paraId="021762B8" w14:textId="77777777" w:rsidR="00B54950" w:rsidRPr="007B7078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B54950">
              <w:rPr>
                <w:rFonts w:asciiTheme="majorBidi" w:hAnsiTheme="majorBidi" w:hint="cs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632D707" w14:textId="77777777" w:rsidR="00B54950" w:rsidRDefault="00B54950" w:rsidP="0096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700B7F" w14:textId="77777777" w:rsidR="009B2064" w:rsidRPr="007B7078" w:rsidRDefault="009B2064" w:rsidP="00E23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C5A41" w:rsidRPr="00CC5A41">
              <w:rPr>
                <w:rFonts w:asciiTheme="majorBidi" w:hAnsiTheme="majorBidi" w:cstheme="majorBidi"/>
                <w:sz w:val="28"/>
                <w:szCs w:val="28"/>
              </w:rPr>
              <w:t>262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29" w:type="dxa"/>
          </w:tcPr>
          <w:p w14:paraId="207603D2" w14:textId="77777777" w:rsidR="00B54950" w:rsidRPr="007B7078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6A7D4C5A" w14:textId="77777777" w:rsidR="00B54950" w:rsidRDefault="00B54950" w:rsidP="0096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E71A52" w14:textId="77777777" w:rsidR="009B2064" w:rsidRDefault="009B2064" w:rsidP="0096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3E99EC5" w14:textId="77777777" w:rsidR="00B54950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247CC362" w14:textId="77777777" w:rsidR="00B54950" w:rsidRDefault="00B54950" w:rsidP="0096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605BF1" w14:textId="77777777" w:rsidR="009B2064" w:rsidRPr="007B7078" w:rsidRDefault="009B2064" w:rsidP="0096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C5A41" w:rsidRPr="00CC5A4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29" w:type="dxa"/>
          </w:tcPr>
          <w:p w14:paraId="48B4287B" w14:textId="77777777" w:rsidR="00B54950" w:rsidRPr="007B7078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4281E128" w14:textId="77777777" w:rsidR="00B54950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A799A5" w14:textId="77777777" w:rsidR="006750E1" w:rsidRPr="007B7078" w:rsidRDefault="006750E1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C5A41" w:rsidRPr="00CC5A41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E82DAF" w:rsidRPr="00E82DA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2" w:type="dxa"/>
          </w:tcPr>
          <w:p w14:paraId="37BE07D0" w14:textId="77777777" w:rsidR="00B54950" w:rsidRPr="007B7078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</w:tcPr>
          <w:p w14:paraId="103E8B3C" w14:textId="77777777" w:rsidR="00B54950" w:rsidRPr="007B7078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</w:tr>
      <w:tr w:rsidR="00B54950" w:rsidRPr="007B7078" w14:paraId="4591C48F" w14:textId="77777777" w:rsidTr="00562EE9">
        <w:trPr>
          <w:gridAfter w:val="1"/>
          <w:wAfter w:w="17" w:type="dxa"/>
          <w:trHeight w:val="20"/>
        </w:trPr>
        <w:tc>
          <w:tcPr>
            <w:tcW w:w="2340" w:type="dxa"/>
          </w:tcPr>
          <w:p w14:paraId="4E6E6E4A" w14:textId="77777777" w:rsidR="00B54950" w:rsidRPr="007B7078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D89E79E" w14:textId="77777777" w:rsidR="00B54950" w:rsidRPr="007B7078" w:rsidRDefault="004361DA" w:rsidP="0096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B2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E82DAF" w:rsidRPr="00E82D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CC5A41"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29" w:type="dxa"/>
          </w:tcPr>
          <w:p w14:paraId="2E879754" w14:textId="77777777" w:rsidR="00B54950" w:rsidRPr="007B7078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22C53FF8" w14:textId="77777777" w:rsidR="00B54950" w:rsidRPr="000C0908" w:rsidRDefault="004361DA" w:rsidP="0096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0" w:type="dxa"/>
          </w:tcPr>
          <w:p w14:paraId="0433C764" w14:textId="77777777" w:rsidR="00B54950" w:rsidRPr="00081555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517506F1" w14:textId="77777777" w:rsidR="00B54950" w:rsidRPr="007B7078" w:rsidRDefault="004361DA" w:rsidP="0096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B2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C5A41"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82DAF" w:rsidRPr="00E82D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29" w:type="dxa"/>
          </w:tcPr>
          <w:p w14:paraId="11982D8F" w14:textId="77777777" w:rsidR="00B54950" w:rsidRPr="007B7078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161890E8" w14:textId="77777777" w:rsidR="00B54950" w:rsidRPr="007B7078" w:rsidRDefault="00CC5A41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6750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C5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4361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232" w:type="dxa"/>
          </w:tcPr>
          <w:p w14:paraId="477BD279" w14:textId="77777777" w:rsidR="00B54950" w:rsidRPr="007B7078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19" w:type="dxa"/>
          </w:tcPr>
          <w:p w14:paraId="74463CA7" w14:textId="77777777" w:rsidR="00B54950" w:rsidRPr="007B7078" w:rsidRDefault="00B54950" w:rsidP="00C1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</w:tr>
    </w:tbl>
    <w:p w14:paraId="042E7F64" w14:textId="77777777" w:rsidR="00B54950" w:rsidRPr="00BE51CD" w:rsidRDefault="00B54950" w:rsidP="00C17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6D9BFDA" w14:textId="77777777" w:rsidR="00B54950" w:rsidRPr="00BE51CD" w:rsidRDefault="00B54950" w:rsidP="00562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BE51CD">
        <w:rPr>
          <w:rFonts w:ascii="Angsana New" w:hAnsi="Angsana New" w:hint="cs"/>
          <w:spacing w:val="-2"/>
          <w:sz w:val="30"/>
          <w:szCs w:val="30"/>
          <w:cs/>
        </w:rPr>
        <w:t>อัตราผลขาดทุนคำนวณจากประสบการณ์ของการสูญเสียด้านเครดิตที่เกิดขึ้นจริง</w:t>
      </w:r>
      <w:r w:rsidRPr="00BE51C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pacing w:val="-2"/>
          <w:sz w:val="30"/>
          <w:szCs w:val="30"/>
        </w:rPr>
        <w:t>5</w:t>
      </w:r>
      <w:r w:rsidRPr="00BE51C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E51CD">
        <w:rPr>
          <w:rFonts w:ascii="Angsana New" w:hAnsi="Angsana New" w:hint="cs"/>
          <w:spacing w:val="-2"/>
          <w:sz w:val="30"/>
          <w:szCs w:val="30"/>
          <w:cs/>
        </w:rPr>
        <w:t>ปีย้อนหลัง</w:t>
      </w:r>
      <w:r w:rsidRPr="00BE51C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E51CD">
        <w:rPr>
          <w:rFonts w:ascii="Angsana New" w:hAnsi="Angsana New" w:hint="cs"/>
          <w:spacing w:val="-2"/>
          <w:sz w:val="30"/>
          <w:szCs w:val="30"/>
          <w:cs/>
        </w:rPr>
        <w:t>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</w:t>
      </w:r>
      <w:r w:rsidRPr="00BE51C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A241D">
        <w:rPr>
          <w:rFonts w:ascii="Angsana New" w:hAnsi="Angsana New" w:hint="cs"/>
          <w:spacing w:val="-2"/>
          <w:sz w:val="30"/>
          <w:szCs w:val="30"/>
          <w:cs/>
        </w:rPr>
        <w:t>สภาวะเศรษฐกิจในปัจจุบันและมุมมองของกลุ่มบริษัท</w:t>
      </w:r>
      <w:r w:rsidRPr="002A241D">
        <w:rPr>
          <w:rFonts w:ascii="Angsana New" w:hAnsi="Angsana New"/>
          <w:spacing w:val="-2"/>
          <w:sz w:val="30"/>
          <w:szCs w:val="30"/>
          <w:cs/>
        </w:rPr>
        <w:t>/</w:t>
      </w:r>
      <w:r w:rsidRPr="002A241D">
        <w:rPr>
          <w:rFonts w:ascii="Angsana New" w:hAnsi="Angsana New" w:hint="cs"/>
          <w:spacing w:val="-2"/>
          <w:sz w:val="30"/>
          <w:szCs w:val="30"/>
          <w:cs/>
        </w:rPr>
        <w:t>บริษัทที่มีต่อสภาวะเศรษฐกิจตลอดอายุที่คาดการณ์ไว้ของลูกหนี้</w:t>
      </w:r>
    </w:p>
    <w:p w14:paraId="6AA1BB3A" w14:textId="77777777" w:rsidR="00F32ED1" w:rsidRPr="00BE51CD" w:rsidRDefault="00F32ED1" w:rsidP="00C17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W w:w="873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0"/>
        <w:gridCol w:w="1440"/>
        <w:gridCol w:w="247"/>
        <w:gridCol w:w="1463"/>
      </w:tblGrid>
      <w:tr w:rsidR="00F32ED1" w:rsidRPr="00F72560" w14:paraId="585E24C2" w14:textId="77777777" w:rsidTr="00562EE9">
        <w:trPr>
          <w:trHeight w:val="20"/>
          <w:tblHeader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88047" w14:textId="77777777" w:rsidR="00F32ED1" w:rsidRPr="00F72560" w:rsidRDefault="00F32ED1" w:rsidP="0041100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25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E0653" w14:textId="77777777" w:rsidR="00F32ED1" w:rsidRPr="00F72560" w:rsidRDefault="00F32ED1" w:rsidP="00411002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25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FC57285" w14:textId="77777777" w:rsidR="00F32ED1" w:rsidRPr="00F72560" w:rsidRDefault="00F32ED1" w:rsidP="0041100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34C74663" w14:textId="77777777" w:rsidR="00F32ED1" w:rsidRPr="00F72560" w:rsidRDefault="00F32ED1" w:rsidP="00411002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25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BE41749" w14:textId="77777777" w:rsidR="00F32ED1" w:rsidRPr="00F72560" w:rsidRDefault="00F32ED1" w:rsidP="00411002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25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32ED1" w:rsidRPr="00F72560" w14:paraId="1DA554C7" w14:textId="77777777" w:rsidTr="00562EE9">
        <w:trPr>
          <w:trHeight w:val="20"/>
          <w:tblHeader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EB50D21" w14:textId="77777777" w:rsidR="00F32ED1" w:rsidRPr="00F72560" w:rsidRDefault="00F32ED1" w:rsidP="0041100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C57EFB" w14:textId="77777777" w:rsidR="00F32ED1" w:rsidRPr="00F72560" w:rsidRDefault="00F32ED1" w:rsidP="0041100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725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32ED1" w:rsidRPr="00F72560" w14:paraId="4EDAB4E7" w14:textId="77777777" w:rsidTr="00562EE9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217DA" w14:textId="77777777" w:rsidR="00F32ED1" w:rsidRPr="00F72560" w:rsidRDefault="00F32ED1" w:rsidP="0041100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C5A41" w:rsidRPr="00CC5A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4361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F725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725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CC5A41" w:rsidRPr="00CC5A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4A03ED" w14:textId="77777777" w:rsidR="00F32ED1" w:rsidRPr="00F72560" w:rsidRDefault="00F32ED1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B856CFF" w14:textId="77777777" w:rsidR="00F32ED1" w:rsidRPr="00F72560" w:rsidRDefault="00F32ED1" w:rsidP="0041100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38B33A92" w14:textId="77777777" w:rsidR="00F32ED1" w:rsidRPr="00F72560" w:rsidRDefault="00F32ED1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32ED1" w:rsidRPr="00F72560" w14:paraId="6E7B3B3E" w14:textId="77777777" w:rsidTr="00562EE9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ACECC" w14:textId="77777777" w:rsidR="00F32ED1" w:rsidRPr="00F72560" w:rsidRDefault="00F32ED1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F725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BC2986" w14:textId="77777777" w:rsidR="00F32ED1" w:rsidRPr="00F72560" w:rsidRDefault="00F32ED1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A91C31D" w14:textId="77777777" w:rsidR="00F32ED1" w:rsidRPr="00F72560" w:rsidRDefault="00F32ED1" w:rsidP="0041100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64F6E34F" w14:textId="77777777" w:rsidR="00F32ED1" w:rsidRPr="00F72560" w:rsidRDefault="00F32ED1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32ED1" w:rsidRPr="00F72560" w14:paraId="648FF45B" w14:textId="77777777" w:rsidTr="00562EE9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CA8CC" w14:textId="77777777" w:rsidR="00F32ED1" w:rsidRPr="00F72560" w:rsidRDefault="00F32ED1" w:rsidP="0041100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04438B" w14:textId="77777777" w:rsidR="00F32ED1" w:rsidRPr="00F72560" w:rsidRDefault="004361DA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10</w:t>
            </w:r>
            <w:r w:rsidR="00CC5A41" w:rsidRPr="00CC5A41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7A0167F" w14:textId="77777777" w:rsidR="00F32ED1" w:rsidRPr="00F72560" w:rsidRDefault="00F32ED1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438BC84C" w14:textId="77777777" w:rsidR="00F32ED1" w:rsidRPr="00F72560" w:rsidRDefault="004361DA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F32ED1" w:rsidRPr="00F72560" w14:paraId="137512F7" w14:textId="77777777" w:rsidTr="00562EE9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E44B8" w14:textId="77777777" w:rsidR="00F32ED1" w:rsidRPr="00F72560" w:rsidRDefault="00F32ED1" w:rsidP="0041100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BEEB69" w14:textId="77777777" w:rsidR="00F32ED1" w:rsidRPr="00F72560" w:rsidRDefault="00F32ED1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A59E733" w14:textId="77777777" w:rsidR="00F32ED1" w:rsidRPr="00F72560" w:rsidRDefault="00F32ED1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76075C83" w14:textId="77777777" w:rsidR="00F32ED1" w:rsidRPr="00F72560" w:rsidRDefault="00F32ED1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2ED1" w:rsidRPr="00F72560" w14:paraId="4564ED8F" w14:textId="77777777" w:rsidTr="00562EE9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54D7F" w14:textId="77777777" w:rsidR="00F32ED1" w:rsidRPr="00F72560" w:rsidRDefault="00F32ED1" w:rsidP="00411002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CC5A41" w:rsidRPr="00CC5A4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5ACAB8" w14:textId="77777777" w:rsidR="00F32ED1" w:rsidRPr="00F72560" w:rsidRDefault="00CC5A41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01FB68E" w14:textId="77777777" w:rsidR="00F32ED1" w:rsidRPr="00F72560" w:rsidRDefault="00F32ED1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0BAB4AE5" w14:textId="77777777" w:rsidR="00F32ED1" w:rsidRPr="00F72560" w:rsidRDefault="004361DA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32ED1" w:rsidRPr="00F72560" w14:paraId="6D2520B4" w14:textId="77777777" w:rsidTr="00562EE9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A73E5" w14:textId="77777777" w:rsidR="00F32ED1" w:rsidRPr="00F72560" w:rsidRDefault="00CC5A41" w:rsidP="00411002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5A4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2ED1"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CC5A4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32ED1" w:rsidRPr="00F725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32ED1"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3CF613" w14:textId="77777777" w:rsidR="00F32ED1" w:rsidRPr="00F72560" w:rsidRDefault="00F32ED1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5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7B92798" w14:textId="77777777" w:rsidR="00F32ED1" w:rsidRPr="00F72560" w:rsidRDefault="00F32ED1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7530D33F" w14:textId="77777777" w:rsidR="00F32ED1" w:rsidRPr="00F72560" w:rsidRDefault="00CC5A41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2</w:t>
            </w:r>
            <w:r w:rsidR="004361DA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F32ED1" w:rsidRPr="00F72560" w14:paraId="7384337A" w14:textId="77777777" w:rsidTr="00562EE9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48D4E" w14:textId="77777777" w:rsidR="00F32ED1" w:rsidRPr="00F72560" w:rsidRDefault="00CC5A41" w:rsidP="00411002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5A4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32ED1"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32ED1" w:rsidRPr="00F7256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4361D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C5A4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2ED1" w:rsidRPr="00F725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32ED1"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8DC32C" w14:textId="77777777" w:rsidR="00F32ED1" w:rsidRPr="00F72560" w:rsidRDefault="00F32ED1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5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9856705" w14:textId="77777777" w:rsidR="00F32ED1" w:rsidRPr="00F72560" w:rsidRDefault="00F32ED1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4DCE0435" w14:textId="77777777" w:rsidR="00F32ED1" w:rsidRPr="00F72560" w:rsidRDefault="00CC5A41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F32ED1" w:rsidRPr="00F72560" w14:paraId="14D78BAC" w14:textId="77777777" w:rsidTr="00562EE9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7C170" w14:textId="77777777" w:rsidR="00F32ED1" w:rsidRPr="00F72560" w:rsidRDefault="00F32ED1" w:rsidP="00411002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="004361D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C5A41" w:rsidRPr="00CC5A4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725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84B1BD" w14:textId="77777777" w:rsidR="00F32ED1" w:rsidRPr="00F72560" w:rsidRDefault="00CC5A41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24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AA38784" w14:textId="77777777" w:rsidR="00F32ED1" w:rsidRPr="00F72560" w:rsidRDefault="00F32ED1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927D23" w14:textId="77777777" w:rsidR="00F32ED1" w:rsidRPr="00F72560" w:rsidRDefault="004361DA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F32ED1" w:rsidRPr="00F72560" w14:paraId="367475D6" w14:textId="77777777" w:rsidTr="00562EE9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604CD" w14:textId="77777777" w:rsidR="00F32ED1" w:rsidRPr="00F72560" w:rsidRDefault="00F32ED1" w:rsidP="0041100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2F29B" w14:textId="77777777" w:rsidR="00F32ED1" w:rsidRPr="00F72560" w:rsidRDefault="00CC5A41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355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8E1FEBF" w14:textId="77777777" w:rsidR="00F32ED1" w:rsidRPr="00F72560" w:rsidRDefault="00F32ED1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F6C872" w14:textId="77777777" w:rsidR="00F32ED1" w:rsidRPr="00F72560" w:rsidRDefault="00CC5A41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F32ED1" w:rsidRPr="00F72560" w14:paraId="136527FC" w14:textId="77777777" w:rsidTr="00562EE9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963F7" w14:textId="77777777" w:rsidR="00F32ED1" w:rsidRPr="00F72560" w:rsidRDefault="00F32ED1" w:rsidP="0041100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DCD0AD" w14:textId="77777777" w:rsidR="00F32ED1" w:rsidRPr="00F72560" w:rsidRDefault="00F32ED1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560">
              <w:rPr>
                <w:rFonts w:ascii="Angsana New" w:hAnsi="Angsana New"/>
                <w:sz w:val="30"/>
                <w:szCs w:val="30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246</w:t>
            </w:r>
            <w:r w:rsidRPr="00F7256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43E3D6F" w14:textId="77777777" w:rsidR="00F32ED1" w:rsidRPr="00F72560" w:rsidRDefault="00F32ED1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C7BB32" w14:textId="77777777" w:rsidR="00F32ED1" w:rsidRPr="00F72560" w:rsidRDefault="00F32ED1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560">
              <w:rPr>
                <w:rFonts w:ascii="Angsana New" w:hAnsi="Angsana New"/>
                <w:sz w:val="30"/>
                <w:szCs w:val="30"/>
              </w:rPr>
              <w:t>(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42</w:t>
            </w:r>
            <w:r w:rsidRPr="00F7256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32ED1" w:rsidRPr="00F72560" w14:paraId="2096F968" w14:textId="77777777" w:rsidTr="00562EE9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BB894" w14:textId="77777777" w:rsidR="00F32ED1" w:rsidRPr="00F72560" w:rsidRDefault="00F32ED1" w:rsidP="0041100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A4CAEC" w14:textId="77777777" w:rsidR="00F32ED1" w:rsidRPr="00F72560" w:rsidRDefault="004361DA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309B2AD" w14:textId="77777777" w:rsidR="00F32ED1" w:rsidRPr="00F72560" w:rsidRDefault="00F32ED1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1862E6" w14:textId="77777777" w:rsidR="00F32ED1" w:rsidRPr="00F72560" w:rsidRDefault="004361DA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</w:p>
        </w:tc>
      </w:tr>
      <w:tr w:rsidR="00F32ED1" w:rsidRPr="00F72560" w14:paraId="718F7B9E" w14:textId="77777777" w:rsidTr="00562EE9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ADB54" w14:textId="77777777" w:rsidR="00F32ED1" w:rsidRPr="00F72560" w:rsidRDefault="00F32ED1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F725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ED0977" w14:textId="77777777" w:rsidR="00F32ED1" w:rsidRPr="00F72560" w:rsidRDefault="00F32ED1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6912645" w14:textId="77777777" w:rsidR="00F32ED1" w:rsidRPr="00F72560" w:rsidRDefault="00F32ED1" w:rsidP="0041100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697611A3" w14:textId="77777777" w:rsidR="00F32ED1" w:rsidRPr="00F72560" w:rsidRDefault="00F32ED1" w:rsidP="0041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32ED1" w:rsidRPr="00F72560" w14:paraId="5B8D63B8" w14:textId="77777777" w:rsidTr="00562EE9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661B3" w14:textId="77777777" w:rsidR="00F32ED1" w:rsidRPr="00F72560" w:rsidRDefault="00F32ED1" w:rsidP="0041100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5EC8E6" w14:textId="77777777" w:rsidR="00F32ED1" w:rsidRPr="00F72560" w:rsidRDefault="004361DA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F32ED1" w:rsidRPr="00F72560">
              <w:rPr>
                <w:rFonts w:ascii="Angsana New" w:hAnsi="Angsana New"/>
                <w:sz w:val="30"/>
                <w:szCs w:val="30"/>
              </w:rPr>
              <w:t>,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7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9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D4DF439" w14:textId="77777777" w:rsidR="00F32ED1" w:rsidRPr="00F72560" w:rsidRDefault="00F32ED1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729F1249" w14:textId="77777777" w:rsidR="00F32ED1" w:rsidRPr="00F72560" w:rsidRDefault="00CC5A41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9</w:t>
            </w: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32ED1" w:rsidRPr="00F72560" w14:paraId="15923200" w14:textId="77777777" w:rsidTr="00562EE9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76495" w14:textId="77777777" w:rsidR="00F32ED1" w:rsidRPr="00F72560" w:rsidRDefault="00F32ED1" w:rsidP="0041100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1A80B2" w14:textId="77777777" w:rsidR="00F32ED1" w:rsidRPr="00F72560" w:rsidRDefault="00F32ED1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5C7FAF8" w14:textId="77777777" w:rsidR="00F32ED1" w:rsidRPr="00F72560" w:rsidRDefault="00F32ED1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63F3A873" w14:textId="77777777" w:rsidR="00F32ED1" w:rsidRPr="00F72560" w:rsidRDefault="00F32ED1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8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2ED1" w:rsidRPr="00F72560" w14:paraId="4F6C7ED4" w14:textId="77777777" w:rsidTr="00562EE9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4E4E5" w14:textId="77777777" w:rsidR="00F32ED1" w:rsidRPr="00F72560" w:rsidRDefault="00F32ED1" w:rsidP="00411002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CC5A41" w:rsidRPr="00CC5A4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1DF62F" w14:textId="77777777" w:rsidR="00F32ED1" w:rsidRPr="00F72560" w:rsidRDefault="00CC5A41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7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B7A76D7" w14:textId="77777777" w:rsidR="00F32ED1" w:rsidRPr="00F72560" w:rsidRDefault="00F32ED1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642DE30E" w14:textId="77777777" w:rsidR="00F32ED1" w:rsidRPr="00F72560" w:rsidRDefault="00CC5A41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27</w:t>
            </w:r>
            <w:r w:rsidR="004361DA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F32ED1" w:rsidRPr="00F72560" w14:paraId="160CFC51" w14:textId="77777777" w:rsidTr="00562EE9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A76B1" w14:textId="77777777" w:rsidR="00F32ED1" w:rsidRPr="00F72560" w:rsidRDefault="00CC5A41" w:rsidP="00411002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5A4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2ED1"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CC5A4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32ED1" w:rsidRPr="00F725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32ED1"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B81874" w14:textId="77777777" w:rsidR="00F32ED1" w:rsidRPr="00F72560" w:rsidRDefault="00CC5A41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5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88EDDCE" w14:textId="77777777" w:rsidR="00F32ED1" w:rsidRPr="00F72560" w:rsidRDefault="00F32ED1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3BDFDC23" w14:textId="77777777" w:rsidR="00F32ED1" w:rsidRPr="00F72560" w:rsidRDefault="00CC5A41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32ED1" w:rsidRPr="00F72560" w14:paraId="6154B4D5" w14:textId="77777777" w:rsidTr="00562EE9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85B7D" w14:textId="77777777" w:rsidR="00F32ED1" w:rsidRPr="00F72560" w:rsidRDefault="00CC5A41" w:rsidP="00411002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5A4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32ED1"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32ED1" w:rsidRPr="00F7256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4361D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C5A4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2ED1" w:rsidRPr="00F725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32ED1"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1A7666" w14:textId="77777777" w:rsidR="00F32ED1" w:rsidRPr="00F72560" w:rsidRDefault="00CC5A41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  <w:r w:rsidR="004361D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E3CCC11" w14:textId="77777777" w:rsidR="00F32ED1" w:rsidRPr="00F72560" w:rsidRDefault="00F32ED1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2D6D9E0A" w14:textId="77777777" w:rsidR="00F32ED1" w:rsidRPr="00F72560" w:rsidRDefault="004361DA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F32ED1" w:rsidRPr="00F72560" w14:paraId="69F2F74F" w14:textId="77777777" w:rsidTr="00562EE9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A28FF" w14:textId="77777777" w:rsidR="00F32ED1" w:rsidRPr="00F72560" w:rsidRDefault="00F32ED1" w:rsidP="00411002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="004361D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C5A41" w:rsidRPr="00CC5A4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725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F37B67" w14:textId="77777777" w:rsidR="00F32ED1" w:rsidRPr="00F72560" w:rsidRDefault="00CC5A41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535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AD2042C" w14:textId="77777777" w:rsidR="00F32ED1" w:rsidRPr="00F72560" w:rsidRDefault="00F32ED1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F6D917" w14:textId="77777777" w:rsidR="00F32ED1" w:rsidRPr="00F72560" w:rsidRDefault="004361DA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F32ED1" w:rsidRPr="00F72560" w14:paraId="2A852F77" w14:textId="77777777" w:rsidTr="00562EE9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67521" w14:textId="77777777" w:rsidR="00F32ED1" w:rsidRPr="00F72560" w:rsidRDefault="00F32ED1" w:rsidP="0041100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84E3F" w14:textId="77777777" w:rsidR="00F32ED1" w:rsidRPr="00F72560" w:rsidRDefault="00CC5A41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F32ED1" w:rsidRPr="00F725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A6ED03B" w14:textId="77777777" w:rsidR="00F32ED1" w:rsidRPr="00F72560" w:rsidRDefault="00F32ED1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373F53" w14:textId="77777777" w:rsidR="00F32ED1" w:rsidRPr="00F72560" w:rsidRDefault="00E82DAF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DA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</w:tr>
      <w:tr w:rsidR="00F32ED1" w:rsidRPr="00F72560" w14:paraId="6F83C410" w14:textId="77777777" w:rsidTr="00562EE9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AB9AD" w14:textId="77777777" w:rsidR="00F32ED1" w:rsidRPr="00F72560" w:rsidRDefault="00F32ED1" w:rsidP="0041100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320CB2" w14:textId="77777777" w:rsidR="00F32ED1" w:rsidRPr="00F72560" w:rsidRDefault="00F32ED1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560">
              <w:rPr>
                <w:rFonts w:ascii="Angsana New" w:hAnsi="Angsana New"/>
                <w:sz w:val="30"/>
                <w:szCs w:val="30"/>
              </w:rPr>
              <w:t>(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9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4</w:t>
            </w:r>
            <w:r w:rsidRPr="00F7256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01DE341" w14:textId="77777777" w:rsidR="00F32ED1" w:rsidRPr="00F72560" w:rsidRDefault="00F32ED1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A3FF3E" w14:textId="77777777" w:rsidR="00F32ED1" w:rsidRPr="00F72560" w:rsidRDefault="00F32ED1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560">
              <w:rPr>
                <w:rFonts w:ascii="Angsana New" w:hAnsi="Angsana New"/>
                <w:sz w:val="30"/>
                <w:szCs w:val="30"/>
              </w:rPr>
              <w:t>(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99</w:t>
            </w:r>
            <w:r w:rsidRPr="00F7256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32ED1" w:rsidRPr="00F72560" w14:paraId="13FEF2A1" w14:textId="77777777" w:rsidTr="00562EE9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59226" w14:textId="77777777" w:rsidR="00F32ED1" w:rsidRPr="00F72560" w:rsidRDefault="00F32ED1" w:rsidP="0041100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C48ADB" w14:textId="77777777" w:rsidR="00F32ED1" w:rsidRPr="00F72560" w:rsidRDefault="00CC5A41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F32ED1" w:rsidRPr="00F725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01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40FBF3D" w14:textId="77777777" w:rsidR="00F32ED1" w:rsidRPr="00F72560" w:rsidRDefault="00F32ED1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284C2B" w14:textId="77777777" w:rsidR="00F32ED1" w:rsidRPr="00F72560" w:rsidRDefault="00E82DAF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DAF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  <w:r w:rsidR="004361DA">
              <w:rPr>
                <w:rFonts w:ascii="Angsana New" w:hAnsi="Angsana New" w:hint="cs"/>
                <w:b/>
                <w:bCs/>
                <w:sz w:val="30"/>
                <w:szCs w:val="30"/>
              </w:rPr>
              <w:t>01</w:t>
            </w:r>
          </w:p>
        </w:tc>
      </w:tr>
      <w:tr w:rsidR="00F32ED1" w:rsidRPr="00BE51CD" w14:paraId="7E0BD64E" w14:textId="77777777" w:rsidTr="00562EE9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EB845" w14:textId="77777777" w:rsidR="00F32ED1" w:rsidRPr="00BE51CD" w:rsidRDefault="00F32ED1" w:rsidP="0041100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E0083B" w14:textId="77777777" w:rsidR="00F32ED1" w:rsidRPr="00BE51CD" w:rsidRDefault="00F32ED1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8A89F1F" w14:textId="77777777" w:rsidR="00F32ED1" w:rsidRPr="00BE51CD" w:rsidRDefault="00F32ED1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ED1A04" w14:textId="77777777" w:rsidR="00F32ED1" w:rsidRPr="00BE51CD" w:rsidRDefault="00F32ED1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32ED1" w:rsidRPr="00F72560" w14:paraId="25766A4D" w14:textId="77777777" w:rsidTr="00562EE9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959C9" w14:textId="77777777" w:rsidR="00F32ED1" w:rsidRPr="00F72560" w:rsidRDefault="00F32ED1" w:rsidP="0041100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86639C6" w14:textId="77777777" w:rsidR="00F32ED1" w:rsidRPr="00F72560" w:rsidRDefault="00CC5A41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F32ED1" w:rsidRPr="00F725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4C36542" w14:textId="77777777" w:rsidR="00F32ED1" w:rsidRPr="00F72560" w:rsidRDefault="00F32ED1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10400F" w14:textId="77777777" w:rsidR="00F32ED1" w:rsidRPr="00F72560" w:rsidRDefault="00E82DAF" w:rsidP="00411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DAF">
              <w:rPr>
                <w:rFonts w:ascii="Angsana New" w:hAnsi="Angsana New"/>
                <w:b/>
                <w:bCs/>
                <w:sz w:val="30"/>
                <w:szCs w:val="30"/>
              </w:rPr>
              <w:t>989</w:t>
            </w:r>
          </w:p>
        </w:tc>
      </w:tr>
    </w:tbl>
    <w:p w14:paraId="4AD8C033" w14:textId="77777777" w:rsidR="00F32ED1" w:rsidRPr="00BE51CD" w:rsidRDefault="00F32ED1" w:rsidP="00C17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8522F27" w14:textId="77777777" w:rsidR="00562EE9" w:rsidRDefault="00562EE9" w:rsidP="00562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2A4FFC">
        <w:rPr>
          <w:rFonts w:ascii="Angsana New" w:hAnsi="Angsana New" w:hint="cs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Pr="002A4FFC">
        <w:rPr>
          <w:rFonts w:ascii="Angsana New" w:hAnsi="Angsana New"/>
          <w:sz w:val="30"/>
          <w:szCs w:val="30"/>
          <w:cs/>
        </w:rPr>
        <w:t>/</w:t>
      </w:r>
      <w:r w:rsidRPr="002A4FFC">
        <w:rPr>
          <w:rFonts w:ascii="Angsana New" w:hAnsi="Angsana New" w:hint="cs"/>
          <w:sz w:val="30"/>
          <w:szCs w:val="30"/>
          <w:cs/>
        </w:rPr>
        <w:t>บริษัทมีระยะเวลาตั้งแต่</w:t>
      </w:r>
      <w:r w:rsidRPr="002A4FFC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3</w:t>
      </w:r>
      <w:r w:rsidR="004361DA">
        <w:rPr>
          <w:rFonts w:ascii="Angsana New" w:hAnsi="Angsana New"/>
          <w:sz w:val="30"/>
          <w:szCs w:val="30"/>
        </w:rPr>
        <w:t>0</w:t>
      </w:r>
      <w:r w:rsidRPr="002A4FFC">
        <w:rPr>
          <w:rFonts w:ascii="Angsana New" w:hAnsi="Angsana New"/>
          <w:sz w:val="30"/>
          <w:szCs w:val="30"/>
        </w:rPr>
        <w:t xml:space="preserve"> </w:t>
      </w:r>
      <w:r w:rsidRPr="002A4FFC">
        <w:rPr>
          <w:rFonts w:ascii="Angsana New" w:hAnsi="Angsana New" w:hint="cs"/>
          <w:sz w:val="30"/>
          <w:szCs w:val="30"/>
          <w:cs/>
        </w:rPr>
        <w:t>วัน</w:t>
      </w:r>
      <w:r w:rsidRPr="002A4FFC">
        <w:rPr>
          <w:rFonts w:ascii="Angsana New" w:hAnsi="Angsana New"/>
          <w:sz w:val="30"/>
          <w:szCs w:val="30"/>
          <w:cs/>
        </w:rPr>
        <w:t xml:space="preserve"> </w:t>
      </w:r>
      <w:r w:rsidRPr="002A4FFC">
        <w:rPr>
          <w:rFonts w:ascii="Angsana New" w:hAnsi="Angsana New" w:hint="cs"/>
          <w:sz w:val="30"/>
          <w:szCs w:val="30"/>
          <w:cs/>
        </w:rPr>
        <w:t>ถึง</w:t>
      </w:r>
      <w:r w:rsidRPr="002A4FFC">
        <w:rPr>
          <w:rFonts w:ascii="Angsana New" w:hAnsi="Angsana New"/>
          <w:sz w:val="30"/>
          <w:szCs w:val="30"/>
          <w:cs/>
        </w:rPr>
        <w:t xml:space="preserve"> </w:t>
      </w:r>
      <w:r w:rsidR="00E82DAF" w:rsidRPr="00E82DAF">
        <w:rPr>
          <w:rFonts w:ascii="Angsana New" w:hAnsi="Angsana New"/>
          <w:sz w:val="30"/>
          <w:szCs w:val="30"/>
        </w:rPr>
        <w:t>9</w:t>
      </w:r>
      <w:r w:rsidR="004361DA">
        <w:rPr>
          <w:rFonts w:ascii="Angsana New" w:hAnsi="Angsana New"/>
          <w:sz w:val="30"/>
          <w:szCs w:val="30"/>
        </w:rPr>
        <w:t>0</w:t>
      </w:r>
      <w:r w:rsidRPr="002A4FFC">
        <w:rPr>
          <w:rFonts w:ascii="Angsana New" w:hAnsi="Angsana New"/>
          <w:sz w:val="30"/>
          <w:szCs w:val="30"/>
        </w:rPr>
        <w:t xml:space="preserve"> </w:t>
      </w:r>
      <w:r w:rsidRPr="002A4FFC">
        <w:rPr>
          <w:rFonts w:ascii="Angsana New" w:hAnsi="Angsana New" w:hint="cs"/>
          <w:sz w:val="30"/>
          <w:szCs w:val="30"/>
          <w:cs/>
        </w:rPr>
        <w:t>วัน</w:t>
      </w:r>
    </w:p>
    <w:p w14:paraId="03E7E814" w14:textId="2F7156BD" w:rsidR="00562EE9" w:rsidRDefault="00562EE9" w:rsidP="00BE5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8710" w:type="dxa"/>
        <w:tblInd w:w="900" w:type="dxa"/>
        <w:tblLook w:val="01E0" w:firstRow="1" w:lastRow="1" w:firstColumn="1" w:lastColumn="1" w:noHBand="0" w:noVBand="0"/>
      </w:tblPr>
      <w:tblGrid>
        <w:gridCol w:w="2790"/>
        <w:gridCol w:w="1080"/>
        <w:gridCol w:w="1530"/>
        <w:gridCol w:w="258"/>
        <w:gridCol w:w="1386"/>
        <w:gridCol w:w="241"/>
        <w:gridCol w:w="1425"/>
      </w:tblGrid>
      <w:tr w:rsidR="00E232AA" w:rsidRPr="00950205" w14:paraId="712426EE" w14:textId="62FF9E2A" w:rsidTr="00E232AA">
        <w:trPr>
          <w:tblHeader/>
        </w:trPr>
        <w:tc>
          <w:tcPr>
            <w:tcW w:w="2790" w:type="dxa"/>
            <w:vAlign w:val="bottom"/>
          </w:tcPr>
          <w:p w14:paraId="2FDA648E" w14:textId="77777777" w:rsidR="00E232AA" w:rsidRPr="00950205" w:rsidRDefault="00E232AA" w:rsidP="009502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79304BA" w14:textId="77777777" w:rsidR="00E232AA" w:rsidRDefault="00E232AA" w:rsidP="009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bottom"/>
          </w:tcPr>
          <w:p w14:paraId="0363AE8B" w14:textId="0B063103" w:rsidR="00E232AA" w:rsidRPr="00950205" w:rsidRDefault="00E232AA" w:rsidP="009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232AA" w:rsidRPr="00950205" w14:paraId="411BC7A0" w14:textId="222BB296" w:rsidTr="00E232AA">
        <w:trPr>
          <w:tblHeader/>
        </w:trPr>
        <w:tc>
          <w:tcPr>
            <w:tcW w:w="2790" w:type="dxa"/>
            <w:vAlign w:val="bottom"/>
          </w:tcPr>
          <w:p w14:paraId="2412C1A1" w14:textId="1F418EA1" w:rsidR="00E232AA" w:rsidRPr="00950205" w:rsidRDefault="00E232AA" w:rsidP="009502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50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950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79338FAE" w14:textId="4F047FE0" w:rsidR="00E232AA" w:rsidRPr="00E232AA" w:rsidRDefault="00E232AA" w:rsidP="00E23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232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30" w:type="dxa"/>
            <w:vAlign w:val="bottom"/>
          </w:tcPr>
          <w:p w14:paraId="5E3F90A0" w14:textId="2E2915BC" w:rsidR="00E232AA" w:rsidRPr="00950205" w:rsidRDefault="00E232AA" w:rsidP="009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1 </w:t>
            </w: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  <w:p w14:paraId="1BCCE65E" w14:textId="67F592F3" w:rsidR="00E232AA" w:rsidRPr="00950205" w:rsidRDefault="00E232AA" w:rsidP="009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020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5020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95020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3(</w:t>
            </w:r>
            <w:r w:rsidRPr="0095020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ก</w:t>
            </w:r>
            <w:r w:rsidRPr="0095020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.</w:t>
            </w:r>
            <w:r w:rsidRPr="0095020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2))</w:t>
            </w:r>
          </w:p>
        </w:tc>
        <w:tc>
          <w:tcPr>
            <w:tcW w:w="258" w:type="dxa"/>
            <w:vAlign w:val="bottom"/>
          </w:tcPr>
          <w:p w14:paraId="1EAE5FB8" w14:textId="77777777" w:rsidR="00E232AA" w:rsidRPr="00950205" w:rsidRDefault="00E232AA" w:rsidP="009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297D25B1" w14:textId="2911FC55" w:rsidR="00E232AA" w:rsidRPr="00950205" w:rsidRDefault="00E232AA" w:rsidP="00913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13D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13DE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ลดลง)</w:t>
            </w:r>
            <w:r w:rsidR="0007687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07687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41" w:type="dxa"/>
          </w:tcPr>
          <w:p w14:paraId="18851045" w14:textId="77777777" w:rsidR="00E232AA" w:rsidRPr="00950205" w:rsidRDefault="00E232AA" w:rsidP="009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dxa"/>
            <w:vAlign w:val="bottom"/>
          </w:tcPr>
          <w:p w14:paraId="016EDECA" w14:textId="61ED69F2" w:rsidR="00E232AA" w:rsidRPr="00950205" w:rsidRDefault="00E232AA" w:rsidP="009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31 </w:t>
            </w: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E232AA" w:rsidRPr="00950205" w14:paraId="45E4B13A" w14:textId="1565AB00" w:rsidTr="00E232AA">
        <w:trPr>
          <w:tblHeader/>
        </w:trPr>
        <w:tc>
          <w:tcPr>
            <w:tcW w:w="2790" w:type="dxa"/>
          </w:tcPr>
          <w:p w14:paraId="61C6142C" w14:textId="77777777" w:rsidR="00E232AA" w:rsidRPr="00950205" w:rsidRDefault="00E232AA" w:rsidP="009502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FCD26A7" w14:textId="77777777" w:rsidR="00E232AA" w:rsidRPr="00950205" w:rsidRDefault="00E232AA" w:rsidP="009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center"/>
          </w:tcPr>
          <w:p w14:paraId="785DDAA4" w14:textId="4A1C03DE" w:rsidR="00E232AA" w:rsidRPr="00950205" w:rsidRDefault="00E232AA" w:rsidP="009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232AA" w:rsidRPr="00950205" w14:paraId="7610B73A" w14:textId="35BA9C1C" w:rsidTr="00E232AA">
        <w:trPr>
          <w:tblHeader/>
        </w:trPr>
        <w:tc>
          <w:tcPr>
            <w:tcW w:w="2790" w:type="dxa"/>
          </w:tcPr>
          <w:p w14:paraId="716FD236" w14:textId="68375A51" w:rsidR="00E232AA" w:rsidRPr="00950205" w:rsidRDefault="00E232AA" w:rsidP="009502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6D3DEEAA" w14:textId="77777777" w:rsidR="00E232AA" w:rsidRPr="00950205" w:rsidRDefault="00E232AA" w:rsidP="009502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FFBA846" w14:textId="79AAA106" w:rsidR="00E232AA" w:rsidRPr="00950205" w:rsidRDefault="00913DEE" w:rsidP="00E232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  <w:tc>
          <w:tcPr>
            <w:tcW w:w="258" w:type="dxa"/>
            <w:vAlign w:val="center"/>
          </w:tcPr>
          <w:p w14:paraId="54736B7B" w14:textId="77777777" w:rsidR="00E232AA" w:rsidRPr="00950205" w:rsidRDefault="00E232AA" w:rsidP="009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6AEF36A8" w14:textId="7FB899F2" w:rsidR="00E232AA" w:rsidRPr="00950205" w:rsidRDefault="00913DEE" w:rsidP="009502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41" w:type="dxa"/>
          </w:tcPr>
          <w:p w14:paraId="0321F221" w14:textId="77777777" w:rsidR="00E232AA" w:rsidRPr="00950205" w:rsidRDefault="00E232AA" w:rsidP="009502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5303A3A1" w14:textId="33051BA8" w:rsidR="00E232AA" w:rsidRPr="00950205" w:rsidRDefault="00E232AA" w:rsidP="009502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</w:tr>
      <w:tr w:rsidR="00E232AA" w:rsidRPr="00950205" w14:paraId="6A0C5F82" w14:textId="4DA93FF0" w:rsidTr="00E232AA">
        <w:trPr>
          <w:tblHeader/>
        </w:trPr>
        <w:tc>
          <w:tcPr>
            <w:tcW w:w="2790" w:type="dxa"/>
          </w:tcPr>
          <w:p w14:paraId="7A5210FF" w14:textId="03BBDE7D" w:rsidR="00E232AA" w:rsidRPr="00950205" w:rsidRDefault="00E232AA" w:rsidP="009502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3D1E91A2" w14:textId="28542D67" w:rsidR="00E232AA" w:rsidRPr="00E232AA" w:rsidRDefault="00E232AA" w:rsidP="00E232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232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530" w:type="dxa"/>
            <w:vAlign w:val="bottom"/>
          </w:tcPr>
          <w:p w14:paraId="25274D95" w14:textId="7BF9E6F7" w:rsidR="00E232AA" w:rsidRPr="00950205" w:rsidRDefault="00E232AA" w:rsidP="00E232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258" w:type="dxa"/>
            <w:vAlign w:val="center"/>
          </w:tcPr>
          <w:p w14:paraId="6FD808EB" w14:textId="77777777" w:rsidR="00E232AA" w:rsidRPr="00950205" w:rsidRDefault="00E232AA" w:rsidP="0095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86" w:type="dxa"/>
            <w:vAlign w:val="bottom"/>
          </w:tcPr>
          <w:p w14:paraId="4DDB1DA0" w14:textId="42D01F36" w:rsidR="00E232AA" w:rsidRPr="00950205" w:rsidRDefault="00E232AA" w:rsidP="009502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41" w:type="dxa"/>
          </w:tcPr>
          <w:p w14:paraId="201D7383" w14:textId="77777777" w:rsidR="00E232AA" w:rsidRPr="00950205" w:rsidRDefault="00E232AA" w:rsidP="009502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7106BBF7" w14:textId="3215892B" w:rsidR="00E232AA" w:rsidRPr="00950205" w:rsidRDefault="00E232AA" w:rsidP="009502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</w:tr>
      <w:tr w:rsidR="00913DEE" w:rsidRPr="00950205" w14:paraId="6CB1B187" w14:textId="2A65F482" w:rsidTr="00E232AA">
        <w:trPr>
          <w:tblHeader/>
        </w:trPr>
        <w:tc>
          <w:tcPr>
            <w:tcW w:w="2790" w:type="dxa"/>
          </w:tcPr>
          <w:p w14:paraId="197F87FD" w14:textId="4CEB199C" w:rsidR="00913DEE" w:rsidRPr="00950205" w:rsidRDefault="00913DEE" w:rsidP="00913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080" w:type="dxa"/>
          </w:tcPr>
          <w:p w14:paraId="37CCCCD6" w14:textId="77777777" w:rsidR="00913DEE" w:rsidRPr="00950205" w:rsidRDefault="00913DEE" w:rsidP="00913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65BFB55" w14:textId="60C63D4A" w:rsidR="00913DEE" w:rsidRPr="00950205" w:rsidRDefault="004E6CDD" w:rsidP="004E6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  <w:vAlign w:val="center"/>
          </w:tcPr>
          <w:p w14:paraId="71C5CA70" w14:textId="77777777" w:rsidR="00913DEE" w:rsidRPr="00950205" w:rsidRDefault="00913DEE" w:rsidP="00913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86" w:type="dxa"/>
            <w:vAlign w:val="bottom"/>
          </w:tcPr>
          <w:p w14:paraId="4BF40D5E" w14:textId="12737E66" w:rsidR="00913DEE" w:rsidRPr="00950205" w:rsidRDefault="004E6CDD" w:rsidP="004E6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1" w:type="dxa"/>
          </w:tcPr>
          <w:p w14:paraId="09607114" w14:textId="77777777" w:rsidR="00913DEE" w:rsidRPr="00950205" w:rsidRDefault="00913DEE" w:rsidP="00913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2461E9C8" w14:textId="6602BF9D" w:rsidR="00913DEE" w:rsidRPr="00950205" w:rsidRDefault="00913DEE" w:rsidP="00913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13DEE" w:rsidRPr="00950205" w14:paraId="50406D2E" w14:textId="5B526D3B" w:rsidTr="00E232AA">
        <w:trPr>
          <w:tblHeader/>
        </w:trPr>
        <w:tc>
          <w:tcPr>
            <w:tcW w:w="2790" w:type="dxa"/>
          </w:tcPr>
          <w:p w14:paraId="07DF70DC" w14:textId="49CC6D28" w:rsidR="00913DEE" w:rsidRPr="00950205" w:rsidRDefault="00913DEE" w:rsidP="00913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</w:tcPr>
          <w:p w14:paraId="59298E8B" w14:textId="77777777" w:rsidR="00913DEE" w:rsidRPr="00950205" w:rsidRDefault="00913DEE" w:rsidP="00913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5179687" w14:textId="31E746D2" w:rsidR="00913DEE" w:rsidRPr="00950205" w:rsidRDefault="00913DEE" w:rsidP="00913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58" w:type="dxa"/>
            <w:vAlign w:val="center"/>
          </w:tcPr>
          <w:p w14:paraId="24F6AAC9" w14:textId="77777777" w:rsidR="00913DEE" w:rsidRPr="00950205" w:rsidRDefault="00913DEE" w:rsidP="00913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86" w:type="dxa"/>
            <w:vAlign w:val="bottom"/>
          </w:tcPr>
          <w:p w14:paraId="2602B0AC" w14:textId="5E7373DF" w:rsidR="00913DEE" w:rsidRPr="00950205" w:rsidRDefault="00913DEE" w:rsidP="00913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241" w:type="dxa"/>
          </w:tcPr>
          <w:p w14:paraId="227498F3" w14:textId="77777777" w:rsidR="00913DEE" w:rsidRPr="00950205" w:rsidRDefault="00913DEE" w:rsidP="00913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04354688" w14:textId="127DE419" w:rsidR="00913DEE" w:rsidRPr="00950205" w:rsidRDefault="00913DEE" w:rsidP="00913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13DEE" w:rsidRPr="00950205" w14:paraId="0EF1A1D3" w14:textId="6808B4D4" w:rsidTr="00E232AA">
        <w:trPr>
          <w:tblHeader/>
        </w:trPr>
        <w:tc>
          <w:tcPr>
            <w:tcW w:w="2790" w:type="dxa"/>
          </w:tcPr>
          <w:p w14:paraId="77B8FD01" w14:textId="61DF9DA8" w:rsidR="00913DEE" w:rsidRPr="004A1E9E" w:rsidRDefault="00913DEE" w:rsidP="00913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1E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1B9FBAE0" w14:textId="77777777" w:rsidR="00913DEE" w:rsidRPr="00950205" w:rsidRDefault="00913DEE" w:rsidP="00913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3AB65" w14:textId="2A4E5F03" w:rsidR="00913DEE" w:rsidRPr="00950205" w:rsidRDefault="00913DEE" w:rsidP="00913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02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258" w:type="dxa"/>
            <w:vAlign w:val="center"/>
          </w:tcPr>
          <w:p w14:paraId="51930FC4" w14:textId="77777777" w:rsidR="00913DEE" w:rsidRPr="00950205" w:rsidRDefault="00913DEE" w:rsidP="00913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D0B663" w14:textId="03E094EE" w:rsidR="00913DEE" w:rsidRPr="00950205" w:rsidRDefault="00913DEE" w:rsidP="00913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241" w:type="dxa"/>
          </w:tcPr>
          <w:p w14:paraId="0DC922EB" w14:textId="77777777" w:rsidR="00913DEE" w:rsidRPr="00950205" w:rsidRDefault="00913DEE" w:rsidP="00913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310E0B66" w14:textId="550CC7A6" w:rsidR="00913DEE" w:rsidRPr="00950205" w:rsidRDefault="00913DEE" w:rsidP="00913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794</w:t>
            </w:r>
          </w:p>
        </w:tc>
      </w:tr>
    </w:tbl>
    <w:p w14:paraId="4EAB4FAC" w14:textId="1D1C477D" w:rsidR="00950205" w:rsidRDefault="00950205" w:rsidP="00BE5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8710" w:type="dxa"/>
        <w:tblInd w:w="900" w:type="dxa"/>
        <w:tblLook w:val="01E0" w:firstRow="1" w:lastRow="1" w:firstColumn="1" w:lastColumn="1" w:noHBand="0" w:noVBand="0"/>
      </w:tblPr>
      <w:tblGrid>
        <w:gridCol w:w="2790"/>
        <w:gridCol w:w="1080"/>
        <w:gridCol w:w="1530"/>
        <w:gridCol w:w="258"/>
        <w:gridCol w:w="1386"/>
        <w:gridCol w:w="241"/>
        <w:gridCol w:w="1425"/>
      </w:tblGrid>
      <w:tr w:rsidR="004E6CDD" w:rsidRPr="00950205" w14:paraId="577DA0BD" w14:textId="77777777" w:rsidTr="00BA5EEB">
        <w:trPr>
          <w:tblHeader/>
        </w:trPr>
        <w:tc>
          <w:tcPr>
            <w:tcW w:w="2790" w:type="dxa"/>
            <w:vAlign w:val="bottom"/>
          </w:tcPr>
          <w:p w14:paraId="0377EDFE" w14:textId="77777777" w:rsidR="004E6CDD" w:rsidRPr="00950205" w:rsidRDefault="004E6CDD" w:rsidP="00BA5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F1EB10" w14:textId="77777777" w:rsidR="004E6CDD" w:rsidRDefault="004E6CDD" w:rsidP="00BA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bottom"/>
          </w:tcPr>
          <w:p w14:paraId="1DD38AB9" w14:textId="4AD84B5C" w:rsidR="004E6CDD" w:rsidRPr="00950205" w:rsidRDefault="004E6CDD" w:rsidP="00BA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6876" w:rsidRPr="00950205" w14:paraId="50D566B3" w14:textId="77777777" w:rsidTr="00BA5EEB">
        <w:trPr>
          <w:tblHeader/>
        </w:trPr>
        <w:tc>
          <w:tcPr>
            <w:tcW w:w="2790" w:type="dxa"/>
            <w:vAlign w:val="bottom"/>
          </w:tcPr>
          <w:p w14:paraId="098C6215" w14:textId="77777777" w:rsidR="00076876" w:rsidRPr="00950205" w:rsidRDefault="00076876" w:rsidP="00076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50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950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699B76EC" w14:textId="77777777" w:rsidR="00076876" w:rsidRPr="00E232AA" w:rsidRDefault="00076876" w:rsidP="0007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232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30" w:type="dxa"/>
            <w:vAlign w:val="bottom"/>
          </w:tcPr>
          <w:p w14:paraId="0C2E3DE3" w14:textId="77777777" w:rsidR="00076876" w:rsidRPr="00950205" w:rsidRDefault="00076876" w:rsidP="0007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1 </w:t>
            </w: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  <w:p w14:paraId="6508F47F" w14:textId="77777777" w:rsidR="00076876" w:rsidRPr="00950205" w:rsidRDefault="00076876" w:rsidP="0007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020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5020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95020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3(</w:t>
            </w:r>
            <w:r w:rsidRPr="0095020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ก</w:t>
            </w:r>
            <w:r w:rsidRPr="0095020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.</w:t>
            </w:r>
            <w:r w:rsidRPr="0095020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2))</w:t>
            </w:r>
          </w:p>
        </w:tc>
        <w:tc>
          <w:tcPr>
            <w:tcW w:w="258" w:type="dxa"/>
            <w:vAlign w:val="bottom"/>
          </w:tcPr>
          <w:p w14:paraId="23988D78" w14:textId="77777777" w:rsidR="00076876" w:rsidRPr="00950205" w:rsidRDefault="00076876" w:rsidP="0007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2E780C90" w14:textId="2CA1727B" w:rsidR="00076876" w:rsidRPr="00950205" w:rsidRDefault="00076876" w:rsidP="0007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41" w:type="dxa"/>
          </w:tcPr>
          <w:p w14:paraId="4E86AD3B" w14:textId="77777777" w:rsidR="00076876" w:rsidRPr="00950205" w:rsidRDefault="00076876" w:rsidP="0007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dxa"/>
            <w:vAlign w:val="bottom"/>
          </w:tcPr>
          <w:p w14:paraId="1FB07DC3" w14:textId="77777777" w:rsidR="00076876" w:rsidRPr="00950205" w:rsidRDefault="00076876" w:rsidP="0007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31 </w:t>
            </w: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E6CDD" w:rsidRPr="00950205" w14:paraId="6035BA6F" w14:textId="77777777" w:rsidTr="00BA5EEB">
        <w:trPr>
          <w:tblHeader/>
        </w:trPr>
        <w:tc>
          <w:tcPr>
            <w:tcW w:w="2790" w:type="dxa"/>
          </w:tcPr>
          <w:p w14:paraId="25D1B819" w14:textId="77777777" w:rsidR="004E6CDD" w:rsidRPr="00950205" w:rsidRDefault="004E6CDD" w:rsidP="00BA5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904D1A" w14:textId="77777777" w:rsidR="004E6CDD" w:rsidRPr="00950205" w:rsidRDefault="004E6CDD" w:rsidP="00BA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center"/>
          </w:tcPr>
          <w:p w14:paraId="2FEADD3A" w14:textId="77777777" w:rsidR="004E6CDD" w:rsidRPr="00950205" w:rsidRDefault="004E6CDD" w:rsidP="00BA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E6CDD" w:rsidRPr="00950205" w14:paraId="659DCD44" w14:textId="77777777" w:rsidTr="00BA5EEB">
        <w:trPr>
          <w:tblHeader/>
        </w:trPr>
        <w:tc>
          <w:tcPr>
            <w:tcW w:w="2790" w:type="dxa"/>
          </w:tcPr>
          <w:p w14:paraId="083E0F4A" w14:textId="77777777" w:rsidR="004E6CDD" w:rsidRPr="00950205" w:rsidRDefault="004E6CDD" w:rsidP="00BA5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4FDD50FD" w14:textId="77777777" w:rsidR="004E6CDD" w:rsidRPr="00950205" w:rsidRDefault="004E6CDD" w:rsidP="00BA5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878E235" w14:textId="57414450" w:rsidR="004E6CDD" w:rsidRPr="00950205" w:rsidRDefault="004E6CDD" w:rsidP="00BA5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258" w:type="dxa"/>
            <w:vAlign w:val="center"/>
          </w:tcPr>
          <w:p w14:paraId="508B0576" w14:textId="77777777" w:rsidR="004E6CDD" w:rsidRPr="00950205" w:rsidRDefault="004E6CDD" w:rsidP="00BA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005D639A" w14:textId="5398B845" w:rsidR="004E6CDD" w:rsidRPr="00950205" w:rsidRDefault="005B6E7B" w:rsidP="00BA5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1" w:type="dxa"/>
          </w:tcPr>
          <w:p w14:paraId="19C2B55B" w14:textId="77777777" w:rsidR="004E6CDD" w:rsidRPr="00950205" w:rsidRDefault="004E6CDD" w:rsidP="00BA5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5DB4368E" w14:textId="68BF270E" w:rsidR="004E6CDD" w:rsidRPr="00950205" w:rsidRDefault="004E6CDD" w:rsidP="00BA5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5B6E7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4E6CDD" w:rsidRPr="00950205" w14:paraId="3FDE2543" w14:textId="77777777" w:rsidTr="00BA5EEB">
        <w:trPr>
          <w:tblHeader/>
        </w:trPr>
        <w:tc>
          <w:tcPr>
            <w:tcW w:w="2790" w:type="dxa"/>
          </w:tcPr>
          <w:p w14:paraId="71D89A64" w14:textId="77777777" w:rsidR="004E6CDD" w:rsidRPr="00950205" w:rsidRDefault="004E6CDD" w:rsidP="00BA5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1DA7F5BA" w14:textId="77777777" w:rsidR="004E6CDD" w:rsidRPr="00E232AA" w:rsidRDefault="004E6CDD" w:rsidP="00BA5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232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530" w:type="dxa"/>
            <w:vAlign w:val="bottom"/>
          </w:tcPr>
          <w:p w14:paraId="4F8A9CBD" w14:textId="369E01D2" w:rsidR="004E6CDD" w:rsidRPr="00950205" w:rsidRDefault="004E6CDD" w:rsidP="00BA5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277</w:t>
            </w:r>
          </w:p>
        </w:tc>
        <w:tc>
          <w:tcPr>
            <w:tcW w:w="258" w:type="dxa"/>
            <w:vAlign w:val="center"/>
          </w:tcPr>
          <w:p w14:paraId="13ABD308" w14:textId="77777777" w:rsidR="004E6CDD" w:rsidRPr="00950205" w:rsidRDefault="004E6CDD" w:rsidP="00BA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86" w:type="dxa"/>
            <w:vAlign w:val="bottom"/>
          </w:tcPr>
          <w:p w14:paraId="41CBA19D" w14:textId="473F3CEC" w:rsidR="004E6CDD" w:rsidRPr="00950205" w:rsidRDefault="005B6E7B" w:rsidP="00BA5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41" w:type="dxa"/>
          </w:tcPr>
          <w:p w14:paraId="3C03D75B" w14:textId="77777777" w:rsidR="004E6CDD" w:rsidRPr="00950205" w:rsidRDefault="004E6CDD" w:rsidP="00BA5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7A69974C" w14:textId="20BB0421" w:rsidR="004E6CDD" w:rsidRPr="00950205" w:rsidRDefault="004E6CDD" w:rsidP="00BA5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5B6E7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E6CDD" w:rsidRPr="00950205" w14:paraId="4B7C7FEF" w14:textId="77777777" w:rsidTr="00BA5EEB">
        <w:trPr>
          <w:tblHeader/>
        </w:trPr>
        <w:tc>
          <w:tcPr>
            <w:tcW w:w="2790" w:type="dxa"/>
          </w:tcPr>
          <w:p w14:paraId="5ED3CD97" w14:textId="77777777" w:rsidR="004E6CDD" w:rsidRPr="00950205" w:rsidRDefault="004E6CDD" w:rsidP="00BA5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</w:tcPr>
          <w:p w14:paraId="7E82F1E5" w14:textId="77777777" w:rsidR="004E6CDD" w:rsidRPr="00950205" w:rsidRDefault="004E6CDD" w:rsidP="00BA5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086C872" w14:textId="4FEF9351" w:rsidR="004E6CDD" w:rsidRPr="00950205" w:rsidRDefault="004E6CDD" w:rsidP="00BA5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8" w:type="dxa"/>
            <w:vAlign w:val="center"/>
          </w:tcPr>
          <w:p w14:paraId="4DC46068" w14:textId="77777777" w:rsidR="004E6CDD" w:rsidRPr="00950205" w:rsidRDefault="004E6CDD" w:rsidP="00BA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86" w:type="dxa"/>
            <w:vAlign w:val="bottom"/>
          </w:tcPr>
          <w:p w14:paraId="01B348F5" w14:textId="7862F5FC" w:rsidR="004E6CDD" w:rsidRPr="00950205" w:rsidRDefault="004E6CDD" w:rsidP="00BA5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1" w:type="dxa"/>
          </w:tcPr>
          <w:p w14:paraId="56028F68" w14:textId="77777777" w:rsidR="004E6CDD" w:rsidRPr="00950205" w:rsidRDefault="004E6CDD" w:rsidP="00BA5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3B446FA9" w14:textId="34F3647E" w:rsidR="004E6CDD" w:rsidRPr="00950205" w:rsidRDefault="004E6CDD" w:rsidP="00BA5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E6CDD" w:rsidRPr="00950205" w14:paraId="5DD4B953" w14:textId="77777777" w:rsidTr="00BA5EEB">
        <w:trPr>
          <w:tblHeader/>
        </w:trPr>
        <w:tc>
          <w:tcPr>
            <w:tcW w:w="2790" w:type="dxa"/>
          </w:tcPr>
          <w:p w14:paraId="0244CFFD" w14:textId="77777777" w:rsidR="004E6CDD" w:rsidRPr="00950205" w:rsidRDefault="004E6CDD" w:rsidP="00BA5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24EBE06C" w14:textId="77777777" w:rsidR="004E6CDD" w:rsidRPr="00950205" w:rsidRDefault="004E6CDD" w:rsidP="00BA5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0D5BF8" w14:textId="75D8A776" w:rsidR="004E6CDD" w:rsidRPr="00950205" w:rsidRDefault="004E6CDD" w:rsidP="00BA5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538</w:t>
            </w:r>
          </w:p>
        </w:tc>
        <w:tc>
          <w:tcPr>
            <w:tcW w:w="258" w:type="dxa"/>
            <w:vAlign w:val="center"/>
          </w:tcPr>
          <w:p w14:paraId="038DDD37" w14:textId="77777777" w:rsidR="004E6CDD" w:rsidRPr="00950205" w:rsidRDefault="004E6CDD" w:rsidP="00BA5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C2938" w14:textId="0613C37A" w:rsidR="004E6CDD" w:rsidRPr="00950205" w:rsidRDefault="004E6CDD" w:rsidP="00BA5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B6E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41" w:type="dxa"/>
          </w:tcPr>
          <w:p w14:paraId="747649EB" w14:textId="77777777" w:rsidR="004E6CDD" w:rsidRPr="00950205" w:rsidRDefault="004E6CDD" w:rsidP="00BA5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78FEB0E2" w14:textId="176C90AB" w:rsidR="004E6CDD" w:rsidRPr="00950205" w:rsidRDefault="004E6CDD" w:rsidP="00BA5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  <w:r w:rsidR="004075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60EF3D42" w14:textId="550DE551" w:rsidR="00950205" w:rsidRDefault="00950205" w:rsidP="00BE5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3CA5B96A" w14:textId="3E2BF14F" w:rsidR="00022B16" w:rsidRPr="00911AAA" w:rsidRDefault="00022B16" w:rsidP="00022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911AAA">
        <w:rPr>
          <w:rFonts w:ascii="Angsana New" w:hAnsi="Angsana New" w:hint="cs"/>
          <w:sz w:val="30"/>
          <w:szCs w:val="30"/>
          <w:cs/>
        </w:rPr>
        <w:t>ลูกหนี้ของกลุ่มบริษัทแห่งหนึ่งซึ่งเดิมเป็นหน่วยงานรัฐวิสาหกิจ</w:t>
      </w:r>
      <w:r w:rsidRPr="00911AAA">
        <w:rPr>
          <w:rFonts w:ascii="Angsana New" w:hAnsi="Angsana New"/>
          <w:sz w:val="30"/>
          <w:szCs w:val="30"/>
          <w:cs/>
        </w:rPr>
        <w:t xml:space="preserve"> </w:t>
      </w:r>
      <w:r w:rsidRPr="00911AAA">
        <w:rPr>
          <w:rFonts w:ascii="Angsana New" w:hAnsi="Angsana New" w:hint="cs"/>
          <w:sz w:val="30"/>
          <w:szCs w:val="30"/>
          <w:cs/>
        </w:rPr>
        <w:t>ได้เข้าสู่กระบวนการฟื้นฟูกิจการภายใต้คำสั่งศาลล้มละลายกลาง</w:t>
      </w:r>
      <w:r w:rsidRPr="00911AAA">
        <w:rPr>
          <w:rFonts w:ascii="Angsana New" w:hAnsi="Angsana New"/>
          <w:sz w:val="30"/>
          <w:szCs w:val="30"/>
          <w:cs/>
        </w:rPr>
        <w:t xml:space="preserve"> </w:t>
      </w:r>
      <w:r w:rsidRPr="00911AAA">
        <w:rPr>
          <w:rFonts w:ascii="Angsana New" w:hAnsi="Angsana New" w:hint="cs"/>
          <w:sz w:val="30"/>
          <w:szCs w:val="30"/>
          <w:cs/>
        </w:rPr>
        <w:t>ตามกฎหมายล้มละลาย</w:t>
      </w:r>
      <w:r w:rsidRPr="00911AAA">
        <w:rPr>
          <w:rFonts w:ascii="Angsana New" w:hAnsi="Angsana New"/>
          <w:sz w:val="30"/>
          <w:szCs w:val="30"/>
          <w:cs/>
        </w:rPr>
        <w:t xml:space="preserve"> </w:t>
      </w:r>
      <w:r w:rsidRPr="00911AAA">
        <w:rPr>
          <w:rFonts w:ascii="Angsana New" w:hAnsi="Angsana New" w:hint="cs"/>
          <w:sz w:val="30"/>
          <w:szCs w:val="30"/>
          <w:cs/>
        </w:rPr>
        <w:t>และพ้นจากสถานะการเป็นรัฐวิสาหกิจ</w:t>
      </w:r>
      <w:r w:rsidRPr="00911AAA">
        <w:rPr>
          <w:rFonts w:ascii="Angsana New" w:hAnsi="Angsana New"/>
          <w:sz w:val="30"/>
          <w:szCs w:val="30"/>
          <w:cs/>
        </w:rPr>
        <w:t xml:space="preserve">  </w:t>
      </w:r>
      <w:r w:rsidRPr="00911AAA">
        <w:rPr>
          <w:rFonts w:ascii="Angsana New" w:hAnsi="Angsana New" w:hint="cs"/>
          <w:sz w:val="30"/>
          <w:szCs w:val="30"/>
          <w:cs/>
        </w:rPr>
        <w:t>กลุ่มบริษัทมีลูกหนี้ค้างชำระจากกิจการดังกล่าว</w:t>
      </w:r>
      <w:r w:rsidRPr="00911AAA">
        <w:rPr>
          <w:rFonts w:ascii="Angsana New" w:hAnsi="Angsana New"/>
          <w:sz w:val="30"/>
          <w:szCs w:val="30"/>
          <w:cs/>
        </w:rPr>
        <w:t xml:space="preserve"> </w:t>
      </w:r>
      <w:r w:rsidRPr="00911AAA">
        <w:rPr>
          <w:rFonts w:ascii="Angsana New" w:hAnsi="Angsana New" w:hint="cs"/>
          <w:sz w:val="30"/>
          <w:szCs w:val="30"/>
          <w:cs/>
        </w:rPr>
        <w:t>ซึ่งประกอบด้วยลูกหนี้การค้าจำนวน</w:t>
      </w:r>
      <w:r w:rsidRPr="00911AAA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62</w:t>
      </w:r>
      <w:r w:rsidRPr="00911AAA">
        <w:rPr>
          <w:rFonts w:ascii="Angsana New" w:hAnsi="Angsana New"/>
          <w:sz w:val="30"/>
          <w:szCs w:val="30"/>
          <w:cs/>
        </w:rPr>
        <w:t>.</w:t>
      </w:r>
      <w:r w:rsidR="00CC5A41" w:rsidRPr="00CC5A41">
        <w:rPr>
          <w:rFonts w:ascii="Angsana New" w:hAnsi="Angsana New"/>
          <w:sz w:val="30"/>
          <w:szCs w:val="30"/>
        </w:rPr>
        <w:t>3</w:t>
      </w:r>
      <w:r w:rsidRPr="00911AAA">
        <w:rPr>
          <w:rFonts w:ascii="Angsana New" w:hAnsi="Angsana New"/>
          <w:sz w:val="30"/>
          <w:szCs w:val="30"/>
          <w:cs/>
        </w:rPr>
        <w:t xml:space="preserve"> </w:t>
      </w:r>
      <w:r w:rsidRPr="00911AAA">
        <w:rPr>
          <w:rFonts w:ascii="Angsana New" w:hAnsi="Angsana New" w:hint="cs"/>
          <w:sz w:val="30"/>
          <w:szCs w:val="30"/>
          <w:cs/>
        </w:rPr>
        <w:t>ล้านบาท</w:t>
      </w:r>
      <w:r w:rsidRPr="00911AAA">
        <w:rPr>
          <w:rFonts w:ascii="Angsana New" w:hAnsi="Angsana New"/>
          <w:sz w:val="30"/>
          <w:szCs w:val="30"/>
          <w:cs/>
        </w:rPr>
        <w:t xml:space="preserve"> </w:t>
      </w:r>
      <w:r w:rsidRPr="00911AAA">
        <w:rPr>
          <w:rFonts w:ascii="Angsana New" w:hAnsi="Angsana New" w:hint="cs"/>
          <w:sz w:val="30"/>
          <w:szCs w:val="30"/>
          <w:cs/>
        </w:rPr>
        <w:t>สินทรัพย์ที่เกิดจากสัญญาจำนวน</w:t>
      </w:r>
      <w:r w:rsidRPr="00911AAA">
        <w:rPr>
          <w:rFonts w:ascii="Angsana New" w:hAnsi="Angsana New"/>
          <w:sz w:val="30"/>
          <w:szCs w:val="30"/>
          <w:cs/>
        </w:rPr>
        <w:t xml:space="preserve"> </w:t>
      </w:r>
      <w:r w:rsidR="004361DA">
        <w:rPr>
          <w:rFonts w:ascii="Angsana New" w:hAnsi="Angsana New"/>
          <w:sz w:val="30"/>
          <w:szCs w:val="30"/>
        </w:rPr>
        <w:t>1</w:t>
      </w:r>
      <w:r w:rsidR="00E82DAF" w:rsidRPr="00E82DAF">
        <w:rPr>
          <w:rFonts w:ascii="Angsana New" w:hAnsi="Angsana New"/>
          <w:sz w:val="30"/>
          <w:szCs w:val="30"/>
        </w:rPr>
        <w:t>9</w:t>
      </w:r>
      <w:r w:rsidRPr="00911AAA">
        <w:rPr>
          <w:rFonts w:ascii="Angsana New" w:hAnsi="Angsana New"/>
          <w:sz w:val="30"/>
          <w:szCs w:val="30"/>
          <w:cs/>
        </w:rPr>
        <w:t>.</w:t>
      </w:r>
      <w:r w:rsidR="00CC5A41" w:rsidRPr="00CC5A41">
        <w:rPr>
          <w:rFonts w:ascii="Angsana New" w:hAnsi="Angsana New"/>
          <w:sz w:val="30"/>
          <w:szCs w:val="30"/>
        </w:rPr>
        <w:t>2</w:t>
      </w:r>
      <w:r w:rsidRPr="00911AAA">
        <w:rPr>
          <w:rFonts w:ascii="Angsana New" w:hAnsi="Angsana New"/>
          <w:sz w:val="30"/>
          <w:szCs w:val="30"/>
          <w:cs/>
        </w:rPr>
        <w:t xml:space="preserve"> </w:t>
      </w:r>
      <w:r w:rsidRPr="00911AAA">
        <w:rPr>
          <w:rFonts w:ascii="Angsana New" w:hAnsi="Angsana New" w:hint="cs"/>
          <w:sz w:val="30"/>
          <w:szCs w:val="30"/>
          <w:cs/>
        </w:rPr>
        <w:t>ล้านบาท</w:t>
      </w:r>
      <w:r w:rsidRPr="00911AAA">
        <w:rPr>
          <w:rFonts w:ascii="Angsana New" w:hAnsi="Angsana New"/>
          <w:sz w:val="30"/>
          <w:szCs w:val="30"/>
          <w:cs/>
        </w:rPr>
        <w:t xml:space="preserve"> </w:t>
      </w:r>
      <w:r w:rsidRPr="00911AAA">
        <w:rPr>
          <w:rFonts w:ascii="Angsana New" w:hAnsi="Angsana New" w:hint="cs"/>
          <w:sz w:val="30"/>
          <w:szCs w:val="30"/>
          <w:cs/>
        </w:rPr>
        <w:t>และลูกหนี้ตามสัญญาเช่าเงินทุนจำนวน</w:t>
      </w:r>
      <w:r w:rsidRPr="00911AAA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24</w:t>
      </w:r>
      <w:r w:rsidRPr="00911AAA">
        <w:rPr>
          <w:rFonts w:ascii="Angsana New" w:hAnsi="Angsana New"/>
          <w:sz w:val="30"/>
          <w:szCs w:val="30"/>
          <w:cs/>
        </w:rPr>
        <w:t>.</w:t>
      </w:r>
      <w:r w:rsidR="00E82DAF" w:rsidRPr="00E82DAF">
        <w:rPr>
          <w:rFonts w:ascii="Angsana New" w:hAnsi="Angsana New"/>
          <w:sz w:val="30"/>
          <w:szCs w:val="30"/>
        </w:rPr>
        <w:t>9</w:t>
      </w:r>
      <w:r w:rsidRPr="00911AAA">
        <w:rPr>
          <w:rFonts w:ascii="Angsana New" w:hAnsi="Angsana New"/>
          <w:sz w:val="30"/>
          <w:szCs w:val="30"/>
          <w:cs/>
        </w:rPr>
        <w:t xml:space="preserve"> </w:t>
      </w:r>
      <w:r w:rsidRPr="00911AAA">
        <w:rPr>
          <w:rFonts w:ascii="Angsana New" w:hAnsi="Angsana New" w:hint="cs"/>
          <w:sz w:val="30"/>
          <w:szCs w:val="30"/>
          <w:cs/>
        </w:rPr>
        <w:t>ล้านบาท</w:t>
      </w:r>
      <w:r w:rsidRPr="00911AAA">
        <w:rPr>
          <w:rFonts w:ascii="Angsana New" w:hAnsi="Angsana New"/>
          <w:sz w:val="30"/>
          <w:szCs w:val="30"/>
          <w:cs/>
        </w:rPr>
        <w:t xml:space="preserve"> (</w:t>
      </w:r>
      <w:r w:rsidRPr="00911AAA">
        <w:rPr>
          <w:rFonts w:ascii="Angsana New" w:hAnsi="Angsana New" w:hint="cs"/>
          <w:sz w:val="30"/>
          <w:szCs w:val="30"/>
          <w:cs/>
        </w:rPr>
        <w:t>สุทธิจากการโอนสิทธิรับเงินจากลูกหนี้ดังกล่าวให้แก่บริษัทลีสซิ่งแห่งหนึ่งจำนวน</w:t>
      </w:r>
      <w:r w:rsidRPr="00911AAA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7</w:t>
      </w:r>
      <w:r w:rsidR="00E82DAF" w:rsidRPr="00E82DAF">
        <w:rPr>
          <w:rFonts w:ascii="Angsana New" w:hAnsi="Angsana New"/>
          <w:sz w:val="30"/>
          <w:szCs w:val="30"/>
        </w:rPr>
        <w:t>9</w:t>
      </w:r>
      <w:r w:rsidRPr="00911AAA">
        <w:rPr>
          <w:rFonts w:ascii="Angsana New" w:hAnsi="Angsana New"/>
          <w:sz w:val="30"/>
          <w:szCs w:val="30"/>
          <w:cs/>
        </w:rPr>
        <w:t>.</w:t>
      </w:r>
      <w:r w:rsidR="004361DA">
        <w:rPr>
          <w:rFonts w:ascii="Angsana New" w:hAnsi="Angsana New"/>
          <w:sz w:val="30"/>
          <w:szCs w:val="30"/>
        </w:rPr>
        <w:t>1</w:t>
      </w:r>
      <w:r w:rsidRPr="00911AAA">
        <w:rPr>
          <w:rFonts w:ascii="Angsana New" w:hAnsi="Angsana New"/>
          <w:sz w:val="30"/>
          <w:szCs w:val="30"/>
          <w:cs/>
        </w:rPr>
        <w:t xml:space="preserve"> </w:t>
      </w:r>
      <w:r w:rsidRPr="00911AAA">
        <w:rPr>
          <w:rFonts w:ascii="Angsana New" w:hAnsi="Angsana New" w:hint="cs"/>
          <w:sz w:val="30"/>
          <w:szCs w:val="30"/>
          <w:cs/>
        </w:rPr>
        <w:t>ล้านบาท</w:t>
      </w:r>
      <w:r w:rsidRPr="00911AAA">
        <w:rPr>
          <w:rFonts w:ascii="Angsana New" w:hAnsi="Angsana New"/>
          <w:sz w:val="30"/>
          <w:szCs w:val="30"/>
          <w:cs/>
        </w:rPr>
        <w:t xml:space="preserve">) </w:t>
      </w:r>
      <w:r w:rsidRPr="00911AAA">
        <w:rPr>
          <w:rFonts w:ascii="Angsana New" w:hAnsi="Angsana New" w:hint="cs"/>
          <w:sz w:val="30"/>
          <w:szCs w:val="30"/>
          <w:cs/>
        </w:rPr>
        <w:t>ซึ่งลูกหนี้ดังกล่าวอยู่ในกระบวนการฟื้นฟูกิจการ</w:t>
      </w:r>
      <w:r w:rsidRPr="00911AAA">
        <w:rPr>
          <w:rFonts w:ascii="Angsana New" w:hAnsi="Angsana New"/>
          <w:sz w:val="30"/>
          <w:szCs w:val="30"/>
          <w:cs/>
        </w:rPr>
        <w:t xml:space="preserve"> </w:t>
      </w:r>
      <w:r w:rsidRPr="00911AAA">
        <w:rPr>
          <w:rFonts w:ascii="Angsana New" w:hAnsi="Angsana New" w:hint="cs"/>
          <w:sz w:val="30"/>
          <w:szCs w:val="30"/>
          <w:cs/>
        </w:rPr>
        <w:t>ทำให้หนี้อยู่ในสภาวะพักการชำระหนี้</w:t>
      </w:r>
      <w:r w:rsidRPr="00911AAA">
        <w:rPr>
          <w:rFonts w:ascii="Angsana New" w:hAnsi="Angsana New"/>
          <w:sz w:val="30"/>
          <w:szCs w:val="30"/>
          <w:cs/>
        </w:rPr>
        <w:t xml:space="preserve"> (</w:t>
      </w:r>
      <w:r w:rsidRPr="00911AAA">
        <w:rPr>
          <w:rFonts w:ascii="Angsana New" w:hAnsi="Angsana New"/>
          <w:sz w:val="30"/>
          <w:szCs w:val="30"/>
        </w:rPr>
        <w:t xml:space="preserve">Automatic Stay) </w:t>
      </w:r>
      <w:r w:rsidRPr="00911AAA">
        <w:rPr>
          <w:rFonts w:ascii="Angsana New" w:hAnsi="Angsana New" w:hint="cs"/>
          <w:sz w:val="30"/>
          <w:szCs w:val="30"/>
          <w:cs/>
        </w:rPr>
        <w:t>และไม่สามารถชำระหนี้ดังกล่าวได้ในขณะนี้</w:t>
      </w:r>
      <w:r w:rsidRPr="00911AAA">
        <w:rPr>
          <w:rFonts w:ascii="Angsana New" w:hAnsi="Angsana New"/>
          <w:sz w:val="30"/>
          <w:szCs w:val="30"/>
          <w:cs/>
        </w:rPr>
        <w:t xml:space="preserve">  </w:t>
      </w:r>
      <w:r w:rsidRPr="00911AAA">
        <w:rPr>
          <w:rFonts w:ascii="Angsana New" w:hAnsi="Angsana New" w:hint="cs"/>
          <w:sz w:val="30"/>
          <w:szCs w:val="30"/>
          <w:cs/>
        </w:rPr>
        <w:t>ผู้บริหาร</w:t>
      </w:r>
      <w:r w:rsidR="00961188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911AAA">
        <w:rPr>
          <w:rFonts w:ascii="Angsana New" w:hAnsi="Angsana New" w:hint="cs"/>
          <w:sz w:val="30"/>
          <w:szCs w:val="30"/>
          <w:cs/>
        </w:rPr>
        <w:t>ได้</w:t>
      </w:r>
      <w:r w:rsidR="00961188">
        <w:rPr>
          <w:rFonts w:ascii="Angsana New" w:hAnsi="Angsana New" w:hint="cs"/>
          <w:sz w:val="30"/>
          <w:szCs w:val="30"/>
          <w:cs/>
        </w:rPr>
        <w:t>รับรู้ค่าเผื่อ</w:t>
      </w:r>
      <w:r w:rsidR="00A60937">
        <w:rPr>
          <w:rFonts w:ascii="Angsana New" w:hAnsi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Pr="00911AAA">
        <w:rPr>
          <w:rFonts w:ascii="Angsana New" w:hAnsi="Angsana New" w:hint="cs"/>
          <w:sz w:val="30"/>
          <w:szCs w:val="30"/>
          <w:cs/>
        </w:rPr>
        <w:t>บางส่วน</w:t>
      </w:r>
      <w:r w:rsidR="00A60937">
        <w:rPr>
          <w:rFonts w:ascii="Angsana New" w:hAnsi="Angsana New" w:hint="cs"/>
          <w:sz w:val="30"/>
          <w:szCs w:val="30"/>
          <w:cs/>
        </w:rPr>
        <w:t>สำหรับหนี้ที่</w:t>
      </w:r>
      <w:r w:rsidR="00A60937" w:rsidRPr="00A60937">
        <w:rPr>
          <w:rFonts w:ascii="Angsana New" w:hAnsi="Angsana New"/>
          <w:sz w:val="30"/>
          <w:szCs w:val="30"/>
          <w:cs/>
        </w:rPr>
        <w:t>ผิดนัดชำระก่อนเข้าสู่กระบวนการฟื้นฟูกิจการ</w:t>
      </w:r>
      <w:r w:rsidRPr="00911AAA">
        <w:rPr>
          <w:rFonts w:ascii="Angsana New" w:hAnsi="Angsana New" w:hint="cs"/>
          <w:sz w:val="30"/>
          <w:szCs w:val="30"/>
          <w:cs/>
        </w:rPr>
        <w:t>เป็นจำนวน</w:t>
      </w:r>
      <w:r w:rsidRPr="00911AAA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</w:t>
      </w:r>
      <w:r w:rsidR="004361DA">
        <w:rPr>
          <w:rFonts w:ascii="Angsana New" w:hAnsi="Angsana New"/>
          <w:sz w:val="30"/>
          <w:szCs w:val="30"/>
        </w:rPr>
        <w:t>0</w:t>
      </w:r>
      <w:r w:rsidRPr="00911AAA">
        <w:rPr>
          <w:rFonts w:ascii="Angsana New" w:hAnsi="Angsana New"/>
          <w:sz w:val="30"/>
          <w:szCs w:val="30"/>
          <w:cs/>
        </w:rPr>
        <w:t>.</w:t>
      </w:r>
      <w:r w:rsidR="00CC5A41" w:rsidRPr="00CC5A41">
        <w:rPr>
          <w:rFonts w:ascii="Angsana New" w:hAnsi="Angsana New"/>
          <w:sz w:val="30"/>
          <w:szCs w:val="30"/>
        </w:rPr>
        <w:t>6</w:t>
      </w:r>
      <w:r w:rsidRPr="00911AAA">
        <w:rPr>
          <w:rFonts w:ascii="Angsana New" w:hAnsi="Angsana New"/>
          <w:sz w:val="30"/>
          <w:szCs w:val="30"/>
          <w:cs/>
        </w:rPr>
        <w:t xml:space="preserve"> </w:t>
      </w:r>
      <w:r w:rsidRPr="00911AAA">
        <w:rPr>
          <w:rFonts w:ascii="Angsana New" w:hAnsi="Angsana New" w:hint="cs"/>
          <w:sz w:val="30"/>
          <w:szCs w:val="30"/>
          <w:cs/>
        </w:rPr>
        <w:t>ล้านบาท</w:t>
      </w:r>
      <w:r w:rsidRPr="00911AAA">
        <w:rPr>
          <w:rFonts w:ascii="Angsana New" w:hAnsi="Angsana New"/>
          <w:sz w:val="30"/>
          <w:szCs w:val="30"/>
          <w:cs/>
        </w:rPr>
        <w:t xml:space="preserve"> </w:t>
      </w:r>
      <w:r w:rsidR="00A60937" w:rsidRPr="00A60937">
        <w:rPr>
          <w:rFonts w:ascii="Angsana New" w:hAnsi="Angsana New"/>
          <w:sz w:val="30"/>
          <w:szCs w:val="30"/>
          <w:cs/>
        </w:rPr>
        <w:t>ในส่วนของลูกหนี้ที่เกิดจากการให้บริการภายหลังการเข้าสู่กระบวนการฟื้นฟูกิจการ</w:t>
      </w:r>
      <w:r w:rsidRPr="00911AAA">
        <w:rPr>
          <w:rFonts w:ascii="Angsana New" w:hAnsi="Angsana New" w:hint="cs"/>
          <w:sz w:val="30"/>
          <w:szCs w:val="30"/>
          <w:cs/>
        </w:rPr>
        <w:t>ส่วนใหญ่เกิดจากการให้บริการของกลุ่มบริษัทซึ่งถือเป็นบริการที่จำเป็นต่อการดำเนินงานอย่างต่อเนื่องตามแผนฟื้นฟูกิจการของลูกหนี้</w:t>
      </w:r>
      <w:r w:rsidRPr="00911AAA">
        <w:rPr>
          <w:rFonts w:ascii="Angsana New" w:hAnsi="Angsana New"/>
          <w:sz w:val="30"/>
          <w:szCs w:val="30"/>
          <w:cs/>
        </w:rPr>
        <w:t xml:space="preserve"> </w:t>
      </w:r>
      <w:r w:rsidRPr="00911AAA">
        <w:rPr>
          <w:rFonts w:ascii="Angsana New" w:hAnsi="Angsana New" w:hint="cs"/>
          <w:sz w:val="30"/>
          <w:szCs w:val="30"/>
          <w:cs/>
        </w:rPr>
        <w:t>ผู้บริหารของกลุ่มบริษัทเชื่อมั่นว่า</w:t>
      </w:r>
      <w:r w:rsidRPr="00911AAA">
        <w:rPr>
          <w:rFonts w:ascii="Angsana New" w:hAnsi="Angsana New"/>
          <w:sz w:val="30"/>
          <w:szCs w:val="30"/>
          <w:cs/>
        </w:rPr>
        <w:t xml:space="preserve"> </w:t>
      </w:r>
      <w:r w:rsidRPr="00911AAA">
        <w:rPr>
          <w:rFonts w:ascii="Angsana New" w:hAnsi="Angsana New" w:hint="cs"/>
          <w:sz w:val="30"/>
          <w:szCs w:val="30"/>
          <w:cs/>
        </w:rPr>
        <w:t>กลุ่มบริษัทจะได้รับชำระหนี้ส่วนที่เหลือทั้งจำนวน</w:t>
      </w:r>
    </w:p>
    <w:p w14:paraId="3CC6DC98" w14:textId="59379DE0" w:rsidR="00022B16" w:rsidRDefault="00022B16" w:rsidP="00BE5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54919FD" w14:textId="731ADA44" w:rsidR="00076876" w:rsidRDefault="00076876" w:rsidP="00A80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62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562EE9">
        <w:rPr>
          <w:rFonts w:asciiTheme="majorBidi" w:hAnsiTheme="majorBidi" w:cstheme="majorBidi"/>
          <w:sz w:val="30"/>
          <w:szCs w:val="30"/>
        </w:rPr>
        <w:t>(</w:t>
      </w:r>
      <w:r w:rsidRPr="00562EE9">
        <w:rPr>
          <w:rFonts w:asciiTheme="majorBidi" w:hAnsiTheme="majorBidi" w:cstheme="majorBidi" w:hint="cs"/>
          <w:sz w:val="30"/>
          <w:szCs w:val="30"/>
          <w:cs/>
        </w:rPr>
        <w:t>ค</w:t>
      </w:r>
      <w:r w:rsidRPr="00562EE9">
        <w:rPr>
          <w:rFonts w:asciiTheme="majorBidi" w:hAnsiTheme="majorBidi" w:cstheme="majorBidi"/>
          <w:sz w:val="30"/>
          <w:szCs w:val="30"/>
          <w:cs/>
        </w:rPr>
        <w:t>.</w:t>
      </w:r>
      <w:r>
        <w:rPr>
          <w:rFonts w:asciiTheme="majorBidi" w:hAnsiTheme="majorBidi" w:cstheme="majorBidi"/>
          <w:sz w:val="30"/>
          <w:szCs w:val="30"/>
        </w:rPr>
        <w:t>1</w:t>
      </w:r>
      <w:r w:rsidRPr="00562EE9"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/>
          <w:sz w:val="30"/>
          <w:szCs w:val="30"/>
        </w:rPr>
        <w:t>2</w:t>
      </w:r>
      <w:r w:rsidRPr="00562EE9">
        <w:rPr>
          <w:rFonts w:asciiTheme="majorBidi" w:hAnsiTheme="majorBidi" w:cstheme="majorBidi"/>
          <w:sz w:val="30"/>
          <w:szCs w:val="30"/>
        </w:rPr>
        <w:t xml:space="preserve">) </w:t>
      </w:r>
      <w:r w:rsidR="00A806CB"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hint="cs"/>
          <w:sz w:val="30"/>
          <w:szCs w:val="30"/>
          <w:cs/>
        </w:rPr>
        <w:t xml:space="preserve">ลูกหนี้ตามสัญญาปรับโครงสร้างหนี้ 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A806CB">
        <w:rPr>
          <w:rFonts w:asciiTheme="majorBidi" w:hAnsiTheme="majorBidi" w:cstheme="majorBidi" w:hint="cs"/>
          <w:sz w:val="30"/>
          <w:szCs w:val="30"/>
          <w:cs/>
        </w:rPr>
        <w:t>เงินให้กู้ยืมแก่บุคคลหรือกิจการที่เกี่ยวข้องกันและบุคคลหรือกิจการอื่น</w:t>
      </w:r>
    </w:p>
    <w:p w14:paraId="3076AB92" w14:textId="77777777" w:rsidR="00076876" w:rsidRPr="00BE51CD" w:rsidRDefault="00076876" w:rsidP="00076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3A0BD68" w14:textId="45116FE6" w:rsidR="00076876" w:rsidRPr="00394C15" w:rsidRDefault="00BA5EEB" w:rsidP="00BA5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/>
          <w:sz w:val="30"/>
          <w:szCs w:val="30"/>
        </w:rPr>
      </w:pPr>
      <w:r w:rsidRPr="00BA5EEB">
        <w:rPr>
          <w:rFonts w:asciiTheme="majorBidi" w:hAnsiTheme="majorBidi" w:hint="cs"/>
          <w:sz w:val="30"/>
          <w:szCs w:val="30"/>
          <w:cs/>
        </w:rPr>
        <w:t>ตารางต่อไปนี้แสดงฐานะเปิดต่อความเสี่ยงด้านเครดิตของลูกหนี้ตามสัญญาปรับโครงสร้างหนี้</w:t>
      </w:r>
      <w:r w:rsidRPr="00BA5EEB">
        <w:rPr>
          <w:rFonts w:asciiTheme="majorBidi" w:hAnsiTheme="majorBidi"/>
          <w:sz w:val="30"/>
          <w:szCs w:val="30"/>
          <w:cs/>
        </w:rPr>
        <w:t xml:space="preserve"> </w:t>
      </w:r>
      <w:r w:rsidRPr="00BA5EEB">
        <w:rPr>
          <w:rFonts w:asciiTheme="majorBidi" w:hAnsiTheme="majorBidi" w:hint="cs"/>
          <w:sz w:val="30"/>
          <w:szCs w:val="30"/>
          <w:cs/>
        </w:rPr>
        <w:t>และเงินให้กู้ยืมแก่บุคคลหรือกิจการที่เกี่ยวข้องกันและบุคคลหรือกิจการอื่นที่วัดมูลค่าด้วยราคาทุนตัดจำหน่าย</w:t>
      </w:r>
      <w:r w:rsidRPr="00BA5EEB">
        <w:rPr>
          <w:rFonts w:asciiTheme="majorBidi" w:hAnsiTheme="majorBidi"/>
          <w:sz w:val="30"/>
          <w:szCs w:val="30"/>
          <w:cs/>
        </w:rPr>
        <w:t xml:space="preserve"> </w:t>
      </w:r>
      <w:r w:rsidRPr="00BA5EEB">
        <w:rPr>
          <w:rFonts w:asciiTheme="majorBidi" w:hAnsiTheme="majorBidi" w:hint="cs"/>
          <w:sz w:val="30"/>
          <w:szCs w:val="30"/>
          <w:cs/>
        </w:rPr>
        <w:t>ซึ่งบ่งชี้ว่าสินทรัพย์ที่วัดมูลค่าด้วยราคาทุนตัดจำหน่ายต้องตั้งค่าเผื่อผลขาดทุนด้านเครดิตที่คาดว่าจะเกิดขึ้นใน</w:t>
      </w:r>
      <w:r w:rsidRPr="00BA5EEB">
        <w:rPr>
          <w:rFonts w:asciiTheme="majorBidi" w:hAnsiTheme="majorBidi"/>
          <w:sz w:val="30"/>
          <w:szCs w:val="30"/>
          <w:cs/>
        </w:rPr>
        <w:t xml:space="preserve"> 12 </w:t>
      </w:r>
      <w:r w:rsidRPr="00BA5EEB">
        <w:rPr>
          <w:rFonts w:asciiTheme="majorBidi" w:hAnsiTheme="majorBidi" w:hint="cs"/>
          <w:sz w:val="30"/>
          <w:szCs w:val="30"/>
          <w:cs/>
        </w:rPr>
        <w:t>เดือนข้างหน้า</w:t>
      </w:r>
      <w:r w:rsidRPr="00BA5EEB">
        <w:rPr>
          <w:rFonts w:asciiTheme="majorBidi" w:hAnsiTheme="majorBidi"/>
          <w:sz w:val="30"/>
          <w:szCs w:val="30"/>
          <w:cs/>
        </w:rPr>
        <w:t xml:space="preserve"> </w:t>
      </w:r>
      <w:r w:rsidRPr="00BA5EEB">
        <w:rPr>
          <w:rFonts w:asciiTheme="majorBidi" w:hAnsiTheme="majorBidi" w:hint="cs"/>
          <w:sz w:val="30"/>
          <w:szCs w:val="30"/>
          <w:cs/>
        </w:rPr>
        <w:t>หรือค่าเผื่อผลขาดทุนด้านเครดิตที่คาดว่าจะเกิดขึ้นตลอดอายุ</w:t>
      </w:r>
      <w:r w:rsidRPr="00BA5EEB">
        <w:rPr>
          <w:rFonts w:asciiTheme="majorBidi" w:hAnsiTheme="majorBidi"/>
          <w:sz w:val="30"/>
          <w:szCs w:val="30"/>
          <w:cs/>
        </w:rPr>
        <w:t xml:space="preserve"> </w:t>
      </w:r>
      <w:r w:rsidR="00743F8E">
        <w:rPr>
          <w:rFonts w:asciiTheme="majorBidi" w:hAnsiTheme="majorBidi"/>
          <w:sz w:val="30"/>
          <w:szCs w:val="30"/>
        </w:rPr>
        <w:br/>
      </w:r>
      <w:r w:rsidRPr="00BA5EEB">
        <w:rPr>
          <w:rFonts w:asciiTheme="majorBidi" w:hAnsiTheme="majorBidi" w:hint="cs"/>
          <w:sz w:val="30"/>
          <w:szCs w:val="30"/>
          <w:cs/>
        </w:rPr>
        <w:t>ซึ่งในกรณีนี้</w:t>
      </w:r>
      <w:r w:rsidRPr="00BA5EEB">
        <w:rPr>
          <w:rFonts w:asciiTheme="majorBidi" w:hAnsiTheme="majorBidi"/>
          <w:sz w:val="30"/>
          <w:szCs w:val="30"/>
          <w:cs/>
        </w:rPr>
        <w:t xml:space="preserve"> </w:t>
      </w:r>
      <w:r w:rsidRPr="00BA5EEB">
        <w:rPr>
          <w:rFonts w:asciiTheme="majorBidi" w:hAnsiTheme="majorBidi" w:hint="cs"/>
          <w:sz w:val="30"/>
          <w:szCs w:val="30"/>
          <w:cs/>
        </w:rPr>
        <w:t>จะต้องระบุด้วยว่าสินทรัพย์ดังกล่าวเกิดการด้อยค่าด้านเครดิตหรือไม่</w:t>
      </w:r>
    </w:p>
    <w:p w14:paraId="7ED40F1E" w14:textId="2854FB52" w:rsidR="00BA5EEB" w:rsidRDefault="00BA5EEB" w:rsidP="00BE5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8649" w:type="dxa"/>
        <w:tblInd w:w="900" w:type="dxa"/>
        <w:tblLook w:val="04A0" w:firstRow="1" w:lastRow="0" w:firstColumn="1" w:lastColumn="0" w:noHBand="0" w:noVBand="1"/>
      </w:tblPr>
      <w:tblGrid>
        <w:gridCol w:w="4410"/>
        <w:gridCol w:w="900"/>
        <w:gridCol w:w="236"/>
        <w:gridCol w:w="1400"/>
        <w:gridCol w:w="250"/>
        <w:gridCol w:w="1453"/>
      </w:tblGrid>
      <w:tr w:rsidR="00B74D6C" w:rsidRPr="00BA5EEB" w14:paraId="1524D60B" w14:textId="77777777" w:rsidTr="005A0463">
        <w:trPr>
          <w:trHeight w:val="83"/>
          <w:tblHeader/>
        </w:trPr>
        <w:tc>
          <w:tcPr>
            <w:tcW w:w="4410" w:type="dxa"/>
            <w:vAlign w:val="bottom"/>
            <w:hideMark/>
          </w:tcPr>
          <w:p w14:paraId="08633C4A" w14:textId="77777777" w:rsidR="00B74D6C" w:rsidRPr="00BA5EEB" w:rsidRDefault="00B74D6C" w:rsidP="00BA5EEB">
            <w:pPr>
              <w:pStyle w:val="BodyText"/>
              <w:tabs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A5E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A5E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A5E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BA5E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900" w:type="dxa"/>
            <w:vAlign w:val="bottom"/>
          </w:tcPr>
          <w:p w14:paraId="5584D3C8" w14:textId="597280C1" w:rsidR="00B74D6C" w:rsidRPr="00B74D6C" w:rsidRDefault="00B74D6C" w:rsidP="00B74D6C">
            <w:pPr>
              <w:spacing w:line="240" w:lineRule="auto"/>
              <w:ind w:left="-95" w:right="-120"/>
              <w:jc w:val="center"/>
              <w:rPr>
                <w:rFonts w:asciiTheme="majorBidi" w:eastAsia="AngsanaNew" w:hAnsiTheme="majorBidi" w:cstheme="majorBidi"/>
                <w:b/>
                <w:i/>
                <w:iCs/>
                <w:sz w:val="30"/>
                <w:szCs w:val="30"/>
                <w:cs/>
                <w:lang w:eastAsia="en-GB"/>
              </w:rPr>
            </w:pPr>
            <w:r w:rsidRPr="00B74D6C">
              <w:rPr>
                <w:rFonts w:asciiTheme="majorBidi" w:eastAsia="AngsanaNew" w:hAnsiTheme="majorBidi" w:cstheme="majorBidi" w:hint="cs"/>
                <w:b/>
                <w:i/>
                <w:iCs/>
                <w:sz w:val="30"/>
                <w:szCs w:val="30"/>
                <w:cs/>
                <w:lang w:eastAsia="en-GB"/>
              </w:rPr>
              <w:t>หมายเหตุ</w:t>
            </w:r>
          </w:p>
        </w:tc>
        <w:tc>
          <w:tcPr>
            <w:tcW w:w="236" w:type="dxa"/>
          </w:tcPr>
          <w:p w14:paraId="4860917D" w14:textId="763B2199" w:rsidR="00B74D6C" w:rsidRPr="00BA5EEB" w:rsidRDefault="00B74D6C" w:rsidP="00BA5EEB">
            <w:pPr>
              <w:spacing w:line="240" w:lineRule="auto"/>
              <w:ind w:left="-95" w:right="-120"/>
              <w:jc w:val="center"/>
              <w:rPr>
                <w:rFonts w:asciiTheme="majorBidi" w:eastAsia="AngsanaNew" w:hAnsiTheme="majorBidi" w:cstheme="majorBidi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00" w:type="dxa"/>
            <w:vAlign w:val="bottom"/>
            <w:hideMark/>
          </w:tcPr>
          <w:p w14:paraId="620C857F" w14:textId="4EEF2B65" w:rsidR="00B74D6C" w:rsidRPr="00BA5EEB" w:rsidRDefault="00B74D6C" w:rsidP="00BA5EE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BA5EEB">
              <w:rPr>
                <w:rFonts w:asciiTheme="majorBidi" w:eastAsia="AngsanaNew" w:hAnsiTheme="majorBidi" w:cstheme="majorBidi" w:hint="cs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50" w:type="dxa"/>
            <w:vAlign w:val="bottom"/>
          </w:tcPr>
          <w:p w14:paraId="156A5632" w14:textId="77777777" w:rsidR="00B74D6C" w:rsidRPr="00BA5EEB" w:rsidRDefault="00B74D6C" w:rsidP="00BA5EE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53" w:type="dxa"/>
            <w:vAlign w:val="bottom"/>
            <w:hideMark/>
          </w:tcPr>
          <w:p w14:paraId="2B7975B6" w14:textId="14BEF5F0" w:rsidR="00B74D6C" w:rsidRPr="00BA5EEB" w:rsidRDefault="00B74D6C" w:rsidP="00BA5EE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BA5EEB">
              <w:rPr>
                <w:rFonts w:asciiTheme="majorBidi" w:eastAsia="AngsanaNew" w:hAnsiTheme="majorBidi" w:cstheme="majorBidi" w:hint="cs"/>
                <w:bCs/>
                <w:sz w:val="30"/>
                <w:szCs w:val="30"/>
                <w:cs/>
                <w:lang w:eastAsia="en-GB"/>
              </w:rPr>
              <w:t>งบการเงิน</w:t>
            </w:r>
            <w:r w:rsidRPr="00BA5EEB">
              <w:rPr>
                <w:rFonts w:asciiTheme="majorBidi" w:eastAsia="AngsanaNew" w:hAnsiTheme="majorBidi" w:cstheme="majorBidi"/>
                <w:bCs/>
                <w:sz w:val="30"/>
                <w:szCs w:val="30"/>
                <w:cs/>
                <w:lang w:eastAsia="en-GB"/>
              </w:rPr>
              <w:br/>
            </w:r>
            <w:r w:rsidRPr="00BA5EEB">
              <w:rPr>
                <w:rFonts w:asciiTheme="majorBidi" w:eastAsia="AngsanaNew" w:hAnsiTheme="majorBidi" w:cstheme="majorBidi" w:hint="cs"/>
                <w:bCs/>
                <w:sz w:val="30"/>
                <w:szCs w:val="30"/>
                <w:cs/>
                <w:lang w:eastAsia="en-GB"/>
              </w:rPr>
              <w:t>เฉพาะกิจการ</w:t>
            </w:r>
          </w:p>
        </w:tc>
      </w:tr>
      <w:tr w:rsidR="00B74D6C" w:rsidRPr="00BA5EEB" w14:paraId="526B1ED0" w14:textId="77777777" w:rsidTr="005A0463">
        <w:trPr>
          <w:trHeight w:val="20"/>
          <w:tblHeader/>
        </w:trPr>
        <w:tc>
          <w:tcPr>
            <w:tcW w:w="4410" w:type="dxa"/>
            <w:vAlign w:val="bottom"/>
          </w:tcPr>
          <w:p w14:paraId="3F5E8A44" w14:textId="77777777" w:rsidR="00B74D6C" w:rsidRPr="00BA5EEB" w:rsidRDefault="00B74D6C" w:rsidP="00BA5EEB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  <w:cs/>
              </w:rPr>
            </w:pPr>
          </w:p>
        </w:tc>
        <w:tc>
          <w:tcPr>
            <w:tcW w:w="900" w:type="dxa"/>
          </w:tcPr>
          <w:p w14:paraId="770D4D41" w14:textId="77777777" w:rsidR="00B74D6C" w:rsidRPr="00BA5EEB" w:rsidRDefault="00B74D6C" w:rsidP="00BA5EE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61EA54E" w14:textId="63BD7A64" w:rsidR="00B74D6C" w:rsidRPr="00BA5EEB" w:rsidRDefault="00B74D6C" w:rsidP="00BA5EE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03" w:type="dxa"/>
            <w:gridSpan w:val="3"/>
          </w:tcPr>
          <w:p w14:paraId="1F3514C9" w14:textId="3BBA5369" w:rsidR="00B74D6C" w:rsidRPr="00BA5EEB" w:rsidRDefault="00B74D6C" w:rsidP="00BA5EE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5EEB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BA5E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BA5EEB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5B6E7B" w:rsidRPr="00BA5EEB" w14:paraId="07115B28" w14:textId="77777777" w:rsidTr="005A0463">
        <w:trPr>
          <w:trHeight w:val="68"/>
          <w:tblHeader/>
        </w:trPr>
        <w:tc>
          <w:tcPr>
            <w:tcW w:w="4410" w:type="dxa"/>
            <w:shd w:val="clear" w:color="auto" w:fill="auto"/>
            <w:vAlign w:val="bottom"/>
            <w:hideMark/>
          </w:tcPr>
          <w:p w14:paraId="637BFF8B" w14:textId="50B9C862" w:rsidR="005B6E7B" w:rsidRPr="00B74D6C" w:rsidRDefault="005B6E7B" w:rsidP="005B6E7B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4D6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900" w:type="dxa"/>
          </w:tcPr>
          <w:p w14:paraId="0F0C9598" w14:textId="4B4783F6" w:rsidR="005B6E7B" w:rsidRPr="00941C14" w:rsidRDefault="005B6E7B" w:rsidP="005B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41C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12964570" w14:textId="5459AB47" w:rsidR="005B6E7B" w:rsidRPr="00FD01D6" w:rsidRDefault="005B6E7B" w:rsidP="005B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vAlign w:val="bottom"/>
          </w:tcPr>
          <w:p w14:paraId="27076C3C" w14:textId="425CC975" w:rsidR="005B6E7B" w:rsidRPr="00FD01D6" w:rsidRDefault="005B6E7B" w:rsidP="005B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766</w:t>
            </w:r>
          </w:p>
        </w:tc>
        <w:tc>
          <w:tcPr>
            <w:tcW w:w="250" w:type="dxa"/>
            <w:vAlign w:val="bottom"/>
          </w:tcPr>
          <w:p w14:paraId="62D0137C" w14:textId="77777777" w:rsidR="005B6E7B" w:rsidRPr="00FD01D6" w:rsidRDefault="005B6E7B" w:rsidP="005B6E7B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63886625" w14:textId="71FC53BF" w:rsidR="005B6E7B" w:rsidRPr="00FD01D6" w:rsidRDefault="005B6E7B" w:rsidP="005B6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01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74D6C" w:rsidRPr="00BA5EEB" w14:paraId="30A9F690" w14:textId="77777777" w:rsidTr="005A0463">
        <w:trPr>
          <w:trHeight w:val="68"/>
          <w:tblHeader/>
        </w:trPr>
        <w:tc>
          <w:tcPr>
            <w:tcW w:w="4410" w:type="dxa"/>
            <w:shd w:val="clear" w:color="auto" w:fill="auto"/>
            <w:vAlign w:val="bottom"/>
          </w:tcPr>
          <w:p w14:paraId="4230253D" w14:textId="698E29B9" w:rsidR="00B74D6C" w:rsidRPr="00B74D6C" w:rsidRDefault="00B74D6C" w:rsidP="00B74D6C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4D6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เงินให้กู้ยืมแก่บุคคลหรือกิจการที่เกี่ยวข้องกัน</w:t>
            </w:r>
          </w:p>
        </w:tc>
        <w:tc>
          <w:tcPr>
            <w:tcW w:w="900" w:type="dxa"/>
          </w:tcPr>
          <w:p w14:paraId="7F624058" w14:textId="3FD6209A" w:rsidR="00B74D6C" w:rsidRDefault="008E786A" w:rsidP="008E7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046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58F8F79C" w14:textId="70D390AD" w:rsidR="00B74D6C" w:rsidRDefault="00B74D6C" w:rsidP="00FD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vAlign w:val="bottom"/>
          </w:tcPr>
          <w:p w14:paraId="4C11779E" w14:textId="29F28C31" w:rsidR="00B74D6C" w:rsidRPr="00BA5EEB" w:rsidRDefault="00B74D6C" w:rsidP="00FD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250" w:type="dxa"/>
            <w:vAlign w:val="bottom"/>
          </w:tcPr>
          <w:p w14:paraId="5526B5CC" w14:textId="77777777" w:rsidR="00B74D6C" w:rsidRPr="00FD01D6" w:rsidRDefault="00B74D6C" w:rsidP="00FD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4919454D" w14:textId="09D09F85" w:rsidR="00B74D6C" w:rsidRPr="00BA5EEB" w:rsidRDefault="00B74D6C" w:rsidP="00FD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</w:tr>
      <w:tr w:rsidR="00B74D6C" w:rsidRPr="00BA5EEB" w14:paraId="40E6CEDF" w14:textId="77777777" w:rsidTr="005A0463">
        <w:trPr>
          <w:trHeight w:val="68"/>
          <w:tblHeader/>
        </w:trPr>
        <w:tc>
          <w:tcPr>
            <w:tcW w:w="4410" w:type="dxa"/>
            <w:shd w:val="clear" w:color="auto" w:fill="auto"/>
            <w:vAlign w:val="bottom"/>
          </w:tcPr>
          <w:p w14:paraId="610B4D7E" w14:textId="2AC5CF12" w:rsidR="00B74D6C" w:rsidRPr="00B74D6C" w:rsidRDefault="00B74D6C" w:rsidP="00B74D6C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4D6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เงินให้กู้ยืมแก่บุคคลหรือกิจการอื่น</w:t>
            </w:r>
          </w:p>
        </w:tc>
        <w:tc>
          <w:tcPr>
            <w:tcW w:w="900" w:type="dxa"/>
          </w:tcPr>
          <w:p w14:paraId="22D92838" w14:textId="77777777" w:rsidR="00B74D6C" w:rsidRDefault="00B74D6C" w:rsidP="00FD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F0BAC9" w14:textId="774B67C7" w:rsidR="00B74D6C" w:rsidRDefault="00B74D6C" w:rsidP="00FD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A8BCB5" w14:textId="62400445" w:rsidR="00B74D6C" w:rsidRPr="00BA5EEB" w:rsidRDefault="00B74D6C" w:rsidP="00FD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0" w:type="dxa"/>
            <w:vAlign w:val="bottom"/>
          </w:tcPr>
          <w:p w14:paraId="295C2EBE" w14:textId="77777777" w:rsidR="00B74D6C" w:rsidRPr="00FD01D6" w:rsidRDefault="00B74D6C" w:rsidP="00FD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79F156" w14:textId="07FB69F2" w:rsidR="00B74D6C" w:rsidRPr="00BA5EEB" w:rsidRDefault="00B74D6C" w:rsidP="00FD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74D6C" w:rsidRPr="00BA5EEB" w14:paraId="4E18B876" w14:textId="77777777" w:rsidTr="005A0463">
        <w:trPr>
          <w:trHeight w:val="20"/>
          <w:tblHeader/>
        </w:trPr>
        <w:tc>
          <w:tcPr>
            <w:tcW w:w="4410" w:type="dxa"/>
            <w:shd w:val="clear" w:color="auto" w:fill="auto"/>
            <w:vAlign w:val="bottom"/>
          </w:tcPr>
          <w:p w14:paraId="3FE2B95D" w14:textId="77777777" w:rsidR="00B74D6C" w:rsidRPr="00B74D6C" w:rsidRDefault="00B74D6C" w:rsidP="00BA5EEB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B72FF83" w14:textId="77777777" w:rsidR="00B74D6C" w:rsidRDefault="00B74D6C" w:rsidP="00FD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1EE171B" w14:textId="7FE8A79C" w:rsidR="00B74D6C" w:rsidRDefault="00B74D6C" w:rsidP="00FD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EE0896" w14:textId="4364AD2F" w:rsidR="00B74D6C" w:rsidRPr="00FD01D6" w:rsidRDefault="00B74D6C" w:rsidP="00FD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5B6E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471</w:t>
            </w:r>
          </w:p>
        </w:tc>
        <w:tc>
          <w:tcPr>
            <w:tcW w:w="250" w:type="dxa"/>
          </w:tcPr>
          <w:p w14:paraId="01CC609A" w14:textId="77777777" w:rsidR="00B74D6C" w:rsidRPr="00FD01D6" w:rsidRDefault="00B74D6C" w:rsidP="00FD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A29C09" w14:textId="01168A01" w:rsidR="00B74D6C" w:rsidRPr="00FD01D6" w:rsidRDefault="00B74D6C" w:rsidP="00FD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637</w:t>
            </w:r>
          </w:p>
        </w:tc>
      </w:tr>
      <w:tr w:rsidR="00B74D6C" w:rsidRPr="00BA5EEB" w14:paraId="387DA8E8" w14:textId="77777777" w:rsidTr="005A0463">
        <w:trPr>
          <w:trHeight w:val="20"/>
          <w:tblHeader/>
        </w:trPr>
        <w:tc>
          <w:tcPr>
            <w:tcW w:w="4410" w:type="dxa"/>
            <w:shd w:val="clear" w:color="auto" w:fill="auto"/>
            <w:vAlign w:val="bottom"/>
            <w:hideMark/>
          </w:tcPr>
          <w:p w14:paraId="25695EFC" w14:textId="77777777" w:rsidR="00B74D6C" w:rsidRPr="00B74D6C" w:rsidRDefault="00B74D6C" w:rsidP="00BA5EEB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4D6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B74D6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</w:tcPr>
          <w:p w14:paraId="7BB0BF87" w14:textId="6FF5DC13" w:rsidR="00B74D6C" w:rsidRPr="005A0463" w:rsidRDefault="005A0463" w:rsidP="005A0463">
            <w:pPr>
              <w:pStyle w:val="BodyText"/>
              <w:spacing w:after="0" w:line="240" w:lineRule="auto"/>
              <w:ind w:left="-110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A046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2399EFDA" w14:textId="25C1178A" w:rsidR="00B74D6C" w:rsidRDefault="00B74D6C" w:rsidP="00FD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00" w:type="dxa"/>
            <w:vAlign w:val="bottom"/>
          </w:tcPr>
          <w:p w14:paraId="566DB466" w14:textId="65F92F56" w:rsidR="00B74D6C" w:rsidRPr="00FD01D6" w:rsidRDefault="00B74D6C" w:rsidP="00FD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(632)</w:t>
            </w:r>
          </w:p>
        </w:tc>
        <w:tc>
          <w:tcPr>
            <w:tcW w:w="250" w:type="dxa"/>
            <w:vAlign w:val="bottom"/>
          </w:tcPr>
          <w:p w14:paraId="49AE9880" w14:textId="77777777" w:rsidR="00B74D6C" w:rsidRPr="00FD01D6" w:rsidRDefault="00B74D6C" w:rsidP="00FD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vAlign w:val="bottom"/>
          </w:tcPr>
          <w:p w14:paraId="4A1D5279" w14:textId="4C1B4937" w:rsidR="00B74D6C" w:rsidRPr="00BA5EEB" w:rsidRDefault="00B74D6C" w:rsidP="00FD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(523)</w:t>
            </w:r>
          </w:p>
        </w:tc>
      </w:tr>
      <w:tr w:rsidR="00B74D6C" w:rsidRPr="00BA5EEB" w14:paraId="33D639B4" w14:textId="77777777" w:rsidTr="005A0463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14:paraId="47C5A61F" w14:textId="77777777" w:rsidR="00B74D6C" w:rsidRPr="00B74D6C" w:rsidRDefault="00B74D6C" w:rsidP="00BA5E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74D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7FF5F12A" w14:textId="77777777" w:rsidR="00B74D6C" w:rsidRDefault="00B74D6C" w:rsidP="00FD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36" w:type="dxa"/>
          </w:tcPr>
          <w:p w14:paraId="2582D001" w14:textId="46B0994D" w:rsidR="00B74D6C" w:rsidRDefault="00B74D6C" w:rsidP="00FD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82C4F0" w14:textId="54E1AA89" w:rsidR="00B74D6C" w:rsidRPr="00FD01D6" w:rsidRDefault="005B6E7B" w:rsidP="00FD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839</w:t>
            </w:r>
          </w:p>
        </w:tc>
        <w:tc>
          <w:tcPr>
            <w:tcW w:w="250" w:type="dxa"/>
          </w:tcPr>
          <w:p w14:paraId="27C9DE37" w14:textId="77777777" w:rsidR="00B74D6C" w:rsidRPr="00FD01D6" w:rsidRDefault="00B74D6C" w:rsidP="00FD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5EB236" w14:textId="0310773B" w:rsidR="00B74D6C" w:rsidRPr="00FD01D6" w:rsidRDefault="00B74D6C" w:rsidP="00FD0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</w:t>
            </w:r>
          </w:p>
        </w:tc>
      </w:tr>
    </w:tbl>
    <w:p w14:paraId="5F3A3CBF" w14:textId="583961EC" w:rsidR="00BA5EEB" w:rsidRDefault="00BA5EEB" w:rsidP="00BE5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340978D4" w14:textId="6E603994" w:rsidR="00562EE9" w:rsidRDefault="00562EE9" w:rsidP="00A80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62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562EE9">
        <w:rPr>
          <w:rFonts w:asciiTheme="majorBidi" w:hAnsiTheme="majorBidi" w:cstheme="majorBidi"/>
          <w:sz w:val="30"/>
          <w:szCs w:val="30"/>
        </w:rPr>
        <w:t>(</w:t>
      </w:r>
      <w:r w:rsidRPr="00562EE9">
        <w:rPr>
          <w:rFonts w:asciiTheme="majorBidi" w:hAnsiTheme="majorBidi" w:cstheme="majorBidi" w:hint="cs"/>
          <w:sz w:val="30"/>
          <w:szCs w:val="30"/>
          <w:cs/>
        </w:rPr>
        <w:t>ค</w:t>
      </w:r>
      <w:r w:rsidRPr="00562EE9">
        <w:rPr>
          <w:rFonts w:asciiTheme="majorBidi" w:hAnsiTheme="majorBidi" w:cstheme="majorBidi"/>
          <w:sz w:val="30"/>
          <w:szCs w:val="30"/>
          <w:cs/>
        </w:rPr>
        <w:t>.</w:t>
      </w:r>
      <w:r w:rsidR="004361DA">
        <w:rPr>
          <w:rFonts w:asciiTheme="majorBidi" w:hAnsiTheme="majorBidi" w:cstheme="majorBidi"/>
          <w:sz w:val="30"/>
          <w:szCs w:val="30"/>
        </w:rPr>
        <w:t>1</w:t>
      </w:r>
      <w:r w:rsidRPr="00562EE9">
        <w:rPr>
          <w:rFonts w:asciiTheme="majorBidi" w:hAnsiTheme="majorBidi" w:cstheme="majorBidi"/>
          <w:sz w:val="30"/>
          <w:szCs w:val="30"/>
        </w:rPr>
        <w:t>.</w:t>
      </w:r>
      <w:r w:rsidR="00076876">
        <w:rPr>
          <w:rFonts w:asciiTheme="majorBidi" w:hAnsiTheme="majorBidi" w:cstheme="majorBidi"/>
          <w:sz w:val="30"/>
          <w:szCs w:val="30"/>
        </w:rPr>
        <w:t>3</w:t>
      </w:r>
      <w:r w:rsidRPr="00562EE9">
        <w:rPr>
          <w:rFonts w:asciiTheme="majorBidi" w:hAnsiTheme="majorBidi" w:cstheme="majorBidi"/>
          <w:sz w:val="30"/>
          <w:szCs w:val="30"/>
        </w:rPr>
        <w:t xml:space="preserve">) </w:t>
      </w:r>
      <w:r w:rsidR="00A806CB">
        <w:rPr>
          <w:rFonts w:asciiTheme="majorBidi" w:hAnsiTheme="majorBidi" w:cstheme="majorBidi"/>
          <w:sz w:val="30"/>
          <w:szCs w:val="30"/>
          <w:cs/>
        </w:rPr>
        <w:tab/>
      </w:r>
      <w:r w:rsidRPr="00562EE9">
        <w:rPr>
          <w:rFonts w:asciiTheme="majorBidi" w:hAnsiTheme="majorBidi" w:cstheme="majorBidi" w:hint="cs"/>
          <w:sz w:val="30"/>
          <w:szCs w:val="30"/>
          <w:cs/>
        </w:rPr>
        <w:t>เงินลงทุนในตราสารหนี้</w:t>
      </w:r>
      <w:r w:rsidR="00AC09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C093F" w:rsidRPr="00C16B97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 และอนุพันธ์</w:t>
      </w:r>
    </w:p>
    <w:p w14:paraId="6A6D2D09" w14:textId="77777777" w:rsidR="00562EE9" w:rsidRPr="00BE51CD" w:rsidRDefault="00562EE9" w:rsidP="00BE5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965B22B" w14:textId="77777777" w:rsidR="00562EE9" w:rsidRPr="00394C15" w:rsidRDefault="00562EE9" w:rsidP="00394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/>
          <w:sz w:val="30"/>
          <w:szCs w:val="30"/>
        </w:rPr>
      </w:pPr>
      <w:r w:rsidRPr="00394C15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394C15">
        <w:rPr>
          <w:rFonts w:asciiTheme="majorBidi" w:hAnsiTheme="majorBidi"/>
          <w:sz w:val="30"/>
          <w:szCs w:val="30"/>
        </w:rPr>
        <w:t>/</w:t>
      </w:r>
      <w:r w:rsidRPr="00394C15">
        <w:rPr>
          <w:rFonts w:asciiTheme="majorBidi" w:hAnsiTheme="majorBidi" w:hint="cs"/>
          <w:sz w:val="30"/>
          <w:szCs w:val="30"/>
          <w:cs/>
        </w:rPr>
        <w:t>บริษัท</w:t>
      </w:r>
      <w:r w:rsidRPr="00394C15">
        <w:rPr>
          <w:rFonts w:asciiTheme="majorBidi" w:hAnsiTheme="majorBidi"/>
          <w:sz w:val="30"/>
          <w:szCs w:val="30"/>
          <w:cs/>
        </w:rPr>
        <w:t>จำกัดฐานะเปิดต่อความเสี่ยงด้านเครดิตด้วยการลงทุนในตราสารหนี้ที่มีสภาพคล่อง</w:t>
      </w:r>
      <w:r w:rsidR="00AC093F">
        <w:rPr>
          <w:rFonts w:asciiTheme="majorBidi" w:hAnsiTheme="majorBidi" w:hint="cs"/>
          <w:sz w:val="30"/>
          <w:szCs w:val="30"/>
          <w:cs/>
        </w:rPr>
        <w:t xml:space="preserve"> </w:t>
      </w:r>
      <w:r w:rsidR="00AC093F" w:rsidRPr="00C16B97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 และอนุพันธ์</w:t>
      </w:r>
      <w:r w:rsidR="00AC09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C093F" w:rsidRPr="00394C15">
        <w:rPr>
          <w:rFonts w:asciiTheme="majorBidi" w:hAnsiTheme="majorBidi"/>
          <w:sz w:val="30"/>
          <w:szCs w:val="30"/>
          <w:cs/>
        </w:rPr>
        <w:t>ถูกจำกัดเนื่องจากคู่สัญญาเป็นธนาคารและสถาบันการเงินที่มีอันดับความน่าเชื่อถือซึ่งกลุ่มบริษัท</w:t>
      </w:r>
      <w:r w:rsidR="00AC093F" w:rsidRPr="00394C15">
        <w:rPr>
          <w:rFonts w:asciiTheme="majorBidi" w:hAnsiTheme="majorBidi"/>
          <w:sz w:val="30"/>
          <w:szCs w:val="30"/>
        </w:rPr>
        <w:t>/</w:t>
      </w:r>
      <w:r w:rsidR="00AC093F" w:rsidRPr="00394C15">
        <w:rPr>
          <w:rFonts w:asciiTheme="majorBidi" w:hAnsiTheme="majorBidi"/>
          <w:sz w:val="30"/>
          <w:szCs w:val="30"/>
          <w:cs/>
        </w:rPr>
        <w:t>บริษัทพิจารณาว่ามีความเสี่ยงด้านเครดิตต่ำ</w:t>
      </w:r>
    </w:p>
    <w:p w14:paraId="4D711E25" w14:textId="77777777" w:rsidR="00C81869" w:rsidRPr="00BE51CD" w:rsidRDefault="00C81869" w:rsidP="00BE5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079E5B78" w14:textId="77777777" w:rsidR="00C16B97" w:rsidRPr="00C16B97" w:rsidRDefault="00C16B97" w:rsidP="00C16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C16B97">
        <w:rPr>
          <w:rFonts w:asciiTheme="majorBidi" w:hAnsiTheme="majorBidi"/>
          <w:b/>
          <w:bCs/>
          <w:i/>
          <w:iCs/>
          <w:sz w:val="30"/>
          <w:szCs w:val="30"/>
        </w:rPr>
        <w:t>(</w:t>
      </w:r>
      <w:r w:rsidRPr="00C16B97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</w:t>
      </w:r>
      <w:r w:rsidRPr="00C16B97">
        <w:rPr>
          <w:rFonts w:asciiTheme="majorBidi" w:hAnsiTheme="majorBidi"/>
          <w:b/>
          <w:bCs/>
          <w:i/>
          <w:iCs/>
          <w:sz w:val="30"/>
          <w:szCs w:val="30"/>
        </w:rPr>
        <w:t>.</w:t>
      </w:r>
      <w:r w:rsidR="00CC5A41" w:rsidRPr="00CC5A41">
        <w:rPr>
          <w:rFonts w:asciiTheme="majorBidi" w:hAnsiTheme="majorBidi"/>
          <w:b/>
          <w:bCs/>
          <w:i/>
          <w:iCs/>
          <w:sz w:val="30"/>
          <w:szCs w:val="30"/>
        </w:rPr>
        <w:t>2</w:t>
      </w:r>
      <w:r w:rsidRPr="00C16B97">
        <w:rPr>
          <w:rFonts w:asciiTheme="majorBidi" w:hAnsiTheme="majorBidi"/>
          <w:b/>
          <w:bCs/>
          <w:i/>
          <w:iCs/>
          <w:sz w:val="30"/>
          <w:szCs w:val="30"/>
        </w:rPr>
        <w:t xml:space="preserve">) </w:t>
      </w:r>
      <w:r w:rsidRPr="00C16B97">
        <w:rPr>
          <w:rFonts w:asciiTheme="majorBidi" w:hAnsiTheme="majorBidi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6127BEE4" w14:textId="77777777" w:rsidR="00C16B97" w:rsidRPr="00BE51CD" w:rsidRDefault="00C16B97" w:rsidP="00BE51CD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4"/>
          <w:szCs w:val="24"/>
        </w:rPr>
      </w:pPr>
    </w:p>
    <w:p w14:paraId="4CD328CA" w14:textId="77777777" w:rsidR="00C16B97" w:rsidRPr="002A4FFC" w:rsidRDefault="00C16B97" w:rsidP="00C16B97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2A4FF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2A4FFC">
        <w:rPr>
          <w:rFonts w:asciiTheme="majorBidi" w:hAnsiTheme="majorBidi" w:cstheme="majorBidi"/>
          <w:sz w:val="30"/>
          <w:szCs w:val="30"/>
        </w:rPr>
        <w:t>/</w:t>
      </w:r>
      <w:r w:rsidRPr="002A4FF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2A4FFC">
        <w:rPr>
          <w:rFonts w:asciiTheme="majorBidi" w:hAnsiTheme="majorBidi" w:cstheme="majorBidi"/>
          <w:sz w:val="30"/>
          <w:szCs w:val="30"/>
          <w:cs/>
        </w:rPr>
        <w:t>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2A4FF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2A4FFC">
        <w:rPr>
          <w:rFonts w:asciiTheme="majorBidi" w:hAnsiTheme="majorBidi" w:cstheme="majorBidi"/>
          <w:sz w:val="30"/>
          <w:szCs w:val="30"/>
        </w:rPr>
        <w:t>/</w:t>
      </w:r>
      <w:r w:rsidRPr="002A4FF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2A4FFC" w:rsidRPr="002A4FF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A4FFC">
        <w:rPr>
          <w:rFonts w:asciiTheme="majorBidi" w:hAnsiTheme="majorBidi" w:cstheme="majorBidi"/>
          <w:sz w:val="30"/>
          <w:szCs w:val="30"/>
          <w:cs/>
        </w:rPr>
        <w:t xml:space="preserve">และลดผลกระทบจากความผันผวนในกระแสเงินสด </w:t>
      </w:r>
    </w:p>
    <w:p w14:paraId="5BD09FCD" w14:textId="77777777" w:rsidR="00C16B97" w:rsidRPr="00BE51CD" w:rsidRDefault="00C16B97" w:rsidP="00BE51CD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4"/>
          <w:szCs w:val="24"/>
        </w:rPr>
      </w:pPr>
    </w:p>
    <w:p w14:paraId="2B948693" w14:textId="4ECB9445" w:rsidR="005A0463" w:rsidRDefault="00C16B97" w:rsidP="001C2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</w:pPr>
      <w:r w:rsidRPr="002A4FFC">
        <w:rPr>
          <w:rFonts w:ascii="Angsana New" w:hAnsi="Angsana New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2A4FFC">
        <w:rPr>
          <w:rFonts w:ascii="Angsana New" w:hAnsi="Angsana New"/>
          <w:sz w:val="30"/>
          <w:szCs w:val="30"/>
          <w:cs/>
        </w:rPr>
        <w:t xml:space="preserve"> </w:t>
      </w:r>
      <w:r w:rsidRPr="002A4FFC">
        <w:rPr>
          <w:rFonts w:ascii="Angsana New" w:hAnsi="Angsana New" w:hint="cs"/>
          <w:sz w:val="30"/>
          <w:szCs w:val="30"/>
          <w:cs/>
        </w:rPr>
        <w:t>ณ</w:t>
      </w:r>
      <w:r w:rsidRPr="002A4FFC">
        <w:rPr>
          <w:rFonts w:ascii="Angsana New" w:hAnsi="Angsana New"/>
          <w:sz w:val="30"/>
          <w:szCs w:val="30"/>
          <w:cs/>
        </w:rPr>
        <w:t xml:space="preserve"> </w:t>
      </w:r>
      <w:r w:rsidRPr="002A4FFC"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2A4FFC">
        <w:rPr>
          <w:rFonts w:ascii="Angsana New" w:hAnsi="Angsana New"/>
          <w:sz w:val="30"/>
          <w:szCs w:val="30"/>
          <w:cs/>
        </w:rPr>
        <w:t xml:space="preserve"> </w:t>
      </w:r>
      <w:r w:rsidRPr="002A4FFC">
        <w:rPr>
          <w:rFonts w:ascii="Angsana New" w:hAnsi="Angsana New" w:hint="cs"/>
          <w:sz w:val="30"/>
          <w:szCs w:val="30"/>
          <w:cs/>
        </w:rPr>
        <w:t>โดยจำนวนเงินเป็นจำนวนขั้นต้นซึ่งไม่ได้คิดลด</w:t>
      </w:r>
      <w:r w:rsidRPr="002A4FFC">
        <w:rPr>
          <w:rFonts w:ascii="Angsana New" w:hAnsi="Angsana New"/>
          <w:sz w:val="30"/>
          <w:szCs w:val="30"/>
          <w:cs/>
        </w:rPr>
        <w:t xml:space="preserve"> </w:t>
      </w:r>
      <w:r w:rsidRPr="002A4FFC">
        <w:rPr>
          <w:rFonts w:ascii="Angsana New" w:hAnsi="Angsana New" w:hint="cs"/>
          <w:sz w:val="30"/>
          <w:szCs w:val="30"/>
          <w:cs/>
        </w:rPr>
        <w:t>รวมดอกเบี้ยตามสัญญาและไม่รวมผลกระทบหากหักกลบตามสัญญา</w:t>
      </w:r>
      <w:r w:rsidR="005A0463">
        <w:br w:type="page"/>
      </w: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810"/>
        <w:gridCol w:w="896"/>
        <w:gridCol w:w="272"/>
        <w:gridCol w:w="902"/>
        <w:gridCol w:w="272"/>
        <w:gridCol w:w="988"/>
        <w:gridCol w:w="236"/>
        <w:gridCol w:w="934"/>
        <w:gridCol w:w="263"/>
        <w:gridCol w:w="817"/>
      </w:tblGrid>
      <w:tr w:rsidR="008D75C6" w:rsidRPr="00C16B97" w14:paraId="171394D2" w14:textId="77777777" w:rsidTr="008D75C6">
        <w:trPr>
          <w:tblHeader/>
        </w:trPr>
        <w:tc>
          <w:tcPr>
            <w:tcW w:w="3150" w:type="dxa"/>
            <w:hideMark/>
          </w:tcPr>
          <w:p w14:paraId="5D5D03CA" w14:textId="020C43DF" w:rsidR="008D75C6" w:rsidRPr="00C16B97" w:rsidRDefault="008D75C6" w:rsidP="00AB35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572ED296" w14:textId="77777777" w:rsidR="008D75C6" w:rsidRPr="00A92899" w:rsidRDefault="008D75C6" w:rsidP="00AB35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580" w:type="dxa"/>
            <w:gridSpan w:val="9"/>
            <w:hideMark/>
          </w:tcPr>
          <w:p w14:paraId="54673971" w14:textId="5C377921" w:rsidR="008D75C6" w:rsidRPr="00A92899" w:rsidRDefault="008D75C6" w:rsidP="00AB35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A928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8D75C6" w:rsidRPr="00AB35B3" w14:paraId="0A0EEA75" w14:textId="77777777" w:rsidTr="008D75C6">
        <w:trPr>
          <w:tblHeader/>
        </w:trPr>
        <w:tc>
          <w:tcPr>
            <w:tcW w:w="3150" w:type="dxa"/>
            <w:hideMark/>
          </w:tcPr>
          <w:p w14:paraId="6540FDED" w14:textId="77777777" w:rsidR="008D75C6" w:rsidRPr="00C16B97" w:rsidRDefault="008D75C6" w:rsidP="0065710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67427F69" w14:textId="77777777" w:rsidR="008D75C6" w:rsidRPr="00AB35B3" w:rsidRDefault="008D75C6" w:rsidP="0065710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96" w:type="dxa"/>
          </w:tcPr>
          <w:p w14:paraId="095A4B70" w14:textId="3A51980A" w:rsidR="008D75C6" w:rsidRPr="00AB35B3" w:rsidRDefault="008D75C6" w:rsidP="0065710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680CAF19" w14:textId="77777777" w:rsidR="008D75C6" w:rsidRPr="00AB35B3" w:rsidRDefault="008D75C6" w:rsidP="0065710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412" w:type="dxa"/>
            <w:gridSpan w:val="7"/>
            <w:vAlign w:val="bottom"/>
            <w:hideMark/>
          </w:tcPr>
          <w:p w14:paraId="49A640C0" w14:textId="77777777" w:rsidR="008D75C6" w:rsidRPr="00AB35B3" w:rsidRDefault="008D75C6" w:rsidP="0065710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B35B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8D75C6" w:rsidRPr="00AB35B3" w14:paraId="0DC8A1FF" w14:textId="77777777" w:rsidTr="008D75C6">
        <w:trPr>
          <w:tblHeader/>
        </w:trPr>
        <w:tc>
          <w:tcPr>
            <w:tcW w:w="3150" w:type="dxa"/>
            <w:vAlign w:val="bottom"/>
            <w:hideMark/>
          </w:tcPr>
          <w:p w14:paraId="794542C6" w14:textId="77777777" w:rsidR="008D75C6" w:rsidRPr="00AB35B3" w:rsidRDefault="008D75C6" w:rsidP="00C16B9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AB35B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ณ วันที่</w:t>
            </w:r>
            <w:r w:rsidRPr="00AB35B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CC5A4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  <w:t>1</w:t>
            </w:r>
            <w:r w:rsidRPr="00AB35B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AB35B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CC5A4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810" w:type="dxa"/>
            <w:vAlign w:val="bottom"/>
          </w:tcPr>
          <w:p w14:paraId="247C6A3B" w14:textId="23A91B38" w:rsidR="008D75C6" w:rsidRPr="008D75C6" w:rsidRDefault="008D75C6" w:rsidP="008D75C6">
            <w:pPr>
              <w:tabs>
                <w:tab w:val="clear" w:pos="680"/>
              </w:tabs>
              <w:spacing w:line="240" w:lineRule="auto"/>
              <w:ind w:left="-113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8D75C6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 w:eastAsia="en-GB"/>
              </w:rPr>
              <w:t>หมายเหตุ</w:t>
            </w:r>
          </w:p>
        </w:tc>
        <w:tc>
          <w:tcPr>
            <w:tcW w:w="896" w:type="dxa"/>
            <w:vAlign w:val="bottom"/>
            <w:hideMark/>
          </w:tcPr>
          <w:p w14:paraId="711F8F93" w14:textId="7D1EDFCB" w:rsidR="008D75C6" w:rsidRPr="00AB35B3" w:rsidRDefault="008D75C6" w:rsidP="00C16B97">
            <w:pPr>
              <w:tabs>
                <w:tab w:val="clear" w:pos="680"/>
              </w:tabs>
              <w:spacing w:line="240" w:lineRule="auto"/>
              <w:ind w:left="-113" w:right="-111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B35B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มูลค่า</w:t>
            </w:r>
          </w:p>
          <w:p w14:paraId="62D3FF19" w14:textId="77777777" w:rsidR="008D75C6" w:rsidRPr="00AB35B3" w:rsidRDefault="008D75C6" w:rsidP="00C16B97">
            <w:pPr>
              <w:tabs>
                <w:tab w:val="clear" w:pos="680"/>
              </w:tabs>
              <w:spacing w:line="240" w:lineRule="auto"/>
              <w:ind w:left="-113" w:right="-111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B35B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272" w:type="dxa"/>
          </w:tcPr>
          <w:p w14:paraId="79EE564B" w14:textId="77777777" w:rsidR="008D75C6" w:rsidRPr="00AB35B3" w:rsidRDefault="008D75C6" w:rsidP="00C16B9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vAlign w:val="bottom"/>
            <w:hideMark/>
          </w:tcPr>
          <w:p w14:paraId="477170E2" w14:textId="77777777" w:rsidR="008D75C6" w:rsidRPr="00AB35B3" w:rsidRDefault="008D75C6" w:rsidP="00C16B97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107" w:right="-109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B35B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ภายใน</w:t>
            </w:r>
            <w:r w:rsidRPr="00AB35B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AB35B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AB35B3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ปี</w:t>
            </w:r>
          </w:p>
          <w:p w14:paraId="66046ED5" w14:textId="77777777" w:rsidR="008D75C6" w:rsidRPr="00AB35B3" w:rsidRDefault="008D75C6" w:rsidP="00C16B97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107" w:right="-109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B35B3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หรือน้อยกว่า</w:t>
            </w:r>
          </w:p>
        </w:tc>
        <w:tc>
          <w:tcPr>
            <w:tcW w:w="272" w:type="dxa"/>
          </w:tcPr>
          <w:p w14:paraId="531CCE53" w14:textId="77777777" w:rsidR="008D75C6" w:rsidRPr="00AB35B3" w:rsidRDefault="008D75C6" w:rsidP="00C16B9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vAlign w:val="bottom"/>
            <w:hideMark/>
          </w:tcPr>
          <w:p w14:paraId="1324240A" w14:textId="77777777" w:rsidR="008D75C6" w:rsidRPr="00AB35B3" w:rsidRDefault="008D75C6" w:rsidP="00C16B97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B35B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AB35B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AB35B3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 xml:space="preserve">ปี แต่ไม่เกิน </w:t>
            </w:r>
            <w:r w:rsidRPr="00CC5A4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Pr="00AB35B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AB35B3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36" w:type="dxa"/>
            <w:vAlign w:val="bottom"/>
          </w:tcPr>
          <w:p w14:paraId="6C875DF6" w14:textId="77777777" w:rsidR="008D75C6" w:rsidRPr="00AB35B3" w:rsidRDefault="008D75C6" w:rsidP="00C16B9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34" w:type="dxa"/>
            <w:vAlign w:val="bottom"/>
            <w:hideMark/>
          </w:tcPr>
          <w:p w14:paraId="202C8767" w14:textId="77777777" w:rsidR="008D75C6" w:rsidRPr="00AB35B3" w:rsidRDefault="008D75C6" w:rsidP="00C16B97">
            <w:pPr>
              <w:tabs>
                <w:tab w:val="clear" w:pos="680"/>
              </w:tabs>
              <w:spacing w:line="240" w:lineRule="auto"/>
              <w:ind w:left="-100" w:right="-111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B35B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มากกว่า</w:t>
            </w:r>
            <w:r w:rsidRPr="00AB35B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CC5A4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Pr="00AB35B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AB35B3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63" w:type="dxa"/>
            <w:vAlign w:val="bottom"/>
          </w:tcPr>
          <w:p w14:paraId="67533695" w14:textId="77777777" w:rsidR="008D75C6" w:rsidRPr="00AB35B3" w:rsidRDefault="008D75C6" w:rsidP="00C16B9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vAlign w:val="bottom"/>
            <w:hideMark/>
          </w:tcPr>
          <w:p w14:paraId="7E61ECDC" w14:textId="77777777" w:rsidR="008D75C6" w:rsidRPr="00AB35B3" w:rsidRDefault="008D75C6" w:rsidP="00C16B9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B35B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8D75C6" w:rsidRPr="00C16B97" w14:paraId="2E54590C" w14:textId="77777777" w:rsidTr="008D75C6">
        <w:trPr>
          <w:tblHeader/>
        </w:trPr>
        <w:tc>
          <w:tcPr>
            <w:tcW w:w="3150" w:type="dxa"/>
          </w:tcPr>
          <w:p w14:paraId="64FB60AB" w14:textId="77777777" w:rsidR="008D75C6" w:rsidRPr="00AB35B3" w:rsidRDefault="008D75C6" w:rsidP="00657100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3C6A018E" w14:textId="77777777" w:rsidR="008D75C6" w:rsidRPr="00AB35B3" w:rsidRDefault="008D75C6" w:rsidP="0065710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5580" w:type="dxa"/>
            <w:gridSpan w:val="9"/>
            <w:hideMark/>
          </w:tcPr>
          <w:p w14:paraId="1AB86055" w14:textId="54041A19" w:rsidR="008D75C6" w:rsidRPr="00AB35B3" w:rsidRDefault="008D75C6" w:rsidP="0065710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  <w:r w:rsidRPr="00AB35B3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  <w:t>(</w:t>
            </w:r>
            <w:r w:rsidRPr="00AB35B3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 w:eastAsia="en-GB"/>
              </w:rPr>
              <w:t>ล้านบาท)</w:t>
            </w:r>
          </w:p>
        </w:tc>
      </w:tr>
      <w:tr w:rsidR="008D75C6" w:rsidRPr="00C16B97" w14:paraId="7CA71FF9" w14:textId="77777777" w:rsidTr="008D75C6">
        <w:tc>
          <w:tcPr>
            <w:tcW w:w="3150" w:type="dxa"/>
            <w:hideMark/>
          </w:tcPr>
          <w:p w14:paraId="74E8F5BA" w14:textId="77777777" w:rsidR="008D75C6" w:rsidRPr="00AB35B3" w:rsidRDefault="008D75C6" w:rsidP="00C16B9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AB35B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810" w:type="dxa"/>
          </w:tcPr>
          <w:p w14:paraId="78D9A7D6" w14:textId="77777777" w:rsidR="008D75C6" w:rsidRPr="00C16B97" w:rsidRDefault="008D75C6" w:rsidP="00C16B9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96" w:type="dxa"/>
          </w:tcPr>
          <w:p w14:paraId="2827CEA4" w14:textId="49CA8192" w:rsidR="008D75C6" w:rsidRPr="00C16B97" w:rsidRDefault="008D75C6" w:rsidP="00C16B9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1A2F3CFA" w14:textId="77777777" w:rsidR="008D75C6" w:rsidRPr="00C16B97" w:rsidRDefault="008D75C6" w:rsidP="00C16B9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2142FCAB" w14:textId="77777777" w:rsidR="008D75C6" w:rsidRPr="00C16B97" w:rsidRDefault="008D75C6" w:rsidP="00C16B9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21E3E84A" w14:textId="77777777" w:rsidR="008D75C6" w:rsidRPr="00C16B97" w:rsidRDefault="008D75C6" w:rsidP="00C16B9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3F533341" w14:textId="77777777" w:rsidR="008D75C6" w:rsidRPr="00C16B97" w:rsidRDefault="008D75C6" w:rsidP="00C16B9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75E20C51" w14:textId="77777777" w:rsidR="008D75C6" w:rsidRPr="00C16B97" w:rsidRDefault="008D75C6" w:rsidP="00C16B9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7BFF791B" w14:textId="77777777" w:rsidR="008D75C6" w:rsidRPr="00C16B97" w:rsidRDefault="008D75C6" w:rsidP="00C16B9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3" w:type="dxa"/>
          </w:tcPr>
          <w:p w14:paraId="12D6006A" w14:textId="77777777" w:rsidR="008D75C6" w:rsidRPr="00C16B97" w:rsidRDefault="008D75C6" w:rsidP="00C16B9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36DAA2DF" w14:textId="77777777" w:rsidR="008D75C6" w:rsidRPr="00C16B97" w:rsidRDefault="008D75C6" w:rsidP="00C16B9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8D75C6" w:rsidRPr="00C16B97" w14:paraId="5D6A2717" w14:textId="77777777" w:rsidTr="008D75C6">
        <w:tc>
          <w:tcPr>
            <w:tcW w:w="3150" w:type="dxa"/>
          </w:tcPr>
          <w:p w14:paraId="328280EE" w14:textId="77777777" w:rsidR="008D75C6" w:rsidRPr="00AB35B3" w:rsidRDefault="008D75C6" w:rsidP="00AB35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B35B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เงินเบิกเกินบัญชี</w:t>
            </w:r>
          </w:p>
        </w:tc>
        <w:tc>
          <w:tcPr>
            <w:tcW w:w="810" w:type="dxa"/>
          </w:tcPr>
          <w:p w14:paraId="54430452" w14:textId="77777777" w:rsidR="008D75C6" w:rsidRDefault="008D75C6" w:rsidP="00AB3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</w:tcPr>
          <w:p w14:paraId="5398EC79" w14:textId="5108A8DD" w:rsidR="008D75C6" w:rsidRPr="00D75390" w:rsidRDefault="008D75C6" w:rsidP="00AB3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E82DA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2" w:type="dxa"/>
          </w:tcPr>
          <w:p w14:paraId="2CB4B8C6" w14:textId="77777777" w:rsidR="008D75C6" w:rsidRPr="00C16B97" w:rsidRDefault="008D75C6" w:rsidP="00AB35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2C213D1A" w14:textId="77777777" w:rsidR="008D75C6" w:rsidRPr="00D75390" w:rsidRDefault="008D75C6" w:rsidP="00AB3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E82DA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2" w:type="dxa"/>
          </w:tcPr>
          <w:p w14:paraId="1231D8A1" w14:textId="77777777" w:rsidR="008D75C6" w:rsidRPr="00C16B97" w:rsidRDefault="008D75C6" w:rsidP="00AB3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1D504539" w14:textId="77777777" w:rsidR="008D75C6" w:rsidRPr="00C16B97" w:rsidRDefault="008D75C6" w:rsidP="00AB35B3">
            <w:pPr>
              <w:tabs>
                <w:tab w:val="clear" w:pos="454"/>
                <w:tab w:val="clear" w:pos="680"/>
                <w:tab w:val="decimal" w:pos="430"/>
                <w:tab w:val="left" w:pos="5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B7C600B" w14:textId="77777777" w:rsidR="008D75C6" w:rsidRPr="00C16B97" w:rsidRDefault="008D75C6" w:rsidP="00AB3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5D7D52A5" w14:textId="77777777" w:rsidR="008D75C6" w:rsidRPr="00C16B97" w:rsidRDefault="008D75C6" w:rsidP="00AB35B3">
            <w:pPr>
              <w:tabs>
                <w:tab w:val="clear" w:pos="454"/>
                <w:tab w:val="clear" w:pos="680"/>
                <w:tab w:val="decimal" w:pos="430"/>
                <w:tab w:val="left" w:pos="5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2BD87D2D" w14:textId="77777777" w:rsidR="008D75C6" w:rsidRPr="00C16B97" w:rsidRDefault="008D75C6" w:rsidP="00AB3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2B46FD24" w14:textId="77777777" w:rsidR="008D75C6" w:rsidRPr="00D75390" w:rsidRDefault="008D75C6" w:rsidP="00AB3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E82DAF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8D75C6" w:rsidRPr="00C16B97" w14:paraId="316CC991" w14:textId="77777777" w:rsidTr="008D75C6">
        <w:tc>
          <w:tcPr>
            <w:tcW w:w="3150" w:type="dxa"/>
            <w:hideMark/>
          </w:tcPr>
          <w:p w14:paraId="4C6A9577" w14:textId="77777777" w:rsidR="008D75C6" w:rsidRPr="00AB35B3" w:rsidRDefault="008D75C6" w:rsidP="002A161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B35B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810" w:type="dxa"/>
          </w:tcPr>
          <w:p w14:paraId="4CCE6FE0" w14:textId="77777777" w:rsidR="008D75C6" w:rsidRPr="00CC5A41" w:rsidRDefault="008D75C6" w:rsidP="002A1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</w:tcPr>
          <w:p w14:paraId="2FF4D697" w14:textId="2A09960E" w:rsidR="008D75C6" w:rsidRPr="006637F0" w:rsidRDefault="008D75C6" w:rsidP="002A1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/>
                <w:sz w:val="26"/>
                <w:szCs w:val="26"/>
              </w:rPr>
              <w:t>2</w:t>
            </w:r>
            <w:r w:rsidRPr="006637F0">
              <w:rPr>
                <w:rFonts w:ascii="Angsana New" w:hAnsi="Angsana New"/>
                <w:sz w:val="26"/>
                <w:szCs w:val="26"/>
              </w:rPr>
              <w:t>,</w:t>
            </w:r>
            <w:r w:rsidRPr="00E82DAF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CC5A4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2" w:type="dxa"/>
          </w:tcPr>
          <w:p w14:paraId="5ED928F5" w14:textId="77777777" w:rsidR="008D75C6" w:rsidRPr="006637F0" w:rsidRDefault="008D75C6" w:rsidP="002A161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4C05317E" w14:textId="77777777" w:rsidR="008D75C6" w:rsidRPr="006637F0" w:rsidRDefault="008D75C6" w:rsidP="002A1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/>
                <w:sz w:val="26"/>
                <w:szCs w:val="26"/>
              </w:rPr>
              <w:t>2</w:t>
            </w:r>
            <w:r w:rsidRPr="006637F0">
              <w:rPr>
                <w:rFonts w:ascii="Angsana New" w:hAnsi="Angsana New"/>
                <w:sz w:val="26"/>
                <w:szCs w:val="26"/>
              </w:rPr>
              <w:t>,</w:t>
            </w:r>
            <w:r w:rsidRPr="00E82DAF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CC5A4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2" w:type="dxa"/>
          </w:tcPr>
          <w:p w14:paraId="7E489D97" w14:textId="77777777" w:rsidR="008D75C6" w:rsidRPr="00C16B97" w:rsidRDefault="008D75C6" w:rsidP="002A161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42D29C7F" w14:textId="77777777" w:rsidR="008D75C6" w:rsidRPr="00C16B97" w:rsidRDefault="008D75C6" w:rsidP="002A161C">
            <w:pPr>
              <w:tabs>
                <w:tab w:val="clear" w:pos="454"/>
                <w:tab w:val="clear" w:pos="680"/>
                <w:tab w:val="decimal" w:pos="430"/>
                <w:tab w:val="left" w:pos="5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4CA8AAE" w14:textId="77777777" w:rsidR="008D75C6" w:rsidRPr="00C16B97" w:rsidRDefault="008D75C6" w:rsidP="002A161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09370730" w14:textId="77777777" w:rsidR="008D75C6" w:rsidRPr="00C16B97" w:rsidRDefault="008D75C6" w:rsidP="002A161C">
            <w:pPr>
              <w:tabs>
                <w:tab w:val="clear" w:pos="454"/>
                <w:tab w:val="clear" w:pos="680"/>
                <w:tab w:val="decimal" w:pos="430"/>
                <w:tab w:val="left" w:pos="5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1F1B64FA" w14:textId="77777777" w:rsidR="008D75C6" w:rsidRPr="00C16B97" w:rsidRDefault="008D75C6" w:rsidP="002A161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78FD888F" w14:textId="77777777" w:rsidR="008D75C6" w:rsidRPr="006637F0" w:rsidRDefault="008D75C6" w:rsidP="002A1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/>
                <w:sz w:val="26"/>
                <w:szCs w:val="26"/>
              </w:rPr>
              <w:t>2</w:t>
            </w:r>
            <w:r w:rsidRPr="006637F0">
              <w:rPr>
                <w:rFonts w:ascii="Angsana New" w:hAnsi="Angsana New"/>
                <w:sz w:val="26"/>
                <w:szCs w:val="26"/>
              </w:rPr>
              <w:t>,</w:t>
            </w:r>
            <w:r w:rsidRPr="00E82DAF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CC5A41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85784D" w:rsidRPr="00C16B97" w14:paraId="3382E27F" w14:textId="77777777" w:rsidTr="008D75C6">
        <w:tc>
          <w:tcPr>
            <w:tcW w:w="3150" w:type="dxa"/>
          </w:tcPr>
          <w:p w14:paraId="1024A51F" w14:textId="31D4A8C4" w:rsidR="0085784D" w:rsidRPr="00AB35B3" w:rsidRDefault="0085784D" w:rsidP="0085784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810" w:type="dxa"/>
          </w:tcPr>
          <w:p w14:paraId="6743657C" w14:textId="12C85258" w:rsidR="0085784D" w:rsidRPr="008D75C6" w:rsidRDefault="0085784D" w:rsidP="00857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D75C6">
              <w:rPr>
                <w:rFonts w:ascii="Angsana New" w:hAnsi="Angsana New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896" w:type="dxa"/>
          </w:tcPr>
          <w:p w14:paraId="68DF5559" w14:textId="26A6C795" w:rsidR="0085784D" w:rsidRPr="00CC5A41" w:rsidRDefault="0085784D" w:rsidP="00857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272" w:type="dxa"/>
          </w:tcPr>
          <w:p w14:paraId="5ADA3549" w14:textId="77777777" w:rsidR="0085784D" w:rsidRPr="006637F0" w:rsidRDefault="0085784D" w:rsidP="008578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003B1853" w14:textId="36083AF9" w:rsidR="0085784D" w:rsidRPr="00CC5A41" w:rsidRDefault="0085784D" w:rsidP="00857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272" w:type="dxa"/>
          </w:tcPr>
          <w:p w14:paraId="7620E3B8" w14:textId="77777777" w:rsidR="0085784D" w:rsidRPr="00C16B97" w:rsidRDefault="0085784D" w:rsidP="008578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66CCF331" w14:textId="05C7C102" w:rsidR="0085784D" w:rsidRDefault="0085784D" w:rsidP="0085784D">
            <w:pPr>
              <w:tabs>
                <w:tab w:val="clear" w:pos="454"/>
                <w:tab w:val="clear" w:pos="680"/>
                <w:tab w:val="decimal" w:pos="430"/>
                <w:tab w:val="left" w:pos="5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F9A95DC" w14:textId="77777777" w:rsidR="0085784D" w:rsidRPr="00C16B97" w:rsidRDefault="0085784D" w:rsidP="0085784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48740AD0" w14:textId="5B441AA7" w:rsidR="0085784D" w:rsidRDefault="0085784D" w:rsidP="0085784D">
            <w:pPr>
              <w:tabs>
                <w:tab w:val="clear" w:pos="454"/>
                <w:tab w:val="clear" w:pos="680"/>
                <w:tab w:val="decimal" w:pos="430"/>
                <w:tab w:val="left" w:pos="5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26CFAB00" w14:textId="77777777" w:rsidR="0085784D" w:rsidRPr="00C16B97" w:rsidRDefault="0085784D" w:rsidP="008578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07DFE5E3" w14:textId="2950269D" w:rsidR="0085784D" w:rsidRPr="00CC5A41" w:rsidRDefault="0085784D" w:rsidP="00857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</w:t>
            </w:r>
          </w:p>
        </w:tc>
      </w:tr>
      <w:tr w:rsidR="0085784D" w:rsidRPr="00C16B97" w14:paraId="5A087A9A" w14:textId="77777777" w:rsidTr="008D75C6">
        <w:tc>
          <w:tcPr>
            <w:tcW w:w="3150" w:type="dxa"/>
            <w:hideMark/>
          </w:tcPr>
          <w:p w14:paraId="357D7DA4" w14:textId="77777777" w:rsidR="0085784D" w:rsidRPr="00AB35B3" w:rsidRDefault="0085784D" w:rsidP="0085784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B35B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53A21405" w14:textId="77777777" w:rsidR="0085784D" w:rsidRPr="00CC5A41" w:rsidRDefault="0085784D" w:rsidP="00857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vAlign w:val="bottom"/>
          </w:tcPr>
          <w:p w14:paraId="2A49DEBC" w14:textId="1F993565" w:rsidR="0085784D" w:rsidRPr="00D75390" w:rsidRDefault="0085784D" w:rsidP="00857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72" w:type="dxa"/>
            <w:vAlign w:val="bottom"/>
          </w:tcPr>
          <w:p w14:paraId="6EF2AA2F" w14:textId="77777777" w:rsidR="0085784D" w:rsidRPr="00C16B97" w:rsidRDefault="0085784D" w:rsidP="008578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vAlign w:val="bottom"/>
          </w:tcPr>
          <w:p w14:paraId="6E77CFBF" w14:textId="77777777" w:rsidR="0085784D" w:rsidRPr="00D75390" w:rsidRDefault="0085784D" w:rsidP="00857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72" w:type="dxa"/>
          </w:tcPr>
          <w:p w14:paraId="0569CA33" w14:textId="77777777" w:rsidR="0085784D" w:rsidRPr="00C16B97" w:rsidRDefault="0085784D" w:rsidP="008578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467ECB16" w14:textId="77777777" w:rsidR="0085784D" w:rsidRPr="00C16B97" w:rsidRDefault="0085784D" w:rsidP="008578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C5A4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</w:t>
            </w:r>
            <w:r w:rsidRPr="00CC5A4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236" w:type="dxa"/>
          </w:tcPr>
          <w:p w14:paraId="0941EC8D" w14:textId="77777777" w:rsidR="0085784D" w:rsidRPr="00C16B97" w:rsidRDefault="0085784D" w:rsidP="008578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411CA3BB" w14:textId="77777777" w:rsidR="0085784D" w:rsidRPr="00C16B97" w:rsidRDefault="0085784D" w:rsidP="008578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C5A4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42</w:t>
            </w:r>
          </w:p>
        </w:tc>
        <w:tc>
          <w:tcPr>
            <w:tcW w:w="263" w:type="dxa"/>
          </w:tcPr>
          <w:p w14:paraId="02C213DB" w14:textId="77777777" w:rsidR="0085784D" w:rsidRPr="00C16B97" w:rsidRDefault="0085784D" w:rsidP="008578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6A8060A5" w14:textId="77777777" w:rsidR="0085784D" w:rsidRPr="00C16B97" w:rsidRDefault="0085784D" w:rsidP="008578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C5A4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34</w:t>
            </w:r>
            <w:r w:rsidRPr="00E82DA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</w:t>
            </w:r>
          </w:p>
        </w:tc>
      </w:tr>
      <w:tr w:rsidR="0085784D" w:rsidRPr="00C16B97" w14:paraId="0436B8F8" w14:textId="77777777" w:rsidTr="008D75C6">
        <w:tc>
          <w:tcPr>
            <w:tcW w:w="3150" w:type="dxa"/>
          </w:tcPr>
          <w:p w14:paraId="12543C91" w14:textId="77777777" w:rsidR="0085784D" w:rsidRPr="00AB35B3" w:rsidRDefault="0085784D" w:rsidP="0085784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B35B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810" w:type="dxa"/>
          </w:tcPr>
          <w:p w14:paraId="33BB1D3B" w14:textId="77777777" w:rsidR="0085784D" w:rsidRPr="00CC5A41" w:rsidRDefault="0085784D" w:rsidP="00857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</w:tcPr>
          <w:p w14:paraId="44A43941" w14:textId="0BE6E3BA" w:rsidR="0085784D" w:rsidRPr="00D75390" w:rsidRDefault="0085784D" w:rsidP="00857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,0</w:t>
            </w:r>
            <w:r w:rsidRPr="00E82DAF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2" w:type="dxa"/>
          </w:tcPr>
          <w:p w14:paraId="6B353D64" w14:textId="77777777" w:rsidR="0085784D" w:rsidRPr="00C16B97" w:rsidRDefault="0085784D" w:rsidP="008578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748109CE" w14:textId="77777777" w:rsidR="0085784D" w:rsidRPr="00D75390" w:rsidRDefault="0085784D" w:rsidP="00857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Pr="00CC5A41">
              <w:rPr>
                <w:rFonts w:ascii="Angsana New" w:hAnsi="Angsana New"/>
                <w:sz w:val="26"/>
                <w:szCs w:val="26"/>
              </w:rPr>
              <w:t>7</w:t>
            </w:r>
            <w:r w:rsidRPr="00E82DAF">
              <w:rPr>
                <w:rFonts w:ascii="Angsana New" w:hAnsi="Angsana New"/>
                <w:sz w:val="26"/>
                <w:szCs w:val="26"/>
              </w:rPr>
              <w:t>8</w:t>
            </w:r>
            <w:r w:rsidRPr="00CC5A4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2" w:type="dxa"/>
          </w:tcPr>
          <w:p w14:paraId="15621402" w14:textId="77777777" w:rsidR="0085784D" w:rsidRPr="00C16B97" w:rsidRDefault="0085784D" w:rsidP="008578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6EA6410E" w14:textId="77777777" w:rsidR="0085784D" w:rsidRPr="00C16B97" w:rsidRDefault="0085784D" w:rsidP="008578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CC5A4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434</w:t>
            </w:r>
          </w:p>
        </w:tc>
        <w:tc>
          <w:tcPr>
            <w:tcW w:w="236" w:type="dxa"/>
          </w:tcPr>
          <w:p w14:paraId="7B1A95FE" w14:textId="77777777" w:rsidR="0085784D" w:rsidRPr="00C16B97" w:rsidRDefault="0085784D" w:rsidP="008578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45F91E4B" w14:textId="77777777" w:rsidR="0085784D" w:rsidRPr="00C16B97" w:rsidRDefault="0085784D" w:rsidP="008578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C5A4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34</w:t>
            </w:r>
          </w:p>
        </w:tc>
        <w:tc>
          <w:tcPr>
            <w:tcW w:w="263" w:type="dxa"/>
          </w:tcPr>
          <w:p w14:paraId="010C082E" w14:textId="77777777" w:rsidR="0085784D" w:rsidRPr="00C16B97" w:rsidRDefault="0085784D" w:rsidP="008578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45A27386" w14:textId="77777777" w:rsidR="0085784D" w:rsidRPr="00020CC8" w:rsidRDefault="0085784D" w:rsidP="008578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C5A4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CC5A4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253</w:t>
            </w:r>
          </w:p>
        </w:tc>
      </w:tr>
      <w:tr w:rsidR="0085784D" w:rsidRPr="00C16B97" w14:paraId="3C753359" w14:textId="77777777" w:rsidTr="008D75C6">
        <w:tc>
          <w:tcPr>
            <w:tcW w:w="3150" w:type="dxa"/>
          </w:tcPr>
          <w:p w14:paraId="4262C681" w14:textId="356BF838" w:rsidR="0085784D" w:rsidRPr="00AB35B3" w:rsidRDefault="0085784D" w:rsidP="0085784D">
            <w:pPr>
              <w:tabs>
                <w:tab w:val="clear" w:pos="2807"/>
              </w:tabs>
              <w:spacing w:line="240" w:lineRule="auto"/>
              <w:ind w:left="73" w:right="-105" w:hanging="73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AB35B3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810" w:type="dxa"/>
          </w:tcPr>
          <w:p w14:paraId="0B78304F" w14:textId="77777777" w:rsidR="0085784D" w:rsidRPr="00E82DAF" w:rsidRDefault="0085784D" w:rsidP="00857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</w:tcPr>
          <w:p w14:paraId="6266167B" w14:textId="2C5D1EED" w:rsidR="0085784D" w:rsidRPr="00D75390" w:rsidRDefault="0085784D" w:rsidP="00857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82DAF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2" w:type="dxa"/>
          </w:tcPr>
          <w:p w14:paraId="017961CD" w14:textId="77777777" w:rsidR="0085784D" w:rsidRPr="00C16B97" w:rsidRDefault="0085784D" w:rsidP="008578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28A9A547" w14:textId="77777777" w:rsidR="0085784D" w:rsidRPr="00D75390" w:rsidRDefault="0085784D" w:rsidP="00857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2" w:type="dxa"/>
          </w:tcPr>
          <w:p w14:paraId="0F366A4A" w14:textId="77777777" w:rsidR="0085784D" w:rsidRPr="00C16B97" w:rsidRDefault="0085784D" w:rsidP="008578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35986187" w14:textId="77777777" w:rsidR="0085784D" w:rsidRPr="00C16B97" w:rsidRDefault="0085784D" w:rsidP="008578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CC5A4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</w:t>
            </w:r>
          </w:p>
        </w:tc>
        <w:tc>
          <w:tcPr>
            <w:tcW w:w="236" w:type="dxa"/>
          </w:tcPr>
          <w:p w14:paraId="31E2428F" w14:textId="77777777" w:rsidR="0085784D" w:rsidRPr="00C16B97" w:rsidRDefault="0085784D" w:rsidP="008578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50204742" w14:textId="77777777" w:rsidR="0085784D" w:rsidRPr="00C16B97" w:rsidRDefault="0085784D" w:rsidP="008578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82DA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</w:t>
            </w:r>
            <w:r w:rsidRPr="00CC5A4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263" w:type="dxa"/>
          </w:tcPr>
          <w:p w14:paraId="015A8A9E" w14:textId="77777777" w:rsidR="0085784D" w:rsidRPr="00C16B97" w:rsidRDefault="0085784D" w:rsidP="008578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0984887F" w14:textId="77777777" w:rsidR="0085784D" w:rsidRPr="00C16B97" w:rsidRDefault="0085784D" w:rsidP="008578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10</w:t>
            </w:r>
            <w:r w:rsidRPr="00CC5A4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</w:p>
        </w:tc>
      </w:tr>
      <w:tr w:rsidR="0085784D" w:rsidRPr="00C16B97" w14:paraId="7AD4C877" w14:textId="77777777" w:rsidTr="008D75C6">
        <w:tc>
          <w:tcPr>
            <w:tcW w:w="3150" w:type="dxa"/>
          </w:tcPr>
          <w:p w14:paraId="773FC00C" w14:textId="77777777" w:rsidR="0085784D" w:rsidRPr="00AB35B3" w:rsidRDefault="0085784D" w:rsidP="0085784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AB35B3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เงินกู้ยืมจากบุคคลหรือกิจการอื่น</w:t>
            </w:r>
          </w:p>
        </w:tc>
        <w:tc>
          <w:tcPr>
            <w:tcW w:w="810" w:type="dxa"/>
          </w:tcPr>
          <w:p w14:paraId="2569B4F6" w14:textId="77777777" w:rsidR="0085784D" w:rsidRDefault="0085784D" w:rsidP="00857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</w:tcPr>
          <w:p w14:paraId="63B7854B" w14:textId="1CE201BF" w:rsidR="0085784D" w:rsidRPr="00D75390" w:rsidRDefault="0085784D" w:rsidP="00857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2" w:type="dxa"/>
          </w:tcPr>
          <w:p w14:paraId="12816EAF" w14:textId="77777777" w:rsidR="0085784D" w:rsidRPr="00C16B97" w:rsidRDefault="0085784D" w:rsidP="008578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0A7FDA49" w14:textId="77777777" w:rsidR="0085784D" w:rsidRPr="00D75390" w:rsidRDefault="0085784D" w:rsidP="00857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2" w:type="dxa"/>
          </w:tcPr>
          <w:p w14:paraId="65E5EA86" w14:textId="77777777" w:rsidR="0085784D" w:rsidRPr="00C16B97" w:rsidRDefault="0085784D" w:rsidP="008578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406305E0" w14:textId="77777777" w:rsidR="0085784D" w:rsidRPr="00C16B97" w:rsidRDefault="0085784D" w:rsidP="0085784D">
            <w:pPr>
              <w:tabs>
                <w:tab w:val="clear" w:pos="454"/>
                <w:tab w:val="clear" w:pos="680"/>
                <w:tab w:val="decimal" w:pos="430"/>
                <w:tab w:val="left" w:pos="5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1E52B22" w14:textId="77777777" w:rsidR="0085784D" w:rsidRPr="00C16B97" w:rsidRDefault="0085784D" w:rsidP="008578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3FB47924" w14:textId="77777777" w:rsidR="0085784D" w:rsidRPr="00C16B97" w:rsidRDefault="0085784D" w:rsidP="0085784D">
            <w:pPr>
              <w:tabs>
                <w:tab w:val="clear" w:pos="454"/>
                <w:tab w:val="clear" w:pos="680"/>
                <w:tab w:val="decimal" w:pos="430"/>
                <w:tab w:val="left" w:pos="5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09981FFD" w14:textId="77777777" w:rsidR="0085784D" w:rsidRPr="00C16B97" w:rsidRDefault="0085784D" w:rsidP="008578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2C0FF272" w14:textId="77777777" w:rsidR="0085784D" w:rsidRPr="00C16B97" w:rsidRDefault="0085784D" w:rsidP="008578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</w:p>
        </w:tc>
      </w:tr>
      <w:tr w:rsidR="0085784D" w:rsidRPr="00C16B97" w14:paraId="39D46EB4" w14:textId="77777777" w:rsidTr="008D75C6">
        <w:tc>
          <w:tcPr>
            <w:tcW w:w="3150" w:type="dxa"/>
            <w:hideMark/>
          </w:tcPr>
          <w:p w14:paraId="501B8141" w14:textId="77777777" w:rsidR="0085784D" w:rsidRPr="00AB35B3" w:rsidRDefault="0085784D" w:rsidP="0085784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B35B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หุ้นกู้</w:t>
            </w:r>
          </w:p>
        </w:tc>
        <w:tc>
          <w:tcPr>
            <w:tcW w:w="810" w:type="dxa"/>
          </w:tcPr>
          <w:p w14:paraId="0E3CEAF6" w14:textId="77777777" w:rsidR="0085784D" w:rsidRPr="00CC5A41" w:rsidRDefault="0085784D" w:rsidP="00857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A768D" w14:textId="634FFA29" w:rsidR="0085784D" w:rsidRPr="00D75390" w:rsidRDefault="0085784D" w:rsidP="00857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72" w:type="dxa"/>
          </w:tcPr>
          <w:p w14:paraId="3FE2D431" w14:textId="77777777" w:rsidR="0085784D" w:rsidRPr="00C16B97" w:rsidRDefault="0085784D" w:rsidP="008578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F334E3" w14:textId="77777777" w:rsidR="0085784D" w:rsidRPr="00D75390" w:rsidRDefault="0085784D" w:rsidP="00857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C5A41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72" w:type="dxa"/>
          </w:tcPr>
          <w:p w14:paraId="3C40E78B" w14:textId="77777777" w:rsidR="0085784D" w:rsidRPr="00C16B97" w:rsidRDefault="0085784D" w:rsidP="008578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FF9BBC" w14:textId="77777777" w:rsidR="0085784D" w:rsidRPr="00C16B97" w:rsidRDefault="0085784D" w:rsidP="008578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C5A4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727</w:t>
            </w:r>
          </w:p>
        </w:tc>
        <w:tc>
          <w:tcPr>
            <w:tcW w:w="236" w:type="dxa"/>
          </w:tcPr>
          <w:p w14:paraId="090645C7" w14:textId="77777777" w:rsidR="0085784D" w:rsidRPr="00C16B97" w:rsidRDefault="0085784D" w:rsidP="008578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FABE6" w14:textId="77777777" w:rsidR="0085784D" w:rsidRPr="00C16B97" w:rsidRDefault="0085784D" w:rsidP="0085784D">
            <w:pPr>
              <w:tabs>
                <w:tab w:val="clear" w:pos="454"/>
                <w:tab w:val="clear" w:pos="680"/>
                <w:tab w:val="decimal" w:pos="430"/>
                <w:tab w:val="left" w:pos="5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7E6270C4" w14:textId="77777777" w:rsidR="0085784D" w:rsidRPr="00C16B97" w:rsidRDefault="0085784D" w:rsidP="008578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8D03B8" w14:textId="77777777" w:rsidR="0085784D" w:rsidRPr="00C16B97" w:rsidRDefault="0085784D" w:rsidP="008578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C5A4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754</w:t>
            </w:r>
          </w:p>
        </w:tc>
      </w:tr>
      <w:tr w:rsidR="0085784D" w:rsidRPr="00C16B97" w14:paraId="7E5D4191" w14:textId="77777777" w:rsidTr="008D75C6">
        <w:tc>
          <w:tcPr>
            <w:tcW w:w="3150" w:type="dxa"/>
          </w:tcPr>
          <w:p w14:paraId="25A7C676" w14:textId="77777777" w:rsidR="0085784D" w:rsidRPr="00AB35B3" w:rsidRDefault="0085784D" w:rsidP="0085784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16380238" w14:textId="77777777" w:rsidR="0085784D" w:rsidRPr="00CC5A41" w:rsidRDefault="0085784D" w:rsidP="00857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7552E4" w14:textId="520EA0B4" w:rsidR="0085784D" w:rsidRPr="00AB35B3" w:rsidRDefault="0085784D" w:rsidP="00857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CC5A4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073</w:t>
            </w:r>
          </w:p>
        </w:tc>
        <w:tc>
          <w:tcPr>
            <w:tcW w:w="272" w:type="dxa"/>
          </w:tcPr>
          <w:p w14:paraId="1FF9CD3F" w14:textId="77777777" w:rsidR="0085784D" w:rsidRPr="00C16B97" w:rsidRDefault="0085784D" w:rsidP="008578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43AA40" w14:textId="65B220D3" w:rsidR="0085784D" w:rsidRPr="00EC0FD0" w:rsidRDefault="0085784D" w:rsidP="00857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5A41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Pr="00EC0FD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807</w:t>
            </w:r>
          </w:p>
        </w:tc>
        <w:tc>
          <w:tcPr>
            <w:tcW w:w="272" w:type="dxa"/>
          </w:tcPr>
          <w:p w14:paraId="37E73437" w14:textId="77777777" w:rsidR="0085784D" w:rsidRPr="00C16B97" w:rsidRDefault="0085784D" w:rsidP="008578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CAE917" w14:textId="77777777" w:rsidR="0085784D" w:rsidRPr="00C16B97" w:rsidRDefault="0085784D" w:rsidP="008578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CC5A4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CC5A4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</w:t>
            </w:r>
            <w:r w:rsidRPr="00E82DA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8</w:t>
            </w:r>
            <w:r w:rsidRPr="00CC5A4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236" w:type="dxa"/>
          </w:tcPr>
          <w:p w14:paraId="725CD94A" w14:textId="77777777" w:rsidR="0085784D" w:rsidRPr="00C16B97" w:rsidRDefault="0085784D" w:rsidP="008578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08E617" w14:textId="77777777" w:rsidR="0085784D" w:rsidRPr="00C16B97" w:rsidRDefault="0085784D" w:rsidP="008578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</w:t>
            </w:r>
            <w:r w:rsidRPr="00CC5A4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0</w:t>
            </w:r>
          </w:p>
        </w:tc>
        <w:tc>
          <w:tcPr>
            <w:tcW w:w="263" w:type="dxa"/>
          </w:tcPr>
          <w:p w14:paraId="436FE416" w14:textId="77777777" w:rsidR="0085784D" w:rsidRPr="00C16B97" w:rsidRDefault="0085784D" w:rsidP="008578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8DF0D7" w14:textId="4CD2A8FC" w:rsidR="0085784D" w:rsidRPr="00C16B97" w:rsidRDefault="0085784D" w:rsidP="008578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C5A4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351</w:t>
            </w:r>
          </w:p>
        </w:tc>
      </w:tr>
    </w:tbl>
    <w:p w14:paraId="245A7845" w14:textId="77777777" w:rsidR="00C16B97" w:rsidRDefault="00C16B97" w:rsidP="00562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810"/>
        <w:gridCol w:w="896"/>
        <w:gridCol w:w="272"/>
        <w:gridCol w:w="902"/>
        <w:gridCol w:w="272"/>
        <w:gridCol w:w="988"/>
        <w:gridCol w:w="236"/>
        <w:gridCol w:w="934"/>
        <w:gridCol w:w="263"/>
        <w:gridCol w:w="817"/>
      </w:tblGrid>
      <w:tr w:rsidR="008D75C6" w:rsidRPr="0085682E" w14:paraId="6C1517CB" w14:textId="77777777" w:rsidTr="008D75C6">
        <w:trPr>
          <w:tblHeader/>
        </w:trPr>
        <w:tc>
          <w:tcPr>
            <w:tcW w:w="3150" w:type="dxa"/>
            <w:hideMark/>
          </w:tcPr>
          <w:p w14:paraId="3DC4A77D" w14:textId="77777777" w:rsidR="008D75C6" w:rsidRPr="00C16B97" w:rsidRDefault="008D75C6" w:rsidP="0065710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53FE3717" w14:textId="77777777" w:rsidR="008D75C6" w:rsidRPr="0085682E" w:rsidRDefault="008D75C6" w:rsidP="00657100">
            <w:pPr>
              <w:spacing w:line="240" w:lineRule="auto"/>
              <w:jc w:val="center"/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580" w:type="dxa"/>
            <w:gridSpan w:val="9"/>
            <w:hideMark/>
          </w:tcPr>
          <w:p w14:paraId="3C5A37A2" w14:textId="295599E9" w:rsidR="008D75C6" w:rsidRPr="0085682E" w:rsidRDefault="008D75C6" w:rsidP="0065710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85682E"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8D75C6" w:rsidRPr="0085682E" w14:paraId="04858450" w14:textId="77777777" w:rsidTr="008D75C6">
        <w:trPr>
          <w:tblHeader/>
        </w:trPr>
        <w:tc>
          <w:tcPr>
            <w:tcW w:w="3150" w:type="dxa"/>
            <w:hideMark/>
          </w:tcPr>
          <w:p w14:paraId="003EADB4" w14:textId="77777777" w:rsidR="008D75C6" w:rsidRPr="0085682E" w:rsidRDefault="008D75C6" w:rsidP="0065710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07DD7F6C" w14:textId="77777777" w:rsidR="008D75C6" w:rsidRPr="0085682E" w:rsidRDefault="008D75C6" w:rsidP="0065710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96" w:type="dxa"/>
          </w:tcPr>
          <w:p w14:paraId="7F9A75AE" w14:textId="5A945714" w:rsidR="008D75C6" w:rsidRPr="0085682E" w:rsidRDefault="008D75C6" w:rsidP="0065710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63A18341" w14:textId="77777777" w:rsidR="008D75C6" w:rsidRPr="0085682E" w:rsidRDefault="008D75C6" w:rsidP="0065710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412" w:type="dxa"/>
            <w:gridSpan w:val="7"/>
            <w:vAlign w:val="bottom"/>
            <w:hideMark/>
          </w:tcPr>
          <w:p w14:paraId="4635442E" w14:textId="77777777" w:rsidR="008D75C6" w:rsidRPr="0085682E" w:rsidRDefault="008D75C6" w:rsidP="0065710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682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8D75C6" w:rsidRPr="0085682E" w14:paraId="154482B3" w14:textId="77777777" w:rsidTr="000B65A9">
        <w:trPr>
          <w:tblHeader/>
        </w:trPr>
        <w:tc>
          <w:tcPr>
            <w:tcW w:w="3150" w:type="dxa"/>
            <w:vAlign w:val="bottom"/>
            <w:hideMark/>
          </w:tcPr>
          <w:p w14:paraId="11319E3F" w14:textId="77777777" w:rsidR="008D75C6" w:rsidRPr="0085682E" w:rsidRDefault="008D75C6" w:rsidP="008D75C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85682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ณ วันที่</w:t>
            </w:r>
            <w:r w:rsidRPr="0085682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CC5A4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  <w:t>1</w:t>
            </w:r>
            <w:r w:rsidRPr="0085682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85682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CC5A4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810" w:type="dxa"/>
            <w:vAlign w:val="bottom"/>
          </w:tcPr>
          <w:p w14:paraId="341A1A90" w14:textId="61402E2E" w:rsidR="008D75C6" w:rsidRPr="0085682E" w:rsidRDefault="008D75C6" w:rsidP="008D75C6">
            <w:pPr>
              <w:tabs>
                <w:tab w:val="clear" w:pos="680"/>
              </w:tabs>
              <w:spacing w:line="240" w:lineRule="auto"/>
              <w:ind w:left="-113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8D75C6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 w:eastAsia="en-GB"/>
              </w:rPr>
              <w:t>หมายเหตุ</w:t>
            </w:r>
          </w:p>
        </w:tc>
        <w:tc>
          <w:tcPr>
            <w:tcW w:w="896" w:type="dxa"/>
            <w:vAlign w:val="bottom"/>
            <w:hideMark/>
          </w:tcPr>
          <w:p w14:paraId="37909EAB" w14:textId="576E0DF3" w:rsidR="008D75C6" w:rsidRPr="0085682E" w:rsidRDefault="008D75C6" w:rsidP="008D75C6">
            <w:pPr>
              <w:tabs>
                <w:tab w:val="clear" w:pos="680"/>
              </w:tabs>
              <w:spacing w:line="240" w:lineRule="auto"/>
              <w:ind w:left="-113" w:right="-111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682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มูลค่า</w:t>
            </w:r>
          </w:p>
          <w:p w14:paraId="4223E069" w14:textId="77777777" w:rsidR="008D75C6" w:rsidRPr="0085682E" w:rsidRDefault="008D75C6" w:rsidP="008D75C6">
            <w:pPr>
              <w:tabs>
                <w:tab w:val="clear" w:pos="680"/>
              </w:tabs>
              <w:spacing w:line="240" w:lineRule="auto"/>
              <w:ind w:left="-113" w:right="-111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682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272" w:type="dxa"/>
          </w:tcPr>
          <w:p w14:paraId="7564F143" w14:textId="77777777" w:rsidR="008D75C6" w:rsidRPr="0085682E" w:rsidRDefault="008D75C6" w:rsidP="008D75C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vAlign w:val="bottom"/>
            <w:hideMark/>
          </w:tcPr>
          <w:p w14:paraId="3C887E5E" w14:textId="77777777" w:rsidR="008D75C6" w:rsidRPr="0085682E" w:rsidRDefault="008D75C6" w:rsidP="008D75C6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107" w:right="-109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682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ภายใน</w:t>
            </w:r>
            <w:r w:rsidRPr="0085682E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85682E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85682E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ปี</w:t>
            </w:r>
          </w:p>
          <w:p w14:paraId="5B64ACB2" w14:textId="77777777" w:rsidR="008D75C6" w:rsidRPr="0085682E" w:rsidRDefault="008D75C6" w:rsidP="008D75C6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107" w:right="-109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682E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หรือน้อยกว่า</w:t>
            </w:r>
          </w:p>
        </w:tc>
        <w:tc>
          <w:tcPr>
            <w:tcW w:w="272" w:type="dxa"/>
          </w:tcPr>
          <w:p w14:paraId="40420C9E" w14:textId="77777777" w:rsidR="008D75C6" w:rsidRPr="0085682E" w:rsidRDefault="008D75C6" w:rsidP="008D75C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vAlign w:val="bottom"/>
            <w:hideMark/>
          </w:tcPr>
          <w:p w14:paraId="40EAEF14" w14:textId="77777777" w:rsidR="008D75C6" w:rsidRPr="0085682E" w:rsidRDefault="008D75C6" w:rsidP="008D75C6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682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85682E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85682E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 xml:space="preserve">ปี แต่ไม่เกิน </w:t>
            </w:r>
            <w:r w:rsidRPr="00CC5A4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Pr="0085682E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85682E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36" w:type="dxa"/>
            <w:vAlign w:val="bottom"/>
          </w:tcPr>
          <w:p w14:paraId="0FE29867" w14:textId="77777777" w:rsidR="008D75C6" w:rsidRPr="0085682E" w:rsidRDefault="008D75C6" w:rsidP="008D75C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34" w:type="dxa"/>
            <w:vAlign w:val="bottom"/>
            <w:hideMark/>
          </w:tcPr>
          <w:p w14:paraId="02FD5B7F" w14:textId="77777777" w:rsidR="008D75C6" w:rsidRPr="0085682E" w:rsidRDefault="008D75C6" w:rsidP="008D75C6">
            <w:pPr>
              <w:tabs>
                <w:tab w:val="clear" w:pos="680"/>
              </w:tabs>
              <w:spacing w:line="240" w:lineRule="auto"/>
              <w:ind w:left="-100" w:right="-111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682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มากกว่า</w:t>
            </w:r>
            <w:r w:rsidRPr="0085682E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CC5A4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Pr="0085682E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85682E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63" w:type="dxa"/>
            <w:vAlign w:val="bottom"/>
          </w:tcPr>
          <w:p w14:paraId="4CABD3D4" w14:textId="77777777" w:rsidR="008D75C6" w:rsidRPr="0085682E" w:rsidRDefault="008D75C6" w:rsidP="008D75C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vAlign w:val="bottom"/>
            <w:hideMark/>
          </w:tcPr>
          <w:p w14:paraId="76EA4ACD" w14:textId="77777777" w:rsidR="008D75C6" w:rsidRPr="0085682E" w:rsidRDefault="008D75C6" w:rsidP="008D75C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682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8D75C6" w:rsidRPr="00C16B97" w14:paraId="40D491FC" w14:textId="77777777" w:rsidTr="008D75C6">
        <w:trPr>
          <w:tblHeader/>
        </w:trPr>
        <w:tc>
          <w:tcPr>
            <w:tcW w:w="3150" w:type="dxa"/>
          </w:tcPr>
          <w:p w14:paraId="0056D9FC" w14:textId="77777777" w:rsidR="008D75C6" w:rsidRPr="0085682E" w:rsidRDefault="008D75C6" w:rsidP="008D75C6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2795FE76" w14:textId="77777777" w:rsidR="008D75C6" w:rsidRPr="0085682E" w:rsidRDefault="008D75C6" w:rsidP="008D75C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5580" w:type="dxa"/>
            <w:gridSpan w:val="9"/>
            <w:hideMark/>
          </w:tcPr>
          <w:p w14:paraId="1EF53A91" w14:textId="6879E6BE" w:rsidR="008D75C6" w:rsidRPr="0085682E" w:rsidRDefault="008D75C6" w:rsidP="008D75C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  <w:r w:rsidRPr="0085682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  <w:t>(</w:t>
            </w:r>
            <w:r w:rsidRPr="0085682E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 w:eastAsia="en-GB"/>
              </w:rPr>
              <w:t>ล้านบาท)</w:t>
            </w:r>
          </w:p>
        </w:tc>
      </w:tr>
      <w:tr w:rsidR="008D75C6" w:rsidRPr="00C16B97" w14:paraId="3D4FA8C0" w14:textId="77777777" w:rsidTr="008D75C6">
        <w:tc>
          <w:tcPr>
            <w:tcW w:w="3150" w:type="dxa"/>
            <w:hideMark/>
          </w:tcPr>
          <w:p w14:paraId="35F15973" w14:textId="77777777" w:rsidR="008D75C6" w:rsidRPr="0085682E" w:rsidRDefault="008D75C6" w:rsidP="008D75C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85682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810" w:type="dxa"/>
          </w:tcPr>
          <w:p w14:paraId="4E0DA634" w14:textId="77777777" w:rsidR="008D75C6" w:rsidRPr="0085682E" w:rsidRDefault="008D75C6" w:rsidP="008D75C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96" w:type="dxa"/>
          </w:tcPr>
          <w:p w14:paraId="07014FA5" w14:textId="404FBCE0" w:rsidR="008D75C6" w:rsidRPr="0085682E" w:rsidRDefault="008D75C6" w:rsidP="008D75C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58592FA0" w14:textId="77777777" w:rsidR="008D75C6" w:rsidRPr="0085682E" w:rsidRDefault="008D75C6" w:rsidP="008D75C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7085004A" w14:textId="77777777" w:rsidR="008D75C6" w:rsidRPr="0085682E" w:rsidRDefault="008D75C6" w:rsidP="008D75C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3968F7B1" w14:textId="77777777" w:rsidR="008D75C6" w:rsidRPr="0085682E" w:rsidRDefault="008D75C6" w:rsidP="008D75C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0AF30EDB" w14:textId="77777777" w:rsidR="008D75C6" w:rsidRPr="0085682E" w:rsidRDefault="008D75C6" w:rsidP="008D75C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298D9AF6" w14:textId="77777777" w:rsidR="008D75C6" w:rsidRPr="00C16B97" w:rsidRDefault="008D75C6" w:rsidP="008D75C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387E9A12" w14:textId="77777777" w:rsidR="008D75C6" w:rsidRPr="00C16B97" w:rsidRDefault="008D75C6" w:rsidP="008D75C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3" w:type="dxa"/>
          </w:tcPr>
          <w:p w14:paraId="6BE9820C" w14:textId="77777777" w:rsidR="008D75C6" w:rsidRPr="00C16B97" w:rsidRDefault="008D75C6" w:rsidP="008D75C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782EFA92" w14:textId="77777777" w:rsidR="008D75C6" w:rsidRPr="00C16B97" w:rsidRDefault="008D75C6" w:rsidP="008D75C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8D75C6" w:rsidRPr="00C16B97" w14:paraId="37936CB7" w14:textId="77777777" w:rsidTr="008D75C6">
        <w:tc>
          <w:tcPr>
            <w:tcW w:w="3150" w:type="dxa"/>
            <w:hideMark/>
          </w:tcPr>
          <w:p w14:paraId="3409B560" w14:textId="77777777" w:rsidR="008D75C6" w:rsidRPr="0085682E" w:rsidRDefault="008D75C6" w:rsidP="008D75C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682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810" w:type="dxa"/>
          </w:tcPr>
          <w:p w14:paraId="3B761CE1" w14:textId="77777777" w:rsidR="008D75C6" w:rsidRDefault="008D75C6" w:rsidP="008D75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</w:tcPr>
          <w:p w14:paraId="738005BB" w14:textId="7CAE0802" w:rsidR="008D75C6" w:rsidRPr="0085682E" w:rsidRDefault="008D75C6" w:rsidP="008D75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85682E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CC5A4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26</w:t>
            </w:r>
            <w:r w:rsidRPr="00E82DA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272" w:type="dxa"/>
          </w:tcPr>
          <w:p w14:paraId="1168B951" w14:textId="77777777" w:rsidR="008D75C6" w:rsidRPr="0085682E" w:rsidRDefault="008D75C6" w:rsidP="008D75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799A1EEE" w14:textId="77777777" w:rsidR="008D75C6" w:rsidRPr="0085682E" w:rsidRDefault="008D75C6" w:rsidP="008D75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85682E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CC5A4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26</w:t>
            </w:r>
            <w:r w:rsidRPr="00E82DA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272" w:type="dxa"/>
          </w:tcPr>
          <w:p w14:paraId="28A18DBE" w14:textId="77777777" w:rsidR="008D75C6" w:rsidRPr="0085682E" w:rsidRDefault="008D75C6" w:rsidP="008D75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58C78079" w14:textId="77777777" w:rsidR="008D75C6" w:rsidRPr="0085682E" w:rsidRDefault="008D75C6" w:rsidP="008D75C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682E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898829D" w14:textId="77777777" w:rsidR="008D75C6" w:rsidRPr="00C16B97" w:rsidRDefault="008D75C6" w:rsidP="008D75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0DD7A704" w14:textId="77777777" w:rsidR="008D75C6" w:rsidRPr="00C16B97" w:rsidRDefault="008D75C6" w:rsidP="008D75C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252F002C" w14:textId="77777777" w:rsidR="008D75C6" w:rsidRPr="00C16B97" w:rsidRDefault="008D75C6" w:rsidP="008D75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172668E9" w14:textId="77777777" w:rsidR="008D75C6" w:rsidRPr="00C16B97" w:rsidRDefault="008D75C6" w:rsidP="008D75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CC5A4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26</w:t>
            </w:r>
            <w:r w:rsidRPr="00E82DA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</w:t>
            </w:r>
          </w:p>
        </w:tc>
      </w:tr>
      <w:tr w:rsidR="00421ACE" w:rsidRPr="00C16B97" w14:paraId="10F96984" w14:textId="77777777" w:rsidTr="008D75C6">
        <w:tc>
          <w:tcPr>
            <w:tcW w:w="3150" w:type="dxa"/>
          </w:tcPr>
          <w:p w14:paraId="773C16AE" w14:textId="14FABE97" w:rsidR="00421ACE" w:rsidRPr="0085682E" w:rsidRDefault="00421ACE" w:rsidP="00421AC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810" w:type="dxa"/>
          </w:tcPr>
          <w:p w14:paraId="573F1981" w14:textId="0B830757" w:rsidR="00421ACE" w:rsidRDefault="00421ACE" w:rsidP="00421ACE">
            <w:pPr>
              <w:tabs>
                <w:tab w:val="clear" w:pos="227"/>
                <w:tab w:val="clear" w:pos="454"/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8D75C6">
              <w:rPr>
                <w:rFonts w:ascii="Angsana New" w:hAnsi="Angsana New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896" w:type="dxa"/>
          </w:tcPr>
          <w:p w14:paraId="2AC2534A" w14:textId="3D89F0D6" w:rsidR="00421ACE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34</w:t>
            </w:r>
          </w:p>
        </w:tc>
        <w:tc>
          <w:tcPr>
            <w:tcW w:w="272" w:type="dxa"/>
          </w:tcPr>
          <w:p w14:paraId="7C020729" w14:textId="77777777" w:rsidR="00421ACE" w:rsidRPr="0085682E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74D9A275" w14:textId="1BDAAF4B" w:rsidR="00421ACE" w:rsidRPr="00421ACE" w:rsidRDefault="0085784D" w:rsidP="008578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34</w:t>
            </w:r>
          </w:p>
        </w:tc>
        <w:tc>
          <w:tcPr>
            <w:tcW w:w="272" w:type="dxa"/>
          </w:tcPr>
          <w:p w14:paraId="5C3A585D" w14:textId="77777777" w:rsidR="00421ACE" w:rsidRPr="0085682E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455CDD59" w14:textId="53B76C28" w:rsidR="00421ACE" w:rsidRPr="0085682E" w:rsidRDefault="00421ACE" w:rsidP="00421AC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682E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6A478F3" w14:textId="77777777" w:rsidR="00421ACE" w:rsidRPr="00C16B97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3EC0BF0B" w14:textId="2BDD4A77" w:rsidR="00421ACE" w:rsidRDefault="00421ACE" w:rsidP="00421AC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682E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036DEEC1" w14:textId="77777777" w:rsidR="00421ACE" w:rsidRPr="00C16B97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2B6D08DA" w14:textId="5E0BF58E" w:rsidR="00421ACE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34</w:t>
            </w:r>
          </w:p>
        </w:tc>
      </w:tr>
      <w:tr w:rsidR="00421ACE" w:rsidRPr="00C16B97" w14:paraId="09B2E6C1" w14:textId="77777777" w:rsidTr="008D75C6">
        <w:tc>
          <w:tcPr>
            <w:tcW w:w="3150" w:type="dxa"/>
            <w:hideMark/>
          </w:tcPr>
          <w:p w14:paraId="2DBE798E" w14:textId="77777777" w:rsidR="00421ACE" w:rsidRPr="0085682E" w:rsidRDefault="00421ACE" w:rsidP="00421AC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682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2804CA95" w14:textId="77777777" w:rsidR="00421ACE" w:rsidRPr="00CC5A41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</w:tcPr>
          <w:p w14:paraId="7F4A0497" w14:textId="3D3EA9CC" w:rsidR="00421ACE" w:rsidRPr="0085682E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C5A4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  <w:r w:rsidRPr="00E82DA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</w:t>
            </w:r>
          </w:p>
        </w:tc>
        <w:tc>
          <w:tcPr>
            <w:tcW w:w="272" w:type="dxa"/>
          </w:tcPr>
          <w:p w14:paraId="559F040C" w14:textId="77777777" w:rsidR="00421ACE" w:rsidRPr="0085682E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506B2F7A" w14:textId="77777777" w:rsidR="00421ACE" w:rsidRPr="0085682E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C5A4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67</w:t>
            </w:r>
          </w:p>
        </w:tc>
        <w:tc>
          <w:tcPr>
            <w:tcW w:w="272" w:type="dxa"/>
          </w:tcPr>
          <w:p w14:paraId="3B094379" w14:textId="77777777" w:rsidR="00421ACE" w:rsidRPr="0085682E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6D6E3EDD" w14:textId="77777777" w:rsidR="00421ACE" w:rsidRPr="0085682E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C5A4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CC5A4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236" w:type="dxa"/>
          </w:tcPr>
          <w:p w14:paraId="396E902F" w14:textId="77777777" w:rsidR="00421ACE" w:rsidRPr="00C16B97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619E2421" w14:textId="77777777" w:rsidR="00421ACE" w:rsidRPr="00C16B97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C5A4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</w:t>
            </w:r>
          </w:p>
        </w:tc>
        <w:tc>
          <w:tcPr>
            <w:tcW w:w="263" w:type="dxa"/>
          </w:tcPr>
          <w:p w14:paraId="0ADCE3A7" w14:textId="77777777" w:rsidR="00421ACE" w:rsidRPr="00C16B97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57163317" w14:textId="77777777" w:rsidR="00421ACE" w:rsidRPr="00C16B97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C5A4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CC5A4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</w:p>
        </w:tc>
      </w:tr>
      <w:tr w:rsidR="00421ACE" w:rsidRPr="00C16B97" w14:paraId="45D78D41" w14:textId="77777777" w:rsidTr="008D75C6">
        <w:tc>
          <w:tcPr>
            <w:tcW w:w="3150" w:type="dxa"/>
          </w:tcPr>
          <w:p w14:paraId="2F4B3515" w14:textId="77777777" w:rsidR="00421ACE" w:rsidRPr="0085682E" w:rsidRDefault="00421ACE" w:rsidP="00421AC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682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810" w:type="dxa"/>
          </w:tcPr>
          <w:p w14:paraId="56CBD9F6" w14:textId="77777777" w:rsidR="00421ACE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</w:tcPr>
          <w:p w14:paraId="73403E98" w14:textId="5ADC76F1" w:rsidR="00421ACE" w:rsidRPr="0085682E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85682E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CC5A4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47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</w:t>
            </w:r>
          </w:p>
        </w:tc>
        <w:tc>
          <w:tcPr>
            <w:tcW w:w="272" w:type="dxa"/>
          </w:tcPr>
          <w:p w14:paraId="02AE3081" w14:textId="77777777" w:rsidR="00421ACE" w:rsidRPr="0085682E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6F876BE6" w14:textId="77777777" w:rsidR="00421ACE" w:rsidRPr="0085682E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1</w:t>
            </w:r>
            <w:r w:rsidRPr="0085682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10</w:t>
            </w:r>
            <w:r w:rsidRPr="00CC5A4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272" w:type="dxa"/>
          </w:tcPr>
          <w:p w14:paraId="394348C0" w14:textId="77777777" w:rsidR="00421ACE" w:rsidRPr="0085682E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654AB169" w14:textId="77777777" w:rsidR="00421ACE" w:rsidRPr="0085682E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C5A4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</w:t>
            </w:r>
            <w:r w:rsidRPr="00E82DA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</w:t>
            </w:r>
            <w:r w:rsidRPr="00CC5A4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236" w:type="dxa"/>
          </w:tcPr>
          <w:p w14:paraId="7D84E3CE" w14:textId="77777777" w:rsidR="00421ACE" w:rsidRPr="00C16B97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6E244DCB" w14:textId="77777777" w:rsidR="00421ACE" w:rsidRPr="00C16B97" w:rsidRDefault="00421ACE" w:rsidP="00421AC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01C95D9C" w14:textId="77777777" w:rsidR="00421ACE" w:rsidRPr="00C16B97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2518DCB3" w14:textId="77777777" w:rsidR="00421ACE" w:rsidRPr="00C16B97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CC5A4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</w:t>
            </w:r>
            <w:r w:rsidRPr="00CC5A4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</w:p>
        </w:tc>
      </w:tr>
      <w:tr w:rsidR="00421ACE" w:rsidRPr="00C16B97" w14:paraId="08A3D8DF" w14:textId="77777777" w:rsidTr="008D75C6">
        <w:tc>
          <w:tcPr>
            <w:tcW w:w="3150" w:type="dxa"/>
            <w:hideMark/>
          </w:tcPr>
          <w:p w14:paraId="7952D95E" w14:textId="77777777" w:rsidR="00421ACE" w:rsidRPr="0085682E" w:rsidRDefault="00421ACE" w:rsidP="00421AC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5682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หุ้นกู้</w:t>
            </w:r>
          </w:p>
        </w:tc>
        <w:tc>
          <w:tcPr>
            <w:tcW w:w="810" w:type="dxa"/>
          </w:tcPr>
          <w:p w14:paraId="68CD27B8" w14:textId="77777777" w:rsidR="00421ACE" w:rsidRPr="00CC5A41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69D46B" w14:textId="6575871C" w:rsidR="00421ACE" w:rsidRPr="0085682E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C5A4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272" w:type="dxa"/>
          </w:tcPr>
          <w:p w14:paraId="49071504" w14:textId="77777777" w:rsidR="00421ACE" w:rsidRPr="0085682E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BE15F1" w14:textId="77777777" w:rsidR="00421ACE" w:rsidRPr="0085682E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C5A4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27</w:t>
            </w:r>
          </w:p>
        </w:tc>
        <w:tc>
          <w:tcPr>
            <w:tcW w:w="272" w:type="dxa"/>
          </w:tcPr>
          <w:p w14:paraId="2A5C9013" w14:textId="77777777" w:rsidR="00421ACE" w:rsidRPr="0085682E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FF45B" w14:textId="3794C832" w:rsidR="00421ACE" w:rsidRPr="0085682E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C5A4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72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236" w:type="dxa"/>
          </w:tcPr>
          <w:p w14:paraId="4B1E1D87" w14:textId="77777777" w:rsidR="00421ACE" w:rsidRPr="00C16B97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5F8F0B" w14:textId="77777777" w:rsidR="00421ACE" w:rsidRPr="00C16B97" w:rsidRDefault="00421ACE" w:rsidP="00421AC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35FF9262" w14:textId="77777777" w:rsidR="00421ACE" w:rsidRPr="00C16B97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9F76F8" w14:textId="3EE37C33" w:rsidR="00421ACE" w:rsidRPr="00C16B97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C5A4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75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</w:p>
        </w:tc>
      </w:tr>
      <w:tr w:rsidR="00421ACE" w:rsidRPr="00C16B97" w14:paraId="18449882" w14:textId="77777777" w:rsidTr="008D75C6">
        <w:tc>
          <w:tcPr>
            <w:tcW w:w="3150" w:type="dxa"/>
          </w:tcPr>
          <w:p w14:paraId="10C38F26" w14:textId="77777777" w:rsidR="00421ACE" w:rsidRPr="0085682E" w:rsidRDefault="00421ACE" w:rsidP="00421AC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526C12D9" w14:textId="77777777" w:rsidR="00421ACE" w:rsidRPr="00CC5A41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5757C2" w14:textId="5901136C" w:rsidR="00421ACE" w:rsidRPr="0085682E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CC5A4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</w:t>
            </w:r>
            <w:r w:rsidRPr="0085682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CC5A4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52</w:t>
            </w:r>
          </w:p>
        </w:tc>
        <w:tc>
          <w:tcPr>
            <w:tcW w:w="272" w:type="dxa"/>
          </w:tcPr>
          <w:p w14:paraId="66CE74BB" w14:textId="77777777" w:rsidR="00421ACE" w:rsidRPr="0085682E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61202C" w14:textId="43214014" w:rsidR="00421ACE" w:rsidRPr="0085682E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CC5A4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="0085784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503</w:t>
            </w:r>
          </w:p>
        </w:tc>
        <w:tc>
          <w:tcPr>
            <w:tcW w:w="272" w:type="dxa"/>
          </w:tcPr>
          <w:p w14:paraId="3E1C0396" w14:textId="77777777" w:rsidR="00421ACE" w:rsidRPr="0085682E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C275E5" w14:textId="298EBA76" w:rsidR="00421ACE" w:rsidRPr="0085682E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</w:t>
            </w:r>
            <w:r w:rsidRPr="0085682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CC5A4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39</w:t>
            </w:r>
          </w:p>
        </w:tc>
        <w:tc>
          <w:tcPr>
            <w:tcW w:w="236" w:type="dxa"/>
          </w:tcPr>
          <w:p w14:paraId="6631BB50" w14:textId="77777777" w:rsidR="00421ACE" w:rsidRPr="00C16B97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EBE633" w14:textId="77777777" w:rsidR="00421ACE" w:rsidRPr="00EC0FD0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CC5A4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0</w:t>
            </w:r>
          </w:p>
        </w:tc>
        <w:tc>
          <w:tcPr>
            <w:tcW w:w="263" w:type="dxa"/>
          </w:tcPr>
          <w:p w14:paraId="20EAE8DA" w14:textId="77777777" w:rsidR="00421ACE" w:rsidRPr="00C16B97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F3C11E" w14:textId="17C66A86" w:rsidR="00421ACE" w:rsidRPr="00C16B97" w:rsidRDefault="00421ACE" w:rsidP="00421A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CC5A4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E82DA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72</w:t>
            </w:r>
          </w:p>
        </w:tc>
      </w:tr>
    </w:tbl>
    <w:p w14:paraId="54418F4E" w14:textId="77777777" w:rsidR="00AB35B3" w:rsidRPr="00FB7C1D" w:rsidRDefault="00AB35B3" w:rsidP="00562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24"/>
          <w:szCs w:val="24"/>
        </w:rPr>
      </w:pPr>
    </w:p>
    <w:p w14:paraId="56D3C915" w14:textId="7BFB7098" w:rsidR="00FA0200" w:rsidRPr="00FA0200" w:rsidRDefault="00FA0200" w:rsidP="00FA0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FA0200">
        <w:rPr>
          <w:rFonts w:asciiTheme="majorBidi" w:hAnsiTheme="majorBidi"/>
          <w:b/>
          <w:bCs/>
          <w:i/>
          <w:iCs/>
          <w:sz w:val="30"/>
          <w:szCs w:val="30"/>
        </w:rPr>
        <w:t>(</w:t>
      </w:r>
      <w:r w:rsidRPr="00FA0200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</w:t>
      </w:r>
      <w:r w:rsidRPr="00FA0200">
        <w:rPr>
          <w:rFonts w:asciiTheme="majorBidi" w:hAnsiTheme="majorBidi"/>
          <w:b/>
          <w:bCs/>
          <w:i/>
          <w:iCs/>
          <w:sz w:val="30"/>
          <w:szCs w:val="30"/>
        </w:rPr>
        <w:t>.</w:t>
      </w:r>
      <w:r w:rsidR="00CC5A41" w:rsidRPr="00CC5A41">
        <w:rPr>
          <w:rFonts w:asciiTheme="majorBidi" w:hAnsiTheme="majorBidi"/>
          <w:b/>
          <w:bCs/>
          <w:i/>
          <w:iCs/>
          <w:sz w:val="30"/>
          <w:szCs w:val="30"/>
        </w:rPr>
        <w:t>3</w:t>
      </w:r>
      <w:r w:rsidRPr="00FA0200">
        <w:rPr>
          <w:rFonts w:asciiTheme="majorBidi" w:hAnsiTheme="majorBidi"/>
          <w:b/>
          <w:bCs/>
          <w:i/>
          <w:iCs/>
          <w:sz w:val="30"/>
          <w:szCs w:val="30"/>
        </w:rPr>
        <w:t xml:space="preserve">) </w:t>
      </w:r>
      <w:r w:rsidRPr="00FA0200">
        <w:rPr>
          <w:rFonts w:asciiTheme="majorBidi" w:hAnsi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15D61435" w14:textId="77777777" w:rsidR="00FA0200" w:rsidRPr="00FA0200" w:rsidRDefault="00FA0200" w:rsidP="00FA020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0D1E61B" w14:textId="77777777" w:rsidR="00FA0200" w:rsidRPr="00FA0200" w:rsidRDefault="00FA0200" w:rsidP="00FA0200">
      <w:pPr>
        <w:tabs>
          <w:tab w:val="clear" w:pos="454"/>
          <w:tab w:val="clear" w:pos="907"/>
          <w:tab w:val="left" w:pos="1170"/>
        </w:tabs>
        <w:spacing w:line="240" w:lineRule="auto"/>
        <w:ind w:left="990"/>
        <w:jc w:val="thaiDistribute"/>
        <w:rPr>
          <w:rFonts w:ascii="Times New Roman" w:hAnsi="Times New Roman" w:cs="Times New Roman"/>
          <w:sz w:val="30"/>
          <w:szCs w:val="30"/>
        </w:rPr>
      </w:pPr>
      <w:r w:rsidRPr="002A4FF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2A4FFC">
        <w:rPr>
          <w:rFonts w:asciiTheme="majorBidi" w:hAnsiTheme="majorBidi" w:cstheme="majorBidi"/>
          <w:sz w:val="30"/>
          <w:szCs w:val="30"/>
        </w:rPr>
        <w:t>/</w:t>
      </w:r>
      <w:r w:rsidRPr="002A4FF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FA0200">
        <w:rPr>
          <w:rFonts w:asciiTheme="majorBidi" w:hAnsiTheme="majorBidi" w:cstheme="majorBidi"/>
          <w:sz w:val="30"/>
          <w:szCs w:val="30"/>
          <w:cs/>
        </w:rPr>
        <w:t xml:space="preserve">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</w:t>
      </w:r>
      <w:r w:rsidRPr="002A4FF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2A4FFC">
        <w:rPr>
          <w:rFonts w:asciiTheme="majorBidi" w:hAnsiTheme="majorBidi" w:cstheme="majorBidi"/>
          <w:sz w:val="30"/>
          <w:szCs w:val="30"/>
        </w:rPr>
        <w:t>/</w:t>
      </w:r>
      <w:r w:rsidRPr="002A4FF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FA0200">
        <w:rPr>
          <w:rFonts w:asciiTheme="majorBidi" w:hAnsiTheme="majorBidi" w:cstheme="majorBidi"/>
          <w:sz w:val="30"/>
          <w:szCs w:val="30"/>
          <w:cs/>
        </w:rPr>
        <w:t xml:space="preserve">ไม่ได้ถือหรือออกอนุพันธ์เพื่อการเก็งกำไรหรือเพื่อการค้า </w:t>
      </w:r>
    </w:p>
    <w:p w14:paraId="1F758422" w14:textId="77777777" w:rsidR="00FA0200" w:rsidRPr="00FA0200" w:rsidRDefault="00FA0200" w:rsidP="00562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24"/>
          <w:szCs w:val="24"/>
        </w:rPr>
      </w:pPr>
    </w:p>
    <w:p w14:paraId="4E8476FF" w14:textId="77777777" w:rsidR="005B6E7B" w:rsidRDefault="005B6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A5ADC86" w14:textId="6F0283BA" w:rsidR="00FA0200" w:rsidRPr="00562EE9" w:rsidRDefault="00FA0200" w:rsidP="00FA0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FA0200">
        <w:rPr>
          <w:rFonts w:ascii="Angsana New" w:hAnsi="Angsana New"/>
          <w:sz w:val="30"/>
          <w:szCs w:val="30"/>
        </w:rPr>
        <w:t>(</w:t>
      </w:r>
      <w:r w:rsidRPr="00FA0200">
        <w:rPr>
          <w:rFonts w:ascii="Angsana New" w:hAnsi="Angsana New" w:hint="cs"/>
          <w:sz w:val="30"/>
          <w:szCs w:val="30"/>
          <w:cs/>
        </w:rPr>
        <w:t>ค</w:t>
      </w:r>
      <w:r w:rsidRPr="00FA0200">
        <w:rPr>
          <w:rFonts w:ascii="Angsana New" w:hAnsi="Angsana New"/>
          <w:sz w:val="30"/>
          <w:szCs w:val="30"/>
          <w:cs/>
        </w:rPr>
        <w:t>.</w:t>
      </w:r>
      <w:r w:rsidR="00CC5A41" w:rsidRPr="00CC5A41">
        <w:rPr>
          <w:rFonts w:ascii="Angsana New" w:hAnsi="Angsana New"/>
          <w:sz w:val="30"/>
          <w:szCs w:val="30"/>
        </w:rPr>
        <w:t>3</w:t>
      </w:r>
      <w:r w:rsidRPr="00FA0200">
        <w:rPr>
          <w:rFonts w:ascii="Angsana New" w:hAnsi="Angsana New"/>
          <w:sz w:val="30"/>
          <w:szCs w:val="30"/>
        </w:rPr>
        <w:t>.</w:t>
      </w:r>
      <w:r w:rsidR="004361DA">
        <w:rPr>
          <w:rFonts w:ascii="Angsana New" w:hAnsi="Angsana New"/>
          <w:sz w:val="30"/>
          <w:szCs w:val="30"/>
        </w:rPr>
        <w:t>1</w:t>
      </w:r>
      <w:r w:rsidRPr="00FA0200">
        <w:rPr>
          <w:rFonts w:ascii="Angsana New" w:hAnsi="Angsana New"/>
          <w:sz w:val="30"/>
          <w:szCs w:val="30"/>
        </w:rPr>
        <w:t xml:space="preserve">) </w:t>
      </w:r>
      <w:r w:rsidRPr="00FA0200">
        <w:rPr>
          <w:rFonts w:ascii="Angsana New" w:hAnsi="Angsana New" w:hint="cs"/>
          <w:sz w:val="30"/>
          <w:szCs w:val="30"/>
          <w:cs/>
        </w:rPr>
        <w:t>ความเสี่ยงด้านอัตราแลกเปลี่ยน</w:t>
      </w:r>
    </w:p>
    <w:p w14:paraId="0ACAE829" w14:textId="77777777" w:rsidR="00F32ED1" w:rsidRPr="00FB7C1D" w:rsidRDefault="00F32ED1" w:rsidP="00C17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5391A87" w14:textId="77777777" w:rsidR="00FA0200" w:rsidRPr="00FA0200" w:rsidRDefault="00FA0200" w:rsidP="00FA0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4FF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2A4FFC">
        <w:rPr>
          <w:rFonts w:asciiTheme="majorBidi" w:hAnsiTheme="majorBidi" w:cstheme="majorBidi"/>
          <w:sz w:val="30"/>
          <w:szCs w:val="30"/>
        </w:rPr>
        <w:t>/</w:t>
      </w:r>
      <w:r w:rsidRPr="002A4FF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2A4FFC">
        <w:rPr>
          <w:rFonts w:asciiTheme="majorBidi" w:hAnsiTheme="majorBidi" w:cstheme="majorBidi"/>
          <w:sz w:val="30"/>
          <w:szCs w:val="30"/>
          <w:cs/>
        </w:rPr>
        <w:t>มีฐานะเปิดต่อความเสี่ยงด้านอัตราแลกเปลี่ยนที่เกี่ยวข้องกับ</w:t>
      </w:r>
      <w:r w:rsidRPr="002A4FFC">
        <w:rPr>
          <w:rFonts w:asciiTheme="majorBidi" w:hAnsiTheme="majorBidi" w:cstheme="majorBidi" w:hint="cs"/>
          <w:sz w:val="30"/>
          <w:szCs w:val="30"/>
          <w:cs/>
        </w:rPr>
        <w:t>การซื้อและการขายที่เป็น  สกุลเงินตราต่างประเทศ</w:t>
      </w:r>
      <w:r w:rsidR="002A4FFC" w:rsidRPr="002A4FF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A4FF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2A4FFC">
        <w:rPr>
          <w:rFonts w:asciiTheme="majorBidi" w:hAnsiTheme="majorBidi" w:cstheme="majorBidi"/>
          <w:sz w:val="30"/>
          <w:szCs w:val="30"/>
        </w:rPr>
        <w:t>/</w:t>
      </w:r>
      <w:r w:rsidRPr="002A4FFC">
        <w:rPr>
          <w:rFonts w:asciiTheme="majorBidi" w:hAnsiTheme="majorBidi" w:cstheme="majorBidi" w:hint="cs"/>
          <w:sz w:val="30"/>
          <w:szCs w:val="30"/>
          <w:cs/>
        </w:rPr>
        <w:t>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1ABB7846" w14:textId="77777777" w:rsidR="00BE1233" w:rsidRPr="00FB7C1D" w:rsidRDefault="00BE1233" w:rsidP="00FF7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4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80"/>
        <w:gridCol w:w="990"/>
        <w:gridCol w:w="180"/>
        <w:gridCol w:w="990"/>
        <w:gridCol w:w="180"/>
        <w:gridCol w:w="990"/>
        <w:gridCol w:w="180"/>
        <w:gridCol w:w="990"/>
      </w:tblGrid>
      <w:tr w:rsidR="00FC39C4" w:rsidRPr="00E216F2" w14:paraId="10567633" w14:textId="77777777" w:rsidTr="00FA0200">
        <w:trPr>
          <w:cantSplit/>
          <w:tblHeader/>
        </w:trPr>
        <w:tc>
          <w:tcPr>
            <w:tcW w:w="4410" w:type="dxa"/>
            <w:shd w:val="clear" w:color="auto" w:fill="auto"/>
          </w:tcPr>
          <w:p w14:paraId="2501D6FE" w14:textId="77777777" w:rsidR="00FC39C4" w:rsidRPr="00E216F2" w:rsidRDefault="00FC39C4" w:rsidP="00566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2A1A5A4" w14:textId="77777777" w:rsidR="00FC39C4" w:rsidRPr="00E216F2" w:rsidRDefault="00FC39C4" w:rsidP="0056652C">
            <w:pPr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1E5C567A" w14:textId="77777777" w:rsidR="00FC39C4" w:rsidRPr="00E216F2" w:rsidRDefault="00FC39C4" w:rsidP="0056652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216F2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576E4E40" w14:textId="77777777" w:rsidR="00FC39C4" w:rsidRPr="00E216F2" w:rsidRDefault="00FC39C4" w:rsidP="0056652C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3DBCD57A" w14:textId="77777777" w:rsidR="00FC39C4" w:rsidRPr="00E216F2" w:rsidRDefault="00FC39C4" w:rsidP="0056652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216F2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C39C4" w:rsidRPr="00E216F2" w14:paraId="6043DB97" w14:textId="77777777" w:rsidTr="00FA0200">
        <w:trPr>
          <w:cantSplit/>
          <w:tblHeader/>
        </w:trPr>
        <w:tc>
          <w:tcPr>
            <w:tcW w:w="4410" w:type="dxa"/>
            <w:shd w:val="clear" w:color="auto" w:fill="auto"/>
          </w:tcPr>
          <w:p w14:paraId="600143F0" w14:textId="77777777" w:rsidR="00FC39C4" w:rsidRPr="00E216F2" w:rsidRDefault="00FC39C4" w:rsidP="00844179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B983DFB" w14:textId="77777777" w:rsidR="00FC39C4" w:rsidRPr="00E216F2" w:rsidRDefault="00FC39C4" w:rsidP="008441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A8EA053" w14:textId="77777777" w:rsidR="00FC39C4" w:rsidRPr="00DE2906" w:rsidRDefault="00CC5A41" w:rsidP="0084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1CA95756" w14:textId="77777777" w:rsidR="00FC39C4" w:rsidRPr="00DE2906" w:rsidRDefault="00FC39C4" w:rsidP="0084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7884726" w14:textId="77777777" w:rsidR="00FC39C4" w:rsidRPr="00DE2906" w:rsidRDefault="00CC5A41" w:rsidP="0084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321E4C88" w14:textId="77777777" w:rsidR="00FC39C4" w:rsidRPr="00DE2906" w:rsidRDefault="00FC39C4" w:rsidP="0084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6ABB12" w14:textId="77777777" w:rsidR="00FC39C4" w:rsidRPr="00DE2906" w:rsidRDefault="00CC5A41" w:rsidP="0084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4C978E2F" w14:textId="77777777" w:rsidR="00FC39C4" w:rsidRPr="00DE2906" w:rsidRDefault="00FC39C4" w:rsidP="0084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368972" w14:textId="77777777" w:rsidR="00FC39C4" w:rsidRPr="00DE2906" w:rsidRDefault="00CC5A41" w:rsidP="0084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FC39C4" w:rsidRPr="00E216F2" w14:paraId="4D9A4B7D" w14:textId="77777777" w:rsidTr="00FA0200">
        <w:trPr>
          <w:cantSplit/>
          <w:tblHeader/>
        </w:trPr>
        <w:tc>
          <w:tcPr>
            <w:tcW w:w="4410" w:type="dxa"/>
            <w:shd w:val="clear" w:color="auto" w:fill="auto"/>
          </w:tcPr>
          <w:p w14:paraId="264C0F64" w14:textId="77777777" w:rsidR="00FC39C4" w:rsidRPr="00E216F2" w:rsidRDefault="00FC39C4" w:rsidP="0084417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EF73982" w14:textId="77777777" w:rsidR="00FC39C4" w:rsidRPr="00E216F2" w:rsidRDefault="00FC39C4" w:rsidP="0084417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14:paraId="7D660352" w14:textId="77777777" w:rsidR="00FC39C4" w:rsidRPr="00E216F2" w:rsidRDefault="00FC39C4" w:rsidP="008441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E216F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FC39C4" w:rsidRPr="00E216F2" w14:paraId="18D23D3E" w14:textId="77777777" w:rsidTr="00FA0200">
        <w:trPr>
          <w:cantSplit/>
        </w:trPr>
        <w:tc>
          <w:tcPr>
            <w:tcW w:w="4410" w:type="dxa"/>
            <w:shd w:val="clear" w:color="auto" w:fill="auto"/>
          </w:tcPr>
          <w:p w14:paraId="334EC710" w14:textId="77777777" w:rsidR="00FC39C4" w:rsidRPr="00E216F2" w:rsidRDefault="00FC39C4" w:rsidP="0084417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216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80" w:type="dxa"/>
            <w:shd w:val="clear" w:color="auto" w:fill="auto"/>
          </w:tcPr>
          <w:p w14:paraId="703783AE" w14:textId="77777777" w:rsidR="00FC39C4" w:rsidRPr="00E216F2" w:rsidRDefault="00FC39C4" w:rsidP="0084417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14:paraId="1CC3A65F" w14:textId="77777777" w:rsidR="00FC39C4" w:rsidRPr="00E216F2" w:rsidRDefault="00FC39C4" w:rsidP="008441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CE1867" w:rsidRPr="0023256F" w14:paraId="3315E4DB" w14:textId="77777777" w:rsidTr="00FA0200">
        <w:trPr>
          <w:cantSplit/>
          <w:trHeight w:val="80"/>
        </w:trPr>
        <w:tc>
          <w:tcPr>
            <w:tcW w:w="4410" w:type="dxa"/>
            <w:shd w:val="clear" w:color="auto" w:fill="auto"/>
          </w:tcPr>
          <w:p w14:paraId="548425E0" w14:textId="77777777" w:rsidR="00CE1867" w:rsidRPr="00E216F2" w:rsidRDefault="00CE1867" w:rsidP="00CE186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" w:type="dxa"/>
            <w:shd w:val="clear" w:color="auto" w:fill="auto"/>
          </w:tcPr>
          <w:p w14:paraId="6CADDE9C" w14:textId="77777777" w:rsidR="00CE1867" w:rsidRPr="00E216F2" w:rsidRDefault="00CE1867" w:rsidP="00CE186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41F783" w14:textId="77777777" w:rsidR="00CE1867" w:rsidRPr="00B456BD" w:rsidRDefault="004361DA" w:rsidP="00CE186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C14BB6" w14:textId="77777777" w:rsidR="00CE1867" w:rsidRPr="00E216F2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8246E7" w14:textId="77777777" w:rsidR="00CE1867" w:rsidRPr="00B456BD" w:rsidRDefault="00CC5A41" w:rsidP="00CE186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E6F830" w14:textId="77777777" w:rsidR="00CE1867" w:rsidRPr="00E216F2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CC3555" w14:textId="77777777" w:rsidR="00CE1867" w:rsidRPr="00B456BD" w:rsidRDefault="00CC5A41" w:rsidP="00CE186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26ED4C" w14:textId="77777777" w:rsidR="00CE1867" w:rsidRPr="00E216F2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6A5A45" w14:textId="77777777" w:rsidR="00CE1867" w:rsidRPr="00B456BD" w:rsidRDefault="00CC5A41" w:rsidP="00CE186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</w:p>
        </w:tc>
      </w:tr>
      <w:tr w:rsidR="00CE1867" w:rsidRPr="0023256F" w14:paraId="23F69E28" w14:textId="77777777" w:rsidTr="00FA0200">
        <w:trPr>
          <w:cantSplit/>
        </w:trPr>
        <w:tc>
          <w:tcPr>
            <w:tcW w:w="4410" w:type="dxa"/>
            <w:shd w:val="clear" w:color="auto" w:fill="auto"/>
          </w:tcPr>
          <w:p w14:paraId="69F96C97" w14:textId="77777777" w:rsidR="00CE1867" w:rsidRPr="00E216F2" w:rsidRDefault="00CE1867" w:rsidP="00CE186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0" w:type="dxa"/>
            <w:shd w:val="clear" w:color="auto" w:fill="auto"/>
          </w:tcPr>
          <w:p w14:paraId="20C7BE31" w14:textId="77777777" w:rsidR="00CE1867" w:rsidRPr="00E216F2" w:rsidRDefault="00CE1867" w:rsidP="00CE186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D80F68" w14:textId="77777777" w:rsidR="00CE1867" w:rsidRPr="00131E63" w:rsidRDefault="00CC5A41" w:rsidP="00CE186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D3C5B2" w14:textId="77777777" w:rsidR="00CE1867" w:rsidRPr="00131E63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54315B" w14:textId="77777777" w:rsidR="00CE1867" w:rsidRPr="00131E63" w:rsidRDefault="00CC5A41" w:rsidP="00CE186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F634EB" w14:textId="77777777" w:rsidR="00CE1867" w:rsidRPr="00131E63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58F271" w14:textId="77777777" w:rsidR="00CE1867" w:rsidRPr="00131E63" w:rsidRDefault="00CC5A41" w:rsidP="00CE186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598F12" w14:textId="77777777" w:rsidR="00CE1867" w:rsidRPr="00131E63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D2A451" w14:textId="77777777" w:rsidR="00CE1867" w:rsidRPr="00131E63" w:rsidRDefault="00CC5A41" w:rsidP="00CE186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 w:hint="cs"/>
                <w:sz w:val="30"/>
                <w:szCs w:val="30"/>
                <w:lang w:val="en-US" w:bidi="th-TH"/>
              </w:rPr>
              <w:t>76</w:t>
            </w:r>
          </w:p>
        </w:tc>
      </w:tr>
      <w:tr w:rsidR="00CE1867" w:rsidRPr="0023256F" w14:paraId="5B8838C8" w14:textId="77777777" w:rsidTr="00FA0200">
        <w:trPr>
          <w:cantSplit/>
        </w:trPr>
        <w:tc>
          <w:tcPr>
            <w:tcW w:w="4410" w:type="dxa"/>
            <w:shd w:val="clear" w:color="auto" w:fill="auto"/>
          </w:tcPr>
          <w:p w14:paraId="471E1921" w14:textId="77777777" w:rsidR="00CE1867" w:rsidRPr="009E0EF1" w:rsidRDefault="00CE1867" w:rsidP="00CE186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80" w:type="dxa"/>
            <w:shd w:val="clear" w:color="auto" w:fill="auto"/>
          </w:tcPr>
          <w:p w14:paraId="68B6F475" w14:textId="77777777" w:rsidR="00CE1867" w:rsidRPr="00E216F2" w:rsidRDefault="00CE1867" w:rsidP="00CE186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CD14CE" w14:textId="77777777" w:rsidR="00CE1867" w:rsidRPr="00CA64DC" w:rsidRDefault="00451D87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A3F6AE" w14:textId="77777777" w:rsidR="00CE1867" w:rsidRPr="00CA64DC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3B54DD" w14:textId="77777777" w:rsidR="00CE1867" w:rsidRPr="00CA64DC" w:rsidRDefault="00CE1867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73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339274" w14:textId="77777777" w:rsidR="00CE1867" w:rsidRPr="00CA64DC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8642C2" w14:textId="77777777" w:rsidR="00CE1867" w:rsidRPr="00CA64DC" w:rsidRDefault="00451D87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BBE56B" w14:textId="77777777" w:rsidR="00CE1867" w:rsidRPr="00CA64DC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5D04A7" w14:textId="77777777" w:rsidR="00CE1867" w:rsidRPr="00CA64DC" w:rsidRDefault="00CE1867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CE1867" w:rsidRPr="00E216F2" w14:paraId="1F4B89D1" w14:textId="77777777" w:rsidTr="00FA0200">
        <w:trPr>
          <w:cantSplit/>
        </w:trPr>
        <w:tc>
          <w:tcPr>
            <w:tcW w:w="4410" w:type="dxa"/>
            <w:shd w:val="clear" w:color="auto" w:fill="auto"/>
          </w:tcPr>
          <w:p w14:paraId="13F740C1" w14:textId="77777777" w:rsidR="00CE1867" w:rsidRPr="00E216F2" w:rsidRDefault="00CE1867" w:rsidP="00CE1867">
            <w:pPr>
              <w:tabs>
                <w:tab w:val="right" w:pos="394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</w:t>
            </w:r>
            <w:r w:rsidRPr="00E216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แสดงฐานะทางการเงิน</w:t>
            </w:r>
          </w:p>
        </w:tc>
        <w:tc>
          <w:tcPr>
            <w:tcW w:w="180" w:type="dxa"/>
            <w:shd w:val="clear" w:color="auto" w:fill="auto"/>
          </w:tcPr>
          <w:p w14:paraId="0F7BD567" w14:textId="77777777" w:rsidR="00CE1867" w:rsidRPr="00E216F2" w:rsidRDefault="00CE1867" w:rsidP="00CE1867">
            <w:pPr>
              <w:tabs>
                <w:tab w:val="right" w:pos="394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6871E" w14:textId="77777777" w:rsidR="00CE1867" w:rsidRPr="00E216F2" w:rsidRDefault="00CE1867" w:rsidP="00CE186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6A544E" w14:textId="77777777" w:rsidR="00CE1867" w:rsidRPr="00E216F2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0F5FA" w14:textId="77777777" w:rsidR="00CE1867" w:rsidRPr="00E216F2" w:rsidRDefault="00CE1867" w:rsidP="00CE186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592FCA" w14:textId="77777777" w:rsidR="00CE1867" w:rsidRPr="00E216F2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B4C87" w14:textId="77777777" w:rsidR="00CE1867" w:rsidRPr="00E216F2" w:rsidRDefault="00CE1867" w:rsidP="00CE186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037922" w14:textId="77777777" w:rsidR="00CE1867" w:rsidRPr="00E216F2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AFFFD" w14:textId="77777777" w:rsidR="00CE1867" w:rsidRPr="00E216F2" w:rsidRDefault="00CE1867" w:rsidP="00CE186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E1867" w:rsidRPr="00E216F2" w14:paraId="4AF3EA64" w14:textId="77777777" w:rsidTr="00FA0200">
        <w:trPr>
          <w:cantSplit/>
        </w:trPr>
        <w:tc>
          <w:tcPr>
            <w:tcW w:w="4410" w:type="dxa"/>
            <w:shd w:val="clear" w:color="auto" w:fill="auto"/>
          </w:tcPr>
          <w:p w14:paraId="2FF2E8F9" w14:textId="77777777" w:rsidR="00CE1867" w:rsidRPr="00E216F2" w:rsidRDefault="00CE1867" w:rsidP="00CE1867">
            <w:pPr>
              <w:tabs>
                <w:tab w:val="right" w:pos="394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E216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</w:t>
            </w: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      </w:t>
            </w:r>
            <w:r w:rsidRPr="00E216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180" w:type="dxa"/>
            <w:shd w:val="clear" w:color="auto" w:fill="auto"/>
          </w:tcPr>
          <w:p w14:paraId="14E06E54" w14:textId="77777777" w:rsidR="00CE1867" w:rsidRPr="008B3A3A" w:rsidRDefault="00CE1867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F54624" w14:textId="77777777" w:rsidR="00CE1867" w:rsidRPr="008B3A3A" w:rsidRDefault="00506BD8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907A57" w14:textId="77777777" w:rsidR="00CE1867" w:rsidRPr="008B3A3A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B23C57" w14:textId="77777777" w:rsidR="00CE1867" w:rsidRPr="008B3A3A" w:rsidRDefault="00CE1867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C1A7A7" w14:textId="77777777" w:rsidR="00CE1867" w:rsidRPr="008B3A3A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49878A" w14:textId="77777777" w:rsidR="00CE1867" w:rsidRPr="008B3A3A" w:rsidRDefault="00831954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E172C0" w14:textId="77777777" w:rsidR="00CE1867" w:rsidRPr="008B3A3A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FC23BE" w14:textId="77777777" w:rsidR="00CE1867" w:rsidRPr="008B3A3A" w:rsidRDefault="004361DA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CE1867" w:rsidRPr="00D846A6" w14:paraId="0488D315" w14:textId="77777777" w:rsidTr="00FA0200">
        <w:trPr>
          <w:cantSplit/>
          <w:trHeight w:val="317"/>
        </w:trPr>
        <w:tc>
          <w:tcPr>
            <w:tcW w:w="4410" w:type="dxa"/>
            <w:shd w:val="clear" w:color="auto" w:fill="auto"/>
          </w:tcPr>
          <w:p w14:paraId="0A73EB47" w14:textId="77777777" w:rsidR="00CE1867" w:rsidRPr="00D846A6" w:rsidRDefault="00CE1867" w:rsidP="00CE1867">
            <w:pPr>
              <w:tabs>
                <w:tab w:val="right" w:pos="3945"/>
              </w:tabs>
              <w:rPr>
                <w:rFonts w:ascii="Angsana New" w:hAnsi="Angsana New"/>
                <w:sz w:val="30"/>
                <w:szCs w:val="30"/>
              </w:rPr>
            </w:pPr>
            <w:r w:rsidRPr="00D846A6">
              <w:rPr>
                <w:rFonts w:ascii="Angsana New" w:hAnsi="Angsana New"/>
                <w:sz w:val="30"/>
                <w:szCs w:val="30"/>
                <w:cs/>
              </w:rPr>
              <w:t>สัญญาซื้อ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846A6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D846A6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846A6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  <w:r w:rsidRPr="00D846A6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80" w:type="dxa"/>
            <w:shd w:val="clear" w:color="auto" w:fill="auto"/>
          </w:tcPr>
          <w:p w14:paraId="1C15BA51" w14:textId="77777777" w:rsidR="00CE1867" w:rsidRPr="006933E4" w:rsidRDefault="00CE1867" w:rsidP="00CE1867">
            <w:pPr>
              <w:tabs>
                <w:tab w:val="right" w:pos="3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97FC2" w14:textId="77777777" w:rsidR="00CE1867" w:rsidRPr="006933E4" w:rsidRDefault="00451D87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C6F026" w14:textId="77777777" w:rsidR="00CE1867" w:rsidRPr="006933E4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79DE7" w14:textId="77777777" w:rsidR="00CE1867" w:rsidRPr="006933E4" w:rsidRDefault="00CE1867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714DF5" w14:textId="77777777" w:rsidR="00CE1867" w:rsidRPr="006933E4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87BD5" w14:textId="77777777" w:rsidR="00CE1867" w:rsidRPr="006933E4" w:rsidRDefault="00451D87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438454" w14:textId="77777777" w:rsidR="00CE1867" w:rsidRPr="00D846A6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85E5C" w14:textId="77777777" w:rsidR="00CE1867" w:rsidRPr="006933E4" w:rsidRDefault="009A1396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E1867" w:rsidRPr="00E216F2" w14:paraId="7C78830A" w14:textId="77777777" w:rsidTr="00FA0200">
        <w:trPr>
          <w:cantSplit/>
          <w:trHeight w:val="217"/>
        </w:trPr>
        <w:tc>
          <w:tcPr>
            <w:tcW w:w="4410" w:type="dxa"/>
            <w:shd w:val="clear" w:color="auto" w:fill="auto"/>
          </w:tcPr>
          <w:p w14:paraId="10167013" w14:textId="77777777" w:rsidR="00CE1867" w:rsidRPr="00E216F2" w:rsidRDefault="00CE1867" w:rsidP="00CE1867">
            <w:pPr>
              <w:tabs>
                <w:tab w:val="clear" w:pos="227"/>
                <w:tab w:val="left" w:pos="191"/>
                <w:tab w:val="right" w:pos="3945"/>
              </w:tabs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</w:t>
            </w:r>
            <w:r w:rsidRPr="00E216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</w:t>
            </w: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สี่ยงคงเหลือสุทธิของ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สินทรัพย์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7D63928" w14:textId="77777777" w:rsidR="00CE1867" w:rsidRPr="006933E4" w:rsidRDefault="00CE1867" w:rsidP="00CE1867">
            <w:pPr>
              <w:tabs>
                <w:tab w:val="right" w:pos="394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5B8C7A" w14:textId="77777777" w:rsidR="00CE1867" w:rsidRPr="006933E4" w:rsidRDefault="00FF7728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28C8BC" w14:textId="77777777" w:rsidR="00CE1867" w:rsidRPr="006933E4" w:rsidRDefault="00CE1867" w:rsidP="00CE1867">
            <w:pPr>
              <w:pStyle w:val="acctfourfigures"/>
              <w:tabs>
                <w:tab w:val="right" w:pos="394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A9B8C7" w14:textId="77777777" w:rsidR="00CE1867" w:rsidRPr="006933E4" w:rsidRDefault="00CE1867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228269" w14:textId="77777777" w:rsidR="00CE1867" w:rsidRPr="006933E4" w:rsidRDefault="00CE1867" w:rsidP="00CE1867">
            <w:pPr>
              <w:pStyle w:val="acctfourfigures"/>
              <w:tabs>
                <w:tab w:val="right" w:pos="394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F1C100" w14:textId="77777777" w:rsidR="00CE1867" w:rsidRPr="006933E4" w:rsidRDefault="00451D87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85E215" w14:textId="77777777" w:rsidR="00CE1867" w:rsidRPr="008B3A3A" w:rsidRDefault="00CE1867" w:rsidP="00CE1867">
            <w:pPr>
              <w:pStyle w:val="acctfourfigures"/>
              <w:tabs>
                <w:tab w:val="right" w:pos="394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3F2B99" w14:textId="77777777" w:rsidR="00CE1867" w:rsidRPr="006933E4" w:rsidRDefault="005F2917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CE1867" w:rsidRPr="00B00924" w14:paraId="7238339F" w14:textId="77777777" w:rsidTr="00FA0200">
        <w:trPr>
          <w:cantSplit/>
          <w:trHeight w:val="80"/>
        </w:trPr>
        <w:tc>
          <w:tcPr>
            <w:tcW w:w="4410" w:type="dxa"/>
            <w:shd w:val="clear" w:color="auto" w:fill="auto"/>
          </w:tcPr>
          <w:p w14:paraId="36481D94" w14:textId="77777777" w:rsidR="00CE1867" w:rsidRPr="00B00924" w:rsidRDefault="00CE1867" w:rsidP="00CE1867">
            <w:pPr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7A395DA" w14:textId="77777777" w:rsidR="00CE1867" w:rsidRPr="006933E4" w:rsidRDefault="00CE1867" w:rsidP="00CE1867">
            <w:pPr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B892EE" w14:textId="77777777" w:rsidR="00CE1867" w:rsidRPr="006933E4" w:rsidRDefault="00CE1867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E979EC" w14:textId="77777777" w:rsidR="00CE1867" w:rsidRPr="006933E4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F714D3" w14:textId="77777777" w:rsidR="00CE1867" w:rsidRPr="006933E4" w:rsidRDefault="00CE1867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E69E12" w14:textId="77777777" w:rsidR="00CE1867" w:rsidRPr="006933E4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4AF3F3" w14:textId="77777777" w:rsidR="00CE1867" w:rsidRPr="006933E4" w:rsidRDefault="00CE1867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7DA232" w14:textId="77777777" w:rsidR="00CE1867" w:rsidRPr="00B00924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C427D1" w14:textId="77777777" w:rsidR="00CE1867" w:rsidRPr="006933E4" w:rsidRDefault="00CE1867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CE1867" w:rsidRPr="00E216F2" w14:paraId="6976476F" w14:textId="77777777" w:rsidTr="00FA0200">
        <w:trPr>
          <w:cantSplit/>
        </w:trPr>
        <w:tc>
          <w:tcPr>
            <w:tcW w:w="4410" w:type="dxa"/>
            <w:shd w:val="clear" w:color="auto" w:fill="auto"/>
          </w:tcPr>
          <w:p w14:paraId="71214B87" w14:textId="77777777" w:rsidR="00CE1867" w:rsidRPr="00E216F2" w:rsidRDefault="00CE1867" w:rsidP="00CE186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80" w:type="dxa"/>
            <w:shd w:val="clear" w:color="auto" w:fill="auto"/>
          </w:tcPr>
          <w:p w14:paraId="255B621F" w14:textId="77777777" w:rsidR="00CE1867" w:rsidRPr="006933E4" w:rsidRDefault="00CE1867" w:rsidP="00CE186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CFFE47" w14:textId="77777777" w:rsidR="00CE1867" w:rsidRPr="006933E4" w:rsidRDefault="00CE1867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5ABA6A" w14:textId="77777777" w:rsidR="00CE1867" w:rsidRPr="006933E4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AE5F6F" w14:textId="77777777" w:rsidR="00CE1867" w:rsidRPr="006933E4" w:rsidRDefault="00CE1867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8FE097" w14:textId="77777777" w:rsidR="00CE1867" w:rsidRPr="006933E4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A7F4B2" w14:textId="77777777" w:rsidR="00CE1867" w:rsidRPr="006933E4" w:rsidRDefault="00CE1867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632376" w14:textId="77777777" w:rsidR="00CE1867" w:rsidRPr="00CA64DC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5434B0" w14:textId="77777777" w:rsidR="00CE1867" w:rsidRPr="006933E4" w:rsidRDefault="00CE1867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1867" w:rsidRPr="00E216F2" w14:paraId="11584B17" w14:textId="77777777" w:rsidTr="00FA0200">
        <w:trPr>
          <w:cantSplit/>
        </w:trPr>
        <w:tc>
          <w:tcPr>
            <w:tcW w:w="4410" w:type="dxa"/>
            <w:shd w:val="clear" w:color="auto" w:fill="auto"/>
          </w:tcPr>
          <w:p w14:paraId="799F6522" w14:textId="77777777" w:rsidR="00CE1867" w:rsidRPr="00E216F2" w:rsidRDefault="00CE1867" w:rsidP="00CE1867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80" w:type="dxa"/>
            <w:shd w:val="clear" w:color="auto" w:fill="auto"/>
          </w:tcPr>
          <w:p w14:paraId="72F7B432" w14:textId="77777777" w:rsidR="00CE1867" w:rsidRPr="006933E4" w:rsidRDefault="00CE1867" w:rsidP="00CE186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C8E344" w14:textId="77777777" w:rsidR="00CE1867" w:rsidRPr="006933E4" w:rsidRDefault="00451D87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C38057" w14:textId="77777777" w:rsidR="00CE1867" w:rsidRPr="006933E4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1F853D" w14:textId="77777777" w:rsidR="00CE1867" w:rsidRPr="006933E4" w:rsidRDefault="00CE1867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376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4743EA" w14:textId="77777777" w:rsidR="00CE1867" w:rsidRPr="006933E4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0517D0" w14:textId="77777777" w:rsidR="00CE1867" w:rsidRPr="006933E4" w:rsidRDefault="00451D87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6F5C0F" w14:textId="77777777" w:rsidR="00CE1867" w:rsidRPr="00131E63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2B6896" w14:textId="77777777" w:rsidR="00CE1867" w:rsidRPr="006933E4" w:rsidRDefault="00CE1867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CC5A41"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376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CE1867" w:rsidRPr="00E216F2" w14:paraId="6E9D8284" w14:textId="77777777" w:rsidTr="00FA0200">
        <w:trPr>
          <w:cantSplit/>
        </w:trPr>
        <w:tc>
          <w:tcPr>
            <w:tcW w:w="4410" w:type="dxa"/>
            <w:shd w:val="clear" w:color="auto" w:fill="auto"/>
          </w:tcPr>
          <w:p w14:paraId="034569EE" w14:textId="77777777" w:rsidR="00CE1867" w:rsidRPr="00E216F2" w:rsidRDefault="00CE1867" w:rsidP="00CE1867">
            <w:pPr>
              <w:tabs>
                <w:tab w:val="right" w:pos="394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</w:t>
            </w:r>
            <w:r w:rsidRPr="00E216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แสดงฐานะทางการเงิน</w:t>
            </w:r>
          </w:p>
        </w:tc>
        <w:tc>
          <w:tcPr>
            <w:tcW w:w="180" w:type="dxa"/>
            <w:shd w:val="clear" w:color="auto" w:fill="auto"/>
          </w:tcPr>
          <w:p w14:paraId="18FD8842" w14:textId="77777777" w:rsidR="00CE1867" w:rsidRPr="006933E4" w:rsidRDefault="00CE1867" w:rsidP="00CE1867">
            <w:pPr>
              <w:tabs>
                <w:tab w:val="right" w:pos="394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119AE" w14:textId="77777777" w:rsidR="00CE1867" w:rsidRPr="006933E4" w:rsidRDefault="00CE1867" w:rsidP="00CE186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23008E" w14:textId="77777777" w:rsidR="00CE1867" w:rsidRPr="006933E4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900FA" w14:textId="77777777" w:rsidR="00CE1867" w:rsidRPr="006933E4" w:rsidRDefault="00CE1867" w:rsidP="00CE186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077C44" w14:textId="77777777" w:rsidR="00CE1867" w:rsidRPr="006933E4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729E0" w14:textId="77777777" w:rsidR="00CE1867" w:rsidRPr="006933E4" w:rsidRDefault="00CE1867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4E42E0" w14:textId="77777777" w:rsidR="00CE1867" w:rsidRPr="00E216F2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876AD" w14:textId="77777777" w:rsidR="00CE1867" w:rsidRPr="006933E4" w:rsidRDefault="00CE1867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E1867" w:rsidRPr="00E216F2" w14:paraId="4A8E8800" w14:textId="77777777" w:rsidTr="00FA0200">
        <w:trPr>
          <w:cantSplit/>
        </w:trPr>
        <w:tc>
          <w:tcPr>
            <w:tcW w:w="4410" w:type="dxa"/>
            <w:shd w:val="clear" w:color="auto" w:fill="auto"/>
          </w:tcPr>
          <w:p w14:paraId="2BA50095" w14:textId="77777777" w:rsidR="00CE1867" w:rsidRPr="00E216F2" w:rsidRDefault="00CE1867" w:rsidP="00CE1867">
            <w:pPr>
              <w:tabs>
                <w:tab w:val="right" w:pos="394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E216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</w:t>
            </w: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      </w:t>
            </w:r>
            <w:r w:rsidRPr="00E216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180" w:type="dxa"/>
            <w:shd w:val="clear" w:color="auto" w:fill="auto"/>
          </w:tcPr>
          <w:p w14:paraId="74142D11" w14:textId="77777777" w:rsidR="00CE1867" w:rsidRPr="006933E4" w:rsidRDefault="00CE1867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11D651" w14:textId="77777777" w:rsidR="00CE1867" w:rsidRPr="00C2483E" w:rsidRDefault="00FF7728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57C60E" w14:textId="77777777" w:rsidR="00CE1867" w:rsidRPr="00C2483E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55DEC1" w14:textId="77777777" w:rsidR="00CE1867" w:rsidRPr="00C2483E" w:rsidRDefault="00CE1867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2483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376</w:t>
            </w:r>
            <w:r w:rsidRPr="00C2483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4F5986" w14:textId="77777777" w:rsidR="00CE1867" w:rsidRPr="00C2483E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2A2120" w14:textId="77777777" w:rsidR="00CE1867" w:rsidRPr="00C2483E" w:rsidRDefault="00FF7728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45B25A" w14:textId="77777777" w:rsidR="00CE1867" w:rsidRPr="00C2483E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D7E58F" w14:textId="77777777" w:rsidR="00CE1867" w:rsidRPr="00C2483E" w:rsidRDefault="00CE1867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2483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376</w:t>
            </w:r>
            <w:r w:rsidRPr="00C2483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CE1867" w:rsidRPr="00D846A6" w14:paraId="59FE16F5" w14:textId="77777777" w:rsidTr="00FA0200">
        <w:trPr>
          <w:cantSplit/>
        </w:trPr>
        <w:tc>
          <w:tcPr>
            <w:tcW w:w="4410" w:type="dxa"/>
            <w:shd w:val="clear" w:color="auto" w:fill="auto"/>
          </w:tcPr>
          <w:p w14:paraId="590434CD" w14:textId="77777777" w:rsidR="00CE1867" w:rsidRPr="00D846A6" w:rsidRDefault="00CE1867" w:rsidP="00CE1867">
            <w:pPr>
              <w:tabs>
                <w:tab w:val="right" w:pos="3945"/>
              </w:tabs>
              <w:rPr>
                <w:rFonts w:ascii="Angsana New" w:hAnsi="Angsana New"/>
                <w:sz w:val="30"/>
                <w:szCs w:val="30"/>
              </w:rPr>
            </w:pPr>
            <w:r w:rsidRPr="00D846A6">
              <w:rPr>
                <w:rFonts w:ascii="Angsana New" w:hAnsi="Angsana New"/>
                <w:sz w:val="30"/>
                <w:szCs w:val="30"/>
                <w:cs/>
              </w:rPr>
              <w:t>สัญญาซื้อ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846A6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D846A6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846A6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  <w:r w:rsidRPr="00D846A6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80" w:type="dxa"/>
            <w:shd w:val="clear" w:color="auto" w:fill="auto"/>
          </w:tcPr>
          <w:p w14:paraId="116A7D48" w14:textId="77777777" w:rsidR="00CE1867" w:rsidRPr="006933E4" w:rsidRDefault="00CE1867" w:rsidP="00CE1867">
            <w:pPr>
              <w:tabs>
                <w:tab w:val="right" w:pos="3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500B5" w14:textId="77777777" w:rsidR="00CE1867" w:rsidRPr="006933E4" w:rsidRDefault="00FF7728" w:rsidP="00FF772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08F986" w14:textId="77777777" w:rsidR="00CE1867" w:rsidRPr="006933E4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92E05" w14:textId="77777777" w:rsidR="00CE1867" w:rsidRPr="006933E4" w:rsidRDefault="00CC5A41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475355" w14:textId="77777777" w:rsidR="00CE1867" w:rsidRPr="006933E4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496D5" w14:textId="77777777" w:rsidR="00CE1867" w:rsidRPr="006933E4" w:rsidRDefault="00FF7728" w:rsidP="00FF772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2B30A3" w14:textId="77777777" w:rsidR="00CE1867" w:rsidRPr="00D846A6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5AD17" w14:textId="77777777" w:rsidR="00CE1867" w:rsidRPr="006933E4" w:rsidRDefault="00CC5A41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CE1867" w:rsidRPr="00E216F2" w14:paraId="11652F75" w14:textId="77777777" w:rsidTr="00FA0200">
        <w:trPr>
          <w:cantSplit/>
          <w:trHeight w:val="217"/>
        </w:trPr>
        <w:tc>
          <w:tcPr>
            <w:tcW w:w="4410" w:type="dxa"/>
            <w:shd w:val="clear" w:color="auto" w:fill="auto"/>
          </w:tcPr>
          <w:p w14:paraId="03C39969" w14:textId="77777777" w:rsidR="00CE1867" w:rsidRPr="00E216F2" w:rsidRDefault="00CE1867" w:rsidP="00CE1867">
            <w:pPr>
              <w:tabs>
                <w:tab w:val="right" w:pos="3945"/>
              </w:tabs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</w:t>
            </w:r>
            <w:r w:rsidRPr="00E216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</w:t>
            </w: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สี่ยงคงเหลือสุทธิของ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</w:t>
            </w:r>
            <w:r w:rsidRPr="00E457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นทรั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พย์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E216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180" w:type="dxa"/>
            <w:shd w:val="clear" w:color="auto" w:fill="auto"/>
          </w:tcPr>
          <w:p w14:paraId="01E113E9" w14:textId="77777777" w:rsidR="00CE1867" w:rsidRPr="008B3A3A" w:rsidRDefault="00CE1867" w:rsidP="00CE1867">
            <w:pPr>
              <w:tabs>
                <w:tab w:val="right" w:pos="394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C57F0D" w14:textId="77777777" w:rsidR="00CE1867" w:rsidRPr="008B3A3A" w:rsidRDefault="00FF7728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A7F269" w14:textId="77777777" w:rsidR="00CE1867" w:rsidRPr="008B3A3A" w:rsidRDefault="00CE1867" w:rsidP="00CE1867">
            <w:pPr>
              <w:pStyle w:val="acctfourfigures"/>
              <w:tabs>
                <w:tab w:val="right" w:pos="394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0B8B14" w14:textId="77777777" w:rsidR="00CE1867" w:rsidRPr="008B3A3A" w:rsidRDefault="004361DA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E32514" w14:textId="77777777" w:rsidR="00CE1867" w:rsidRPr="008B3A3A" w:rsidRDefault="00CE1867" w:rsidP="00CE1867">
            <w:pPr>
              <w:pStyle w:val="acctfourfigures"/>
              <w:tabs>
                <w:tab w:val="right" w:pos="394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124D8D" w14:textId="77777777" w:rsidR="00CE1867" w:rsidRPr="008B3A3A" w:rsidRDefault="00FF7728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35F988" w14:textId="77777777" w:rsidR="00CE1867" w:rsidRPr="008B3A3A" w:rsidRDefault="00CE1867" w:rsidP="00CE1867">
            <w:pPr>
              <w:pStyle w:val="acctfourfigures"/>
              <w:tabs>
                <w:tab w:val="right" w:pos="394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B2B20A" w14:textId="77777777" w:rsidR="00CE1867" w:rsidRPr="008B3A3A" w:rsidRDefault="004361DA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</w:t>
            </w:r>
          </w:p>
        </w:tc>
      </w:tr>
      <w:tr w:rsidR="005A0463" w:rsidRPr="00D47578" w14:paraId="147DD35E" w14:textId="77777777" w:rsidTr="00FA0200">
        <w:trPr>
          <w:cantSplit/>
          <w:trHeight w:val="89"/>
        </w:trPr>
        <w:tc>
          <w:tcPr>
            <w:tcW w:w="4410" w:type="dxa"/>
            <w:shd w:val="clear" w:color="auto" w:fill="auto"/>
          </w:tcPr>
          <w:p w14:paraId="6793B93B" w14:textId="77777777" w:rsidR="005A0463" w:rsidRPr="00FA0200" w:rsidRDefault="005A0463" w:rsidP="00FA020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935F6FC" w14:textId="77777777" w:rsidR="005A0463" w:rsidRPr="00FA0200" w:rsidRDefault="005A0463" w:rsidP="00FA020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50E044" w14:textId="77777777" w:rsidR="005A0463" w:rsidRPr="00FA0200" w:rsidRDefault="005A0463" w:rsidP="00FA020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B84574" w14:textId="77777777" w:rsidR="005A0463" w:rsidRPr="00FA0200" w:rsidRDefault="005A0463" w:rsidP="00FA020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4D482F" w14:textId="77777777" w:rsidR="005A0463" w:rsidRPr="00FA0200" w:rsidRDefault="005A0463" w:rsidP="00FA020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D71322" w14:textId="77777777" w:rsidR="005A0463" w:rsidRPr="00FA0200" w:rsidRDefault="005A0463" w:rsidP="00FA020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05D3F1" w14:textId="77777777" w:rsidR="005A0463" w:rsidRPr="00FA0200" w:rsidRDefault="005A0463" w:rsidP="00FA020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A0C787" w14:textId="77777777" w:rsidR="005A0463" w:rsidRPr="00FA0200" w:rsidRDefault="005A0463" w:rsidP="00FA020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134D01" w14:textId="77777777" w:rsidR="005A0463" w:rsidRPr="00FA0200" w:rsidRDefault="005A0463" w:rsidP="00FA020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CE1867" w:rsidRPr="00E216F2" w14:paraId="0266AB6F" w14:textId="77777777" w:rsidTr="00FA0200">
        <w:trPr>
          <w:cantSplit/>
        </w:trPr>
        <w:tc>
          <w:tcPr>
            <w:tcW w:w="4410" w:type="dxa"/>
            <w:shd w:val="clear" w:color="auto" w:fill="auto"/>
          </w:tcPr>
          <w:p w14:paraId="1DDDDE65" w14:textId="77777777" w:rsidR="00CE1867" w:rsidRPr="00E216F2" w:rsidRDefault="00CE1867" w:rsidP="00CE186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เงินเหรียญออสเตรเลีย</w:t>
            </w:r>
          </w:p>
        </w:tc>
        <w:tc>
          <w:tcPr>
            <w:tcW w:w="180" w:type="dxa"/>
            <w:shd w:val="clear" w:color="auto" w:fill="auto"/>
          </w:tcPr>
          <w:p w14:paraId="63A994BE" w14:textId="77777777" w:rsidR="00CE1867" w:rsidRPr="00E216F2" w:rsidRDefault="00CE1867" w:rsidP="00CE186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BC24DF" w14:textId="77777777" w:rsidR="00CE1867" w:rsidRPr="00131E63" w:rsidRDefault="00CE1867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DF75C5" w14:textId="77777777" w:rsidR="00CE1867" w:rsidRPr="00131E63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B60306" w14:textId="77777777" w:rsidR="00CE1867" w:rsidRPr="00131E63" w:rsidRDefault="00CE1867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9ECBC7" w14:textId="77777777" w:rsidR="00CE1867" w:rsidRPr="00131E63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FC7FE4" w14:textId="77777777" w:rsidR="00CE1867" w:rsidRPr="00131E63" w:rsidRDefault="00CE1867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C30534" w14:textId="77777777" w:rsidR="00CE1867" w:rsidRPr="00131E63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AB5849" w14:textId="77777777" w:rsidR="00CE1867" w:rsidRPr="00131E63" w:rsidRDefault="00CE1867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E1867" w:rsidRPr="00E216F2" w14:paraId="6254C7D6" w14:textId="77777777" w:rsidTr="00FA0200">
        <w:trPr>
          <w:cantSplit/>
        </w:trPr>
        <w:tc>
          <w:tcPr>
            <w:tcW w:w="4410" w:type="dxa"/>
            <w:shd w:val="clear" w:color="auto" w:fill="auto"/>
          </w:tcPr>
          <w:p w14:paraId="37CB7CAC" w14:textId="77777777" w:rsidR="00CE1867" w:rsidRPr="00E216F2" w:rsidRDefault="00CE1867" w:rsidP="00CE1867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80" w:type="dxa"/>
            <w:shd w:val="clear" w:color="auto" w:fill="auto"/>
          </w:tcPr>
          <w:p w14:paraId="147A9791" w14:textId="77777777" w:rsidR="00CE1867" w:rsidRPr="00E216F2" w:rsidRDefault="00CE1867" w:rsidP="00CE186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1553A4" w14:textId="77777777" w:rsidR="00CE1867" w:rsidRPr="00131E63" w:rsidRDefault="00FF7728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369CBC" w14:textId="77777777" w:rsidR="00CE1867" w:rsidRPr="00131E63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27B02F" w14:textId="77777777" w:rsidR="00CE1867" w:rsidRPr="00131E63" w:rsidRDefault="00CE1867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9EFDC0" w14:textId="77777777" w:rsidR="00CE1867" w:rsidRPr="00131E63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798032" w14:textId="77777777" w:rsidR="00CE1867" w:rsidRPr="00131E63" w:rsidRDefault="00FF7728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37E903" w14:textId="77777777" w:rsidR="00CE1867" w:rsidRPr="00131E63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F2F2AD" w14:textId="77777777" w:rsidR="00CE1867" w:rsidRPr="00131E63" w:rsidRDefault="00CE1867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CE1867" w:rsidRPr="001F6E54" w14:paraId="19A60214" w14:textId="77777777" w:rsidTr="00FA0200">
        <w:trPr>
          <w:cantSplit/>
        </w:trPr>
        <w:tc>
          <w:tcPr>
            <w:tcW w:w="4410" w:type="dxa"/>
            <w:shd w:val="clear" w:color="auto" w:fill="auto"/>
          </w:tcPr>
          <w:p w14:paraId="698359A5" w14:textId="77777777" w:rsidR="00CE1867" w:rsidRPr="00831954" w:rsidRDefault="00CE1867" w:rsidP="0083195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F130746" w14:textId="77777777" w:rsidR="00CE1867" w:rsidRPr="00831954" w:rsidRDefault="00CE1867" w:rsidP="00CE1867">
            <w:pPr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0AFDB1" w14:textId="77777777" w:rsidR="00CE1867" w:rsidRPr="00831954" w:rsidRDefault="00CE1867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B3537A" w14:textId="77777777" w:rsidR="00CE1867" w:rsidRPr="00831954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9669E7" w14:textId="77777777" w:rsidR="00CE1867" w:rsidRPr="00831954" w:rsidRDefault="00CE1867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69A30E" w14:textId="77777777" w:rsidR="00CE1867" w:rsidRPr="00831954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A10549" w14:textId="77777777" w:rsidR="00CE1867" w:rsidRPr="00831954" w:rsidRDefault="00CE1867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549A02" w14:textId="77777777" w:rsidR="00CE1867" w:rsidRPr="00831954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A52C6C" w14:textId="77777777" w:rsidR="00CE1867" w:rsidRPr="00831954" w:rsidRDefault="00CE1867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</w:tr>
      <w:tr w:rsidR="00CE1867" w:rsidRPr="00E216F2" w14:paraId="741AD095" w14:textId="77777777" w:rsidTr="00FA0200">
        <w:trPr>
          <w:cantSplit/>
        </w:trPr>
        <w:tc>
          <w:tcPr>
            <w:tcW w:w="4410" w:type="dxa"/>
            <w:shd w:val="clear" w:color="auto" w:fill="auto"/>
          </w:tcPr>
          <w:p w14:paraId="10AA80C0" w14:textId="77777777" w:rsidR="00CE1867" w:rsidRPr="00E216F2" w:rsidRDefault="00CE1867" w:rsidP="00CE186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หยวน</w:t>
            </w:r>
          </w:p>
        </w:tc>
        <w:tc>
          <w:tcPr>
            <w:tcW w:w="180" w:type="dxa"/>
            <w:shd w:val="clear" w:color="auto" w:fill="auto"/>
          </w:tcPr>
          <w:p w14:paraId="781A042A" w14:textId="77777777" w:rsidR="00CE1867" w:rsidRPr="00E216F2" w:rsidRDefault="00CE1867" w:rsidP="00CE186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1EA4DD" w14:textId="77777777" w:rsidR="00CE1867" w:rsidRPr="006933E4" w:rsidRDefault="00CE1867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A77173" w14:textId="77777777" w:rsidR="00CE1867" w:rsidRPr="006933E4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B82755" w14:textId="77777777" w:rsidR="00CE1867" w:rsidRPr="006933E4" w:rsidRDefault="00CE1867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C9F0ED" w14:textId="77777777" w:rsidR="00CE1867" w:rsidRPr="006933E4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2C701E" w14:textId="77777777" w:rsidR="00CE1867" w:rsidRPr="006933E4" w:rsidRDefault="00CE1867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D5F554" w14:textId="77777777" w:rsidR="00CE1867" w:rsidRPr="00131E63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318DD3" w14:textId="77777777" w:rsidR="00CE1867" w:rsidRPr="006933E4" w:rsidRDefault="00CE1867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E1867" w:rsidRPr="00E216F2" w14:paraId="29DE934E" w14:textId="77777777" w:rsidTr="00FA0200">
        <w:trPr>
          <w:cantSplit/>
        </w:trPr>
        <w:tc>
          <w:tcPr>
            <w:tcW w:w="4410" w:type="dxa"/>
            <w:shd w:val="clear" w:color="auto" w:fill="auto"/>
          </w:tcPr>
          <w:p w14:paraId="43C0EAC6" w14:textId="77777777" w:rsidR="00CE1867" w:rsidRPr="00E216F2" w:rsidRDefault="00CE1867" w:rsidP="00CE186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0" w:type="dxa"/>
            <w:shd w:val="clear" w:color="auto" w:fill="auto"/>
          </w:tcPr>
          <w:p w14:paraId="5AFB9781" w14:textId="77777777" w:rsidR="00CE1867" w:rsidRPr="00E216F2" w:rsidRDefault="00CE1867" w:rsidP="00CE186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F00716" w14:textId="77777777" w:rsidR="00CE1867" w:rsidRPr="00131E63" w:rsidRDefault="00FF7728" w:rsidP="00CE186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4C7498" w14:textId="77777777" w:rsidR="00CE1867" w:rsidRPr="006933E4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219507" w14:textId="77777777" w:rsidR="00CE1867" w:rsidRPr="00131E63" w:rsidRDefault="00CE1867" w:rsidP="00CE186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5F2085" w14:textId="77777777" w:rsidR="00CE1867" w:rsidRPr="006933E4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6F7100" w14:textId="77777777" w:rsidR="00CE1867" w:rsidRPr="00131E63" w:rsidRDefault="004361DA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4EC8F2" w14:textId="77777777" w:rsidR="00CE1867" w:rsidRPr="00131E63" w:rsidRDefault="00CE1867" w:rsidP="00CE186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7FAB61" w14:textId="77777777" w:rsidR="00CE1867" w:rsidRPr="00131E63" w:rsidRDefault="00CC5A41" w:rsidP="00CE18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5A4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</w:tbl>
    <w:p w14:paraId="5AC5D12E" w14:textId="77777777" w:rsidR="008B7A4C" w:rsidRPr="00DB736A" w:rsidRDefault="008B7A4C" w:rsidP="001F6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0D82D3C2" w14:textId="77777777" w:rsidR="005B6E7B" w:rsidRDefault="005B6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1F6B43D" w14:textId="7FD0EF8C" w:rsidR="00FA0200" w:rsidRPr="00831954" w:rsidRDefault="00FA0200" w:rsidP="00FA0200">
      <w:pPr>
        <w:pStyle w:val="block"/>
        <w:tabs>
          <w:tab w:val="left" w:pos="72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31954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การวิเคราะห์ความอ่อนไหว</w:t>
      </w:r>
      <w:r w:rsidRPr="00831954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206D82E5" w14:textId="77777777" w:rsidR="00FA0200" w:rsidRPr="00BB1144" w:rsidRDefault="00FA0200" w:rsidP="00FA020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443530D" w14:textId="77777777" w:rsidR="00FA0200" w:rsidRPr="00FA0200" w:rsidRDefault="00FA0200" w:rsidP="00FA0200">
      <w:pPr>
        <w:pStyle w:val="block"/>
        <w:tabs>
          <w:tab w:val="left" w:pos="720"/>
        </w:tabs>
        <w:spacing w:after="0" w:line="240" w:lineRule="atLeast"/>
        <w:ind w:left="540"/>
        <w:jc w:val="thaiDistribute"/>
        <w:rPr>
          <w:rFonts w:asciiTheme="majorBidi" w:hAnsiTheme="majorBidi"/>
          <w:i/>
          <w:iCs/>
          <w:color w:val="0000FF"/>
          <w:sz w:val="30"/>
          <w:szCs w:val="30"/>
          <w:shd w:val="clear" w:color="auto" w:fill="E6E6E6"/>
        </w:rPr>
      </w:pPr>
      <w:r w:rsidRPr="00831954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การแข็งค่า</w:t>
      </w:r>
      <w:r w:rsidR="00D14A2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831954">
        <w:rPr>
          <w:rFonts w:asciiTheme="majorBidi" w:hAnsiTheme="majorBidi" w:cstheme="majorBidi"/>
          <w:sz w:val="30"/>
          <w:szCs w:val="30"/>
          <w:cs/>
          <w:lang w:val="en-US" w:bidi="th-TH"/>
        </w:rPr>
        <w:t>(การอ่อนค่า) ที่เป็นไปได้อย่างสมเหตุสมผลของ</w:t>
      </w:r>
      <w:r w:rsidR="00BB1144" w:rsidRPr="00831954">
        <w:rPr>
          <w:rFonts w:asciiTheme="majorBidi" w:hAnsiTheme="majorBidi" w:cstheme="majorBidi"/>
          <w:sz w:val="30"/>
          <w:szCs w:val="30"/>
          <w:cs/>
          <w:lang w:bidi="th-TH"/>
        </w:rPr>
        <w:t>เงินเหรียญสหรัฐอเมริกา</w:t>
      </w:r>
      <w:r w:rsidR="00BB114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831954">
        <w:rPr>
          <w:rFonts w:asciiTheme="majorBidi" w:hAnsiTheme="majorBidi" w:cstheme="majorBidi"/>
          <w:sz w:val="30"/>
          <w:szCs w:val="30"/>
          <w:cs/>
          <w:lang w:bidi="th-TH"/>
        </w:rPr>
        <w:t>เงินยูโร</w:t>
      </w:r>
      <w:r w:rsidR="00831954" w:rsidRPr="0083195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และเงินหยวน</w:t>
      </w:r>
      <w:r w:rsidRPr="0083195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ที่มีต่อเงินสกุลอื่นๆ ณ วันที่ </w:t>
      </w:r>
      <w:r w:rsidR="00CC5A41" w:rsidRPr="00CC5A41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4361DA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83195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3195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ธันวาคม </w:t>
      </w:r>
      <w:r w:rsidR="00CC5A41" w:rsidRPr="00CC5A41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Pr="0083195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3195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ที่ส่งผลกระทบต่อการวัดมูลค่าของเครื่องมือทางการเงินในสกุลเงินตราต่างประเทศ และส่งผลกระทบต่อส่วนของผู้ถือหุ้นและกำไรหรือขาดทุนเป็นจำนวนเงินตามที่แสดงไว้ด้านล่าง การวิเคราะห์ข้างต้นตั้งอยู่บนข้อสมมติที่ว่าตัวแปรอื่นโดยเฉพาะอัตราดอกเบี้ยเป็นอัตราคงที่ และไม่คำนึงถึงผลกระทบที่มีต่อยอดขายและยอดซื้อที่คาดการณ์ไว้</w:t>
      </w:r>
    </w:p>
    <w:p w14:paraId="45D5D49E" w14:textId="77777777" w:rsidR="00FA0200" w:rsidRPr="00FB7C1D" w:rsidRDefault="00FA0200" w:rsidP="001F6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thaiDistribute"/>
        <w:rPr>
          <w:rFonts w:ascii="Angsana New" w:hAnsi="Angsana New"/>
          <w:b/>
          <w:bCs/>
          <w:i/>
          <w:iCs/>
          <w:sz w:val="24"/>
          <w:szCs w:val="24"/>
          <w:lang w:val="en-GB"/>
        </w:rPr>
      </w:pPr>
    </w:p>
    <w:tbl>
      <w:tblPr>
        <w:tblW w:w="917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350"/>
        <w:gridCol w:w="1080"/>
        <w:gridCol w:w="180"/>
        <w:gridCol w:w="1080"/>
        <w:gridCol w:w="180"/>
        <w:gridCol w:w="1170"/>
        <w:gridCol w:w="180"/>
        <w:gridCol w:w="1169"/>
      </w:tblGrid>
      <w:tr w:rsidR="00FA0200" w:rsidRPr="00FA0200" w14:paraId="4183A3DE" w14:textId="77777777" w:rsidTr="00FA0200">
        <w:trPr>
          <w:tblHeader/>
        </w:trPr>
        <w:tc>
          <w:tcPr>
            <w:tcW w:w="2790" w:type="dxa"/>
          </w:tcPr>
          <w:p w14:paraId="374A8266" w14:textId="77777777" w:rsidR="00FA0200" w:rsidRPr="00FA0200" w:rsidRDefault="00FA020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</w:tcPr>
          <w:p w14:paraId="40794418" w14:textId="77777777" w:rsidR="00FA0200" w:rsidRPr="00FA0200" w:rsidRDefault="00FA02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 w:bidi="th-TH"/>
              </w:rPr>
            </w:pPr>
          </w:p>
        </w:tc>
        <w:tc>
          <w:tcPr>
            <w:tcW w:w="5039" w:type="dxa"/>
            <w:gridSpan w:val="7"/>
            <w:hideMark/>
          </w:tcPr>
          <w:p w14:paraId="073619AD" w14:textId="77777777" w:rsidR="00FA0200" w:rsidRPr="00FA0200" w:rsidRDefault="00506BD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  <w:lang w:eastAsia="en-GB" w:bidi="th-TH"/>
              </w:rPr>
            </w:pPr>
            <w:r w:rsidRPr="00506BD8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eastAsia="en-GB" w:bidi="th-TH"/>
              </w:rPr>
              <w:t>กำไรหรือขาดทุน</w:t>
            </w:r>
          </w:p>
        </w:tc>
      </w:tr>
      <w:tr w:rsidR="00FA0200" w:rsidRPr="00FA0200" w14:paraId="673F495C" w14:textId="77777777" w:rsidTr="00FA0200">
        <w:trPr>
          <w:trHeight w:val="218"/>
          <w:tblHeader/>
        </w:trPr>
        <w:tc>
          <w:tcPr>
            <w:tcW w:w="2790" w:type="dxa"/>
            <w:hideMark/>
          </w:tcPr>
          <w:p w14:paraId="723240F4" w14:textId="77777777" w:rsidR="00FA0200" w:rsidRPr="00831954" w:rsidRDefault="00FA0200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GB" w:eastAsia="en-GB" w:bidi="ar-SA"/>
              </w:rPr>
            </w:pPr>
            <w:r w:rsidRPr="00831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ณ วันที่</w:t>
            </w:r>
            <w:r w:rsidRPr="00831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="00CC5A41" w:rsidRPr="00CC5A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</w:t>
            </w:r>
            <w:r w:rsidR="004361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1</w:t>
            </w:r>
            <w:r w:rsidRPr="00831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8319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  <w:r w:rsidRPr="00831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="00CC5A41" w:rsidRPr="00CC5A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1350" w:type="dxa"/>
            <w:hideMark/>
          </w:tcPr>
          <w:p w14:paraId="0CF2D185" w14:textId="77777777" w:rsidR="00FA0200" w:rsidRPr="00831954" w:rsidRDefault="00FA02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83195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อัตราการ</w:t>
            </w:r>
          </w:p>
        </w:tc>
        <w:tc>
          <w:tcPr>
            <w:tcW w:w="2340" w:type="dxa"/>
            <w:gridSpan w:val="3"/>
            <w:hideMark/>
          </w:tcPr>
          <w:p w14:paraId="5A5C9EFA" w14:textId="77777777" w:rsidR="00FA0200" w:rsidRPr="00816D95" w:rsidRDefault="00506BD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  <w:r w:rsidRPr="00816D95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E4BB77C" w14:textId="77777777" w:rsidR="00FA0200" w:rsidRPr="00816D95" w:rsidRDefault="00FA020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519" w:type="dxa"/>
            <w:gridSpan w:val="3"/>
            <w:hideMark/>
          </w:tcPr>
          <w:p w14:paraId="29CAE1A5" w14:textId="77777777" w:rsidR="00FA0200" w:rsidRPr="00816D95" w:rsidRDefault="00506BD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  <w:r w:rsidRPr="00816D95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FA0200" w:rsidRPr="00FA0200" w14:paraId="77768B95" w14:textId="77777777" w:rsidTr="00FA0200">
        <w:trPr>
          <w:tblHeader/>
        </w:trPr>
        <w:tc>
          <w:tcPr>
            <w:tcW w:w="2790" w:type="dxa"/>
          </w:tcPr>
          <w:p w14:paraId="01EE4723" w14:textId="77777777" w:rsidR="00FA0200" w:rsidRPr="00831954" w:rsidRDefault="00FA020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hideMark/>
          </w:tcPr>
          <w:p w14:paraId="2D2BAEBB" w14:textId="77777777" w:rsidR="00FA0200" w:rsidRPr="00831954" w:rsidRDefault="00FA0200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83195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7FDB0B6E" w14:textId="77777777" w:rsidR="00FA0200" w:rsidRPr="00831954" w:rsidRDefault="00FA02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83195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11528774" w14:textId="77777777" w:rsidR="00FA0200" w:rsidRPr="00831954" w:rsidRDefault="00FA02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  <w:hideMark/>
          </w:tcPr>
          <w:p w14:paraId="262336CC" w14:textId="77777777" w:rsidR="00FA0200" w:rsidRPr="00831954" w:rsidRDefault="00FA02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83195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  <w:tc>
          <w:tcPr>
            <w:tcW w:w="180" w:type="dxa"/>
          </w:tcPr>
          <w:p w14:paraId="2FF9F8CB" w14:textId="77777777" w:rsidR="00FA0200" w:rsidRPr="00831954" w:rsidRDefault="00FA02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23CA3E91" w14:textId="77777777" w:rsidR="00FA0200" w:rsidRPr="00831954" w:rsidRDefault="00FA02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3195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20CF0AB5" w14:textId="77777777" w:rsidR="00FA0200" w:rsidRPr="00831954" w:rsidRDefault="00FA02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hideMark/>
          </w:tcPr>
          <w:p w14:paraId="41DA86EA" w14:textId="77777777" w:rsidR="00FA0200" w:rsidRPr="00831954" w:rsidRDefault="00FA02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3195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</w:tr>
      <w:tr w:rsidR="00FA0200" w:rsidRPr="00FA0200" w14:paraId="1857E870" w14:textId="77777777" w:rsidTr="00FA0200">
        <w:trPr>
          <w:tblHeader/>
        </w:trPr>
        <w:tc>
          <w:tcPr>
            <w:tcW w:w="2790" w:type="dxa"/>
          </w:tcPr>
          <w:p w14:paraId="19D5C566" w14:textId="77777777" w:rsidR="00FA0200" w:rsidRPr="00831954" w:rsidRDefault="00FA020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hideMark/>
          </w:tcPr>
          <w:p w14:paraId="39028DAE" w14:textId="77777777" w:rsidR="00FA0200" w:rsidRPr="00831954" w:rsidRDefault="00FA020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8319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  <w:t>(ร้อยละ)</w:t>
            </w:r>
          </w:p>
        </w:tc>
        <w:tc>
          <w:tcPr>
            <w:tcW w:w="5039" w:type="dxa"/>
            <w:gridSpan w:val="7"/>
            <w:hideMark/>
          </w:tcPr>
          <w:p w14:paraId="32022BD2" w14:textId="77777777" w:rsidR="00FA0200" w:rsidRPr="00831954" w:rsidRDefault="00FA020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8319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(ล้านบาท)</w:t>
            </w:r>
          </w:p>
        </w:tc>
      </w:tr>
      <w:tr w:rsidR="00506BD8" w:rsidRPr="00FA0200" w14:paraId="180F9CBD" w14:textId="77777777" w:rsidTr="00FA0200">
        <w:tc>
          <w:tcPr>
            <w:tcW w:w="2790" w:type="dxa"/>
            <w:hideMark/>
          </w:tcPr>
          <w:p w14:paraId="7F7CDFA9" w14:textId="77777777" w:rsidR="00506BD8" w:rsidRPr="00831954" w:rsidRDefault="00506BD8" w:rsidP="00506BD8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3195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เงินเหรียญสหรัฐอเมริกา </w:t>
            </w:r>
          </w:p>
        </w:tc>
        <w:tc>
          <w:tcPr>
            <w:tcW w:w="1350" w:type="dxa"/>
            <w:hideMark/>
          </w:tcPr>
          <w:p w14:paraId="749D4177" w14:textId="77777777" w:rsidR="00506BD8" w:rsidRPr="00831954" w:rsidRDefault="00E82DAF" w:rsidP="00506BD8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82DA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</w:t>
            </w:r>
          </w:p>
        </w:tc>
        <w:tc>
          <w:tcPr>
            <w:tcW w:w="1080" w:type="dxa"/>
            <w:hideMark/>
          </w:tcPr>
          <w:p w14:paraId="4FE561CC" w14:textId="784C98D9" w:rsidR="00506BD8" w:rsidRPr="00831954" w:rsidRDefault="00506BD8" w:rsidP="00F34C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83195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DA072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16</w:t>
            </w:r>
            <w:r w:rsidRPr="0083195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2DE5BAC8" w14:textId="77777777" w:rsidR="00506BD8" w:rsidRPr="00831954" w:rsidRDefault="00506BD8" w:rsidP="00506BD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14:paraId="613B652B" w14:textId="0F3956F6" w:rsidR="00506BD8" w:rsidRPr="00831954" w:rsidRDefault="00DA0729" w:rsidP="00F34C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16</w:t>
            </w:r>
          </w:p>
        </w:tc>
        <w:tc>
          <w:tcPr>
            <w:tcW w:w="180" w:type="dxa"/>
          </w:tcPr>
          <w:p w14:paraId="3EA50CA5" w14:textId="77777777" w:rsidR="00506BD8" w:rsidRPr="00831954" w:rsidRDefault="00506BD8" w:rsidP="00506BD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5CE2F09A" w14:textId="27E3EC7F" w:rsidR="00506BD8" w:rsidRPr="00831954" w:rsidRDefault="00506BD8" w:rsidP="00F34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83195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DA072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14</w:t>
            </w:r>
            <w:r w:rsidRPr="0083195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09353BE9" w14:textId="77777777" w:rsidR="00506BD8" w:rsidRPr="00831954" w:rsidRDefault="00506BD8" w:rsidP="00506BD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hideMark/>
          </w:tcPr>
          <w:p w14:paraId="5A4805B3" w14:textId="5FF65357" w:rsidR="00506BD8" w:rsidRPr="00F34C42" w:rsidRDefault="00DA0729" w:rsidP="00F34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14</w:t>
            </w:r>
          </w:p>
        </w:tc>
      </w:tr>
      <w:tr w:rsidR="00506BD8" w:rsidRPr="00FA0200" w14:paraId="657D9D83" w14:textId="77777777" w:rsidTr="00FA0200">
        <w:tc>
          <w:tcPr>
            <w:tcW w:w="2790" w:type="dxa"/>
            <w:hideMark/>
          </w:tcPr>
          <w:p w14:paraId="29FCCA0A" w14:textId="77777777" w:rsidR="00506BD8" w:rsidRPr="00831954" w:rsidRDefault="00506BD8" w:rsidP="00506BD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3195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เงินยูโร </w:t>
            </w:r>
          </w:p>
        </w:tc>
        <w:tc>
          <w:tcPr>
            <w:tcW w:w="1350" w:type="dxa"/>
            <w:hideMark/>
          </w:tcPr>
          <w:p w14:paraId="61DFB121" w14:textId="77777777" w:rsidR="00506BD8" w:rsidRPr="00831954" w:rsidRDefault="00E82DAF" w:rsidP="00506BD8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82DA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</w:t>
            </w:r>
          </w:p>
        </w:tc>
        <w:tc>
          <w:tcPr>
            <w:tcW w:w="1080" w:type="dxa"/>
            <w:hideMark/>
          </w:tcPr>
          <w:p w14:paraId="5D9B3479" w14:textId="77777777" w:rsidR="00506BD8" w:rsidRPr="00831954" w:rsidRDefault="00506BD8" w:rsidP="00F34C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3195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(</w:t>
            </w:r>
            <w:r w:rsidR="004361D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82DAF" w:rsidRPr="00E82DA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83195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2638FEF8" w14:textId="77777777" w:rsidR="00506BD8" w:rsidRPr="00831954" w:rsidRDefault="00506BD8" w:rsidP="00506BD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14:paraId="739A30FB" w14:textId="77777777" w:rsidR="00506BD8" w:rsidRPr="00831954" w:rsidRDefault="004361DA" w:rsidP="00F34C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="00E82DAF" w:rsidRPr="00E82DA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</w:t>
            </w:r>
          </w:p>
        </w:tc>
        <w:tc>
          <w:tcPr>
            <w:tcW w:w="180" w:type="dxa"/>
          </w:tcPr>
          <w:p w14:paraId="7D55F28F" w14:textId="77777777" w:rsidR="00506BD8" w:rsidRPr="00831954" w:rsidRDefault="00506BD8" w:rsidP="00506BD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65474F02" w14:textId="77777777" w:rsidR="00506BD8" w:rsidRPr="00831954" w:rsidRDefault="00506BD8" w:rsidP="00F34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3195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(</w:t>
            </w:r>
            <w:r w:rsidR="004361D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E82DAF" w:rsidRPr="00E82DA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</w:t>
            </w:r>
            <w:r w:rsidRPr="0083195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7BAEF1B0" w14:textId="77777777" w:rsidR="00506BD8" w:rsidRPr="00831954" w:rsidRDefault="00506BD8" w:rsidP="00506BD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hideMark/>
          </w:tcPr>
          <w:p w14:paraId="017AF7B5" w14:textId="77777777" w:rsidR="00506BD8" w:rsidRPr="00F34C42" w:rsidRDefault="004361DA" w:rsidP="00F34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E82DAF" w:rsidRPr="00E82DA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</w:t>
            </w:r>
          </w:p>
        </w:tc>
      </w:tr>
      <w:tr w:rsidR="00F34C42" w:rsidRPr="00FA0200" w14:paraId="179CE65C" w14:textId="77777777" w:rsidTr="00FA0200">
        <w:tc>
          <w:tcPr>
            <w:tcW w:w="2790" w:type="dxa"/>
          </w:tcPr>
          <w:p w14:paraId="1F10A4BA" w14:textId="77777777" w:rsidR="00F34C42" w:rsidRPr="00831954" w:rsidRDefault="00F34C42" w:rsidP="00F34C4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31954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เงินหยวน</w:t>
            </w:r>
          </w:p>
        </w:tc>
        <w:tc>
          <w:tcPr>
            <w:tcW w:w="1350" w:type="dxa"/>
          </w:tcPr>
          <w:p w14:paraId="5C8C355B" w14:textId="77777777" w:rsidR="00F34C42" w:rsidRPr="00831954" w:rsidRDefault="004361DA" w:rsidP="00F34C42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10</w:t>
            </w:r>
          </w:p>
        </w:tc>
        <w:tc>
          <w:tcPr>
            <w:tcW w:w="1080" w:type="dxa"/>
          </w:tcPr>
          <w:p w14:paraId="09E7D055" w14:textId="77777777" w:rsidR="00F34C42" w:rsidRPr="00831954" w:rsidRDefault="00F34C42" w:rsidP="00F34C42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31954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-</w:t>
            </w:r>
          </w:p>
        </w:tc>
        <w:tc>
          <w:tcPr>
            <w:tcW w:w="180" w:type="dxa"/>
          </w:tcPr>
          <w:p w14:paraId="1D30126A" w14:textId="77777777" w:rsidR="00F34C42" w:rsidRPr="00831954" w:rsidRDefault="00F34C42" w:rsidP="00F34C4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83F3590" w14:textId="77777777" w:rsidR="00F34C42" w:rsidRPr="00831954" w:rsidRDefault="00F34C42" w:rsidP="00F34C42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31954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-</w:t>
            </w:r>
          </w:p>
        </w:tc>
        <w:tc>
          <w:tcPr>
            <w:tcW w:w="180" w:type="dxa"/>
          </w:tcPr>
          <w:p w14:paraId="0BF6B2FA" w14:textId="77777777" w:rsidR="00F34C42" w:rsidRPr="00831954" w:rsidRDefault="00F34C42" w:rsidP="00F34C4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123CD63F" w14:textId="77777777" w:rsidR="00F34C42" w:rsidRPr="00831954" w:rsidRDefault="004361DA" w:rsidP="00F34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1</w:t>
            </w:r>
          </w:p>
        </w:tc>
        <w:tc>
          <w:tcPr>
            <w:tcW w:w="180" w:type="dxa"/>
          </w:tcPr>
          <w:p w14:paraId="42F3F5EB" w14:textId="77777777" w:rsidR="00F34C42" w:rsidRPr="00831954" w:rsidRDefault="00F34C42" w:rsidP="00F34C4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</w:tcPr>
          <w:p w14:paraId="242E19B4" w14:textId="77777777" w:rsidR="00F34C42" w:rsidRPr="00F34C42" w:rsidRDefault="00F34C42" w:rsidP="00F34C4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F34C4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4361DA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1</w:t>
            </w:r>
            <w:r w:rsidRPr="00F34C4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</w:tbl>
    <w:p w14:paraId="793E1456" w14:textId="77777777" w:rsidR="00FA0200" w:rsidRPr="00FB7C1D" w:rsidRDefault="00FA0200" w:rsidP="00506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24"/>
          <w:szCs w:val="24"/>
          <w:lang w:val="en-GB"/>
        </w:rPr>
      </w:pPr>
    </w:p>
    <w:p w14:paraId="5D9F1AEE" w14:textId="77777777" w:rsidR="00861D0E" w:rsidRPr="00861D0E" w:rsidRDefault="00861D0E" w:rsidP="00861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861D0E">
        <w:rPr>
          <w:rFonts w:ascii="Angsana New" w:hAnsi="Angsana New"/>
          <w:sz w:val="30"/>
          <w:szCs w:val="30"/>
        </w:rPr>
        <w:t>(</w:t>
      </w:r>
      <w:r w:rsidRPr="00861D0E">
        <w:rPr>
          <w:rFonts w:ascii="Angsana New" w:hAnsi="Angsana New"/>
          <w:sz w:val="30"/>
          <w:szCs w:val="30"/>
          <w:cs/>
        </w:rPr>
        <w:t>ค</w:t>
      </w:r>
      <w:r w:rsidRPr="00861D0E">
        <w:rPr>
          <w:rFonts w:ascii="Angsana New" w:hAnsi="Angsana New"/>
          <w:sz w:val="30"/>
          <w:szCs w:val="30"/>
        </w:rPr>
        <w:t>.</w:t>
      </w:r>
      <w:r w:rsidR="00CC5A41" w:rsidRPr="00CC5A41">
        <w:rPr>
          <w:rFonts w:ascii="Angsana New" w:hAnsi="Angsana New"/>
          <w:sz w:val="30"/>
          <w:szCs w:val="30"/>
        </w:rPr>
        <w:t>3</w:t>
      </w:r>
      <w:r w:rsidRPr="00861D0E">
        <w:rPr>
          <w:rFonts w:ascii="Angsana New" w:hAnsi="Angsana New"/>
          <w:sz w:val="30"/>
          <w:szCs w:val="30"/>
        </w:rPr>
        <w:t>.</w:t>
      </w:r>
      <w:r w:rsidR="00CC5A41" w:rsidRPr="00CC5A41">
        <w:rPr>
          <w:rFonts w:ascii="Angsana New" w:hAnsi="Angsana New"/>
          <w:sz w:val="30"/>
          <w:szCs w:val="30"/>
        </w:rPr>
        <w:t>2</w:t>
      </w:r>
      <w:r w:rsidRPr="00861D0E">
        <w:rPr>
          <w:rFonts w:ascii="Angsana New" w:hAnsi="Angsana New"/>
          <w:sz w:val="30"/>
          <w:szCs w:val="30"/>
        </w:rPr>
        <w:t xml:space="preserve">) </w:t>
      </w:r>
      <w:r w:rsidRPr="00861D0E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</w:p>
    <w:p w14:paraId="3BD907AF" w14:textId="77777777" w:rsidR="00861D0E" w:rsidRPr="00FB7C1D" w:rsidRDefault="00861D0E" w:rsidP="00861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24"/>
          <w:szCs w:val="24"/>
        </w:rPr>
      </w:pPr>
    </w:p>
    <w:p w14:paraId="10089BA5" w14:textId="77777777" w:rsidR="00DF587E" w:rsidRDefault="00861D0E" w:rsidP="00DF587E">
      <w:pPr>
        <w:tabs>
          <w:tab w:val="clear" w:pos="454"/>
          <w:tab w:val="clear" w:pos="907"/>
          <w:tab w:val="left" w:pos="63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861D0E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Pr="00A3791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DE3410" w:rsidRPr="00A3791C">
        <w:rPr>
          <w:rFonts w:asciiTheme="majorBidi" w:hAnsiTheme="majorBidi" w:cstheme="majorBidi"/>
          <w:sz w:val="30"/>
          <w:szCs w:val="30"/>
        </w:rPr>
        <w:t>/</w:t>
      </w:r>
      <w:r w:rsidR="00DE3410" w:rsidRPr="00A3791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861D0E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</w:p>
    <w:p w14:paraId="3547BEF7" w14:textId="77777777" w:rsidR="00DF587E" w:rsidRPr="00A3791C" w:rsidRDefault="00DF587E" w:rsidP="00DF587E">
      <w:pPr>
        <w:tabs>
          <w:tab w:val="clear" w:pos="454"/>
          <w:tab w:val="clear" w:pos="907"/>
          <w:tab w:val="left" w:pos="630"/>
        </w:tabs>
        <w:spacing w:line="240" w:lineRule="auto"/>
        <w:ind w:left="1620"/>
        <w:jc w:val="thaiDistribute"/>
        <w:rPr>
          <w:rFonts w:asciiTheme="majorBidi" w:hAnsiTheme="majorBidi" w:cstheme="majorBidi"/>
          <w:i/>
          <w:iCs/>
          <w:color w:val="FF0000"/>
          <w:sz w:val="24"/>
          <w:szCs w:val="24"/>
          <w:shd w:val="clear" w:color="auto" w:fill="D9D9D9" w:themeFill="background1" w:themeFillShade="D9"/>
        </w:rPr>
      </w:pPr>
    </w:p>
    <w:tbl>
      <w:tblPr>
        <w:tblStyle w:val="TableGrid"/>
        <w:tblW w:w="9268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270"/>
        <w:gridCol w:w="1080"/>
        <w:gridCol w:w="270"/>
        <w:gridCol w:w="1170"/>
        <w:gridCol w:w="268"/>
        <w:gridCol w:w="1074"/>
        <w:gridCol w:w="6"/>
      </w:tblGrid>
      <w:tr w:rsidR="00DF587E" w:rsidRPr="003320AE" w14:paraId="38789AA0" w14:textId="77777777" w:rsidTr="00A12AD4">
        <w:trPr>
          <w:tblHeader/>
        </w:trPr>
        <w:tc>
          <w:tcPr>
            <w:tcW w:w="3960" w:type="dxa"/>
            <w:shd w:val="clear" w:color="auto" w:fill="auto"/>
            <w:hideMark/>
          </w:tcPr>
          <w:p w14:paraId="1C75E226" w14:textId="77777777" w:rsidR="00DF587E" w:rsidRPr="00F32E1E" w:rsidRDefault="00DF587E" w:rsidP="00F94E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F32E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ฐานะเปิดต่อความเสี่ยงด้านอัตราดอกเบี้ย </w:t>
            </w:r>
          </w:p>
        </w:tc>
        <w:tc>
          <w:tcPr>
            <w:tcW w:w="2520" w:type="dxa"/>
            <w:gridSpan w:val="3"/>
            <w:shd w:val="clear" w:color="auto" w:fill="auto"/>
            <w:hideMark/>
          </w:tcPr>
          <w:p w14:paraId="71718C2A" w14:textId="77777777" w:rsidR="00DF587E" w:rsidRPr="00F32E1E" w:rsidRDefault="00DF587E" w:rsidP="00F94E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F32E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 xml:space="preserve">งบการเงินรวม </w:t>
            </w:r>
          </w:p>
        </w:tc>
        <w:tc>
          <w:tcPr>
            <w:tcW w:w="270" w:type="dxa"/>
            <w:shd w:val="clear" w:color="auto" w:fill="auto"/>
          </w:tcPr>
          <w:p w14:paraId="2C1B2896" w14:textId="77777777" w:rsidR="00DF587E" w:rsidRPr="00F32E1E" w:rsidRDefault="00DF587E" w:rsidP="00F94E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518" w:type="dxa"/>
            <w:gridSpan w:val="4"/>
            <w:shd w:val="clear" w:color="auto" w:fill="auto"/>
            <w:hideMark/>
          </w:tcPr>
          <w:p w14:paraId="28F0C9C0" w14:textId="77777777" w:rsidR="00DF587E" w:rsidRPr="003320AE" w:rsidRDefault="00DF587E" w:rsidP="00F94E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F32E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A12AD4" w:rsidRPr="003320AE" w14:paraId="644C1F2D" w14:textId="77777777" w:rsidTr="00A12AD4">
        <w:trPr>
          <w:tblHeader/>
        </w:trPr>
        <w:tc>
          <w:tcPr>
            <w:tcW w:w="3960" w:type="dxa"/>
            <w:shd w:val="clear" w:color="auto" w:fill="auto"/>
          </w:tcPr>
          <w:p w14:paraId="05D0B7BB" w14:textId="77777777" w:rsidR="00A12AD4" w:rsidRPr="003320AE" w:rsidRDefault="00A12AD4" w:rsidP="00A12AD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33253EFA" w14:textId="77777777" w:rsidR="00A12AD4" w:rsidRPr="003320AE" w:rsidRDefault="00CC5A41" w:rsidP="00A12AD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C5A41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3</w:t>
            </w:r>
            <w:r w:rsidR="004361DA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1</w:t>
            </w:r>
            <w:r w:rsidR="00A12AD4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 xml:space="preserve"> ธันวาคม </w:t>
            </w:r>
            <w:r w:rsidRPr="00CC5A4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6EDBF95" w14:textId="77777777" w:rsidR="00A12AD4" w:rsidRPr="003320AE" w:rsidRDefault="00A12AD4" w:rsidP="00A12AD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59DB8AE6" w14:textId="77777777" w:rsidR="00A12AD4" w:rsidRPr="003320AE" w:rsidRDefault="004361DA" w:rsidP="00A12AD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="00A12AD4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 xml:space="preserve"> </w:t>
            </w:r>
            <w:r w:rsidR="00A12AD4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 xml:space="preserve">มกราคม </w:t>
            </w:r>
            <w:r w:rsidR="00CC5A41" w:rsidRPr="00CC5A41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66C763D" w14:textId="77777777" w:rsidR="00A12AD4" w:rsidRPr="003320AE" w:rsidRDefault="00A12AD4" w:rsidP="00A12AD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1A00F674" w14:textId="77777777" w:rsidR="00A12AD4" w:rsidRPr="003320AE" w:rsidRDefault="00CC5A41" w:rsidP="00A12AD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C5A41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3</w:t>
            </w:r>
            <w:r w:rsidR="004361DA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1</w:t>
            </w:r>
            <w:r w:rsidR="00A12AD4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 xml:space="preserve"> ธันวาคม </w:t>
            </w:r>
            <w:r w:rsidRPr="00CC5A4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2563</w:t>
            </w:r>
          </w:p>
        </w:tc>
        <w:tc>
          <w:tcPr>
            <w:tcW w:w="268" w:type="dxa"/>
            <w:shd w:val="clear" w:color="auto" w:fill="auto"/>
          </w:tcPr>
          <w:p w14:paraId="31FB7005" w14:textId="77777777" w:rsidR="00A12AD4" w:rsidRPr="003320AE" w:rsidRDefault="00A12AD4" w:rsidP="00A12AD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shd w:val="clear" w:color="auto" w:fill="auto"/>
            <w:hideMark/>
          </w:tcPr>
          <w:p w14:paraId="16054C48" w14:textId="77777777" w:rsidR="00A12AD4" w:rsidRPr="003320AE" w:rsidRDefault="004361DA" w:rsidP="00A12AD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="00A12AD4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 xml:space="preserve"> </w:t>
            </w:r>
            <w:r w:rsidR="00A12AD4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 xml:space="preserve">มกราคม </w:t>
            </w:r>
            <w:r w:rsidR="00CC5A41" w:rsidRPr="00CC5A41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2563</w:t>
            </w:r>
          </w:p>
        </w:tc>
      </w:tr>
      <w:tr w:rsidR="00A12AD4" w:rsidRPr="003320AE" w14:paraId="6C457AC4" w14:textId="77777777" w:rsidTr="00A12AD4">
        <w:trPr>
          <w:gridAfter w:val="1"/>
          <w:wAfter w:w="6" w:type="dxa"/>
          <w:tblHeader/>
        </w:trPr>
        <w:tc>
          <w:tcPr>
            <w:tcW w:w="3960" w:type="dxa"/>
            <w:shd w:val="clear" w:color="auto" w:fill="auto"/>
            <w:hideMark/>
          </w:tcPr>
          <w:p w14:paraId="5754E3F4" w14:textId="77777777" w:rsidR="00A12AD4" w:rsidRPr="003320AE" w:rsidRDefault="00A12AD4" w:rsidP="00A12AD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5302" w:type="dxa"/>
            <w:gridSpan w:val="7"/>
            <w:shd w:val="clear" w:color="auto" w:fill="auto"/>
            <w:hideMark/>
          </w:tcPr>
          <w:p w14:paraId="6EB9E2FA" w14:textId="77777777" w:rsidR="00A12AD4" w:rsidRPr="003320AE" w:rsidRDefault="00A12AD4" w:rsidP="00A12AD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  <w:r w:rsidRPr="003320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  <w:t>(ล้านบาท)</w:t>
            </w:r>
          </w:p>
        </w:tc>
      </w:tr>
      <w:tr w:rsidR="00A12AD4" w:rsidRPr="003320AE" w14:paraId="11BCF3EE" w14:textId="77777777" w:rsidTr="00A12AD4">
        <w:tc>
          <w:tcPr>
            <w:tcW w:w="3960" w:type="dxa"/>
            <w:shd w:val="clear" w:color="auto" w:fill="auto"/>
            <w:hideMark/>
          </w:tcPr>
          <w:p w14:paraId="4083AB69" w14:textId="77777777" w:rsidR="00A12AD4" w:rsidRPr="00F32E1E" w:rsidRDefault="00A12AD4" w:rsidP="00A12AD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F32E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170" w:type="dxa"/>
            <w:shd w:val="clear" w:color="auto" w:fill="auto"/>
          </w:tcPr>
          <w:p w14:paraId="1653BEE1" w14:textId="77777777" w:rsidR="00A12AD4" w:rsidRPr="003320AE" w:rsidRDefault="00A12AD4" w:rsidP="00A12AD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5CE6826" w14:textId="77777777" w:rsidR="00A12AD4" w:rsidRPr="003320AE" w:rsidRDefault="00A12AD4" w:rsidP="00A12AD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7A7E4C4C" w14:textId="77777777" w:rsidR="00A12AD4" w:rsidRPr="003320AE" w:rsidRDefault="00A12AD4" w:rsidP="00A12AD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A41FF49" w14:textId="77777777" w:rsidR="00A12AD4" w:rsidRPr="003320AE" w:rsidRDefault="00A12AD4" w:rsidP="00A12AD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30EB8124" w14:textId="77777777" w:rsidR="00A12AD4" w:rsidRPr="003320AE" w:rsidRDefault="00A12AD4" w:rsidP="00A12AD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</w:tcPr>
          <w:p w14:paraId="55C611F3" w14:textId="77777777" w:rsidR="00A12AD4" w:rsidRPr="003320AE" w:rsidRDefault="00A12AD4" w:rsidP="00A12AD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AAB893F" w14:textId="77777777" w:rsidR="00A12AD4" w:rsidRPr="003320AE" w:rsidRDefault="00A12AD4" w:rsidP="00A12AD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</w:tr>
      <w:tr w:rsidR="00A12AD4" w:rsidRPr="003320AE" w14:paraId="03BA1E1F" w14:textId="77777777" w:rsidTr="00A12AD4">
        <w:tc>
          <w:tcPr>
            <w:tcW w:w="3960" w:type="dxa"/>
            <w:shd w:val="clear" w:color="auto" w:fill="auto"/>
            <w:hideMark/>
          </w:tcPr>
          <w:p w14:paraId="18E6B43A" w14:textId="77777777" w:rsidR="00A12AD4" w:rsidRPr="00F32E1E" w:rsidRDefault="00A12AD4" w:rsidP="00A12AD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F32E1E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9CC27A" w14:textId="77777777" w:rsidR="00A12AD4" w:rsidRPr="003320AE" w:rsidRDefault="00E82DAF" w:rsidP="002B021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E82DA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9</w:t>
            </w:r>
            <w:r w:rsidRPr="00E82DA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89</w:t>
            </w:r>
          </w:p>
        </w:tc>
        <w:tc>
          <w:tcPr>
            <w:tcW w:w="270" w:type="dxa"/>
            <w:shd w:val="clear" w:color="auto" w:fill="auto"/>
          </w:tcPr>
          <w:p w14:paraId="49DD9F02" w14:textId="77777777" w:rsidR="00A12AD4" w:rsidRPr="003320AE" w:rsidRDefault="00A12AD4" w:rsidP="00A12AD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29DDA7" w14:textId="77777777" w:rsidR="00A12AD4" w:rsidRPr="003320AE" w:rsidRDefault="00E82DAF" w:rsidP="002B021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E82DA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9</w:t>
            </w:r>
            <w:r w:rsidRPr="00E82DA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98</w:t>
            </w:r>
          </w:p>
        </w:tc>
        <w:tc>
          <w:tcPr>
            <w:tcW w:w="270" w:type="dxa"/>
            <w:shd w:val="clear" w:color="auto" w:fill="auto"/>
          </w:tcPr>
          <w:p w14:paraId="1F2925EA" w14:textId="77777777" w:rsidR="00A12AD4" w:rsidRPr="003320AE" w:rsidRDefault="00A12AD4" w:rsidP="00A12AD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A0381C" w14:textId="77777777" w:rsidR="00A12AD4" w:rsidRPr="003320AE" w:rsidRDefault="004361DA" w:rsidP="002B021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11</w:t>
            </w:r>
            <w:r w:rsidR="00CC5A41" w:rsidRPr="00CC5A41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4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5954332" w14:textId="77777777" w:rsidR="00A12AD4" w:rsidRPr="003320AE" w:rsidRDefault="00A12AD4" w:rsidP="00A12AD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A3F9168" w14:textId="77777777" w:rsidR="00A12AD4" w:rsidRPr="003320AE" w:rsidRDefault="004361DA" w:rsidP="002B021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1</w:t>
            </w:r>
            <w:r w:rsidR="00CC5A41" w:rsidRPr="00CC5A41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22</w:t>
            </w:r>
          </w:p>
        </w:tc>
      </w:tr>
      <w:tr w:rsidR="00A12AD4" w:rsidRPr="003320AE" w14:paraId="5586F995" w14:textId="77777777" w:rsidTr="00A12AD4">
        <w:tc>
          <w:tcPr>
            <w:tcW w:w="3960" w:type="dxa"/>
            <w:shd w:val="clear" w:color="auto" w:fill="auto"/>
            <w:hideMark/>
          </w:tcPr>
          <w:p w14:paraId="16224EDA" w14:textId="77777777" w:rsidR="00A12AD4" w:rsidRPr="00F32E1E" w:rsidRDefault="00A12AD4" w:rsidP="00A12AD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F32E1E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หนี้สินทางการเงิน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37AE87" w14:textId="77777777" w:rsidR="00A12AD4" w:rsidRPr="003320AE" w:rsidRDefault="00F32E1E" w:rsidP="002B021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CC5A41" w:rsidRPr="00CC5A4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CC5A41" w:rsidRPr="00CC5A4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243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C2F46C3" w14:textId="77777777" w:rsidR="00A12AD4" w:rsidRPr="003320AE" w:rsidRDefault="00A12AD4" w:rsidP="00A12AD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BA78E3" w14:textId="77777777" w:rsidR="00A12AD4" w:rsidRPr="003320AE" w:rsidRDefault="00F32E1E" w:rsidP="002B021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CC5A41" w:rsidRPr="00CC5A4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4361D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CC5A41" w:rsidRPr="00CC5A4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77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8BC7254" w14:textId="77777777" w:rsidR="00A12AD4" w:rsidRPr="003320AE" w:rsidRDefault="00A12AD4" w:rsidP="00A12AD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7B06DC" w14:textId="77777777" w:rsidR="00A12AD4" w:rsidRPr="003320AE" w:rsidRDefault="00F32E1E" w:rsidP="002B021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CC5A41" w:rsidRPr="00CC5A4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CC5A41" w:rsidRPr="00CC5A4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45</w:t>
            </w:r>
            <w:r w:rsidR="004361D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AC319FD" w14:textId="77777777" w:rsidR="00A12AD4" w:rsidRPr="003320AE" w:rsidRDefault="00A12AD4" w:rsidP="00A12AD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C8C052" w14:textId="77777777" w:rsidR="00A12AD4" w:rsidRPr="003320AE" w:rsidRDefault="00F32E1E" w:rsidP="002B021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CC5A41" w:rsidRPr="00CC5A4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CC5A41" w:rsidRPr="00CC5A4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  <w:r w:rsidR="004361D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</w:t>
            </w:r>
            <w:r w:rsidR="00CC5A41" w:rsidRPr="00CC5A4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A12AD4" w:rsidRPr="00F32E1E" w14:paraId="6C5F1995" w14:textId="77777777" w:rsidTr="00A12AD4">
        <w:tc>
          <w:tcPr>
            <w:tcW w:w="3960" w:type="dxa"/>
            <w:shd w:val="clear" w:color="auto" w:fill="auto"/>
          </w:tcPr>
          <w:p w14:paraId="3621A345" w14:textId="77777777" w:rsidR="00A12AD4" w:rsidRPr="00F32E1E" w:rsidRDefault="00A12AD4" w:rsidP="00A12AD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815540" w14:textId="77777777" w:rsidR="00A12AD4" w:rsidRPr="00F32E1E" w:rsidRDefault="00F32E1E" w:rsidP="002B021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F32E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CC5A41" w:rsidRPr="00CC5A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</w:t>
            </w:r>
            <w:r w:rsidRPr="00F32E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CC5A41" w:rsidRPr="00CC5A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254</w:t>
            </w:r>
            <w:r w:rsidRPr="00F32E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3B04128" w14:textId="77777777" w:rsidR="00A12AD4" w:rsidRPr="00F32E1E" w:rsidRDefault="00A12AD4" w:rsidP="00A12AD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C06B42" w14:textId="77777777" w:rsidR="00A12AD4" w:rsidRPr="00F32E1E" w:rsidRDefault="004361DA" w:rsidP="002B021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CC5A41" w:rsidRPr="00CC5A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</w:t>
            </w:r>
            <w:r w:rsidR="00F32E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="00CC5A41" w:rsidRPr="00CC5A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</w:t>
            </w:r>
            <w:r w:rsidR="00E82DAF" w:rsidRPr="00E82D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FDF80A5" w14:textId="77777777" w:rsidR="00A12AD4" w:rsidRPr="00F32E1E" w:rsidRDefault="00A12AD4" w:rsidP="00A12AD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57003A" w14:textId="77777777" w:rsidR="00A12AD4" w:rsidRPr="00F32E1E" w:rsidRDefault="00F32E1E" w:rsidP="002B021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CC5A41" w:rsidRPr="00CC5A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CC5A41" w:rsidRPr="00CC5A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0B07316" w14:textId="77777777" w:rsidR="00A12AD4" w:rsidRPr="00F32E1E" w:rsidRDefault="00A12AD4" w:rsidP="00A12AD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3BC772" w14:textId="77777777" w:rsidR="00A12AD4" w:rsidRPr="00F32E1E" w:rsidRDefault="00122A6E" w:rsidP="002B021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CC5A41" w:rsidRPr="00CC5A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</w:t>
            </w:r>
            <w:r w:rsidR="00F32E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CC5A41" w:rsidRPr="00CC5A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</w:t>
            </w:r>
            <w:r w:rsidR="00E82DAF" w:rsidRPr="00E82D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</w:t>
            </w:r>
            <w:r w:rsidR="00CC5A41" w:rsidRPr="00CC5A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A12AD4" w:rsidRPr="00A12AD4" w14:paraId="3CA2BF90" w14:textId="77777777" w:rsidTr="00A12AD4">
        <w:tc>
          <w:tcPr>
            <w:tcW w:w="3960" w:type="dxa"/>
            <w:shd w:val="clear" w:color="auto" w:fill="auto"/>
          </w:tcPr>
          <w:p w14:paraId="1765652D" w14:textId="77777777" w:rsidR="00A12AD4" w:rsidRPr="00F32E1E" w:rsidRDefault="00A12AD4" w:rsidP="00A12AD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E72AC5" w14:textId="77777777" w:rsidR="00A12AD4" w:rsidRPr="00A12AD4" w:rsidRDefault="00A12AD4" w:rsidP="00A12AD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A607C9D" w14:textId="77777777" w:rsidR="00A12AD4" w:rsidRPr="00A12AD4" w:rsidRDefault="00A12AD4" w:rsidP="00A12AD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9983F5" w14:textId="77777777" w:rsidR="00A12AD4" w:rsidRPr="00A12AD4" w:rsidRDefault="00A12AD4" w:rsidP="00A12AD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667F737" w14:textId="77777777" w:rsidR="00A12AD4" w:rsidRPr="00A12AD4" w:rsidRDefault="00A12AD4" w:rsidP="00A12AD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83CF12" w14:textId="77777777" w:rsidR="00A12AD4" w:rsidRPr="00A12AD4" w:rsidRDefault="00A12AD4" w:rsidP="00A12AD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4ABDA6D" w14:textId="77777777" w:rsidR="00A12AD4" w:rsidRPr="00A12AD4" w:rsidRDefault="00A12AD4" w:rsidP="00A12AD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E76F3A" w14:textId="77777777" w:rsidR="00A12AD4" w:rsidRPr="00A12AD4" w:rsidRDefault="00A12AD4" w:rsidP="00A12AD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</w:pPr>
          </w:p>
        </w:tc>
      </w:tr>
      <w:tr w:rsidR="00A12AD4" w:rsidRPr="003320AE" w14:paraId="1B6F8AE8" w14:textId="77777777" w:rsidTr="00A12AD4">
        <w:tc>
          <w:tcPr>
            <w:tcW w:w="3960" w:type="dxa"/>
            <w:shd w:val="clear" w:color="auto" w:fill="auto"/>
            <w:hideMark/>
          </w:tcPr>
          <w:p w14:paraId="4A9BD9B1" w14:textId="77777777" w:rsidR="00A12AD4" w:rsidRPr="00F32E1E" w:rsidRDefault="00A12AD4" w:rsidP="00A12AD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  <w:r w:rsidRPr="00F32E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FB4818" w14:textId="77777777" w:rsidR="00A12AD4" w:rsidRPr="003320AE" w:rsidRDefault="00A12AD4" w:rsidP="00A12AD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E09B707" w14:textId="77777777" w:rsidR="00A12AD4" w:rsidRPr="003320AE" w:rsidRDefault="00A12AD4" w:rsidP="00A12AD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BF807A" w14:textId="77777777" w:rsidR="00A12AD4" w:rsidRPr="003320AE" w:rsidRDefault="00A12AD4" w:rsidP="00A12AD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EB0A89B" w14:textId="77777777" w:rsidR="00A12AD4" w:rsidRPr="003320AE" w:rsidRDefault="00A12AD4" w:rsidP="00A12AD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410572" w14:textId="77777777" w:rsidR="00A12AD4" w:rsidRPr="003320AE" w:rsidRDefault="00A12AD4" w:rsidP="00A12AD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B7AB6AA" w14:textId="77777777" w:rsidR="00A12AD4" w:rsidRPr="003320AE" w:rsidRDefault="00A12AD4" w:rsidP="00A12AD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DBE5FD7" w14:textId="77777777" w:rsidR="00A12AD4" w:rsidRPr="003320AE" w:rsidRDefault="00A12AD4" w:rsidP="00A12AD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</w:tr>
      <w:tr w:rsidR="00F32E1E" w:rsidRPr="003320AE" w14:paraId="13838E82" w14:textId="77777777" w:rsidTr="00F32E1E">
        <w:tc>
          <w:tcPr>
            <w:tcW w:w="3960" w:type="dxa"/>
            <w:shd w:val="clear" w:color="auto" w:fill="auto"/>
            <w:hideMark/>
          </w:tcPr>
          <w:p w14:paraId="2130AAEB" w14:textId="77777777" w:rsidR="00F32E1E" w:rsidRPr="00F32E1E" w:rsidRDefault="00F32E1E" w:rsidP="00F32E1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F32E1E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หนี้สินทางการเงิน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19BB88" w14:textId="77777777" w:rsidR="00F32E1E" w:rsidRPr="003320AE" w:rsidRDefault="00F32E1E" w:rsidP="00AF6C5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</w:t>
            </w:r>
            <w:r w:rsidR="00E82DAF" w:rsidRPr="00E82DA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</w:t>
            </w:r>
            <w:r w:rsidR="00CC5A41" w:rsidRPr="00CC5A41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</w:t>
            </w:r>
            <w:r w:rsidR="00E82DAF" w:rsidRPr="00E82DA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3C3927" w14:textId="77777777" w:rsidR="00F32E1E" w:rsidRPr="003320AE" w:rsidRDefault="00F32E1E" w:rsidP="00F32E1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698AD3" w14:textId="77777777" w:rsidR="00F32E1E" w:rsidRPr="003320AE" w:rsidRDefault="00F32E1E" w:rsidP="00F32E1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</w:t>
            </w:r>
            <w:r w:rsidR="00E82DAF" w:rsidRPr="00E82DA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</w:t>
            </w:r>
            <w:r w:rsidR="00CC5A41" w:rsidRPr="00CC5A41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 w:rsidR="00E82DAF" w:rsidRPr="00E82DA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DFF8BA7" w14:textId="77777777" w:rsidR="00F32E1E" w:rsidRPr="003320AE" w:rsidRDefault="00F32E1E" w:rsidP="00F32E1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9D7F0D" w14:textId="77777777" w:rsidR="00F32E1E" w:rsidRPr="003320AE" w:rsidRDefault="00F32E1E" w:rsidP="00F32E1E">
            <w:pPr>
              <w:pStyle w:val="block"/>
              <w:tabs>
                <w:tab w:val="decimal" w:pos="52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81FF973" w14:textId="77777777" w:rsidR="00F32E1E" w:rsidRPr="003320AE" w:rsidRDefault="00F32E1E" w:rsidP="00F32E1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B1A7EA" w14:textId="77777777" w:rsidR="00F32E1E" w:rsidRPr="003320AE" w:rsidRDefault="00F32E1E" w:rsidP="00F32E1E">
            <w:pPr>
              <w:pStyle w:val="block"/>
              <w:tabs>
                <w:tab w:val="decimal" w:pos="52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</w:tr>
      <w:tr w:rsidR="00F32E1E" w:rsidRPr="003320AE" w14:paraId="4A3338B0" w14:textId="77777777" w:rsidTr="00F32E1E">
        <w:tc>
          <w:tcPr>
            <w:tcW w:w="3960" w:type="dxa"/>
            <w:shd w:val="clear" w:color="auto" w:fill="auto"/>
          </w:tcPr>
          <w:p w14:paraId="38FEC42E" w14:textId="77777777" w:rsidR="00F32E1E" w:rsidRPr="003320AE" w:rsidRDefault="00F32E1E" w:rsidP="00F32E1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B8DFF8" w14:textId="77777777" w:rsidR="00F32E1E" w:rsidRPr="00F32E1E" w:rsidRDefault="00F32E1E" w:rsidP="00AF6C5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F32E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(</w:t>
            </w:r>
            <w:r w:rsidR="00E82DAF" w:rsidRPr="00E82D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9</w:t>
            </w:r>
            <w:r w:rsidR="00CC5A41" w:rsidRPr="00CC5A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5</w:t>
            </w:r>
            <w:r w:rsidR="00E82DAF" w:rsidRPr="00E82D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8</w:t>
            </w:r>
            <w:r w:rsidRPr="00F32E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F74FCF7" w14:textId="77777777" w:rsidR="00F32E1E" w:rsidRPr="00F32E1E" w:rsidRDefault="00F32E1E" w:rsidP="00F32E1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1981B2" w14:textId="77777777" w:rsidR="00F32E1E" w:rsidRPr="00F32E1E" w:rsidRDefault="00F32E1E" w:rsidP="00F32E1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F32E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(</w:t>
            </w:r>
            <w:r w:rsidR="00E82DAF" w:rsidRPr="00E82D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9</w:t>
            </w:r>
            <w:r w:rsidR="00CC5A41" w:rsidRPr="00CC5A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</w:t>
            </w:r>
            <w:r w:rsidR="00E82DAF" w:rsidRPr="00E82D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8</w:t>
            </w:r>
            <w:r w:rsidRPr="00F32E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B916E24" w14:textId="77777777" w:rsidR="00F32E1E" w:rsidRPr="00F32E1E" w:rsidRDefault="00F32E1E" w:rsidP="00F32E1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3B4B3F" w14:textId="77777777" w:rsidR="00F32E1E" w:rsidRPr="00F32E1E" w:rsidRDefault="00F32E1E" w:rsidP="00F32E1E">
            <w:pPr>
              <w:pStyle w:val="block"/>
              <w:tabs>
                <w:tab w:val="decimal" w:pos="52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F32E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EC28680" w14:textId="77777777" w:rsidR="00F32E1E" w:rsidRPr="00F32E1E" w:rsidRDefault="00F32E1E" w:rsidP="00F32E1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AEDBCE" w14:textId="77777777" w:rsidR="00F32E1E" w:rsidRPr="00F32E1E" w:rsidRDefault="00F32E1E" w:rsidP="00F32E1E">
            <w:pPr>
              <w:pStyle w:val="block"/>
              <w:tabs>
                <w:tab w:val="decimal" w:pos="52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F32E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-</w:t>
            </w:r>
          </w:p>
        </w:tc>
      </w:tr>
    </w:tbl>
    <w:p w14:paraId="2A12A363" w14:textId="77777777" w:rsidR="00F32E1E" w:rsidRPr="006114E7" w:rsidRDefault="00F32E1E" w:rsidP="00DF587E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rFonts w:asciiTheme="majorBidi" w:hAnsiTheme="majorBidi" w:cstheme="majorBidi"/>
          <w:i/>
          <w:iCs/>
          <w:sz w:val="24"/>
          <w:szCs w:val="24"/>
          <w:lang w:val="en-US" w:bidi="th-TH"/>
        </w:rPr>
      </w:pPr>
    </w:p>
    <w:p w14:paraId="2812D293" w14:textId="77777777" w:rsidR="00DF587E" w:rsidRPr="00DE3410" w:rsidRDefault="00DF587E" w:rsidP="00DF587E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DE3410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การวิเคราะห์ความอ่อนไหวในมูลค่ายุติธรรมของเครื่องมือที่มีอัตราดอกเบี้ยคงที่</w:t>
      </w:r>
    </w:p>
    <w:p w14:paraId="7525216C" w14:textId="77777777" w:rsidR="00DF587E" w:rsidRPr="00FD40A1" w:rsidRDefault="00DF587E" w:rsidP="00DF587E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rFonts w:asciiTheme="majorBidi" w:hAnsiTheme="majorBidi" w:cstheme="majorBidi"/>
          <w:i/>
          <w:iCs/>
          <w:sz w:val="24"/>
          <w:szCs w:val="24"/>
          <w:highlight w:val="cyan"/>
          <w:lang w:val="en-US" w:bidi="th-TH"/>
        </w:rPr>
      </w:pPr>
    </w:p>
    <w:p w14:paraId="2C802C23" w14:textId="77777777" w:rsidR="00DF587E" w:rsidRPr="00DE3410" w:rsidRDefault="00DF587E" w:rsidP="00DF587E">
      <w:pPr>
        <w:pStyle w:val="block"/>
        <w:spacing w:after="0" w:line="240" w:lineRule="atLeast"/>
        <w:ind w:left="99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E3410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/บริษัทไม่บันทึกสินทรัพย์ทางการเงินหรือหนี้สินทางการเงินซึ่งมีอัตราดอกเบี้ยคงที่ด้วยมูลค่ายุติธรรมผ่านกำไร</w:t>
      </w:r>
      <w:r w:rsidR="00154C0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หรือขาดทุน</w:t>
      </w:r>
      <w:r w:rsidRPr="00DE341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ดังนั้น การเปลี่ยนแปลงในอัตราดอกเบี้ย ณ วันที่รายงานไม่ส่งผลต่อกำไรหรือขาดทุน </w:t>
      </w:r>
    </w:p>
    <w:p w14:paraId="4C2A16F3" w14:textId="77777777" w:rsidR="00DF587E" w:rsidRPr="00DE3410" w:rsidRDefault="00DF587E" w:rsidP="00FD40A1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rFonts w:asciiTheme="majorBidi" w:hAnsiTheme="majorBidi" w:cstheme="majorBidi"/>
          <w:i/>
          <w:iCs/>
          <w:sz w:val="24"/>
          <w:szCs w:val="24"/>
          <w:lang w:val="en-US" w:bidi="th-TH"/>
        </w:rPr>
      </w:pPr>
    </w:p>
    <w:p w14:paraId="05BF5920" w14:textId="1A7D1362" w:rsidR="00DF587E" w:rsidRPr="00A3791C" w:rsidRDefault="00DF587E" w:rsidP="00DF587E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A3791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18CAC2DF" w14:textId="77777777" w:rsidR="00DF587E" w:rsidRPr="00A3791C" w:rsidRDefault="00DF587E" w:rsidP="00FD40A1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rFonts w:asciiTheme="majorBidi" w:hAnsiTheme="majorBidi" w:cstheme="majorBidi"/>
          <w:i/>
          <w:iCs/>
          <w:sz w:val="24"/>
          <w:szCs w:val="24"/>
          <w:lang w:val="en-US" w:bidi="th-TH"/>
        </w:rPr>
      </w:pPr>
      <w:r w:rsidRPr="00A3791C">
        <w:rPr>
          <w:rFonts w:asciiTheme="majorBidi" w:hAnsiTheme="majorBidi" w:cstheme="majorBidi"/>
          <w:i/>
          <w:iCs/>
          <w:sz w:val="24"/>
          <w:szCs w:val="24"/>
          <w:lang w:val="en-US" w:bidi="th-TH"/>
        </w:rPr>
        <w:t xml:space="preserve"> </w:t>
      </w:r>
    </w:p>
    <w:p w14:paraId="35A298DD" w14:textId="77777777" w:rsidR="00DF587E" w:rsidRPr="00550938" w:rsidRDefault="00DF587E" w:rsidP="00DF587E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3791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การเปลี่ยนแปลงของอัตราดอกเบี้ยที่ </w:t>
      </w:r>
      <w:r w:rsidR="004361DA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A3791C">
        <w:rPr>
          <w:rFonts w:asciiTheme="majorBidi" w:hAnsiTheme="majorBidi" w:cstheme="majorBidi"/>
          <w:sz w:val="30"/>
          <w:szCs w:val="30"/>
          <w:lang w:val="en-US" w:bidi="th-TH"/>
        </w:rPr>
        <w:t xml:space="preserve">% </w:t>
      </w:r>
      <w:r w:rsidRPr="00A3791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ซึ่งเป็นไปได้อย่างสมเหตุสมผล</w:t>
      </w:r>
      <w:r w:rsidRPr="00A3791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ณ วันที่รายงาน </w:t>
      </w:r>
      <w:r w:rsidRPr="00A3791C">
        <w:rPr>
          <w:rFonts w:asciiTheme="majorBidi" w:hAnsiTheme="majorBidi" w:cstheme="majorBidi"/>
          <w:sz w:val="30"/>
          <w:szCs w:val="30"/>
          <w:cs/>
          <w:lang w:val="en-US" w:bidi="th-TH"/>
        </w:rPr>
        <w:t>ทำให้เกิดการเพิ่มขึ้นหรือลดลงในกำไรหรือขาดทุนด้วยจำนวนเงินที่แสดงในตารางดังต่อไปนี้ การวิเคราะห์ตั้งอยู่บนข้อสมมติที่ว่าตัวแปรอื่นมีค่าคงที่</w:t>
      </w:r>
    </w:p>
    <w:p w14:paraId="39CF2470" w14:textId="77777777" w:rsidR="00DF587E" w:rsidRPr="00FD40A1" w:rsidRDefault="00DF587E" w:rsidP="00FD40A1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rFonts w:asciiTheme="majorBidi" w:hAnsiTheme="majorBidi" w:cstheme="majorBidi"/>
          <w:i/>
          <w:iCs/>
          <w:sz w:val="24"/>
          <w:szCs w:val="24"/>
          <w:highlight w:val="cyan"/>
          <w:lang w:val="en-US" w:bidi="th-TH"/>
        </w:rPr>
      </w:pPr>
    </w:p>
    <w:tbl>
      <w:tblPr>
        <w:tblW w:w="8912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2"/>
        <w:gridCol w:w="180"/>
        <w:gridCol w:w="1080"/>
        <w:gridCol w:w="180"/>
        <w:gridCol w:w="1170"/>
        <w:gridCol w:w="180"/>
        <w:gridCol w:w="1170"/>
      </w:tblGrid>
      <w:tr w:rsidR="00816D95" w:rsidRPr="00A3791C" w14:paraId="7CB14C97" w14:textId="77777777" w:rsidTr="00EB6DFF">
        <w:tc>
          <w:tcPr>
            <w:tcW w:w="3780" w:type="dxa"/>
          </w:tcPr>
          <w:p w14:paraId="5AB5A178" w14:textId="77777777" w:rsidR="00816D95" w:rsidRPr="00F32E1E" w:rsidRDefault="00816D95" w:rsidP="00EB6DFF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132" w:type="dxa"/>
            <w:gridSpan w:val="7"/>
          </w:tcPr>
          <w:p w14:paraId="05006F0F" w14:textId="77777777" w:rsidR="00816D95" w:rsidRPr="00816D95" w:rsidRDefault="00816D95" w:rsidP="00EB6DFF">
            <w:pPr>
              <w:pStyle w:val="NoSpacing"/>
              <w:ind w:left="-77" w:right="-7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816D95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งบกำไรหรือขาดทุน</w:t>
            </w:r>
          </w:p>
        </w:tc>
      </w:tr>
      <w:tr w:rsidR="00DF587E" w:rsidRPr="00A3791C" w14:paraId="5FC3504A" w14:textId="77777777" w:rsidTr="00F94E25">
        <w:tc>
          <w:tcPr>
            <w:tcW w:w="3780" w:type="dxa"/>
          </w:tcPr>
          <w:p w14:paraId="38D43B43" w14:textId="77777777" w:rsidR="00DF587E" w:rsidRPr="00F32E1E" w:rsidRDefault="00DF587E" w:rsidP="00F94E25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32" w:type="dxa"/>
            <w:gridSpan w:val="3"/>
            <w:hideMark/>
          </w:tcPr>
          <w:p w14:paraId="40F23D4D" w14:textId="77777777" w:rsidR="00DF587E" w:rsidRPr="00F32E1E" w:rsidRDefault="00A3791C" w:rsidP="00F94E2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F32E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180" w:type="dxa"/>
          </w:tcPr>
          <w:p w14:paraId="28268326" w14:textId="77777777" w:rsidR="00DF587E" w:rsidRPr="00F32E1E" w:rsidRDefault="00DF587E" w:rsidP="00F94E2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520" w:type="dxa"/>
            <w:gridSpan w:val="3"/>
            <w:hideMark/>
          </w:tcPr>
          <w:p w14:paraId="688209EA" w14:textId="77777777" w:rsidR="00DF587E" w:rsidRPr="00F32E1E" w:rsidRDefault="00A3791C" w:rsidP="00F94E25">
            <w:pPr>
              <w:pStyle w:val="NoSpacing"/>
              <w:ind w:left="-77" w:right="-77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F32E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587E" w:rsidRPr="00A3791C" w14:paraId="466711FB" w14:textId="77777777" w:rsidTr="00F94E25">
        <w:tc>
          <w:tcPr>
            <w:tcW w:w="3780" w:type="dxa"/>
          </w:tcPr>
          <w:p w14:paraId="62EC1181" w14:textId="77777777" w:rsidR="00DF587E" w:rsidRPr="00F32E1E" w:rsidRDefault="00DF587E" w:rsidP="00F94E25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  <w:p w14:paraId="15686DEA" w14:textId="77777777" w:rsidR="00DF587E" w:rsidRPr="00F32E1E" w:rsidRDefault="00DF587E" w:rsidP="00F94E25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F32E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CC5A41" w:rsidRPr="00CC5A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</w:t>
            </w:r>
            <w:r w:rsidR="004361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1</w:t>
            </w:r>
            <w:r w:rsidRPr="00F32E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F32E1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="00CC5A41" w:rsidRPr="00CC5A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1172" w:type="dxa"/>
            <w:hideMark/>
          </w:tcPr>
          <w:p w14:paraId="624D5AA2" w14:textId="77777777" w:rsidR="00DF587E" w:rsidRPr="00F32E1E" w:rsidRDefault="00DF587E" w:rsidP="00F94E25">
            <w:pPr>
              <w:pStyle w:val="NoSpacing"/>
              <w:ind w:left="-83" w:right="-73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  <w:r w:rsidRPr="00F32E1E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 xml:space="preserve">อัตราดอกเบี้ยเพิ่มขึ้น </w:t>
            </w:r>
            <w:r w:rsidR="004361DA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</w:t>
            </w:r>
            <w:r w:rsidRPr="00F32E1E"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  <w:t>%</w:t>
            </w:r>
          </w:p>
        </w:tc>
        <w:tc>
          <w:tcPr>
            <w:tcW w:w="180" w:type="dxa"/>
          </w:tcPr>
          <w:p w14:paraId="4C9AF4A2" w14:textId="77777777" w:rsidR="00DF587E" w:rsidRPr="00F32E1E" w:rsidRDefault="00DF587E" w:rsidP="00F94E2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hideMark/>
          </w:tcPr>
          <w:p w14:paraId="6FA7C763" w14:textId="77777777" w:rsidR="00DF587E" w:rsidRPr="00F32E1E" w:rsidRDefault="00DF587E" w:rsidP="00F94E25">
            <w:pPr>
              <w:pStyle w:val="Pa38"/>
              <w:ind w:left="-85" w:right="-82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F32E1E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 xml:space="preserve">อัตราดอกเบี้ยลดลง </w:t>
            </w:r>
            <w:r w:rsidR="004361DA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</w:t>
            </w:r>
            <w:r w:rsidRPr="00F32E1E"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  <w:t>%</w:t>
            </w:r>
          </w:p>
        </w:tc>
        <w:tc>
          <w:tcPr>
            <w:tcW w:w="180" w:type="dxa"/>
          </w:tcPr>
          <w:p w14:paraId="12990752" w14:textId="77777777" w:rsidR="00DF587E" w:rsidRPr="00F32E1E" w:rsidRDefault="00DF587E" w:rsidP="00F94E2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hideMark/>
          </w:tcPr>
          <w:p w14:paraId="13BA8D10" w14:textId="77777777" w:rsidR="00DF587E" w:rsidRPr="00F32E1E" w:rsidRDefault="00DF587E" w:rsidP="00F94E25">
            <w:pPr>
              <w:pStyle w:val="NoSpacing"/>
              <w:ind w:left="-77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F32E1E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 xml:space="preserve">อัตราดอกเบี้ยเพิ่มขึ้น </w:t>
            </w:r>
            <w:r w:rsidR="004361DA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</w:t>
            </w:r>
            <w:r w:rsidRPr="00F32E1E"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  <w:t>%</w:t>
            </w:r>
          </w:p>
        </w:tc>
        <w:tc>
          <w:tcPr>
            <w:tcW w:w="180" w:type="dxa"/>
          </w:tcPr>
          <w:p w14:paraId="76C26218" w14:textId="77777777" w:rsidR="00DF587E" w:rsidRPr="00F32E1E" w:rsidRDefault="00DF587E" w:rsidP="00F94E2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hideMark/>
          </w:tcPr>
          <w:p w14:paraId="1A3A3745" w14:textId="77777777" w:rsidR="00DF587E" w:rsidRPr="00F32E1E" w:rsidRDefault="00DF587E" w:rsidP="00F94E25">
            <w:pPr>
              <w:pStyle w:val="Pa38"/>
              <w:ind w:left="-79" w:right="-77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F32E1E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 xml:space="preserve">อัตราดอกเบี้ยลดลง </w:t>
            </w:r>
            <w:r w:rsidR="004361DA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</w:t>
            </w:r>
            <w:r w:rsidRPr="00F32E1E"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  <w:t>%</w:t>
            </w:r>
          </w:p>
        </w:tc>
      </w:tr>
      <w:tr w:rsidR="00DF587E" w:rsidRPr="00A3791C" w14:paraId="6B91F10C" w14:textId="77777777" w:rsidTr="00F94E25">
        <w:tc>
          <w:tcPr>
            <w:tcW w:w="3780" w:type="dxa"/>
          </w:tcPr>
          <w:p w14:paraId="7B29A1B2" w14:textId="77777777" w:rsidR="00DF587E" w:rsidRPr="00F32E1E" w:rsidRDefault="00DF587E" w:rsidP="00F94E25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132" w:type="dxa"/>
            <w:gridSpan w:val="7"/>
            <w:hideMark/>
          </w:tcPr>
          <w:p w14:paraId="072D2FDD" w14:textId="77777777" w:rsidR="00DF587E" w:rsidRPr="00F32E1E" w:rsidRDefault="00DF587E" w:rsidP="00F94E25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32E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(ล้านบาท)</w:t>
            </w:r>
          </w:p>
        </w:tc>
      </w:tr>
      <w:tr w:rsidR="00F32E1E" w:rsidRPr="00D65D22" w14:paraId="732F2423" w14:textId="77777777" w:rsidTr="00F32E1E">
        <w:tc>
          <w:tcPr>
            <w:tcW w:w="3780" w:type="dxa"/>
            <w:hideMark/>
          </w:tcPr>
          <w:p w14:paraId="58D9494D" w14:textId="77777777" w:rsidR="00F32E1E" w:rsidRPr="00F32E1E" w:rsidRDefault="00F32E1E" w:rsidP="00F32E1E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32E1E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2" w:type="dxa"/>
          </w:tcPr>
          <w:p w14:paraId="22DDF733" w14:textId="77777777" w:rsidR="00F32E1E" w:rsidRPr="00F32E1E" w:rsidRDefault="00F32E1E" w:rsidP="00F32E1E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32E1E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</w:t>
            </w:r>
            <w:r w:rsidR="004361D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</w:t>
            </w:r>
            <w:r w:rsidRPr="00F32E1E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180" w:type="dxa"/>
          </w:tcPr>
          <w:p w14:paraId="38612C68" w14:textId="77777777" w:rsidR="00F32E1E" w:rsidRPr="00F32E1E" w:rsidRDefault="00F32E1E" w:rsidP="00F32E1E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14:paraId="02F15333" w14:textId="77777777" w:rsidR="00F32E1E" w:rsidRPr="00F32E1E" w:rsidRDefault="004361DA" w:rsidP="00F32E1E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</w:t>
            </w:r>
          </w:p>
        </w:tc>
        <w:tc>
          <w:tcPr>
            <w:tcW w:w="180" w:type="dxa"/>
          </w:tcPr>
          <w:p w14:paraId="7F116E97" w14:textId="77777777" w:rsidR="00F32E1E" w:rsidRPr="00F32E1E" w:rsidRDefault="00F32E1E" w:rsidP="00F32E1E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5ACC975C" w14:textId="77777777" w:rsidR="00F32E1E" w:rsidRPr="00F32E1E" w:rsidRDefault="00F32E1E" w:rsidP="00F32E1E">
            <w:pPr>
              <w:pStyle w:val="block"/>
              <w:tabs>
                <w:tab w:val="decimal" w:pos="52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F32E1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180" w:type="dxa"/>
          </w:tcPr>
          <w:p w14:paraId="75D7829B" w14:textId="77777777" w:rsidR="00F32E1E" w:rsidRPr="00F32E1E" w:rsidRDefault="00F32E1E" w:rsidP="00F32E1E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67BA5A82" w14:textId="77777777" w:rsidR="00F32E1E" w:rsidRPr="00F32E1E" w:rsidRDefault="00F32E1E" w:rsidP="00F32E1E">
            <w:pPr>
              <w:pStyle w:val="block"/>
              <w:tabs>
                <w:tab w:val="decimal" w:pos="52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F32E1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</w:tr>
    </w:tbl>
    <w:p w14:paraId="728A36AB" w14:textId="77777777" w:rsidR="00DF587E" w:rsidRPr="00A12AD4" w:rsidRDefault="00DF587E" w:rsidP="00DF587E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Theme="majorBidi" w:hAnsiTheme="majorBidi" w:cstheme="majorBidi"/>
          <w:sz w:val="24"/>
          <w:szCs w:val="24"/>
          <w:highlight w:val="magenta"/>
          <w:lang w:val="en-US"/>
        </w:rPr>
      </w:pPr>
    </w:p>
    <w:p w14:paraId="724FF56B" w14:textId="7C7F35B8" w:rsidR="00C17CFE" w:rsidRPr="0016702D" w:rsidRDefault="00C17CFE" w:rsidP="00CE1867">
      <w:pPr>
        <w:pStyle w:val="Style1"/>
        <w:ind w:left="540" w:hanging="540"/>
        <w:rPr>
          <w:b/>
          <w:bCs/>
        </w:rPr>
      </w:pPr>
      <w:r w:rsidRPr="0016702D">
        <w:rPr>
          <w:b/>
          <w:bCs/>
          <w:cs/>
        </w:rPr>
        <w:t>ภาระผูกพันกับบุคคลหรือกิจการที่ไม่เกี่ยวข้องกัน</w:t>
      </w:r>
    </w:p>
    <w:p w14:paraId="00870967" w14:textId="77777777" w:rsidR="00035E47" w:rsidRPr="00022B16" w:rsidRDefault="00035E47" w:rsidP="00C17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25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3"/>
        <w:gridCol w:w="1263"/>
        <w:gridCol w:w="989"/>
        <w:gridCol w:w="265"/>
        <w:gridCol w:w="994"/>
        <w:gridCol w:w="274"/>
        <w:gridCol w:w="996"/>
        <w:gridCol w:w="268"/>
        <w:gridCol w:w="1055"/>
      </w:tblGrid>
      <w:tr w:rsidR="00475083" w:rsidRPr="00035E47" w14:paraId="634BFB54" w14:textId="77777777" w:rsidTr="00F33334">
        <w:trPr>
          <w:tblHeader/>
        </w:trPr>
        <w:tc>
          <w:tcPr>
            <w:tcW w:w="1703" w:type="pct"/>
          </w:tcPr>
          <w:p w14:paraId="57806DE3" w14:textId="77777777" w:rsidR="00475083" w:rsidRPr="00035E47" w:rsidRDefault="00475083" w:rsidP="008F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75048384" w14:textId="77777777" w:rsidR="00475083" w:rsidRPr="00035E47" w:rsidRDefault="00475083" w:rsidP="008F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4" w:type="pct"/>
            <w:gridSpan w:val="3"/>
          </w:tcPr>
          <w:p w14:paraId="49365364" w14:textId="77777777" w:rsidR="00475083" w:rsidRPr="00035E47" w:rsidRDefault="00475083" w:rsidP="008F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5E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42A07A8" w14:textId="77777777" w:rsidR="00475083" w:rsidRPr="00035E47" w:rsidRDefault="00475083" w:rsidP="008F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pct"/>
            <w:gridSpan w:val="3"/>
          </w:tcPr>
          <w:p w14:paraId="1B749A31" w14:textId="77777777" w:rsidR="00475083" w:rsidRPr="00035E47" w:rsidRDefault="00475083" w:rsidP="008F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5E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27F9" w:rsidRPr="00035E47" w14:paraId="2B3934CC" w14:textId="77777777" w:rsidTr="00F33334">
        <w:trPr>
          <w:trHeight w:val="333"/>
          <w:tblHeader/>
        </w:trPr>
        <w:tc>
          <w:tcPr>
            <w:tcW w:w="1703" w:type="pct"/>
          </w:tcPr>
          <w:p w14:paraId="74F5A1D3" w14:textId="77777777" w:rsidR="0078098C" w:rsidRPr="00035E47" w:rsidRDefault="0078098C" w:rsidP="008F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0E4E1377" w14:textId="77777777" w:rsidR="0078098C" w:rsidRPr="00035E47" w:rsidRDefault="0078098C" w:rsidP="008F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644D80CA" w14:textId="77777777" w:rsidR="0078098C" w:rsidRPr="00035E47" w:rsidRDefault="00CC5A41" w:rsidP="008F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0C52A6F1" w14:textId="77777777" w:rsidR="0078098C" w:rsidRPr="00035E47" w:rsidRDefault="0078098C" w:rsidP="008F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59DB320F" w14:textId="77777777" w:rsidR="0078098C" w:rsidRPr="00035E47" w:rsidRDefault="00CC5A41" w:rsidP="008F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14:paraId="491C405E" w14:textId="77777777" w:rsidR="0078098C" w:rsidRPr="00035E47" w:rsidRDefault="0078098C" w:rsidP="008F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5BDE2499" w14:textId="77777777" w:rsidR="0078098C" w:rsidRPr="00035E47" w:rsidRDefault="00CC5A41" w:rsidP="00780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742EE23D" w14:textId="77777777" w:rsidR="0078098C" w:rsidRPr="00035E47" w:rsidRDefault="0078098C" w:rsidP="00780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5AA2423" w14:textId="77777777" w:rsidR="0078098C" w:rsidRPr="00035E47" w:rsidRDefault="00CC5A41" w:rsidP="00780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8098C" w:rsidRPr="00035E47" w14:paraId="6CCB5B37" w14:textId="77777777" w:rsidTr="00F33334">
        <w:trPr>
          <w:tblHeader/>
        </w:trPr>
        <w:tc>
          <w:tcPr>
            <w:tcW w:w="1703" w:type="pct"/>
          </w:tcPr>
          <w:p w14:paraId="4CAB4708" w14:textId="77777777" w:rsidR="0078098C" w:rsidRPr="00035E47" w:rsidRDefault="0078098C" w:rsidP="008F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61D0DE56" w14:textId="77777777" w:rsidR="0078098C" w:rsidRPr="00035E47" w:rsidRDefault="0078098C" w:rsidP="008F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5" w:type="pct"/>
            <w:gridSpan w:val="7"/>
          </w:tcPr>
          <w:p w14:paraId="24EE80AE" w14:textId="77777777" w:rsidR="0078098C" w:rsidRPr="00035E47" w:rsidRDefault="0078098C" w:rsidP="008F1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5E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A76A5" w:rsidRPr="00CB54FE" w14:paraId="2215CAF5" w14:textId="77777777" w:rsidTr="00E627F9">
        <w:tc>
          <w:tcPr>
            <w:tcW w:w="2385" w:type="pct"/>
            <w:gridSpan w:val="2"/>
          </w:tcPr>
          <w:p w14:paraId="50773C2C" w14:textId="77777777" w:rsidR="004A76A5" w:rsidRPr="006245CB" w:rsidRDefault="004A76A5" w:rsidP="004A7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245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094C531B" w14:textId="77777777" w:rsidR="004A76A5" w:rsidRPr="006245CB" w:rsidRDefault="004A76A5" w:rsidP="004A7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6245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245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 w:rsidRPr="006245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</w:t>
            </w:r>
            <w:r w:rsidRPr="006245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Pr="006245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534" w:type="pct"/>
            <w:shd w:val="clear" w:color="auto" w:fill="auto"/>
          </w:tcPr>
          <w:p w14:paraId="501CF498" w14:textId="77777777" w:rsidR="004A76A5" w:rsidRPr="00CB54FE" w:rsidRDefault="004A76A5" w:rsidP="004A7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01E0577F" w14:textId="77777777" w:rsidR="004A76A5" w:rsidRPr="00CB54FE" w:rsidRDefault="004A76A5" w:rsidP="004A7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14:paraId="1689424F" w14:textId="77777777" w:rsidR="004A76A5" w:rsidRPr="00CB54FE" w:rsidRDefault="004A76A5" w:rsidP="004A7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2AC199C2" w14:textId="77777777" w:rsidR="004A76A5" w:rsidRPr="00CB54FE" w:rsidRDefault="004A76A5" w:rsidP="004A7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8" w:type="pct"/>
            <w:shd w:val="clear" w:color="auto" w:fill="auto"/>
          </w:tcPr>
          <w:p w14:paraId="603475C6" w14:textId="77777777" w:rsidR="004A76A5" w:rsidRPr="00CB54FE" w:rsidRDefault="004A76A5" w:rsidP="004A7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5" w:type="pct"/>
          </w:tcPr>
          <w:p w14:paraId="57972603" w14:textId="77777777" w:rsidR="004A76A5" w:rsidRPr="00CB54FE" w:rsidRDefault="004A76A5" w:rsidP="004A7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0" w:type="pct"/>
          </w:tcPr>
          <w:p w14:paraId="5C9A2F4F" w14:textId="77777777" w:rsidR="004A76A5" w:rsidRPr="00035E47" w:rsidRDefault="004A76A5" w:rsidP="004A7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E1867" w:rsidRPr="00CB54FE" w14:paraId="68932253" w14:textId="77777777" w:rsidTr="0028143F">
        <w:tc>
          <w:tcPr>
            <w:tcW w:w="2385" w:type="pct"/>
            <w:gridSpan w:val="2"/>
          </w:tcPr>
          <w:p w14:paraId="3917EA01" w14:textId="77777777" w:rsidR="00CE1867" w:rsidRPr="007C2A87" w:rsidRDefault="00CE1867" w:rsidP="00CE1867">
            <w:pPr>
              <w:rPr>
                <w:rFonts w:ascii="Angsana New" w:hAnsi="Angsana New"/>
                <w:sz w:val="30"/>
                <w:szCs w:val="30"/>
              </w:rPr>
            </w:pPr>
            <w:r w:rsidRPr="007C2A87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7C2A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  <w:r w:rsidRPr="007C2A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C2A8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34" w:type="pct"/>
            <w:shd w:val="clear" w:color="auto" w:fill="auto"/>
          </w:tcPr>
          <w:p w14:paraId="6578E966" w14:textId="77777777" w:rsidR="00CE1867" w:rsidRPr="00525D10" w:rsidRDefault="004361DA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3" w:type="pct"/>
            <w:shd w:val="clear" w:color="auto" w:fill="auto"/>
          </w:tcPr>
          <w:p w14:paraId="6A9EE15E" w14:textId="77777777" w:rsidR="00CE1867" w:rsidRPr="00525D10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6C38C1E4" w14:textId="77777777" w:rsidR="00CE1867" w:rsidRPr="00525D10" w:rsidRDefault="00CC5A41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48" w:type="pct"/>
            <w:shd w:val="clear" w:color="auto" w:fill="auto"/>
          </w:tcPr>
          <w:p w14:paraId="58733380" w14:textId="77777777" w:rsidR="00CE1867" w:rsidRPr="00525D10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568B9016" w14:textId="77777777" w:rsidR="00CE1867" w:rsidRPr="00525D10" w:rsidRDefault="00CC5A41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43238CFC" w14:textId="77777777" w:rsidR="00CE1867" w:rsidRPr="00525D10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5E47617" w14:textId="77777777" w:rsidR="00CE1867" w:rsidRPr="00525D10" w:rsidRDefault="00CC5A41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E1867" w:rsidRPr="00CB54FE" w14:paraId="0186C12D" w14:textId="77777777" w:rsidTr="0028143F">
        <w:tc>
          <w:tcPr>
            <w:tcW w:w="2385" w:type="pct"/>
            <w:gridSpan w:val="2"/>
          </w:tcPr>
          <w:p w14:paraId="6F98BF6A" w14:textId="77777777" w:rsidR="00CE1867" w:rsidRPr="007C2A87" w:rsidRDefault="004361DA" w:rsidP="00CE1867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CE1867" w:rsidRPr="007C2A8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5</w:t>
            </w:r>
            <w:r w:rsidR="00CE1867" w:rsidRPr="007C2A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E1867" w:rsidRPr="007C2A8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34" w:type="pct"/>
            <w:shd w:val="clear" w:color="auto" w:fill="auto"/>
          </w:tcPr>
          <w:p w14:paraId="51F4299C" w14:textId="77777777" w:rsidR="00CE1867" w:rsidRPr="00525D10" w:rsidRDefault="00CC5A41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" w:type="pct"/>
            <w:shd w:val="clear" w:color="auto" w:fill="auto"/>
          </w:tcPr>
          <w:p w14:paraId="1EED394A" w14:textId="77777777" w:rsidR="00CE1867" w:rsidRPr="00525D10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0DBB89C7" w14:textId="77777777" w:rsidR="00CE1867" w:rsidRPr="00525D10" w:rsidRDefault="00CC5A41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7</w:t>
            </w:r>
            <w:r w:rsidR="004361D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  <w:shd w:val="clear" w:color="auto" w:fill="auto"/>
          </w:tcPr>
          <w:p w14:paraId="6EA14C1D" w14:textId="77777777" w:rsidR="00CE1867" w:rsidRPr="00525D10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3CF1F6E9" w14:textId="77777777" w:rsidR="00CE1867" w:rsidRPr="00525D10" w:rsidRDefault="00CC5A41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299A2495" w14:textId="77777777" w:rsidR="00CE1867" w:rsidRPr="00525D10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97A3D1A" w14:textId="77777777" w:rsidR="00CE1867" w:rsidRPr="00525D10" w:rsidRDefault="004361DA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E1867" w:rsidRPr="00CB54FE" w14:paraId="18203A77" w14:textId="77777777" w:rsidTr="0028143F">
        <w:tc>
          <w:tcPr>
            <w:tcW w:w="2385" w:type="pct"/>
            <w:gridSpan w:val="2"/>
          </w:tcPr>
          <w:p w14:paraId="29AD8DB3" w14:textId="77777777" w:rsidR="00CE1867" w:rsidRPr="007C2A87" w:rsidRDefault="00CE1867" w:rsidP="00CE1867">
            <w:pPr>
              <w:rPr>
                <w:rFonts w:ascii="Angsana New" w:hAnsi="Angsana New"/>
                <w:sz w:val="30"/>
                <w:szCs w:val="30"/>
              </w:rPr>
            </w:pPr>
            <w:r w:rsidRPr="007C2A87">
              <w:rPr>
                <w:rFonts w:ascii="Angsana New" w:hAnsi="Angsana New" w:hint="cs"/>
                <w:sz w:val="30"/>
                <w:szCs w:val="30"/>
                <w:cs/>
              </w:rPr>
              <w:t>หลังจาก</w:t>
            </w:r>
            <w:r w:rsidRPr="007C2A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5</w:t>
            </w:r>
            <w:r w:rsidRPr="007C2A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C2A8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34" w:type="pct"/>
            <w:shd w:val="clear" w:color="auto" w:fill="auto"/>
          </w:tcPr>
          <w:p w14:paraId="0221E845" w14:textId="77777777" w:rsidR="00CE1867" w:rsidRPr="00525D10" w:rsidRDefault="00B36657" w:rsidP="00B36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9D84EAE" w14:textId="77777777" w:rsidR="00CE1867" w:rsidRPr="00525D10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2A4F66D5" w14:textId="77777777" w:rsidR="00CE1867" w:rsidRPr="00525D10" w:rsidRDefault="00CC5A41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48" w:type="pct"/>
            <w:shd w:val="clear" w:color="auto" w:fill="auto"/>
          </w:tcPr>
          <w:p w14:paraId="4328C49B" w14:textId="77777777" w:rsidR="00CE1867" w:rsidRPr="00525D10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0E0B563D" w14:textId="77777777" w:rsidR="00CE1867" w:rsidRDefault="00B3665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3F81329" w14:textId="77777777" w:rsidR="00CE1867" w:rsidRPr="00525D10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3F040428" w14:textId="77777777" w:rsidR="00CE1867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E1867" w:rsidRPr="000D2CEB" w14:paraId="523F67B8" w14:textId="77777777" w:rsidTr="00E627F9">
        <w:tc>
          <w:tcPr>
            <w:tcW w:w="2385" w:type="pct"/>
            <w:gridSpan w:val="2"/>
          </w:tcPr>
          <w:p w14:paraId="276FA918" w14:textId="77777777" w:rsidR="00CE1867" w:rsidRPr="00654EB1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4E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6CA99" w14:textId="77777777" w:rsidR="00CE1867" w:rsidRPr="00525D10" w:rsidRDefault="004361DA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3" w:type="pct"/>
            <w:shd w:val="clear" w:color="auto" w:fill="auto"/>
          </w:tcPr>
          <w:p w14:paraId="5C8710FE" w14:textId="77777777" w:rsidR="00CE1867" w:rsidRPr="00525D10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A3D012" w14:textId="77777777" w:rsidR="00CE1867" w:rsidRPr="00525D10" w:rsidRDefault="004361DA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C5A41" w:rsidRPr="00CC5A4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8" w:type="pct"/>
            <w:shd w:val="clear" w:color="auto" w:fill="auto"/>
          </w:tcPr>
          <w:p w14:paraId="5B720D51" w14:textId="77777777" w:rsidR="00CE1867" w:rsidRPr="00525D10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5C0E8" w14:textId="77777777" w:rsidR="00CE1867" w:rsidRPr="00525D10" w:rsidRDefault="00CC5A41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5D764E02" w14:textId="77777777" w:rsidR="00CE1867" w:rsidRPr="00525D10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1E9B98BE" w14:textId="77777777" w:rsidR="00CE1867" w:rsidRPr="00525D10" w:rsidRDefault="00CC5A41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CE1867" w:rsidRPr="00022B16" w14:paraId="3229BF9F" w14:textId="77777777" w:rsidTr="00E627F9">
        <w:tc>
          <w:tcPr>
            <w:tcW w:w="2385" w:type="pct"/>
            <w:gridSpan w:val="2"/>
          </w:tcPr>
          <w:p w14:paraId="657AEE9C" w14:textId="77777777" w:rsidR="00CE1867" w:rsidRPr="00022B16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09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34" w:type="pct"/>
            <w:shd w:val="clear" w:color="auto" w:fill="auto"/>
          </w:tcPr>
          <w:p w14:paraId="3820BEAC" w14:textId="77777777" w:rsidR="00CE1867" w:rsidRPr="00022B16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14:paraId="5B3FAAD1" w14:textId="77777777" w:rsidR="00CE1867" w:rsidRPr="00022B16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</w:tcPr>
          <w:p w14:paraId="34890811" w14:textId="77777777" w:rsidR="00CE1867" w:rsidRPr="00022B16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pct"/>
            <w:shd w:val="clear" w:color="auto" w:fill="auto"/>
          </w:tcPr>
          <w:p w14:paraId="08073C7C" w14:textId="77777777" w:rsidR="00CE1867" w:rsidRPr="00022B16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" w:type="pct"/>
            <w:shd w:val="clear" w:color="auto" w:fill="auto"/>
          </w:tcPr>
          <w:p w14:paraId="18A81F64" w14:textId="77777777" w:rsidR="00CE1867" w:rsidRPr="00022B16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</w:tcPr>
          <w:p w14:paraId="04C8F79A" w14:textId="77777777" w:rsidR="00CE1867" w:rsidRPr="00022B16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</w:tcPr>
          <w:p w14:paraId="2CCF923B" w14:textId="77777777" w:rsidR="00CE1867" w:rsidRPr="00022B16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6E7B" w:rsidRPr="00022B16" w14:paraId="3562CF94" w14:textId="77777777" w:rsidTr="00E627F9">
        <w:tc>
          <w:tcPr>
            <w:tcW w:w="2385" w:type="pct"/>
            <w:gridSpan w:val="2"/>
          </w:tcPr>
          <w:p w14:paraId="40B2D2E2" w14:textId="77777777" w:rsidR="005B6E7B" w:rsidRPr="00022B16" w:rsidRDefault="005B6E7B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09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34" w:type="pct"/>
            <w:shd w:val="clear" w:color="auto" w:fill="auto"/>
          </w:tcPr>
          <w:p w14:paraId="2750F2E2" w14:textId="77777777" w:rsidR="005B6E7B" w:rsidRPr="00022B16" w:rsidRDefault="005B6E7B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14:paraId="67828637" w14:textId="77777777" w:rsidR="005B6E7B" w:rsidRPr="00022B16" w:rsidRDefault="005B6E7B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</w:tcPr>
          <w:p w14:paraId="1563DC13" w14:textId="77777777" w:rsidR="005B6E7B" w:rsidRPr="00022B16" w:rsidRDefault="005B6E7B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pct"/>
            <w:shd w:val="clear" w:color="auto" w:fill="auto"/>
          </w:tcPr>
          <w:p w14:paraId="32FE948D" w14:textId="77777777" w:rsidR="005B6E7B" w:rsidRPr="00022B16" w:rsidRDefault="005B6E7B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" w:type="pct"/>
            <w:shd w:val="clear" w:color="auto" w:fill="auto"/>
          </w:tcPr>
          <w:p w14:paraId="6B95C248" w14:textId="77777777" w:rsidR="005B6E7B" w:rsidRPr="00022B16" w:rsidRDefault="005B6E7B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</w:tcPr>
          <w:p w14:paraId="6B4B34EC" w14:textId="77777777" w:rsidR="005B6E7B" w:rsidRPr="00022B16" w:rsidRDefault="005B6E7B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</w:tcPr>
          <w:p w14:paraId="3F3A29CF" w14:textId="77777777" w:rsidR="005B6E7B" w:rsidRPr="00022B16" w:rsidRDefault="005B6E7B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6E7B" w:rsidRPr="00022B16" w14:paraId="28F24F9A" w14:textId="77777777" w:rsidTr="00E627F9">
        <w:tc>
          <w:tcPr>
            <w:tcW w:w="2385" w:type="pct"/>
            <w:gridSpan w:val="2"/>
          </w:tcPr>
          <w:p w14:paraId="214B71FC" w14:textId="77777777" w:rsidR="005B6E7B" w:rsidRPr="00022B16" w:rsidRDefault="005B6E7B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09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34" w:type="pct"/>
            <w:shd w:val="clear" w:color="auto" w:fill="auto"/>
          </w:tcPr>
          <w:p w14:paraId="66609BB3" w14:textId="77777777" w:rsidR="005B6E7B" w:rsidRPr="00022B16" w:rsidRDefault="005B6E7B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14:paraId="234202FD" w14:textId="77777777" w:rsidR="005B6E7B" w:rsidRPr="00022B16" w:rsidRDefault="005B6E7B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</w:tcPr>
          <w:p w14:paraId="36795909" w14:textId="77777777" w:rsidR="005B6E7B" w:rsidRPr="00022B16" w:rsidRDefault="005B6E7B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pct"/>
            <w:shd w:val="clear" w:color="auto" w:fill="auto"/>
          </w:tcPr>
          <w:p w14:paraId="68597FCA" w14:textId="77777777" w:rsidR="005B6E7B" w:rsidRPr="00022B16" w:rsidRDefault="005B6E7B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" w:type="pct"/>
            <w:shd w:val="clear" w:color="auto" w:fill="auto"/>
          </w:tcPr>
          <w:p w14:paraId="4C885A33" w14:textId="77777777" w:rsidR="005B6E7B" w:rsidRPr="00022B16" w:rsidRDefault="005B6E7B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</w:tcPr>
          <w:p w14:paraId="25F92CFF" w14:textId="77777777" w:rsidR="005B6E7B" w:rsidRPr="00022B16" w:rsidRDefault="005B6E7B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</w:tcPr>
          <w:p w14:paraId="633FFDA3" w14:textId="77777777" w:rsidR="005B6E7B" w:rsidRPr="00022B16" w:rsidRDefault="005B6E7B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6E7B" w:rsidRPr="00022B16" w14:paraId="00682A51" w14:textId="77777777" w:rsidTr="00E627F9">
        <w:tc>
          <w:tcPr>
            <w:tcW w:w="2385" w:type="pct"/>
            <w:gridSpan w:val="2"/>
          </w:tcPr>
          <w:p w14:paraId="0FF539B5" w14:textId="77777777" w:rsidR="005B6E7B" w:rsidRPr="00022B16" w:rsidRDefault="005B6E7B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09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34" w:type="pct"/>
            <w:shd w:val="clear" w:color="auto" w:fill="auto"/>
          </w:tcPr>
          <w:p w14:paraId="4DB39A10" w14:textId="77777777" w:rsidR="005B6E7B" w:rsidRPr="00022B16" w:rsidRDefault="005B6E7B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14:paraId="7E2A3253" w14:textId="77777777" w:rsidR="005B6E7B" w:rsidRPr="00022B16" w:rsidRDefault="005B6E7B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</w:tcPr>
          <w:p w14:paraId="33D9842D" w14:textId="77777777" w:rsidR="005B6E7B" w:rsidRPr="00022B16" w:rsidRDefault="005B6E7B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pct"/>
            <w:shd w:val="clear" w:color="auto" w:fill="auto"/>
          </w:tcPr>
          <w:p w14:paraId="3AB08D16" w14:textId="77777777" w:rsidR="005B6E7B" w:rsidRPr="00022B16" w:rsidRDefault="005B6E7B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" w:type="pct"/>
            <w:shd w:val="clear" w:color="auto" w:fill="auto"/>
          </w:tcPr>
          <w:p w14:paraId="22215D8F" w14:textId="77777777" w:rsidR="005B6E7B" w:rsidRPr="00022B16" w:rsidRDefault="005B6E7B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</w:tcPr>
          <w:p w14:paraId="750F053F" w14:textId="77777777" w:rsidR="005B6E7B" w:rsidRPr="00022B16" w:rsidRDefault="005B6E7B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</w:tcPr>
          <w:p w14:paraId="5C493AF8" w14:textId="77777777" w:rsidR="005B6E7B" w:rsidRPr="00022B16" w:rsidRDefault="005B6E7B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6E7B" w:rsidRPr="00022B16" w14:paraId="1541493B" w14:textId="77777777" w:rsidTr="00E627F9">
        <w:tc>
          <w:tcPr>
            <w:tcW w:w="2385" w:type="pct"/>
            <w:gridSpan w:val="2"/>
          </w:tcPr>
          <w:p w14:paraId="34B18497" w14:textId="77777777" w:rsidR="005B6E7B" w:rsidRPr="00022B16" w:rsidRDefault="005B6E7B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09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34" w:type="pct"/>
            <w:shd w:val="clear" w:color="auto" w:fill="auto"/>
          </w:tcPr>
          <w:p w14:paraId="19385333" w14:textId="77777777" w:rsidR="005B6E7B" w:rsidRPr="00022B16" w:rsidRDefault="005B6E7B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14:paraId="20DC83CD" w14:textId="77777777" w:rsidR="005B6E7B" w:rsidRPr="00022B16" w:rsidRDefault="005B6E7B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</w:tcPr>
          <w:p w14:paraId="46B912C2" w14:textId="77777777" w:rsidR="005B6E7B" w:rsidRPr="00022B16" w:rsidRDefault="005B6E7B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pct"/>
            <w:shd w:val="clear" w:color="auto" w:fill="auto"/>
          </w:tcPr>
          <w:p w14:paraId="45117AA9" w14:textId="77777777" w:rsidR="005B6E7B" w:rsidRPr="00022B16" w:rsidRDefault="005B6E7B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" w:type="pct"/>
            <w:shd w:val="clear" w:color="auto" w:fill="auto"/>
          </w:tcPr>
          <w:p w14:paraId="4A9B8B99" w14:textId="77777777" w:rsidR="005B6E7B" w:rsidRPr="00022B16" w:rsidRDefault="005B6E7B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</w:tcPr>
          <w:p w14:paraId="4C473D21" w14:textId="77777777" w:rsidR="005B6E7B" w:rsidRPr="00022B16" w:rsidRDefault="005B6E7B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</w:tcPr>
          <w:p w14:paraId="6400FEF1" w14:textId="77777777" w:rsidR="005B6E7B" w:rsidRPr="00022B16" w:rsidRDefault="005B6E7B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E1867" w:rsidRPr="00035E47" w14:paraId="2A04692C" w14:textId="77777777" w:rsidTr="00E627F9">
        <w:tc>
          <w:tcPr>
            <w:tcW w:w="2385" w:type="pct"/>
            <w:gridSpan w:val="2"/>
          </w:tcPr>
          <w:p w14:paraId="06A8F69B" w14:textId="77777777" w:rsidR="00CE1867" w:rsidRPr="00035E47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035E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34" w:type="pct"/>
          </w:tcPr>
          <w:p w14:paraId="1B09427F" w14:textId="77777777" w:rsidR="00CE1867" w:rsidRPr="00035E47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D48BFBA" w14:textId="77777777" w:rsidR="00CE1867" w:rsidRPr="00035E47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7AF0283F" w14:textId="77777777" w:rsidR="00CE1867" w:rsidRPr="00035E47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6A44E561" w14:textId="77777777" w:rsidR="00CE1867" w:rsidRPr="00035E47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7020BB0A" w14:textId="77777777" w:rsidR="00CE1867" w:rsidRPr="00035E47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2B451B0" w14:textId="77777777" w:rsidR="00CE1867" w:rsidRPr="00035E47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AAEABDF" w14:textId="77777777" w:rsidR="00CE1867" w:rsidRPr="00035E47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E1867" w:rsidRPr="00035E47" w14:paraId="77603BDF" w14:textId="77777777" w:rsidTr="00E627F9">
        <w:tc>
          <w:tcPr>
            <w:tcW w:w="2385" w:type="pct"/>
            <w:gridSpan w:val="2"/>
          </w:tcPr>
          <w:p w14:paraId="06438AB0" w14:textId="77777777" w:rsidR="00CE1867" w:rsidRPr="00035E47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5E47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เลตเตอร์ออฟเครดิตสำหรับซื้อสินค้าและวัสดุ</w:t>
            </w:r>
          </w:p>
        </w:tc>
        <w:tc>
          <w:tcPr>
            <w:tcW w:w="534" w:type="pct"/>
          </w:tcPr>
          <w:p w14:paraId="682C4346" w14:textId="77777777" w:rsidR="00CE1867" w:rsidRPr="00035E47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51DBD42" w14:textId="77777777" w:rsidR="00CE1867" w:rsidRPr="00035E47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60F244DF" w14:textId="77777777" w:rsidR="00CE1867" w:rsidRPr="00035E47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9490C2F" w14:textId="77777777" w:rsidR="00CE1867" w:rsidRPr="00035E47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12653381" w14:textId="77777777" w:rsidR="00CE1867" w:rsidRPr="00035E47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F7599D4" w14:textId="77777777" w:rsidR="00CE1867" w:rsidRPr="00035E47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D9B3C2B" w14:textId="77777777" w:rsidR="00CE1867" w:rsidRPr="00035E47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1867" w:rsidRPr="00035E47" w14:paraId="63D53B78" w14:textId="77777777" w:rsidTr="00E627F9">
        <w:tc>
          <w:tcPr>
            <w:tcW w:w="2385" w:type="pct"/>
            <w:gridSpan w:val="2"/>
          </w:tcPr>
          <w:p w14:paraId="41E5DCC3" w14:textId="77777777" w:rsidR="00CE1867" w:rsidRPr="00035E47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5E47">
              <w:rPr>
                <w:rFonts w:ascii="Angsana New" w:hAnsi="Angsana New"/>
                <w:sz w:val="30"/>
                <w:szCs w:val="30"/>
                <w:cs/>
              </w:rPr>
              <w:t xml:space="preserve">   ที่เปิดแล้วแต่ยังไม่เข้าเงื่อนไขการเป็นหนี้สิน</w:t>
            </w:r>
            <w:r w:rsidRPr="00035E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34" w:type="pct"/>
          </w:tcPr>
          <w:p w14:paraId="2A52FD55" w14:textId="77777777" w:rsidR="00CE1867" w:rsidRPr="00035E47" w:rsidRDefault="00CC5A41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143" w:type="pct"/>
          </w:tcPr>
          <w:p w14:paraId="4CCD6D36" w14:textId="77777777" w:rsidR="00CE1867" w:rsidRPr="00035E47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7FE38775" w14:textId="77777777" w:rsidR="00CE1867" w:rsidRPr="00035E47" w:rsidRDefault="00CC5A41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8" w:type="pct"/>
          </w:tcPr>
          <w:p w14:paraId="56D08159" w14:textId="77777777" w:rsidR="00CE1867" w:rsidRPr="00035E47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17FF1843" w14:textId="77777777" w:rsidR="00CE1867" w:rsidRPr="00035E47" w:rsidRDefault="00CC5A41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45" w:type="pct"/>
          </w:tcPr>
          <w:p w14:paraId="30528F84" w14:textId="77777777" w:rsidR="00CE1867" w:rsidRPr="00035E47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A58983D" w14:textId="77777777" w:rsidR="00CE1867" w:rsidRPr="00035E47" w:rsidRDefault="00CC5A41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CE1867" w:rsidRPr="00035E47" w14:paraId="10F70162" w14:textId="77777777" w:rsidTr="00E627F9">
        <w:tc>
          <w:tcPr>
            <w:tcW w:w="2385" w:type="pct"/>
            <w:gridSpan w:val="2"/>
          </w:tcPr>
          <w:p w14:paraId="0657463C" w14:textId="77777777" w:rsidR="00CE1867" w:rsidRPr="00035E47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5E47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คำสั่งซื้อที่ผู้ขายสินค้าหรือให้บริการตกลงแล้ว</w:t>
            </w:r>
          </w:p>
        </w:tc>
        <w:tc>
          <w:tcPr>
            <w:tcW w:w="534" w:type="pct"/>
          </w:tcPr>
          <w:p w14:paraId="5D2E24E4" w14:textId="77777777" w:rsidR="00CE1867" w:rsidRPr="00035E47" w:rsidRDefault="004361DA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36657">
              <w:rPr>
                <w:rFonts w:ascii="Angsana New" w:hAnsi="Angsana New"/>
                <w:sz w:val="30"/>
                <w:szCs w:val="30"/>
              </w:rPr>
              <w:t>,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8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2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4E4A2867" w14:textId="77777777" w:rsidR="00CE1867" w:rsidRPr="003F033D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0DFCCEA3" w14:textId="77777777" w:rsidR="00CE1867" w:rsidRPr="00035E47" w:rsidRDefault="00CC5A41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2</w:t>
            </w:r>
            <w:r w:rsidR="00CE1867">
              <w:rPr>
                <w:rFonts w:ascii="Angsana New" w:hAnsi="Angsana New"/>
                <w:sz w:val="30"/>
                <w:szCs w:val="30"/>
              </w:rPr>
              <w:t>,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9</w:t>
            </w:r>
            <w:r w:rsidRPr="00CC5A41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48" w:type="pct"/>
          </w:tcPr>
          <w:p w14:paraId="3690072D" w14:textId="77777777" w:rsidR="00CE1867" w:rsidRPr="003F033D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4E701985" w14:textId="77777777" w:rsidR="00CE1867" w:rsidRPr="003F033D" w:rsidRDefault="004361DA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3665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CC5A41" w:rsidRPr="00CC5A41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145" w:type="pct"/>
          </w:tcPr>
          <w:p w14:paraId="3D8FEACB" w14:textId="77777777" w:rsidR="00CE1867" w:rsidRPr="003F033D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52F41AA" w14:textId="77777777" w:rsidR="00CE1867" w:rsidRPr="003F033D" w:rsidRDefault="00CC5A41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2</w:t>
            </w:r>
            <w:r w:rsidR="00CE1867">
              <w:rPr>
                <w:rFonts w:ascii="Angsana New" w:hAnsi="Angsana New"/>
                <w:sz w:val="30"/>
                <w:szCs w:val="30"/>
              </w:rPr>
              <w:t>,</w:t>
            </w:r>
            <w:r w:rsidR="004361DA">
              <w:rPr>
                <w:rFonts w:ascii="Angsana New" w:hAnsi="Angsana New"/>
                <w:sz w:val="30"/>
                <w:szCs w:val="30"/>
              </w:rPr>
              <w:t>0</w:t>
            </w:r>
            <w:r w:rsidRPr="00CC5A41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CE1867" w:rsidRPr="00035E47" w14:paraId="1A4E6C4F" w14:textId="77777777" w:rsidTr="00E627F9">
        <w:tc>
          <w:tcPr>
            <w:tcW w:w="2385" w:type="pct"/>
            <w:gridSpan w:val="2"/>
          </w:tcPr>
          <w:p w14:paraId="6EFCD248" w14:textId="77777777" w:rsidR="00CE1867" w:rsidRPr="00035E47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35E47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  <w:r w:rsidRPr="00035E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(การปฏิบัติตาม</w:t>
            </w:r>
          </w:p>
        </w:tc>
        <w:tc>
          <w:tcPr>
            <w:tcW w:w="534" w:type="pct"/>
          </w:tcPr>
          <w:p w14:paraId="741C1182" w14:textId="77777777" w:rsidR="00CE1867" w:rsidRPr="00035E47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3D8A415" w14:textId="77777777" w:rsidR="00CE1867" w:rsidRPr="00035E47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591B9D35" w14:textId="77777777" w:rsidR="00CE1867" w:rsidRPr="00035E47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36AE388" w14:textId="77777777" w:rsidR="00CE1867" w:rsidRPr="00035E47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06A793C1" w14:textId="77777777" w:rsidR="00CE1867" w:rsidRPr="00035E47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5DC0131" w14:textId="77777777" w:rsidR="00CE1867" w:rsidRPr="00035E47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426A9D7" w14:textId="77777777" w:rsidR="00CE1867" w:rsidRPr="00035E47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1867" w:rsidRPr="00035E47" w14:paraId="5B4F1739" w14:textId="77777777" w:rsidTr="00E627F9">
        <w:tc>
          <w:tcPr>
            <w:tcW w:w="2385" w:type="pct"/>
            <w:gridSpan w:val="2"/>
          </w:tcPr>
          <w:p w14:paraId="4D9DC5F3" w14:textId="77777777" w:rsidR="00CE1867" w:rsidRPr="00035E47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35E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เงื่อนไขของงานโครงการ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035E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การประมูลงาน</w:t>
            </w:r>
          </w:p>
        </w:tc>
        <w:tc>
          <w:tcPr>
            <w:tcW w:w="534" w:type="pct"/>
          </w:tcPr>
          <w:p w14:paraId="38BFDE69" w14:textId="77777777" w:rsidR="00CE1867" w:rsidRPr="00035E47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3C42189" w14:textId="77777777" w:rsidR="00CE1867" w:rsidRPr="00035E47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064751E0" w14:textId="77777777" w:rsidR="00CE1867" w:rsidRPr="00035E47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91CAE53" w14:textId="77777777" w:rsidR="00CE1867" w:rsidRPr="00035E47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5C58AFF2" w14:textId="77777777" w:rsidR="00CE1867" w:rsidRPr="00035E47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162B240" w14:textId="77777777" w:rsidR="00CE1867" w:rsidRPr="00035E47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25D2B33" w14:textId="77777777" w:rsidR="00CE1867" w:rsidRPr="00035E47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1867" w:rsidRPr="00035E47" w14:paraId="7EF2D3F5" w14:textId="77777777" w:rsidTr="00E627F9">
        <w:tc>
          <w:tcPr>
            <w:tcW w:w="2385" w:type="pct"/>
            <w:gridSpan w:val="2"/>
          </w:tcPr>
          <w:p w14:paraId="043ABB6E" w14:textId="77777777" w:rsidR="00CE1867" w:rsidRPr="00035E47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35E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กับลูกค้า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และหุ้นกู้</w:t>
            </w:r>
            <w:r w:rsidRPr="00035E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534" w:type="pct"/>
          </w:tcPr>
          <w:p w14:paraId="5C3516A5" w14:textId="77777777" w:rsidR="00CE1867" w:rsidRPr="00035E47" w:rsidRDefault="00CC5A41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3</w:t>
            </w:r>
            <w:r w:rsidR="00B36657">
              <w:rPr>
                <w:rFonts w:ascii="Angsana New" w:hAnsi="Angsana New"/>
                <w:sz w:val="30"/>
                <w:szCs w:val="30"/>
              </w:rPr>
              <w:t>,</w:t>
            </w:r>
            <w:r w:rsidRPr="00CC5A41">
              <w:rPr>
                <w:rFonts w:ascii="Angsana New" w:hAnsi="Angsana New" w:hint="cs"/>
                <w:sz w:val="30"/>
                <w:szCs w:val="30"/>
              </w:rPr>
              <w:t>6</w:t>
            </w:r>
            <w:r w:rsidR="00E82DAF" w:rsidRPr="00E82DAF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143" w:type="pct"/>
          </w:tcPr>
          <w:p w14:paraId="7BB28DCE" w14:textId="77777777" w:rsidR="00CE1867" w:rsidRPr="00035E47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0BF71E30" w14:textId="77777777" w:rsidR="00CE1867" w:rsidRPr="00035E47" w:rsidRDefault="00CC5A41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4</w:t>
            </w:r>
            <w:r w:rsidR="00CE1867">
              <w:rPr>
                <w:rFonts w:ascii="Angsana New" w:hAnsi="Angsana New"/>
                <w:sz w:val="30"/>
                <w:szCs w:val="30"/>
              </w:rPr>
              <w:t>,</w:t>
            </w:r>
            <w:r w:rsidRPr="00CC5A41">
              <w:rPr>
                <w:rFonts w:ascii="Angsana New" w:hAnsi="Angsana New"/>
                <w:sz w:val="30"/>
                <w:szCs w:val="30"/>
              </w:rPr>
              <w:t>7</w:t>
            </w:r>
            <w:r w:rsidR="004361DA">
              <w:rPr>
                <w:rFonts w:ascii="Angsana New" w:hAnsi="Angsana New"/>
                <w:sz w:val="30"/>
                <w:szCs w:val="30"/>
              </w:rPr>
              <w:t>0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8" w:type="pct"/>
          </w:tcPr>
          <w:p w14:paraId="224DBEC7" w14:textId="77777777" w:rsidR="00CE1867" w:rsidRPr="00035E47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1B9C99A2" w14:textId="77777777" w:rsidR="00CE1867" w:rsidRPr="00035E47" w:rsidRDefault="004361DA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</w:t>
            </w:r>
            <w:r w:rsidR="00B36657">
              <w:rPr>
                <w:rFonts w:ascii="Angsana New" w:hAnsi="Angsana New"/>
                <w:sz w:val="30"/>
                <w:szCs w:val="30"/>
              </w:rPr>
              <w:t>,</w:t>
            </w:r>
            <w:r w:rsidR="00E82DAF" w:rsidRPr="00E82DAF">
              <w:rPr>
                <w:rFonts w:ascii="Angsana New" w:hAnsi="Angsana New" w:hint="cs"/>
                <w:sz w:val="30"/>
                <w:szCs w:val="30"/>
              </w:rPr>
              <w:t>98</w:t>
            </w:r>
            <w:r w:rsidR="00CC5A41" w:rsidRPr="00CC5A41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61BE9E50" w14:textId="77777777" w:rsidR="00CE1867" w:rsidRPr="00035E47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8CC4152" w14:textId="77777777" w:rsidR="00CE1867" w:rsidRPr="00035E47" w:rsidRDefault="00CC5A41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C5A41">
              <w:rPr>
                <w:rFonts w:ascii="Angsana New" w:hAnsi="Angsana New"/>
                <w:sz w:val="30"/>
                <w:szCs w:val="30"/>
              </w:rPr>
              <w:t>2</w:t>
            </w:r>
            <w:r w:rsidR="00CE1867">
              <w:rPr>
                <w:rFonts w:ascii="Angsana New" w:hAnsi="Angsana New"/>
                <w:sz w:val="30"/>
                <w:szCs w:val="30"/>
              </w:rPr>
              <w:t>,</w:t>
            </w:r>
            <w:r w:rsidRPr="00CC5A41">
              <w:rPr>
                <w:rFonts w:ascii="Angsana New" w:hAnsi="Angsana New"/>
                <w:sz w:val="30"/>
                <w:szCs w:val="30"/>
              </w:rPr>
              <w:t>7</w:t>
            </w:r>
            <w:r w:rsidR="00E82DAF" w:rsidRPr="00E82DAF">
              <w:rPr>
                <w:rFonts w:ascii="Angsana New" w:hAnsi="Angsana New"/>
                <w:sz w:val="30"/>
                <w:szCs w:val="30"/>
              </w:rPr>
              <w:t>98</w:t>
            </w:r>
          </w:p>
        </w:tc>
      </w:tr>
      <w:tr w:rsidR="00CE1867" w:rsidRPr="00035E47" w14:paraId="777B77FC" w14:textId="77777777" w:rsidTr="00E627F9">
        <w:tc>
          <w:tcPr>
            <w:tcW w:w="2385" w:type="pct"/>
            <w:gridSpan w:val="2"/>
          </w:tcPr>
          <w:p w14:paraId="44BA50CB" w14:textId="77777777" w:rsidR="00CE1867" w:rsidRPr="00035E47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5E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3ABA6013" w14:textId="77777777" w:rsidR="00CE1867" w:rsidRPr="00035E47" w:rsidRDefault="00CC5A41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B3665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C5A41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="00E82DAF" w:rsidRPr="00E82DAF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  <w:r w:rsidR="004361DA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1B049B10" w14:textId="77777777" w:rsidR="00CE1867" w:rsidRPr="00035E47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1ABD6658" w14:textId="77777777" w:rsidR="00CE1867" w:rsidRPr="00035E47" w:rsidRDefault="00CC5A41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B3665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4361D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8" w:type="pct"/>
          </w:tcPr>
          <w:p w14:paraId="6F0BF3EA" w14:textId="77777777" w:rsidR="00CE1867" w:rsidRPr="00035E47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38994FD2" w14:textId="77777777" w:rsidR="00CE1867" w:rsidRPr="00035E47" w:rsidRDefault="00CC5A41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3665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361DA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="00E82DAF" w:rsidRPr="00E82DAF">
              <w:rPr>
                <w:rFonts w:ascii="Angsana New" w:hAnsi="Angsana New" w:hint="cs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145" w:type="pct"/>
          </w:tcPr>
          <w:p w14:paraId="6C97EFD9" w14:textId="77777777" w:rsidR="00CE1867" w:rsidRPr="00035E47" w:rsidRDefault="00CE1867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1BD93964" w14:textId="77777777" w:rsidR="00CE1867" w:rsidRPr="00035E47" w:rsidRDefault="00CC5A41" w:rsidP="00CE1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3665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82DAF" w:rsidRPr="00E82DA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CC5A41"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</w:p>
        </w:tc>
      </w:tr>
    </w:tbl>
    <w:p w14:paraId="56B6E366" w14:textId="77777777" w:rsidR="003D5C7C" w:rsidRPr="00022B16" w:rsidRDefault="003D5C7C" w:rsidP="00B36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red"/>
          <w:cs/>
        </w:rPr>
      </w:pPr>
    </w:p>
    <w:p w14:paraId="413EACC7" w14:textId="77777777" w:rsidR="003D5C7C" w:rsidRPr="003D5C7C" w:rsidRDefault="003D5C7C" w:rsidP="00525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D5C7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สัญญาต่างๆ</w:t>
      </w:r>
    </w:p>
    <w:p w14:paraId="1C771747" w14:textId="77777777" w:rsidR="003D5C7C" w:rsidRPr="00022B16" w:rsidRDefault="003D5C7C" w:rsidP="00525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1FC4AF20" w14:textId="6BBEC684" w:rsidR="00F33334" w:rsidRPr="00B5647D" w:rsidRDefault="00C93EC3" w:rsidP="00C93EC3">
      <w:pPr>
        <w:pStyle w:val="block"/>
        <w:tabs>
          <w:tab w:val="left" w:pos="990"/>
        </w:tabs>
        <w:spacing w:after="0" w:line="240" w:lineRule="atLeast"/>
        <w:ind w:left="990" w:right="-7" w:hanging="45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ก) </w:t>
      </w:r>
      <w:r>
        <w:rPr>
          <w:rFonts w:ascii="Angsana New" w:hAnsi="Angsana New"/>
          <w:sz w:val="30"/>
          <w:szCs w:val="30"/>
          <w:cs/>
          <w:lang w:bidi="th-TH"/>
        </w:rPr>
        <w:tab/>
      </w:r>
      <w:r w:rsidR="003D5C7C" w:rsidRPr="006114E7">
        <w:rPr>
          <w:rFonts w:ascii="Angsana New" w:hAnsi="Angsana New"/>
          <w:sz w:val="30"/>
          <w:szCs w:val="30"/>
          <w:cs/>
        </w:rPr>
        <w:t>บริษัท</w:t>
      </w:r>
      <w:r w:rsidR="003D5C7C" w:rsidRPr="006114E7">
        <w:rPr>
          <w:rFonts w:ascii="Angsana New" w:hAnsi="Angsana New" w:hint="cs"/>
          <w:sz w:val="30"/>
          <w:szCs w:val="30"/>
          <w:cs/>
        </w:rPr>
        <w:t>ย่อยแห่งหนึ่ง</w:t>
      </w:r>
      <w:r w:rsidR="003D5C7C" w:rsidRPr="006114E7">
        <w:rPr>
          <w:rFonts w:ascii="Angsana New" w:hAnsi="Angsana New"/>
          <w:sz w:val="30"/>
          <w:szCs w:val="30"/>
          <w:cs/>
        </w:rPr>
        <w:t>ได้ทำสัญญาร่วมมือบริหารโครงการร้านหน</w:t>
      </w:r>
      <w:r w:rsidR="00DE21C8" w:rsidRPr="006114E7">
        <w:rPr>
          <w:rFonts w:ascii="Angsana New" w:hAnsi="Angsana New"/>
          <w:sz w:val="30"/>
          <w:szCs w:val="30"/>
          <w:cs/>
        </w:rPr>
        <w:t>ังสือกับหน่วยงานราชการแห่งหนึ่ง</w:t>
      </w:r>
      <w:r w:rsidR="009D4F21" w:rsidRPr="006114E7">
        <w:rPr>
          <w:rFonts w:ascii="Angsana New" w:hAnsi="Angsana New" w:hint="cs"/>
          <w:sz w:val="30"/>
          <w:szCs w:val="30"/>
          <w:cs/>
        </w:rPr>
        <w:t xml:space="preserve"> </w:t>
      </w:r>
      <w:r w:rsidR="006114E7">
        <w:rPr>
          <w:rFonts w:ascii="Angsana New" w:hAnsi="Angsana New"/>
          <w:sz w:val="30"/>
          <w:szCs w:val="30"/>
          <w:cs/>
        </w:rPr>
        <w:br/>
      </w:r>
      <w:r w:rsidR="003D5C7C" w:rsidRPr="006114E7">
        <w:rPr>
          <w:rFonts w:ascii="Angsana New" w:hAnsi="Angsana New"/>
          <w:sz w:val="30"/>
          <w:szCs w:val="30"/>
          <w:cs/>
        </w:rPr>
        <w:t>สัญญาดังกล่าวมี</w:t>
      </w:r>
      <w:r w:rsidR="003D5C7C" w:rsidRPr="00D86C7C">
        <w:rPr>
          <w:rFonts w:ascii="Angsana New" w:hAnsi="Angsana New"/>
          <w:sz w:val="30"/>
          <w:szCs w:val="30"/>
          <w:cs/>
        </w:rPr>
        <w:t xml:space="preserve">อายุ </w:t>
      </w:r>
      <w:r w:rsidR="004361DA">
        <w:rPr>
          <w:rFonts w:ascii="Angsana New" w:hAnsi="Angsana New"/>
          <w:sz w:val="30"/>
          <w:szCs w:val="30"/>
        </w:rPr>
        <w:t>1</w:t>
      </w:r>
      <w:r w:rsidR="00CC5A41" w:rsidRPr="00CC5A41">
        <w:rPr>
          <w:rFonts w:ascii="Angsana New" w:hAnsi="Angsana New"/>
          <w:sz w:val="30"/>
          <w:szCs w:val="30"/>
        </w:rPr>
        <w:t>2</w:t>
      </w:r>
      <w:r w:rsidR="003D5C7C" w:rsidRPr="00D86C7C">
        <w:rPr>
          <w:rFonts w:ascii="Angsana New" w:hAnsi="Angsana New"/>
          <w:sz w:val="30"/>
          <w:szCs w:val="30"/>
        </w:rPr>
        <w:t xml:space="preserve"> </w:t>
      </w:r>
      <w:r w:rsidR="003D5C7C" w:rsidRPr="00D86C7C">
        <w:rPr>
          <w:rFonts w:ascii="Angsana New" w:hAnsi="Angsana New"/>
          <w:sz w:val="30"/>
          <w:szCs w:val="30"/>
          <w:cs/>
        </w:rPr>
        <w:t xml:space="preserve">ปี นับตั้งแต่ปี </w:t>
      </w:r>
      <w:r w:rsidR="00CC5A41" w:rsidRPr="00CC5A41">
        <w:rPr>
          <w:rFonts w:ascii="Angsana New" w:hAnsi="Angsana New"/>
          <w:sz w:val="30"/>
          <w:szCs w:val="30"/>
        </w:rPr>
        <w:t>2557</w:t>
      </w:r>
      <w:r w:rsidR="003D5C7C" w:rsidRPr="00D86C7C">
        <w:rPr>
          <w:rFonts w:ascii="Angsana New" w:hAnsi="Angsana New"/>
          <w:sz w:val="30"/>
          <w:szCs w:val="30"/>
          <w:cs/>
        </w:rPr>
        <w:t xml:space="preserve"> </w:t>
      </w:r>
      <w:proofErr w:type="gramStart"/>
      <w:r w:rsidR="003D5C7C" w:rsidRPr="00D86C7C">
        <w:rPr>
          <w:rFonts w:ascii="Angsana New" w:hAnsi="Angsana New"/>
          <w:sz w:val="30"/>
          <w:szCs w:val="30"/>
          <w:cs/>
        </w:rPr>
        <w:t>โดยบริษัท</w:t>
      </w:r>
      <w:r w:rsidR="003D5C7C" w:rsidRPr="00D86C7C">
        <w:rPr>
          <w:rFonts w:ascii="Angsana New" w:hAnsi="Angsana New" w:hint="cs"/>
          <w:sz w:val="30"/>
          <w:szCs w:val="30"/>
          <w:cs/>
        </w:rPr>
        <w:t>ย่อย</w:t>
      </w:r>
      <w:r w:rsidR="003D5C7C" w:rsidRPr="00D86C7C">
        <w:rPr>
          <w:rFonts w:ascii="Angsana New" w:hAnsi="Angsana New"/>
          <w:sz w:val="30"/>
          <w:szCs w:val="30"/>
          <w:cs/>
        </w:rPr>
        <w:t>มีภาระผูกพันและเงื่อนไขที่ต้องปฏิบัติตามสัญญา</w:t>
      </w:r>
      <w:r w:rsidR="00B5647D">
        <w:rPr>
          <w:rFonts w:ascii="Angsana New" w:hAnsi="Angsana New" w:hint="cs"/>
          <w:sz w:val="30"/>
          <w:szCs w:val="30"/>
          <w:cs/>
        </w:rPr>
        <w:t xml:space="preserve">  </w:t>
      </w:r>
      <w:r w:rsidR="00DB736A">
        <w:rPr>
          <w:rFonts w:ascii="Angsana New" w:hAnsi="Angsana New" w:hint="cs"/>
          <w:sz w:val="30"/>
          <w:szCs w:val="30"/>
          <w:cs/>
        </w:rPr>
        <w:t>อย่างไรก็ตาม</w:t>
      </w:r>
      <w:proofErr w:type="gramEnd"/>
      <w:r w:rsidR="00DB736A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CC5A41" w:rsidRPr="00CC5A41">
        <w:rPr>
          <w:rFonts w:ascii="Angsana New" w:hAnsi="Angsana New"/>
          <w:sz w:val="30"/>
          <w:szCs w:val="30"/>
        </w:rPr>
        <w:t>3</w:t>
      </w:r>
      <w:r w:rsidR="004361DA">
        <w:rPr>
          <w:rFonts w:ascii="Angsana New" w:hAnsi="Angsana New"/>
          <w:sz w:val="30"/>
          <w:szCs w:val="30"/>
        </w:rPr>
        <w:t>1</w:t>
      </w:r>
      <w:r w:rsidR="00DB736A">
        <w:rPr>
          <w:rFonts w:ascii="Angsana New" w:hAnsi="Angsana New"/>
          <w:sz w:val="30"/>
          <w:szCs w:val="30"/>
        </w:rPr>
        <w:t xml:space="preserve"> </w:t>
      </w:r>
      <w:r w:rsidR="00DB736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C5A41" w:rsidRPr="00CC5A41">
        <w:rPr>
          <w:rFonts w:ascii="Angsana New" w:hAnsi="Angsana New"/>
          <w:sz w:val="30"/>
          <w:szCs w:val="30"/>
        </w:rPr>
        <w:t>2563</w:t>
      </w:r>
      <w:r w:rsidR="00DB736A">
        <w:rPr>
          <w:rFonts w:ascii="Angsana New" w:hAnsi="Angsana New"/>
          <w:sz w:val="30"/>
          <w:szCs w:val="30"/>
        </w:rPr>
        <w:t xml:space="preserve"> </w:t>
      </w:r>
      <w:r w:rsidR="00DB736A">
        <w:rPr>
          <w:rFonts w:ascii="Angsana New" w:hAnsi="Angsana New" w:hint="cs"/>
          <w:sz w:val="30"/>
          <w:szCs w:val="30"/>
          <w:cs/>
        </w:rPr>
        <w:t>บริษัทย่อยได้หยุดดำเนินการตามสัญญาดังกล่าว และอยู่ระหว่าง</w:t>
      </w:r>
      <w:r w:rsidR="006114E7">
        <w:rPr>
          <w:rFonts w:ascii="Angsana New" w:hAnsi="Angsana New"/>
          <w:sz w:val="30"/>
          <w:szCs w:val="30"/>
          <w:cs/>
        </w:rPr>
        <w:br/>
      </w:r>
      <w:r w:rsidR="00DB736A">
        <w:rPr>
          <w:rFonts w:ascii="Angsana New" w:hAnsi="Angsana New" w:hint="cs"/>
          <w:sz w:val="30"/>
          <w:szCs w:val="30"/>
          <w:cs/>
        </w:rPr>
        <w:t>การเจรจาสรุปค่าใช้จ่ายและค่าเสียหายต่างๆ และยกเลิกสัญญา</w:t>
      </w:r>
    </w:p>
    <w:p w14:paraId="577F182B" w14:textId="77777777" w:rsidR="00624183" w:rsidRPr="006114E7" w:rsidRDefault="00624183" w:rsidP="00525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40A4766F" w14:textId="3D54E460" w:rsidR="00990EB3" w:rsidRPr="005D2645" w:rsidRDefault="00C93EC3" w:rsidP="00C93EC3">
      <w:pPr>
        <w:pStyle w:val="block"/>
        <w:tabs>
          <w:tab w:val="left" w:pos="990"/>
        </w:tabs>
        <w:spacing w:after="0" w:line="240" w:lineRule="atLeast"/>
        <w:ind w:left="990" w:right="-7" w:hanging="45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  <w:lang w:bidi="th-TH"/>
        </w:rPr>
        <w:t>(ข)</w:t>
      </w:r>
      <w:r>
        <w:rPr>
          <w:rFonts w:ascii="Angsana New" w:hAnsi="Angsana New"/>
          <w:spacing w:val="-2"/>
          <w:sz w:val="30"/>
          <w:szCs w:val="30"/>
          <w:cs/>
          <w:lang w:bidi="th-TH"/>
        </w:rPr>
        <w:tab/>
      </w:r>
      <w:r w:rsidR="00990EB3">
        <w:rPr>
          <w:rFonts w:ascii="Angsana New" w:hAnsi="Angsana New" w:hint="cs"/>
          <w:spacing w:val="-2"/>
          <w:sz w:val="30"/>
          <w:szCs w:val="30"/>
          <w:cs/>
        </w:rPr>
        <w:t>ในเดือน</w:t>
      </w:r>
      <w:r w:rsidR="00990EB3" w:rsidRPr="006114E7">
        <w:rPr>
          <w:rFonts w:ascii="Angsana New" w:hAnsi="Angsana New" w:hint="cs"/>
          <w:sz w:val="30"/>
          <w:szCs w:val="30"/>
          <w:cs/>
        </w:rPr>
        <w:t>มิถุนายน</w:t>
      </w:r>
      <w:r w:rsidR="00990EB3" w:rsidRPr="005D264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pacing w:val="-2"/>
          <w:sz w:val="30"/>
          <w:szCs w:val="30"/>
        </w:rPr>
        <w:t>255</w:t>
      </w:r>
      <w:r w:rsidR="00E82DAF" w:rsidRPr="00E82DAF">
        <w:rPr>
          <w:rFonts w:ascii="Angsana New" w:hAnsi="Angsana New"/>
          <w:spacing w:val="-2"/>
          <w:sz w:val="30"/>
          <w:szCs w:val="30"/>
        </w:rPr>
        <w:t>9</w:t>
      </w:r>
      <w:r w:rsidR="00990EB3" w:rsidRPr="005D2645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990EB3" w:rsidRPr="005D2645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990EB3">
        <w:rPr>
          <w:rFonts w:ascii="Angsana New" w:hAnsi="Angsana New" w:hint="cs"/>
          <w:spacing w:val="-2"/>
          <w:sz w:val="30"/>
          <w:szCs w:val="30"/>
          <w:cs/>
        </w:rPr>
        <w:t>ย่อยแห่งหนึ่งได้</w:t>
      </w:r>
      <w:r w:rsidR="00990EB3" w:rsidRPr="005D2645">
        <w:rPr>
          <w:rFonts w:ascii="Angsana New" w:hAnsi="Angsana New" w:hint="cs"/>
          <w:spacing w:val="-2"/>
          <w:sz w:val="30"/>
          <w:szCs w:val="30"/>
          <w:cs/>
        </w:rPr>
        <w:t xml:space="preserve">ทำสัญญาเช่าเสาโทรเลขเพื่อพาดสายเคเบิลใยแก้วนำแสง กับการรถไฟแห่งประเทศไทย ซึ่งสัญญาดังกล่าวมีอายุ </w:t>
      </w:r>
      <w:r w:rsidR="00CC5A41" w:rsidRPr="00CC5A41">
        <w:rPr>
          <w:rFonts w:ascii="Angsana New" w:hAnsi="Angsana New" w:hint="cs"/>
          <w:spacing w:val="-2"/>
          <w:sz w:val="30"/>
          <w:szCs w:val="30"/>
        </w:rPr>
        <w:t>3</w:t>
      </w:r>
      <w:r w:rsidR="004361DA">
        <w:rPr>
          <w:rFonts w:ascii="Angsana New" w:hAnsi="Angsana New" w:hint="cs"/>
          <w:spacing w:val="-2"/>
          <w:sz w:val="30"/>
          <w:szCs w:val="30"/>
        </w:rPr>
        <w:t>0</w:t>
      </w:r>
      <w:r w:rsidR="00990EB3" w:rsidRPr="005D2645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990EB3" w:rsidRPr="005D2645">
        <w:rPr>
          <w:rFonts w:ascii="Angsana New" w:hAnsi="Angsana New" w:hint="cs"/>
          <w:spacing w:val="-2"/>
          <w:sz w:val="30"/>
          <w:szCs w:val="30"/>
          <w:cs/>
        </w:rPr>
        <w:t>ปี บริษัท</w:t>
      </w:r>
      <w:r w:rsidR="00990EB3">
        <w:rPr>
          <w:rFonts w:ascii="Angsana New" w:hAnsi="Angsana New" w:hint="cs"/>
          <w:spacing w:val="-2"/>
          <w:sz w:val="30"/>
          <w:szCs w:val="30"/>
          <w:cs/>
        </w:rPr>
        <w:t>ย่อย</w:t>
      </w:r>
      <w:r w:rsidR="00990EB3" w:rsidRPr="005D2645">
        <w:rPr>
          <w:rFonts w:ascii="Angsana New" w:hAnsi="Angsana New" w:hint="cs"/>
          <w:spacing w:val="-2"/>
          <w:sz w:val="30"/>
          <w:szCs w:val="30"/>
          <w:cs/>
        </w:rPr>
        <w:t xml:space="preserve">จ่ายค่าเช่าเป็นรายปี โดยอัตราค่าเช่าเสาโทรเลขมีรายละเอียดดังต่อไปนี้ </w:t>
      </w:r>
    </w:p>
    <w:p w14:paraId="00604689" w14:textId="77777777" w:rsidR="00990EB3" w:rsidRPr="00990EB3" w:rsidRDefault="00990EB3" w:rsidP="006114E7">
      <w:pPr>
        <w:pStyle w:val="a"/>
        <w:numPr>
          <w:ilvl w:val="0"/>
          <w:numId w:val="16"/>
        </w:numPr>
        <w:tabs>
          <w:tab w:val="clear" w:pos="1080"/>
          <w:tab w:val="left" w:pos="1350"/>
          <w:tab w:val="left" w:pos="7650"/>
        </w:tabs>
        <w:spacing w:line="240" w:lineRule="atLeast"/>
        <w:ind w:left="1350" w:hanging="270"/>
        <w:jc w:val="thaiDistribute"/>
        <w:rPr>
          <w:rFonts w:ascii="Angsana New" w:hAnsi="Angsana New" w:cs="Angsana New"/>
        </w:rPr>
      </w:pPr>
      <w:r w:rsidRPr="00990EB3">
        <w:rPr>
          <w:rFonts w:ascii="Angsana New" w:hAnsi="Angsana New" w:cs="Angsana New"/>
          <w:cs/>
        </w:rPr>
        <w:t xml:space="preserve">ปีที่ </w:t>
      </w:r>
      <w:r w:rsidR="004361DA">
        <w:rPr>
          <w:rFonts w:ascii="Angsana New" w:hAnsi="Angsana New" w:cs="Angsana New"/>
          <w:lang w:val="en-US"/>
        </w:rPr>
        <w:t>1</w:t>
      </w:r>
      <w:r w:rsidRPr="00990EB3">
        <w:rPr>
          <w:rFonts w:ascii="Angsana New" w:hAnsi="Angsana New" w:cs="Angsana New"/>
        </w:rPr>
        <w:t xml:space="preserve">   </w:t>
      </w:r>
      <w:r w:rsidRPr="00990EB3">
        <w:rPr>
          <w:rFonts w:ascii="Angsana New" w:hAnsi="Angsana New" w:cs="Angsana New" w:hint="cs"/>
          <w:cs/>
        </w:rPr>
        <w:t xml:space="preserve"> </w:t>
      </w:r>
      <w:r w:rsidRPr="00990EB3">
        <w:rPr>
          <w:rFonts w:ascii="Angsana New" w:hAnsi="Angsana New" w:cs="Angsana New"/>
          <w:cs/>
        </w:rPr>
        <w:t xml:space="preserve">ถึงปีที่ </w:t>
      </w:r>
      <w:r w:rsidR="00CC5A41" w:rsidRPr="00CC5A41">
        <w:rPr>
          <w:rFonts w:ascii="Angsana New" w:hAnsi="Angsana New" w:cs="Angsana New"/>
          <w:lang w:val="en-US"/>
        </w:rPr>
        <w:t>5</w:t>
      </w:r>
      <w:r w:rsidRPr="00990EB3">
        <w:rPr>
          <w:rFonts w:ascii="Angsana New" w:hAnsi="Angsana New" w:cs="Angsana New"/>
        </w:rPr>
        <w:t xml:space="preserve">      </w:t>
      </w:r>
      <w:r w:rsidRPr="00990EB3">
        <w:rPr>
          <w:rFonts w:ascii="Angsana New" w:hAnsi="Angsana New" w:cs="Angsana New"/>
          <w:cs/>
        </w:rPr>
        <w:t xml:space="preserve">ค่าเช่าเสาโทรเลขปีละ </w:t>
      </w:r>
      <w:r w:rsidRPr="00990EB3">
        <w:rPr>
          <w:rFonts w:ascii="Angsana New" w:hAnsi="Angsana New" w:cs="Angsana New"/>
        </w:rPr>
        <w:t>  </w:t>
      </w:r>
      <w:r w:rsidRPr="00990EB3">
        <w:rPr>
          <w:rFonts w:ascii="Angsana New" w:hAnsi="Angsana New" w:cs="Angsana New" w:hint="cs"/>
          <w:cs/>
        </w:rPr>
        <w:t xml:space="preserve"> </w:t>
      </w:r>
      <w:r w:rsidR="00CC5A41" w:rsidRPr="00CC5A41">
        <w:rPr>
          <w:rFonts w:ascii="Angsana New" w:hAnsi="Angsana New" w:cs="Angsana New"/>
          <w:lang w:val="en-US"/>
        </w:rPr>
        <w:t>5</w:t>
      </w:r>
      <w:r w:rsidRPr="00990EB3">
        <w:rPr>
          <w:rFonts w:ascii="Angsana New" w:hAnsi="Angsana New" w:cs="Angsana New"/>
        </w:rPr>
        <w:t>.</w:t>
      </w:r>
      <w:r w:rsidR="00CC5A41" w:rsidRPr="00CC5A41">
        <w:rPr>
          <w:rFonts w:ascii="Angsana New" w:hAnsi="Angsana New" w:cs="Angsana New"/>
          <w:lang w:val="en-US"/>
        </w:rPr>
        <w:t>7</w:t>
      </w:r>
      <w:r w:rsidR="00E82DAF" w:rsidRPr="00E82DAF">
        <w:rPr>
          <w:rFonts w:ascii="Angsana New" w:hAnsi="Angsana New" w:cs="Angsana New"/>
          <w:lang w:val="en-US"/>
        </w:rPr>
        <w:t>9</w:t>
      </w:r>
      <w:r w:rsidRPr="00990EB3">
        <w:rPr>
          <w:rFonts w:ascii="Angsana New" w:hAnsi="Angsana New" w:cs="Angsana New"/>
        </w:rPr>
        <w:t xml:space="preserve">   </w:t>
      </w:r>
      <w:r w:rsidRPr="00990EB3">
        <w:rPr>
          <w:rFonts w:ascii="Angsana New" w:hAnsi="Angsana New" w:cs="Angsana New"/>
          <w:cs/>
        </w:rPr>
        <w:t>ล้านบาท</w:t>
      </w:r>
    </w:p>
    <w:p w14:paraId="087EB0D1" w14:textId="77777777" w:rsidR="00990EB3" w:rsidRPr="00990EB3" w:rsidRDefault="00990EB3" w:rsidP="006114E7">
      <w:pPr>
        <w:pStyle w:val="a"/>
        <w:numPr>
          <w:ilvl w:val="0"/>
          <w:numId w:val="16"/>
        </w:numPr>
        <w:tabs>
          <w:tab w:val="clear" w:pos="1080"/>
          <w:tab w:val="left" w:pos="1350"/>
          <w:tab w:val="left" w:pos="7650"/>
        </w:tabs>
        <w:spacing w:line="240" w:lineRule="atLeast"/>
        <w:ind w:left="1350" w:hanging="270"/>
        <w:jc w:val="thaiDistribute"/>
        <w:rPr>
          <w:rFonts w:ascii="Angsana New" w:hAnsi="Angsana New" w:cs="Angsana New"/>
        </w:rPr>
      </w:pPr>
      <w:r w:rsidRPr="00990EB3">
        <w:rPr>
          <w:rFonts w:ascii="Angsana New" w:hAnsi="Angsana New" w:cs="Angsana New"/>
          <w:cs/>
        </w:rPr>
        <w:t xml:space="preserve">ปีที่ </w:t>
      </w:r>
      <w:r w:rsidR="00CC5A41" w:rsidRPr="00CC5A41">
        <w:rPr>
          <w:rFonts w:ascii="Angsana New" w:hAnsi="Angsana New" w:cs="Angsana New"/>
          <w:lang w:val="en-US"/>
        </w:rPr>
        <w:t>6</w:t>
      </w:r>
      <w:r w:rsidRPr="00990EB3">
        <w:rPr>
          <w:rFonts w:ascii="Angsana New" w:hAnsi="Angsana New" w:cs="Angsana New"/>
        </w:rPr>
        <w:t xml:space="preserve">   </w:t>
      </w:r>
      <w:r w:rsidRPr="00990EB3">
        <w:rPr>
          <w:rFonts w:ascii="Angsana New" w:hAnsi="Angsana New" w:cs="Angsana New" w:hint="cs"/>
          <w:cs/>
        </w:rPr>
        <w:t xml:space="preserve"> </w:t>
      </w:r>
      <w:r w:rsidRPr="00990EB3">
        <w:rPr>
          <w:rFonts w:ascii="Angsana New" w:hAnsi="Angsana New" w:cs="Angsana New"/>
          <w:cs/>
        </w:rPr>
        <w:t xml:space="preserve">ถึงปีที่ </w:t>
      </w:r>
      <w:r w:rsidR="004361DA">
        <w:rPr>
          <w:rFonts w:ascii="Angsana New" w:hAnsi="Angsana New" w:cs="Angsana New"/>
          <w:lang w:val="en-US"/>
        </w:rPr>
        <w:t>10</w:t>
      </w:r>
      <w:r w:rsidRPr="00990EB3">
        <w:rPr>
          <w:rFonts w:ascii="Angsana New" w:hAnsi="Angsana New" w:cs="Angsana New"/>
        </w:rPr>
        <w:t xml:space="preserve">    </w:t>
      </w:r>
      <w:r w:rsidRPr="00990EB3">
        <w:rPr>
          <w:rFonts w:ascii="Angsana New" w:hAnsi="Angsana New" w:cs="Angsana New"/>
          <w:cs/>
        </w:rPr>
        <w:t xml:space="preserve">ค่าเช่าเสาโทรเลขปีละ </w:t>
      </w:r>
      <w:r w:rsidRPr="00990EB3">
        <w:rPr>
          <w:rFonts w:ascii="Angsana New" w:hAnsi="Angsana New" w:cs="Angsana New"/>
        </w:rPr>
        <w:t>  </w:t>
      </w:r>
      <w:r w:rsidRPr="00990EB3">
        <w:rPr>
          <w:rFonts w:ascii="Angsana New" w:hAnsi="Angsana New" w:cs="Angsana New" w:hint="cs"/>
          <w:cs/>
        </w:rPr>
        <w:t xml:space="preserve"> </w:t>
      </w:r>
      <w:r w:rsidR="00CC5A41" w:rsidRPr="00CC5A41">
        <w:rPr>
          <w:rFonts w:ascii="Angsana New" w:hAnsi="Angsana New" w:cs="Angsana New"/>
          <w:lang w:val="en-US"/>
        </w:rPr>
        <w:t>6</w:t>
      </w:r>
      <w:r w:rsidRPr="00990EB3">
        <w:rPr>
          <w:rFonts w:ascii="Angsana New" w:hAnsi="Angsana New" w:cs="Angsana New"/>
        </w:rPr>
        <w:t>.</w:t>
      </w:r>
      <w:r w:rsidR="00CC5A41" w:rsidRPr="00CC5A41">
        <w:rPr>
          <w:rFonts w:ascii="Angsana New" w:hAnsi="Angsana New" w:cs="Angsana New"/>
          <w:lang w:val="en-US"/>
        </w:rPr>
        <w:t>66</w:t>
      </w:r>
      <w:r w:rsidRPr="00990EB3">
        <w:rPr>
          <w:rFonts w:ascii="Angsana New" w:hAnsi="Angsana New" w:cs="Angsana New"/>
        </w:rPr>
        <w:t xml:space="preserve">   </w:t>
      </w:r>
      <w:r w:rsidRPr="00990EB3">
        <w:rPr>
          <w:rFonts w:ascii="Angsana New" w:hAnsi="Angsana New" w:cs="Angsana New"/>
          <w:cs/>
        </w:rPr>
        <w:t>ล้านบาท</w:t>
      </w:r>
    </w:p>
    <w:p w14:paraId="7F51FA7F" w14:textId="77777777" w:rsidR="00990EB3" w:rsidRPr="00990EB3" w:rsidRDefault="00990EB3" w:rsidP="006114E7">
      <w:pPr>
        <w:pStyle w:val="a"/>
        <w:numPr>
          <w:ilvl w:val="0"/>
          <w:numId w:val="16"/>
        </w:numPr>
        <w:tabs>
          <w:tab w:val="clear" w:pos="1080"/>
          <w:tab w:val="left" w:pos="1350"/>
          <w:tab w:val="left" w:pos="7650"/>
        </w:tabs>
        <w:spacing w:line="240" w:lineRule="atLeast"/>
        <w:ind w:left="1350" w:hanging="270"/>
        <w:jc w:val="thaiDistribute"/>
        <w:rPr>
          <w:rFonts w:ascii="Angsana New" w:hAnsi="Angsana New" w:cs="Angsana New"/>
        </w:rPr>
      </w:pPr>
      <w:r w:rsidRPr="00990EB3">
        <w:rPr>
          <w:rFonts w:ascii="Angsana New" w:hAnsi="Angsana New" w:cs="Angsana New"/>
          <w:cs/>
        </w:rPr>
        <w:t xml:space="preserve">ปีที่ </w:t>
      </w:r>
      <w:r w:rsidR="004361DA">
        <w:rPr>
          <w:rFonts w:ascii="Angsana New" w:hAnsi="Angsana New" w:cs="Angsana New"/>
          <w:lang w:val="en-US"/>
        </w:rPr>
        <w:t>11</w:t>
      </w:r>
      <w:r w:rsidRPr="00990EB3">
        <w:rPr>
          <w:rFonts w:ascii="Angsana New" w:hAnsi="Angsana New" w:cs="Angsana New"/>
        </w:rPr>
        <w:t xml:space="preserve"> </w:t>
      </w:r>
      <w:r w:rsidRPr="00990EB3">
        <w:rPr>
          <w:rFonts w:ascii="Angsana New" w:hAnsi="Angsana New" w:cs="Angsana New" w:hint="cs"/>
          <w:cs/>
        </w:rPr>
        <w:t xml:space="preserve"> </w:t>
      </w:r>
      <w:r w:rsidRPr="00990EB3">
        <w:rPr>
          <w:rFonts w:ascii="Angsana New" w:hAnsi="Angsana New" w:cs="Angsana New"/>
          <w:cs/>
        </w:rPr>
        <w:t xml:space="preserve">ถึงปีที่ </w:t>
      </w:r>
      <w:r w:rsidR="004361DA">
        <w:rPr>
          <w:rFonts w:ascii="Angsana New" w:hAnsi="Angsana New" w:cs="Angsana New"/>
          <w:lang w:val="en-US"/>
        </w:rPr>
        <w:t>1</w:t>
      </w:r>
      <w:r w:rsidR="00CC5A41" w:rsidRPr="00CC5A41">
        <w:rPr>
          <w:rFonts w:ascii="Angsana New" w:hAnsi="Angsana New" w:cs="Angsana New"/>
          <w:lang w:val="en-US"/>
        </w:rPr>
        <w:t>5</w:t>
      </w:r>
      <w:r w:rsidRPr="00990EB3">
        <w:rPr>
          <w:rFonts w:ascii="Angsana New" w:hAnsi="Angsana New" w:cs="Angsana New"/>
        </w:rPr>
        <w:t xml:space="preserve">    </w:t>
      </w:r>
      <w:r w:rsidRPr="00990EB3">
        <w:rPr>
          <w:rFonts w:ascii="Angsana New" w:hAnsi="Angsana New" w:cs="Angsana New"/>
          <w:cs/>
        </w:rPr>
        <w:t xml:space="preserve">ค่าเช่าเสาโทรเลขปีละ </w:t>
      </w:r>
      <w:r w:rsidRPr="00990EB3">
        <w:rPr>
          <w:rFonts w:ascii="Angsana New" w:hAnsi="Angsana New" w:cs="Angsana New"/>
        </w:rPr>
        <w:t>  </w:t>
      </w:r>
      <w:r w:rsidRPr="00990EB3">
        <w:rPr>
          <w:rFonts w:ascii="Angsana New" w:hAnsi="Angsana New" w:cs="Angsana New" w:hint="cs"/>
          <w:cs/>
        </w:rPr>
        <w:t xml:space="preserve"> </w:t>
      </w:r>
      <w:r w:rsidR="00CC5A41" w:rsidRPr="00CC5A41">
        <w:rPr>
          <w:rFonts w:ascii="Angsana New" w:hAnsi="Angsana New" w:cs="Angsana New"/>
          <w:lang w:val="en-US"/>
        </w:rPr>
        <w:t>7</w:t>
      </w:r>
      <w:r w:rsidRPr="00990EB3">
        <w:rPr>
          <w:rFonts w:ascii="Angsana New" w:hAnsi="Angsana New" w:cs="Angsana New"/>
        </w:rPr>
        <w:t>.</w:t>
      </w:r>
      <w:r w:rsidR="00CC5A41" w:rsidRPr="00CC5A41">
        <w:rPr>
          <w:rFonts w:ascii="Angsana New" w:hAnsi="Angsana New" w:cs="Angsana New"/>
          <w:lang w:val="en-US"/>
        </w:rPr>
        <w:t>66</w:t>
      </w:r>
      <w:r w:rsidRPr="00990EB3">
        <w:rPr>
          <w:rFonts w:ascii="Angsana New" w:hAnsi="Angsana New" w:cs="Angsana New"/>
        </w:rPr>
        <w:t xml:space="preserve">   </w:t>
      </w:r>
      <w:r w:rsidRPr="00990EB3">
        <w:rPr>
          <w:rFonts w:ascii="Angsana New" w:hAnsi="Angsana New" w:cs="Angsana New"/>
          <w:cs/>
        </w:rPr>
        <w:t>ล้านบาท</w:t>
      </w:r>
    </w:p>
    <w:p w14:paraId="0703C7AD" w14:textId="77777777" w:rsidR="00990EB3" w:rsidRPr="00990EB3" w:rsidRDefault="00990EB3" w:rsidP="006114E7">
      <w:pPr>
        <w:pStyle w:val="a"/>
        <w:numPr>
          <w:ilvl w:val="0"/>
          <w:numId w:val="16"/>
        </w:numPr>
        <w:tabs>
          <w:tab w:val="clear" w:pos="1080"/>
          <w:tab w:val="left" w:pos="1350"/>
          <w:tab w:val="left" w:pos="7650"/>
        </w:tabs>
        <w:spacing w:line="240" w:lineRule="atLeast"/>
        <w:ind w:left="1350" w:hanging="270"/>
        <w:jc w:val="thaiDistribute"/>
        <w:rPr>
          <w:rFonts w:ascii="Angsana New" w:hAnsi="Angsana New" w:cs="Angsana New"/>
        </w:rPr>
      </w:pPr>
      <w:r w:rsidRPr="00990EB3">
        <w:rPr>
          <w:rFonts w:ascii="Angsana New" w:hAnsi="Angsana New" w:cs="Angsana New"/>
          <w:cs/>
        </w:rPr>
        <w:t xml:space="preserve">ปีที่ </w:t>
      </w:r>
      <w:r w:rsidR="004361DA">
        <w:rPr>
          <w:rFonts w:ascii="Angsana New" w:hAnsi="Angsana New" w:cs="Angsana New"/>
          <w:lang w:val="en-US"/>
        </w:rPr>
        <w:t>1</w:t>
      </w:r>
      <w:r w:rsidR="00CC5A41" w:rsidRPr="00CC5A41">
        <w:rPr>
          <w:rFonts w:ascii="Angsana New" w:hAnsi="Angsana New" w:cs="Angsana New"/>
          <w:lang w:val="en-US"/>
        </w:rPr>
        <w:t>6</w:t>
      </w:r>
      <w:r w:rsidRPr="00990EB3">
        <w:rPr>
          <w:rFonts w:ascii="Angsana New" w:hAnsi="Angsana New" w:cs="Angsana New"/>
        </w:rPr>
        <w:t xml:space="preserve"> </w:t>
      </w:r>
      <w:r w:rsidRPr="00990EB3">
        <w:rPr>
          <w:rFonts w:ascii="Angsana New" w:hAnsi="Angsana New" w:cs="Angsana New" w:hint="cs"/>
          <w:cs/>
        </w:rPr>
        <w:t xml:space="preserve"> </w:t>
      </w:r>
      <w:r w:rsidRPr="00990EB3">
        <w:rPr>
          <w:rFonts w:ascii="Angsana New" w:hAnsi="Angsana New" w:cs="Angsana New"/>
          <w:cs/>
        </w:rPr>
        <w:t xml:space="preserve">ถึงปีที่ </w:t>
      </w:r>
      <w:r w:rsidR="00CC5A41" w:rsidRPr="00CC5A41">
        <w:rPr>
          <w:rFonts w:ascii="Angsana New" w:hAnsi="Angsana New" w:cs="Angsana New"/>
          <w:lang w:val="en-US"/>
        </w:rPr>
        <w:t>2</w:t>
      </w:r>
      <w:r w:rsidR="004361DA">
        <w:rPr>
          <w:rFonts w:ascii="Angsana New" w:hAnsi="Angsana New" w:cs="Angsana New"/>
          <w:lang w:val="en-US"/>
        </w:rPr>
        <w:t>0</w:t>
      </w:r>
      <w:r w:rsidRPr="00990EB3">
        <w:rPr>
          <w:rFonts w:ascii="Angsana New" w:hAnsi="Angsana New" w:cs="Angsana New"/>
        </w:rPr>
        <w:t xml:space="preserve">    </w:t>
      </w:r>
      <w:r w:rsidRPr="00990EB3">
        <w:rPr>
          <w:rFonts w:ascii="Angsana New" w:hAnsi="Angsana New" w:cs="Angsana New"/>
          <w:cs/>
        </w:rPr>
        <w:t xml:space="preserve">ค่าเช่าเสาโทรเลขปีละ </w:t>
      </w:r>
      <w:r w:rsidRPr="00990EB3">
        <w:rPr>
          <w:rFonts w:ascii="Angsana New" w:hAnsi="Angsana New" w:cs="Angsana New"/>
        </w:rPr>
        <w:t> </w:t>
      </w:r>
      <w:r w:rsidRPr="00990EB3">
        <w:rPr>
          <w:rFonts w:ascii="Angsana New" w:hAnsi="Angsana New" w:cs="Angsana New" w:hint="cs"/>
          <w:cs/>
        </w:rPr>
        <w:t xml:space="preserve"> </w:t>
      </w:r>
      <w:r w:rsidRPr="00990EB3">
        <w:rPr>
          <w:rFonts w:ascii="Angsana New" w:hAnsi="Angsana New" w:cs="Angsana New"/>
        </w:rPr>
        <w:t> </w:t>
      </w:r>
      <w:r w:rsidR="00E82DAF" w:rsidRPr="00E82DAF">
        <w:rPr>
          <w:rFonts w:ascii="Angsana New" w:hAnsi="Angsana New" w:cs="Angsana New"/>
          <w:lang w:val="en-US"/>
        </w:rPr>
        <w:t>8</w:t>
      </w:r>
      <w:r w:rsidRPr="00990EB3">
        <w:rPr>
          <w:rFonts w:ascii="Angsana New" w:hAnsi="Angsana New" w:cs="Angsana New"/>
        </w:rPr>
        <w:t>.</w:t>
      </w:r>
      <w:r w:rsidR="00E82DAF" w:rsidRPr="00E82DAF">
        <w:rPr>
          <w:rFonts w:ascii="Angsana New" w:hAnsi="Angsana New" w:cs="Angsana New"/>
          <w:lang w:val="en-US"/>
        </w:rPr>
        <w:t>8</w:t>
      </w:r>
      <w:r w:rsidR="004361DA">
        <w:rPr>
          <w:rFonts w:ascii="Angsana New" w:hAnsi="Angsana New" w:cs="Angsana New"/>
          <w:lang w:val="en-US"/>
        </w:rPr>
        <w:t>1</w:t>
      </w:r>
      <w:r w:rsidRPr="00990EB3">
        <w:rPr>
          <w:rFonts w:ascii="Angsana New" w:hAnsi="Angsana New" w:cs="Angsana New"/>
        </w:rPr>
        <w:t xml:space="preserve">   </w:t>
      </w:r>
      <w:r w:rsidRPr="00990EB3">
        <w:rPr>
          <w:rFonts w:ascii="Angsana New" w:hAnsi="Angsana New" w:cs="Angsana New"/>
          <w:cs/>
        </w:rPr>
        <w:t>ล้านบาท</w:t>
      </w:r>
    </w:p>
    <w:p w14:paraId="370FF19E" w14:textId="77777777" w:rsidR="00990EB3" w:rsidRPr="00990EB3" w:rsidRDefault="00990EB3" w:rsidP="006114E7">
      <w:pPr>
        <w:pStyle w:val="a"/>
        <w:numPr>
          <w:ilvl w:val="0"/>
          <w:numId w:val="16"/>
        </w:numPr>
        <w:tabs>
          <w:tab w:val="clear" w:pos="1080"/>
          <w:tab w:val="left" w:pos="1350"/>
          <w:tab w:val="left" w:pos="7650"/>
        </w:tabs>
        <w:spacing w:line="240" w:lineRule="atLeast"/>
        <w:ind w:left="1350" w:hanging="270"/>
        <w:jc w:val="thaiDistribute"/>
        <w:rPr>
          <w:rFonts w:ascii="Angsana New" w:hAnsi="Angsana New" w:cs="Angsana New"/>
        </w:rPr>
      </w:pPr>
      <w:r w:rsidRPr="00990EB3">
        <w:rPr>
          <w:rFonts w:ascii="Angsana New" w:hAnsi="Angsana New" w:cs="Angsana New"/>
          <w:cs/>
        </w:rPr>
        <w:t xml:space="preserve">ปีที่ </w:t>
      </w:r>
      <w:r w:rsidR="00CC5A41" w:rsidRPr="00CC5A41">
        <w:rPr>
          <w:rFonts w:ascii="Angsana New" w:hAnsi="Angsana New" w:cs="Angsana New"/>
          <w:lang w:val="en-US"/>
        </w:rPr>
        <w:t>2</w:t>
      </w:r>
      <w:r w:rsidR="004361DA">
        <w:rPr>
          <w:rFonts w:ascii="Angsana New" w:hAnsi="Angsana New" w:cs="Angsana New"/>
          <w:lang w:val="en-US"/>
        </w:rPr>
        <w:t>1</w:t>
      </w:r>
      <w:r w:rsidRPr="00990EB3">
        <w:rPr>
          <w:rFonts w:ascii="Angsana New" w:hAnsi="Angsana New" w:cs="Angsana New"/>
        </w:rPr>
        <w:t xml:space="preserve"> </w:t>
      </w:r>
      <w:r w:rsidRPr="00990EB3">
        <w:rPr>
          <w:rFonts w:ascii="Angsana New" w:hAnsi="Angsana New" w:cs="Angsana New" w:hint="cs"/>
          <w:cs/>
        </w:rPr>
        <w:t xml:space="preserve"> </w:t>
      </w:r>
      <w:r w:rsidRPr="00990EB3">
        <w:rPr>
          <w:rFonts w:ascii="Angsana New" w:hAnsi="Angsana New" w:cs="Angsana New"/>
          <w:cs/>
        </w:rPr>
        <w:t xml:space="preserve">ถึงปีที่ </w:t>
      </w:r>
      <w:r w:rsidR="00CC5A41" w:rsidRPr="00CC5A41">
        <w:rPr>
          <w:rFonts w:ascii="Angsana New" w:hAnsi="Angsana New" w:cs="Angsana New"/>
          <w:lang w:val="en-US"/>
        </w:rPr>
        <w:t>25</w:t>
      </w:r>
      <w:r w:rsidRPr="00990EB3">
        <w:rPr>
          <w:rFonts w:ascii="Angsana New" w:hAnsi="Angsana New" w:cs="Angsana New"/>
        </w:rPr>
        <w:t xml:space="preserve">    </w:t>
      </w:r>
      <w:r w:rsidRPr="00990EB3">
        <w:rPr>
          <w:rFonts w:ascii="Angsana New" w:hAnsi="Angsana New" w:cs="Angsana New"/>
          <w:cs/>
        </w:rPr>
        <w:t xml:space="preserve">ค่าเช่าเสาโทรเลขปีละ </w:t>
      </w:r>
      <w:r w:rsidRPr="00990EB3">
        <w:rPr>
          <w:rFonts w:ascii="Angsana New" w:hAnsi="Angsana New" w:cs="Angsana New"/>
        </w:rPr>
        <w:t> </w:t>
      </w:r>
      <w:r w:rsidR="004361DA">
        <w:rPr>
          <w:rFonts w:ascii="Angsana New" w:hAnsi="Angsana New" w:cs="Angsana New"/>
          <w:lang w:val="en-US"/>
        </w:rPr>
        <w:t>10</w:t>
      </w:r>
      <w:r w:rsidRPr="00990EB3">
        <w:rPr>
          <w:rFonts w:ascii="Angsana New" w:hAnsi="Angsana New" w:cs="Angsana New"/>
        </w:rPr>
        <w:t>.</w:t>
      </w:r>
      <w:r w:rsidR="004361DA">
        <w:rPr>
          <w:rFonts w:ascii="Angsana New" w:hAnsi="Angsana New" w:cs="Angsana New"/>
          <w:lang w:val="en-US"/>
        </w:rPr>
        <w:t>1</w:t>
      </w:r>
      <w:r w:rsidR="00CC5A41" w:rsidRPr="00CC5A41">
        <w:rPr>
          <w:rFonts w:ascii="Angsana New" w:hAnsi="Angsana New" w:cs="Angsana New"/>
          <w:lang w:val="en-US"/>
        </w:rPr>
        <w:t>3</w:t>
      </w:r>
      <w:r w:rsidRPr="00990EB3">
        <w:rPr>
          <w:rFonts w:ascii="Angsana New" w:hAnsi="Angsana New" w:cs="Angsana New"/>
          <w:cs/>
        </w:rPr>
        <w:t xml:space="preserve"> </w:t>
      </w:r>
      <w:r w:rsidRPr="00990EB3">
        <w:rPr>
          <w:rFonts w:ascii="Angsana New" w:hAnsi="Angsana New" w:cs="Angsana New"/>
        </w:rPr>
        <w:t xml:space="preserve">  </w:t>
      </w:r>
      <w:r w:rsidRPr="00990EB3">
        <w:rPr>
          <w:rFonts w:ascii="Angsana New" w:hAnsi="Angsana New" w:cs="Angsana New"/>
          <w:cs/>
        </w:rPr>
        <w:t>ล้านบาท</w:t>
      </w:r>
    </w:p>
    <w:p w14:paraId="79B515F5" w14:textId="77777777" w:rsidR="00990EB3" w:rsidRPr="00990EB3" w:rsidRDefault="00990EB3" w:rsidP="006114E7">
      <w:pPr>
        <w:pStyle w:val="a"/>
        <w:numPr>
          <w:ilvl w:val="0"/>
          <w:numId w:val="16"/>
        </w:numPr>
        <w:tabs>
          <w:tab w:val="clear" w:pos="1080"/>
          <w:tab w:val="left" w:pos="1350"/>
          <w:tab w:val="left" w:pos="7650"/>
        </w:tabs>
        <w:spacing w:line="240" w:lineRule="atLeast"/>
        <w:ind w:left="1350" w:hanging="270"/>
        <w:jc w:val="thaiDistribute"/>
        <w:rPr>
          <w:rFonts w:ascii="Angsana New" w:hAnsi="Angsana New" w:cs="Angsana New"/>
        </w:rPr>
      </w:pPr>
      <w:r w:rsidRPr="00990EB3">
        <w:rPr>
          <w:rFonts w:ascii="Angsana New" w:hAnsi="Angsana New" w:cs="Angsana New"/>
          <w:cs/>
        </w:rPr>
        <w:t xml:space="preserve">ปีที่ </w:t>
      </w:r>
      <w:r w:rsidR="00CC5A41" w:rsidRPr="00CC5A41">
        <w:rPr>
          <w:rFonts w:ascii="Angsana New" w:hAnsi="Angsana New" w:cs="Angsana New"/>
          <w:lang w:val="en-US"/>
        </w:rPr>
        <w:t>26</w:t>
      </w:r>
      <w:r w:rsidRPr="00990EB3">
        <w:rPr>
          <w:rFonts w:ascii="Angsana New" w:hAnsi="Angsana New" w:cs="Angsana New"/>
        </w:rPr>
        <w:t xml:space="preserve"> </w:t>
      </w:r>
      <w:r w:rsidRPr="00990EB3">
        <w:rPr>
          <w:rFonts w:ascii="Angsana New" w:hAnsi="Angsana New" w:cs="Angsana New" w:hint="cs"/>
          <w:cs/>
        </w:rPr>
        <w:t xml:space="preserve"> </w:t>
      </w:r>
      <w:r w:rsidRPr="00990EB3">
        <w:rPr>
          <w:rFonts w:ascii="Angsana New" w:hAnsi="Angsana New" w:cs="Angsana New"/>
          <w:cs/>
        </w:rPr>
        <w:t xml:space="preserve">ถึงปีที่ </w:t>
      </w:r>
      <w:r w:rsidR="00CC5A41" w:rsidRPr="00CC5A41">
        <w:rPr>
          <w:rFonts w:ascii="Angsana New" w:hAnsi="Angsana New" w:cs="Angsana New"/>
          <w:lang w:val="en-US"/>
        </w:rPr>
        <w:t>3</w:t>
      </w:r>
      <w:r w:rsidR="004361DA">
        <w:rPr>
          <w:rFonts w:ascii="Angsana New" w:hAnsi="Angsana New" w:cs="Angsana New"/>
          <w:lang w:val="en-US"/>
        </w:rPr>
        <w:t>0</w:t>
      </w:r>
      <w:r w:rsidRPr="00990EB3">
        <w:rPr>
          <w:rFonts w:ascii="Angsana New" w:hAnsi="Angsana New" w:cs="Angsana New"/>
        </w:rPr>
        <w:t xml:space="preserve">    </w:t>
      </w:r>
      <w:r w:rsidRPr="00990EB3">
        <w:rPr>
          <w:rFonts w:ascii="Angsana New" w:hAnsi="Angsana New" w:cs="Angsana New"/>
          <w:cs/>
        </w:rPr>
        <w:t xml:space="preserve">ค่าเช่าเสาโทรเลขปีละ </w:t>
      </w:r>
      <w:r w:rsidRPr="00990EB3">
        <w:rPr>
          <w:rFonts w:ascii="Angsana New" w:hAnsi="Angsana New" w:cs="Angsana New"/>
        </w:rPr>
        <w:t> </w:t>
      </w:r>
      <w:r w:rsidR="004361DA">
        <w:rPr>
          <w:rFonts w:ascii="Angsana New" w:hAnsi="Angsana New" w:cs="Angsana New"/>
          <w:lang w:val="en-US"/>
        </w:rPr>
        <w:t>11</w:t>
      </w:r>
      <w:r w:rsidRPr="00990EB3">
        <w:rPr>
          <w:rFonts w:ascii="Angsana New" w:hAnsi="Angsana New" w:cs="Angsana New"/>
        </w:rPr>
        <w:t>.</w:t>
      </w:r>
      <w:r w:rsidR="00CC5A41" w:rsidRPr="00CC5A41">
        <w:rPr>
          <w:rFonts w:ascii="Angsana New" w:hAnsi="Angsana New" w:cs="Angsana New"/>
          <w:lang w:val="en-US"/>
        </w:rPr>
        <w:t>65</w:t>
      </w:r>
      <w:r w:rsidRPr="00990EB3">
        <w:rPr>
          <w:rFonts w:ascii="Angsana New" w:hAnsi="Angsana New" w:cs="Angsana New"/>
          <w:cs/>
        </w:rPr>
        <w:t xml:space="preserve"> </w:t>
      </w:r>
      <w:r w:rsidRPr="00990EB3">
        <w:rPr>
          <w:rFonts w:ascii="Angsana New" w:hAnsi="Angsana New" w:cs="Angsana New"/>
        </w:rPr>
        <w:t xml:space="preserve">  </w:t>
      </w:r>
      <w:r w:rsidRPr="00990EB3">
        <w:rPr>
          <w:rFonts w:ascii="Angsana New" w:hAnsi="Angsana New" w:cs="Angsana New"/>
          <w:cs/>
        </w:rPr>
        <w:t>ล้านบาท</w:t>
      </w:r>
    </w:p>
    <w:p w14:paraId="331856DC" w14:textId="77777777" w:rsidR="00990EB3" w:rsidRPr="0066596D" w:rsidRDefault="00990EB3" w:rsidP="00990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47C8FD54" w14:textId="77777777" w:rsidR="00990EB3" w:rsidRPr="002B021F" w:rsidRDefault="00990EB3" w:rsidP="006114E7">
      <w:pPr>
        <w:pStyle w:val="block"/>
        <w:spacing w:after="0" w:line="240" w:lineRule="atLeast"/>
        <w:ind w:left="990" w:right="-7"/>
        <w:jc w:val="thaiDistribute"/>
        <w:rPr>
          <w:rFonts w:ascii="Angsana New" w:hAnsi="Angsana New"/>
          <w:sz w:val="30"/>
          <w:szCs w:val="30"/>
        </w:rPr>
      </w:pPr>
      <w:r w:rsidRPr="002B021F">
        <w:rPr>
          <w:rFonts w:ascii="Angsana New" w:hAnsi="Angsana New" w:hint="cs"/>
          <w:sz w:val="30"/>
          <w:szCs w:val="30"/>
          <w:cs/>
        </w:rPr>
        <w:t>ในเดือนกรกฎาคม</w:t>
      </w:r>
      <w:r w:rsidRPr="002B021F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2562</w:t>
      </w:r>
      <w:r w:rsidR="00CE1867" w:rsidRPr="002B021F">
        <w:rPr>
          <w:rFonts w:ascii="Angsana New" w:hAnsi="Angsana New"/>
          <w:sz w:val="30"/>
          <w:szCs w:val="30"/>
        </w:rPr>
        <w:t xml:space="preserve"> </w:t>
      </w:r>
      <w:r w:rsidRPr="002B021F">
        <w:rPr>
          <w:rFonts w:ascii="Angsana New" w:hAnsi="Angsana New" w:hint="cs"/>
          <w:sz w:val="30"/>
          <w:szCs w:val="30"/>
          <w:cs/>
        </w:rPr>
        <w:t>บริษัทย่อยได้รับอนุญาตจากการรถไฟแห่งประเทศไทยให้โอนสิทธิการเช่าดังกล่าวให้กับกิจการที่ไม่</w:t>
      </w:r>
      <w:r w:rsidRPr="006114E7">
        <w:rPr>
          <w:rFonts w:ascii="Angsana New" w:hAnsi="Angsana New" w:hint="cs"/>
          <w:spacing w:val="-2"/>
          <w:sz w:val="30"/>
          <w:szCs w:val="30"/>
          <w:cs/>
        </w:rPr>
        <w:t>เกี่ยวข้อง</w:t>
      </w:r>
      <w:r w:rsidRPr="002B021F">
        <w:rPr>
          <w:rFonts w:ascii="Angsana New" w:hAnsi="Angsana New" w:hint="cs"/>
          <w:sz w:val="30"/>
          <w:szCs w:val="30"/>
          <w:cs/>
        </w:rPr>
        <w:t>กันแห่งหนึ่ง</w:t>
      </w:r>
      <w:r w:rsidRPr="002B021F">
        <w:rPr>
          <w:rFonts w:ascii="Angsana New" w:hAnsi="Angsana New"/>
          <w:sz w:val="30"/>
          <w:szCs w:val="30"/>
          <w:cs/>
        </w:rPr>
        <w:t xml:space="preserve"> </w:t>
      </w:r>
      <w:r w:rsidRPr="002B021F">
        <w:rPr>
          <w:rFonts w:ascii="Angsana New" w:hAnsi="Angsana New" w:hint="cs"/>
          <w:sz w:val="30"/>
          <w:szCs w:val="30"/>
          <w:cs/>
        </w:rPr>
        <w:t xml:space="preserve"> ณ</w:t>
      </w:r>
      <w:r w:rsidRPr="002B021F">
        <w:rPr>
          <w:rFonts w:ascii="Angsana New" w:hAnsi="Angsana New"/>
          <w:sz w:val="30"/>
          <w:szCs w:val="30"/>
          <w:cs/>
        </w:rPr>
        <w:t xml:space="preserve"> </w:t>
      </w:r>
      <w:r w:rsidRPr="002B021F">
        <w:rPr>
          <w:rFonts w:ascii="Angsana New" w:hAnsi="Angsana New" w:hint="cs"/>
          <w:sz w:val="30"/>
          <w:szCs w:val="30"/>
          <w:cs/>
        </w:rPr>
        <w:t>วันที่</w:t>
      </w:r>
      <w:r w:rsidRPr="002B021F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3</w:t>
      </w:r>
      <w:r w:rsidR="004361DA">
        <w:rPr>
          <w:rFonts w:ascii="Angsana New" w:hAnsi="Angsana New"/>
          <w:sz w:val="30"/>
          <w:szCs w:val="30"/>
        </w:rPr>
        <w:t>1</w:t>
      </w:r>
      <w:r w:rsidR="00654E73" w:rsidRPr="002B021F">
        <w:rPr>
          <w:rFonts w:ascii="Angsana New" w:hAnsi="Angsana New"/>
          <w:sz w:val="30"/>
          <w:szCs w:val="30"/>
        </w:rPr>
        <w:t xml:space="preserve"> </w:t>
      </w:r>
      <w:r w:rsidR="00654E73" w:rsidRPr="002B021F">
        <w:rPr>
          <w:rFonts w:ascii="Angsana New" w:hAnsi="Angsana New" w:hint="cs"/>
          <w:sz w:val="30"/>
          <w:szCs w:val="30"/>
          <w:cs/>
        </w:rPr>
        <w:t>ธันวาคม</w:t>
      </w:r>
      <w:r w:rsidRPr="002B021F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2563</w:t>
      </w:r>
      <w:r w:rsidRPr="002B021F">
        <w:rPr>
          <w:rFonts w:ascii="Angsana New" w:hAnsi="Angsana New"/>
          <w:sz w:val="30"/>
          <w:szCs w:val="30"/>
        </w:rPr>
        <w:t xml:space="preserve"> </w:t>
      </w:r>
      <w:r w:rsidR="00685667" w:rsidRPr="002B021F">
        <w:rPr>
          <w:rFonts w:ascii="Angsana New" w:hAnsi="Angsana New" w:hint="cs"/>
          <w:sz w:val="30"/>
          <w:szCs w:val="30"/>
          <w:cs/>
        </w:rPr>
        <w:t>การโอนสิทธิการเช่าดังกล่าวเสร็จสิ้นแล้ว</w:t>
      </w:r>
      <w:r w:rsidR="00685667" w:rsidRPr="002B021F">
        <w:rPr>
          <w:rFonts w:ascii="Angsana New" w:hAnsi="Angsana New"/>
          <w:sz w:val="30"/>
          <w:szCs w:val="30"/>
          <w:cs/>
        </w:rPr>
        <w:t xml:space="preserve"> </w:t>
      </w:r>
      <w:r w:rsidR="00685667" w:rsidRPr="002B021F">
        <w:rPr>
          <w:rFonts w:ascii="Angsana New" w:hAnsi="Angsana New" w:hint="cs"/>
          <w:sz w:val="30"/>
          <w:szCs w:val="30"/>
          <w:cs/>
        </w:rPr>
        <w:t>ทั้งนี้</w:t>
      </w:r>
      <w:r w:rsidR="00685667" w:rsidRPr="002B021F">
        <w:rPr>
          <w:rFonts w:ascii="Angsana New" w:hAnsi="Angsana New"/>
          <w:sz w:val="30"/>
          <w:szCs w:val="30"/>
          <w:cs/>
        </w:rPr>
        <w:t xml:space="preserve"> </w:t>
      </w:r>
      <w:r w:rsidR="00685667" w:rsidRPr="002B021F">
        <w:rPr>
          <w:rFonts w:ascii="Angsana New" w:hAnsi="Angsana New" w:hint="cs"/>
          <w:sz w:val="30"/>
          <w:szCs w:val="30"/>
          <w:cs/>
        </w:rPr>
        <w:t>บริษัทย่อยยังมีภาระผูกพันกับการรถไฟแห่งประเทศไทยเรื่องหนังสือค้ำประกันจากธนาคาร</w:t>
      </w:r>
      <w:r w:rsidR="00685667" w:rsidRPr="002B021F">
        <w:rPr>
          <w:rFonts w:ascii="Angsana New" w:hAnsi="Angsana New"/>
          <w:sz w:val="30"/>
          <w:szCs w:val="30"/>
          <w:cs/>
        </w:rPr>
        <w:t xml:space="preserve"> </w:t>
      </w:r>
      <w:r w:rsidR="00685667" w:rsidRPr="002B021F">
        <w:rPr>
          <w:rFonts w:ascii="Angsana New" w:hAnsi="Angsana New" w:hint="cs"/>
          <w:sz w:val="30"/>
          <w:szCs w:val="30"/>
          <w:cs/>
        </w:rPr>
        <w:t>ซึ่งอยู่ในระหว่างดำเนินการ</w:t>
      </w:r>
      <w:r w:rsidR="002B021F" w:rsidRPr="002B021F">
        <w:rPr>
          <w:rFonts w:ascii="Angsana New" w:hAnsi="Angsana New" w:hint="cs"/>
          <w:sz w:val="30"/>
          <w:szCs w:val="30"/>
          <w:cs/>
        </w:rPr>
        <w:t>ไถ่ถอน</w:t>
      </w:r>
    </w:p>
    <w:p w14:paraId="04AB5D54" w14:textId="77777777" w:rsidR="00990EB3" w:rsidRPr="00990EB3" w:rsidRDefault="00990EB3" w:rsidP="00525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3D2822E0" w14:textId="77777777" w:rsidR="00112C51" w:rsidRPr="00D50043" w:rsidRDefault="00112C51" w:rsidP="00112C51">
      <w:pPr>
        <w:pStyle w:val="Style1"/>
        <w:tabs>
          <w:tab w:val="clear" w:pos="518"/>
        </w:tabs>
        <w:ind w:left="540" w:hanging="540"/>
        <w:rPr>
          <w:b/>
          <w:bCs/>
        </w:rPr>
      </w:pPr>
      <w:r>
        <w:rPr>
          <w:rFonts w:hint="cs"/>
          <w:b/>
          <w:bCs/>
          <w:cs/>
        </w:rPr>
        <w:t>หนี้สินที่อาจเกิดขึ้น</w:t>
      </w:r>
    </w:p>
    <w:p w14:paraId="47CED087" w14:textId="77777777" w:rsidR="00F65A4A" w:rsidRPr="00DF22F3" w:rsidRDefault="00F65A4A" w:rsidP="00112C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158758D" w14:textId="5E4112B2" w:rsidR="00112C51" w:rsidRPr="00C91A86" w:rsidRDefault="0066596D" w:rsidP="00611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highlight w:val="cyan"/>
        </w:rPr>
      </w:pPr>
      <w:r w:rsidRPr="0020374C"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บริษัทย่อยแห่งหนึ่งได้ทำสัญญาขายสินค้ากับหน่วยงานรัฐวิสาหกิจแห่งหนึ่ง มูลค่าสัญญาทั้งสิ้น </w:t>
      </w:r>
      <w:r w:rsidR="00E82DAF" w:rsidRPr="00E82DAF">
        <w:rPr>
          <w:rFonts w:ascii="Angsana New" w:hAnsi="Angsana New"/>
          <w:sz w:val="30"/>
          <w:szCs w:val="30"/>
        </w:rPr>
        <w:t>89</w:t>
      </w:r>
      <w:r w:rsidRPr="0020374C">
        <w:rPr>
          <w:rFonts w:ascii="Angsana New" w:hAnsi="Angsana New"/>
          <w:sz w:val="30"/>
          <w:szCs w:val="30"/>
        </w:rPr>
        <w:t xml:space="preserve"> </w:t>
      </w:r>
      <w:r w:rsidRPr="0020374C">
        <w:rPr>
          <w:rFonts w:ascii="Angsana New" w:hAnsi="Angsana New" w:hint="cs"/>
          <w:sz w:val="30"/>
          <w:szCs w:val="30"/>
          <w:cs/>
        </w:rPr>
        <w:t>ล้านบาท บริษัทย่อยส่งมอบสินค้าบางส่วนล่าช้า ส่งผลให้</w:t>
      </w:r>
      <w:r w:rsidR="00F65A4A" w:rsidRPr="0020374C">
        <w:rPr>
          <w:rFonts w:ascii="Angsana New" w:hAnsi="Angsana New" w:hint="cs"/>
          <w:sz w:val="30"/>
          <w:szCs w:val="30"/>
          <w:cs/>
        </w:rPr>
        <w:t>ในเดือนกันยายน</w:t>
      </w:r>
      <w:r w:rsidR="00F65A4A" w:rsidRPr="0020374C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2562</w:t>
      </w:r>
      <w:r w:rsidR="00F65A4A" w:rsidRPr="0020374C">
        <w:rPr>
          <w:rFonts w:ascii="Angsana New" w:hAnsi="Angsana New"/>
          <w:sz w:val="30"/>
          <w:szCs w:val="30"/>
          <w:cs/>
        </w:rPr>
        <w:t xml:space="preserve"> </w:t>
      </w:r>
      <w:r w:rsidR="00F65A4A" w:rsidRPr="0020374C">
        <w:rPr>
          <w:rFonts w:ascii="Angsana New" w:hAnsi="Angsana New" w:hint="cs"/>
          <w:sz w:val="30"/>
          <w:szCs w:val="30"/>
          <w:cs/>
        </w:rPr>
        <w:t>บริษัทย่อยได้รับหนังสือแจ้งเรื่องสงวนสิทธิ์เรียกร้อง</w:t>
      </w:r>
      <w:r w:rsidRPr="0020374C">
        <w:rPr>
          <w:rFonts w:ascii="Angsana New" w:hAnsi="Angsana New" w:hint="cs"/>
          <w:sz w:val="30"/>
          <w:szCs w:val="30"/>
          <w:cs/>
        </w:rPr>
        <w:t>ค่า</w:t>
      </w:r>
      <w:r w:rsidR="00F65A4A" w:rsidRPr="0020374C">
        <w:rPr>
          <w:rFonts w:ascii="Angsana New" w:hAnsi="Angsana New" w:hint="cs"/>
          <w:sz w:val="30"/>
          <w:szCs w:val="30"/>
          <w:cs/>
        </w:rPr>
        <w:t>ปรับตามสัญญาจำนวน</w:t>
      </w:r>
      <w:r w:rsidR="00F65A4A" w:rsidRPr="0020374C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4</w:t>
      </w:r>
      <w:r w:rsidR="004361DA">
        <w:rPr>
          <w:rFonts w:ascii="Angsana New" w:hAnsi="Angsana New"/>
          <w:sz w:val="30"/>
          <w:szCs w:val="30"/>
        </w:rPr>
        <w:t>1</w:t>
      </w:r>
      <w:r w:rsidR="00CE1867" w:rsidRPr="0020374C">
        <w:rPr>
          <w:rFonts w:ascii="Angsana New" w:hAnsi="Angsana New"/>
          <w:sz w:val="30"/>
          <w:szCs w:val="30"/>
        </w:rPr>
        <w:t>.</w:t>
      </w:r>
      <w:r w:rsidR="00CC5A41" w:rsidRPr="00CC5A41">
        <w:rPr>
          <w:rFonts w:ascii="Angsana New" w:hAnsi="Angsana New"/>
          <w:sz w:val="30"/>
          <w:szCs w:val="30"/>
        </w:rPr>
        <w:t>7</w:t>
      </w:r>
      <w:r w:rsidR="00F65A4A" w:rsidRPr="0020374C">
        <w:rPr>
          <w:rFonts w:ascii="Angsana New" w:hAnsi="Angsana New"/>
          <w:sz w:val="30"/>
          <w:szCs w:val="30"/>
          <w:cs/>
        </w:rPr>
        <w:t xml:space="preserve"> </w:t>
      </w:r>
      <w:r w:rsidR="00F65A4A" w:rsidRPr="0020374C">
        <w:rPr>
          <w:rFonts w:ascii="Angsana New" w:hAnsi="Angsana New" w:hint="cs"/>
          <w:sz w:val="30"/>
          <w:szCs w:val="30"/>
          <w:cs/>
        </w:rPr>
        <w:t>ล้านบาท</w:t>
      </w:r>
      <w:r w:rsidR="00654E73" w:rsidRPr="0020374C">
        <w:rPr>
          <w:rFonts w:ascii="Angsana New" w:hAnsi="Angsana New"/>
          <w:sz w:val="30"/>
          <w:szCs w:val="30"/>
        </w:rPr>
        <w:t xml:space="preserve"> </w:t>
      </w:r>
      <w:r w:rsidR="00F65A4A" w:rsidRPr="0020374C">
        <w:rPr>
          <w:rFonts w:ascii="Angsana New" w:hAnsi="Angsana New" w:hint="cs"/>
          <w:sz w:val="30"/>
          <w:szCs w:val="30"/>
          <w:cs/>
        </w:rPr>
        <w:t>และในระหว่างเดือนตุลาคม</w:t>
      </w:r>
      <w:r w:rsidR="00F65A4A" w:rsidRPr="0020374C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2562</w:t>
      </w:r>
      <w:r w:rsidR="00F65A4A" w:rsidRPr="0020374C">
        <w:rPr>
          <w:rFonts w:ascii="Angsana New" w:hAnsi="Angsana New"/>
          <w:sz w:val="30"/>
          <w:szCs w:val="30"/>
          <w:cs/>
        </w:rPr>
        <w:t xml:space="preserve"> </w:t>
      </w:r>
      <w:r w:rsidR="00F65A4A" w:rsidRPr="0020374C">
        <w:rPr>
          <w:rFonts w:ascii="Angsana New" w:hAnsi="Angsana New" w:hint="cs"/>
          <w:sz w:val="30"/>
          <w:szCs w:val="30"/>
          <w:cs/>
        </w:rPr>
        <w:t>บริษัทย่อยได้ส่งหนังสือถึงผู้ว่าจ้างขอให้พิจารณาทบทวนค่าปรับตามสัญญา</w:t>
      </w:r>
      <w:r w:rsidR="00F65A4A" w:rsidRPr="0020374C">
        <w:rPr>
          <w:rFonts w:ascii="Angsana New" w:hAnsi="Angsana New"/>
          <w:sz w:val="30"/>
          <w:szCs w:val="30"/>
          <w:cs/>
        </w:rPr>
        <w:t xml:space="preserve"> </w:t>
      </w:r>
      <w:r w:rsidR="00C57CE0" w:rsidRPr="0020374C">
        <w:rPr>
          <w:rFonts w:ascii="Angsana New" w:hAnsi="Angsana New" w:hint="cs"/>
          <w:sz w:val="30"/>
          <w:szCs w:val="30"/>
          <w:cs/>
        </w:rPr>
        <w:t>โดย</w:t>
      </w:r>
      <w:r w:rsidR="00F65A4A" w:rsidRPr="0020374C">
        <w:rPr>
          <w:rFonts w:ascii="Angsana New" w:hAnsi="Angsana New" w:hint="cs"/>
          <w:sz w:val="30"/>
          <w:szCs w:val="30"/>
          <w:cs/>
        </w:rPr>
        <w:t>จำนวนค่าปรับที่ผู้ว่าจ้างแจ้งมานั้นเป็นค่าปรับที่สูงเกินส่วน</w:t>
      </w:r>
      <w:r w:rsidR="00F65A4A" w:rsidRPr="0020374C">
        <w:rPr>
          <w:rFonts w:ascii="Angsana New" w:hAnsi="Angsana New"/>
          <w:sz w:val="30"/>
          <w:szCs w:val="30"/>
          <w:cs/>
        </w:rPr>
        <w:t xml:space="preserve"> </w:t>
      </w:r>
      <w:r w:rsidR="00C57CE0" w:rsidRPr="0020374C">
        <w:rPr>
          <w:rFonts w:ascii="Angsana New" w:hAnsi="Angsana New" w:hint="cs"/>
          <w:sz w:val="30"/>
          <w:szCs w:val="30"/>
          <w:cs/>
        </w:rPr>
        <w:t>ซึ่งไ</w:t>
      </w:r>
      <w:r w:rsidR="00F65A4A" w:rsidRPr="0020374C">
        <w:rPr>
          <w:rFonts w:ascii="Angsana New" w:hAnsi="Angsana New" w:hint="cs"/>
          <w:sz w:val="30"/>
          <w:szCs w:val="30"/>
          <w:cs/>
        </w:rPr>
        <w:t>ม่สอดคล้องกับการตีความและการคำนวณค่าปรับในสัญญา</w:t>
      </w:r>
      <w:r w:rsidR="00F65A4A" w:rsidRPr="0020374C">
        <w:rPr>
          <w:rFonts w:ascii="Angsana New" w:hAnsi="Angsana New"/>
          <w:sz w:val="30"/>
          <w:szCs w:val="30"/>
          <w:cs/>
        </w:rPr>
        <w:t xml:space="preserve"> </w:t>
      </w:r>
      <w:r w:rsidR="00F65A4A" w:rsidRPr="0020374C">
        <w:rPr>
          <w:rFonts w:ascii="Angsana New" w:hAnsi="Angsana New" w:hint="cs"/>
          <w:sz w:val="30"/>
          <w:szCs w:val="30"/>
          <w:cs/>
        </w:rPr>
        <w:t>และขัดกับหลักการในการคำนวณค่าปรับตามระเบียบกระทรวงการคลังว่าด้วยการจัดซื้อจัดจ้างและบริหารพัสดุภาครัฐ</w:t>
      </w:r>
      <w:r w:rsidR="00F65A4A" w:rsidRPr="0020374C">
        <w:rPr>
          <w:rFonts w:ascii="Angsana New" w:hAnsi="Angsana New"/>
          <w:sz w:val="30"/>
          <w:szCs w:val="30"/>
          <w:cs/>
        </w:rPr>
        <w:t xml:space="preserve"> </w:t>
      </w:r>
      <w:r w:rsidR="00F65A4A" w:rsidRPr="0020374C">
        <w:rPr>
          <w:rFonts w:ascii="Angsana New" w:hAnsi="Angsana New" w:hint="cs"/>
          <w:sz w:val="30"/>
          <w:szCs w:val="30"/>
          <w:cs/>
        </w:rPr>
        <w:t>พ</w:t>
      </w:r>
      <w:r w:rsidR="00F65A4A" w:rsidRPr="0020374C">
        <w:rPr>
          <w:rFonts w:ascii="Angsana New" w:hAnsi="Angsana New"/>
          <w:sz w:val="30"/>
          <w:szCs w:val="30"/>
          <w:cs/>
        </w:rPr>
        <w:t>.</w:t>
      </w:r>
      <w:r w:rsidR="00F65A4A" w:rsidRPr="0020374C">
        <w:rPr>
          <w:rFonts w:ascii="Angsana New" w:hAnsi="Angsana New" w:hint="cs"/>
          <w:sz w:val="30"/>
          <w:szCs w:val="30"/>
          <w:cs/>
        </w:rPr>
        <w:t>ศ</w:t>
      </w:r>
      <w:r w:rsidR="00F65A4A" w:rsidRPr="0020374C">
        <w:rPr>
          <w:rFonts w:ascii="Angsana New" w:hAnsi="Angsana New"/>
          <w:sz w:val="30"/>
          <w:szCs w:val="30"/>
          <w:cs/>
        </w:rPr>
        <w:t xml:space="preserve">. </w:t>
      </w:r>
      <w:r w:rsidR="00CC5A41" w:rsidRPr="00CC5A41">
        <w:rPr>
          <w:rFonts w:ascii="Angsana New" w:hAnsi="Angsana New"/>
          <w:sz w:val="30"/>
          <w:szCs w:val="30"/>
        </w:rPr>
        <w:t>256</w:t>
      </w:r>
      <w:r w:rsidR="004361DA">
        <w:rPr>
          <w:rFonts w:ascii="Angsana New" w:hAnsi="Angsana New"/>
          <w:sz w:val="30"/>
          <w:szCs w:val="30"/>
        </w:rPr>
        <w:t>0</w:t>
      </w:r>
      <w:r w:rsidR="00F65A4A" w:rsidRPr="0020374C">
        <w:rPr>
          <w:rFonts w:ascii="Angsana New" w:hAnsi="Angsana New"/>
          <w:sz w:val="30"/>
          <w:szCs w:val="30"/>
          <w:cs/>
        </w:rPr>
        <w:t xml:space="preserve"> </w:t>
      </w:r>
      <w:r w:rsidR="00F65A4A" w:rsidRPr="0020374C">
        <w:rPr>
          <w:rFonts w:ascii="Angsana New" w:hAnsi="Angsana New" w:hint="cs"/>
          <w:sz w:val="30"/>
          <w:szCs w:val="30"/>
          <w:cs/>
        </w:rPr>
        <w:t>ดังนั้น</w:t>
      </w:r>
      <w:r w:rsidR="00F65A4A" w:rsidRPr="0020374C">
        <w:rPr>
          <w:rFonts w:ascii="Angsana New" w:hAnsi="Angsana New"/>
          <w:sz w:val="30"/>
          <w:szCs w:val="30"/>
          <w:cs/>
        </w:rPr>
        <w:t xml:space="preserve"> </w:t>
      </w:r>
      <w:r w:rsidR="00D14A27" w:rsidRPr="0020374C">
        <w:rPr>
          <w:rFonts w:ascii="Angsana New" w:hAnsi="Angsana New" w:hint="cs"/>
          <w:sz w:val="30"/>
          <w:szCs w:val="30"/>
          <w:cs/>
        </w:rPr>
        <w:t>บริษัทย่อยคำนวณ</w:t>
      </w:r>
      <w:r w:rsidR="00F65A4A" w:rsidRPr="0020374C">
        <w:rPr>
          <w:rFonts w:ascii="Angsana New" w:hAnsi="Angsana New" w:hint="cs"/>
          <w:sz w:val="30"/>
          <w:szCs w:val="30"/>
          <w:cs/>
        </w:rPr>
        <w:t>ค่าปรับสูงสุดที่</w:t>
      </w:r>
      <w:r w:rsidR="00D14A27" w:rsidRPr="0020374C">
        <w:rPr>
          <w:rFonts w:ascii="Angsana New" w:hAnsi="Angsana New" w:hint="cs"/>
          <w:sz w:val="30"/>
          <w:szCs w:val="30"/>
          <w:cs/>
        </w:rPr>
        <w:t>คาดว่า</w:t>
      </w:r>
      <w:r w:rsidR="00F65A4A" w:rsidRPr="0020374C">
        <w:rPr>
          <w:rFonts w:ascii="Angsana New" w:hAnsi="Angsana New" w:hint="cs"/>
          <w:sz w:val="30"/>
          <w:szCs w:val="30"/>
          <w:cs/>
        </w:rPr>
        <w:t>จะเกิดขึ้นเป็น</w:t>
      </w:r>
      <w:r w:rsidR="00D14A27" w:rsidRPr="0020374C">
        <w:rPr>
          <w:rFonts w:ascii="Angsana New" w:hAnsi="Angsana New" w:hint="cs"/>
          <w:sz w:val="30"/>
          <w:szCs w:val="30"/>
          <w:cs/>
        </w:rPr>
        <w:t>จำนวน</w:t>
      </w:r>
      <w:r w:rsidR="00F65A4A" w:rsidRPr="0020374C">
        <w:rPr>
          <w:rFonts w:ascii="Angsana New" w:hAnsi="Angsana New" w:hint="cs"/>
          <w:sz w:val="30"/>
          <w:szCs w:val="30"/>
          <w:cs/>
        </w:rPr>
        <w:t>เงิน</w:t>
      </w:r>
      <w:r w:rsidR="00F65A4A" w:rsidRPr="0020374C">
        <w:rPr>
          <w:rFonts w:ascii="Angsana New" w:hAnsi="Angsana New"/>
          <w:sz w:val="30"/>
          <w:szCs w:val="30"/>
          <w:cs/>
        </w:rPr>
        <w:t xml:space="preserve"> </w:t>
      </w:r>
      <w:r w:rsidR="00E82DAF" w:rsidRPr="00E82DAF">
        <w:rPr>
          <w:rFonts w:ascii="Angsana New" w:hAnsi="Angsana New"/>
          <w:sz w:val="30"/>
          <w:szCs w:val="30"/>
        </w:rPr>
        <w:t>9</w:t>
      </w:r>
      <w:r w:rsidR="00F65A4A" w:rsidRPr="0020374C">
        <w:rPr>
          <w:rFonts w:ascii="Angsana New" w:hAnsi="Angsana New"/>
          <w:sz w:val="30"/>
          <w:szCs w:val="30"/>
          <w:cs/>
        </w:rPr>
        <w:t xml:space="preserve"> </w:t>
      </w:r>
      <w:r w:rsidR="00F65A4A" w:rsidRPr="0020374C">
        <w:rPr>
          <w:rFonts w:ascii="Angsana New" w:hAnsi="Angsana New" w:hint="cs"/>
          <w:sz w:val="30"/>
          <w:szCs w:val="30"/>
          <w:cs/>
        </w:rPr>
        <w:t>ล้าน</w:t>
      </w:r>
      <w:r w:rsidR="00D14A27" w:rsidRPr="0020374C">
        <w:rPr>
          <w:rFonts w:ascii="Angsana New" w:hAnsi="Angsana New" w:hint="cs"/>
          <w:sz w:val="30"/>
          <w:szCs w:val="30"/>
          <w:cs/>
        </w:rPr>
        <w:t xml:space="preserve">บาท  </w:t>
      </w:r>
      <w:r w:rsidR="00E71D9B" w:rsidRPr="0020374C">
        <w:rPr>
          <w:rFonts w:ascii="Angsana New" w:hAnsi="Angsana New" w:hint="cs"/>
          <w:sz w:val="30"/>
          <w:szCs w:val="30"/>
          <w:cs/>
        </w:rPr>
        <w:t>ณ</w:t>
      </w:r>
      <w:r w:rsidR="00E71D9B" w:rsidRPr="0020374C">
        <w:rPr>
          <w:rFonts w:ascii="Angsana New" w:hAnsi="Angsana New"/>
          <w:sz w:val="30"/>
          <w:szCs w:val="30"/>
          <w:cs/>
        </w:rPr>
        <w:t xml:space="preserve"> </w:t>
      </w:r>
      <w:r w:rsidR="00E71D9B" w:rsidRPr="0020374C">
        <w:rPr>
          <w:rFonts w:ascii="Angsana New" w:hAnsi="Angsana New" w:hint="cs"/>
          <w:sz w:val="30"/>
          <w:szCs w:val="30"/>
          <w:cs/>
        </w:rPr>
        <w:t>วันที่</w:t>
      </w:r>
      <w:r w:rsidR="00E71D9B" w:rsidRPr="0020374C">
        <w:rPr>
          <w:rFonts w:ascii="Angsana New" w:hAnsi="Angsana New"/>
          <w:sz w:val="30"/>
          <w:szCs w:val="30"/>
          <w:cs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3</w:t>
      </w:r>
      <w:r w:rsidR="004361DA">
        <w:rPr>
          <w:rFonts w:ascii="Angsana New" w:hAnsi="Angsana New"/>
          <w:sz w:val="30"/>
          <w:szCs w:val="30"/>
        </w:rPr>
        <w:t>1</w:t>
      </w:r>
      <w:r w:rsidR="00E71D9B" w:rsidRPr="0020374C">
        <w:rPr>
          <w:rFonts w:ascii="Angsana New" w:hAnsi="Angsana New"/>
          <w:sz w:val="30"/>
          <w:szCs w:val="30"/>
          <w:cs/>
        </w:rPr>
        <w:t xml:space="preserve"> </w:t>
      </w:r>
      <w:r w:rsidR="00E71D9B" w:rsidRPr="0020374C">
        <w:rPr>
          <w:rFonts w:ascii="Angsana New" w:hAnsi="Angsana New" w:hint="cs"/>
          <w:sz w:val="30"/>
          <w:szCs w:val="30"/>
          <w:cs/>
        </w:rPr>
        <w:t>ธันวาคม</w:t>
      </w:r>
      <w:r w:rsidR="0000099D" w:rsidRPr="0020374C">
        <w:rPr>
          <w:rFonts w:ascii="Angsana New" w:hAnsi="Angsana New"/>
          <w:sz w:val="30"/>
          <w:szCs w:val="30"/>
        </w:rPr>
        <w:t xml:space="preserve"> </w:t>
      </w:r>
      <w:r w:rsidR="00CC5A41" w:rsidRPr="00CC5A41">
        <w:rPr>
          <w:rFonts w:ascii="Angsana New" w:hAnsi="Angsana New"/>
          <w:sz w:val="30"/>
          <w:szCs w:val="30"/>
        </w:rPr>
        <w:t>2563</w:t>
      </w:r>
      <w:r w:rsidR="00D14A27" w:rsidRPr="0020374C">
        <w:rPr>
          <w:rFonts w:ascii="Angsana New" w:hAnsi="Angsana New" w:hint="cs"/>
          <w:sz w:val="30"/>
          <w:szCs w:val="30"/>
          <w:cs/>
        </w:rPr>
        <w:t xml:space="preserve"> กลุ่มบริษัทได้รับรู้ค่าปรับ</w:t>
      </w:r>
      <w:r w:rsidR="00B766F8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B766F8">
        <w:rPr>
          <w:rFonts w:ascii="Angsana New" w:hAnsi="Angsana New"/>
          <w:sz w:val="30"/>
          <w:szCs w:val="30"/>
        </w:rPr>
        <w:t xml:space="preserve">9 </w:t>
      </w:r>
      <w:r w:rsidR="00B766F8">
        <w:rPr>
          <w:rFonts w:ascii="Angsana New" w:hAnsi="Angsana New"/>
          <w:sz w:val="30"/>
          <w:szCs w:val="30"/>
          <w:cs/>
        </w:rPr>
        <w:br/>
      </w:r>
      <w:r w:rsidR="00B766F8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D14A27" w:rsidRPr="0020374C">
        <w:rPr>
          <w:rFonts w:ascii="Angsana New" w:hAnsi="Angsana New" w:hint="cs"/>
          <w:sz w:val="30"/>
          <w:szCs w:val="30"/>
          <w:cs/>
        </w:rPr>
        <w:t>ในงบการเงิน</w:t>
      </w:r>
      <w:r w:rsidR="008E786A">
        <w:rPr>
          <w:rFonts w:ascii="Angsana New" w:hAnsi="Angsana New" w:hint="cs"/>
          <w:sz w:val="30"/>
          <w:szCs w:val="30"/>
          <w:cs/>
        </w:rPr>
        <w:t>รวม</w:t>
      </w:r>
      <w:r w:rsidR="00E71D9B" w:rsidRPr="0020374C">
        <w:rPr>
          <w:rFonts w:ascii="Angsana New" w:hAnsi="Angsana New"/>
          <w:sz w:val="30"/>
          <w:szCs w:val="30"/>
        </w:rPr>
        <w:t xml:space="preserve"> </w:t>
      </w:r>
      <w:r w:rsidR="00D14A27" w:rsidRPr="0020374C">
        <w:rPr>
          <w:rFonts w:ascii="Angsana New" w:hAnsi="Angsana New" w:hint="cs"/>
          <w:sz w:val="30"/>
          <w:szCs w:val="30"/>
          <w:cs/>
        </w:rPr>
        <w:t>และ</w:t>
      </w:r>
      <w:r w:rsidR="00E71D9B" w:rsidRPr="0020374C">
        <w:rPr>
          <w:rFonts w:ascii="Angsana New" w:hAnsi="Angsana New" w:hint="cs"/>
          <w:sz w:val="30"/>
          <w:szCs w:val="30"/>
          <w:cs/>
        </w:rPr>
        <w:t>ผู้บริหารของบริษัทย่อยอยู่ระหว่างการเจรจากับผู้ว่าจ้างและคาดว่าบริษัทย่อยจะได้รับการอนุมัติการแก้ไขจำนวนค่าปรับตามสัญญาไม่เกินจำนวนเงินดังกล่าว</w:t>
      </w:r>
    </w:p>
    <w:p w14:paraId="59A25C4A" w14:textId="77777777" w:rsidR="00A85BCF" w:rsidRPr="00D32D68" w:rsidRDefault="00D32D68" w:rsidP="00D32D6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  <w:r w:rsidRPr="00D32D68">
        <w:rPr>
          <w:rFonts w:ascii="Angsana New" w:hAnsi="Angsana New"/>
          <w:sz w:val="24"/>
          <w:szCs w:val="24"/>
        </w:rPr>
        <w:t xml:space="preserve"> </w:t>
      </w:r>
    </w:p>
    <w:sectPr w:rsidR="00A85BCF" w:rsidRPr="00D32D68" w:rsidSect="008820FB">
      <w:pgSz w:w="11909" w:h="16834" w:code="9"/>
      <w:pgMar w:top="691" w:right="1152" w:bottom="576" w:left="1152" w:header="475" w:footer="58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65BF7D" w14:textId="77777777" w:rsidR="00B620E5" w:rsidRDefault="00B620E5" w:rsidP="00900EE2">
      <w:r>
        <w:separator/>
      </w:r>
    </w:p>
  </w:endnote>
  <w:endnote w:type="continuationSeparator" w:id="0">
    <w:p w14:paraId="1E96E353" w14:textId="77777777" w:rsidR="00B620E5" w:rsidRDefault="00B620E5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6E490" w14:textId="77777777" w:rsidR="00B620E5" w:rsidRPr="00CE6469" w:rsidRDefault="00B620E5" w:rsidP="00FC68B2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A62DFA">
      <w:rPr>
        <w:rStyle w:val="PageNumber"/>
        <w:rFonts w:ascii="Angsana New" w:hAnsi="Angsana New"/>
        <w:sz w:val="30"/>
        <w:szCs w:val="30"/>
      </w:rPr>
      <w:fldChar w:fldCharType="begin"/>
    </w:r>
    <w:r w:rsidRPr="00A62DF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62DF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Pr="00CC5A41">
      <w:rPr>
        <w:rStyle w:val="PageNumber"/>
        <w:rFonts w:ascii="Angsana New" w:hAnsi="Angsana New"/>
        <w:noProof/>
        <w:sz w:val="30"/>
        <w:szCs w:val="30"/>
        <w:lang w:val="en-US"/>
      </w:rPr>
      <w:t>3</w:t>
    </w:r>
    <w:r w:rsidRPr="00A62DFA">
      <w:rPr>
        <w:rStyle w:val="PageNumber"/>
        <w:rFonts w:ascii="Angsana New" w:hAnsi="Angsana New"/>
        <w:sz w:val="30"/>
        <w:szCs w:val="30"/>
      </w:rPr>
      <w:fldChar w:fldCharType="end"/>
    </w:r>
  </w:p>
  <w:p w14:paraId="7FFB127E" w14:textId="77777777" w:rsidR="00B620E5" w:rsidRPr="00821FCC" w:rsidRDefault="00B620E5" w:rsidP="005766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5117"/>
        <w:tab w:val="left" w:pos="6960"/>
      </w:tabs>
      <w:ind w:right="-630"/>
      <w:rPr>
        <w:rFonts w:ascii="Angsana New" w:hAnsi="Angsana New"/>
        <w:sz w:val="30"/>
        <w:szCs w:val="30"/>
      </w:rPr>
    </w:pPr>
    <w:r w:rsidRPr="000036F9">
      <w:rPr>
        <w:rStyle w:val="PageNumber"/>
        <w:rFonts w:ascii="Angsana New" w:hAnsi="Angsana New"/>
        <w:sz w:val="30"/>
        <w:szCs w:val="30"/>
      </w:rPr>
      <w:t xml:space="preserve">   </w:t>
    </w:r>
    <w:r>
      <w:rPr>
        <w:rStyle w:val="PageNumber"/>
        <w:rFonts w:ascii="Angsana New" w:hAnsi="Angsana New"/>
        <w:sz w:val="30"/>
        <w:szCs w:val="30"/>
        <w:cs/>
      </w:rPr>
      <w:t xml:space="preserve">   </w:t>
    </w:r>
    <w:r>
      <w:rPr>
        <w:rStyle w:val="PageNumber"/>
        <w:rFonts w:ascii="Angsana New" w:hAnsi="Angsana New"/>
        <w:sz w:val="30"/>
        <w:szCs w:val="30"/>
        <w:cs/>
      </w:rPr>
      <w:tab/>
    </w:r>
    <w:r>
      <w:rPr>
        <w:rStyle w:val="PageNumber"/>
        <w:rFonts w:ascii="Angsana New" w:hAnsi="Angsana New"/>
        <w:sz w:val="30"/>
        <w:szCs w:val="30"/>
        <w:cs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76DD08" w14:textId="77777777" w:rsidR="00B620E5" w:rsidRPr="00E65D6D" w:rsidRDefault="00B620E5" w:rsidP="00645AA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D6D">
      <w:rPr>
        <w:rStyle w:val="PageNumber"/>
        <w:rFonts w:ascii="Angsana New" w:hAnsi="Angsana New"/>
        <w:sz w:val="30"/>
        <w:szCs w:val="30"/>
      </w:rPr>
      <w:fldChar w:fldCharType="begin"/>
    </w:r>
    <w:r w:rsidRPr="00E65D6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D6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E82DAF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E65D6D">
      <w:rPr>
        <w:rStyle w:val="PageNumber"/>
        <w:rFonts w:ascii="Angsana New" w:hAnsi="Angsana New"/>
        <w:sz w:val="30"/>
        <w:szCs w:val="30"/>
      </w:rPr>
      <w:fldChar w:fldCharType="end"/>
    </w:r>
  </w:p>
  <w:p w14:paraId="1A0A69E7" w14:textId="77777777" w:rsidR="00B620E5" w:rsidRPr="00B12599" w:rsidRDefault="00B620E5" w:rsidP="003870CB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5030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A676F8" w14:textId="4A577D25" w:rsidR="00B620E5" w:rsidRDefault="00B620E5">
    <w:pPr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Loxleyt3-Set</w:t>
    </w:r>
    <w:r>
      <w:rPr>
        <w:rStyle w:val="PageNumber"/>
        <w:rFonts w:ascii="Angsana New" w:hAnsi="Angsana New"/>
        <w:sz w:val="30"/>
        <w:szCs w:val="30"/>
      </w:rPr>
      <w:fldChar w:fldCharType="end"/>
    </w:r>
    <w:r>
      <w:rPr>
        <w:rStyle w:val="PageNumber"/>
        <w:rFonts w:ascii="Angsana New" w:hAnsi="Angsana New" w:hint="cs"/>
        <w:sz w:val="30"/>
        <w:szCs w:val="30"/>
        <w:cs/>
      </w:rPr>
      <w:t xml:space="preserve">   </w:t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Pr="00CC5A41">
      <w:rPr>
        <w:rStyle w:val="PageNumber"/>
        <w:rFonts w:ascii="Angsana New" w:hAnsi="Angsana New"/>
        <w:sz w:val="30"/>
        <w:szCs w:val="30"/>
      </w:rPr>
      <w:t>44</w:t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2847D" w14:textId="77777777" w:rsidR="00B620E5" w:rsidRPr="00E65D6D" w:rsidRDefault="00B620E5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D6D">
      <w:rPr>
        <w:rStyle w:val="PageNumber"/>
        <w:rFonts w:ascii="Angsana New" w:hAnsi="Angsana New"/>
        <w:sz w:val="30"/>
        <w:szCs w:val="30"/>
      </w:rPr>
      <w:fldChar w:fldCharType="begin"/>
    </w:r>
    <w:r w:rsidRPr="00E65D6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D6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</w:t>
    </w:r>
    <w:r w:rsidRPr="00CC5A41">
      <w:rPr>
        <w:rStyle w:val="PageNumber"/>
        <w:rFonts w:ascii="Angsana New" w:hAnsi="Angsana New"/>
        <w:noProof/>
        <w:sz w:val="30"/>
        <w:szCs w:val="30"/>
        <w:lang w:val="en-US"/>
      </w:rPr>
      <w:t>7</w:t>
    </w:r>
    <w:r w:rsidRPr="00E65D6D">
      <w:rPr>
        <w:rStyle w:val="PageNumber"/>
        <w:rFonts w:ascii="Angsana New" w:hAnsi="Angsana New"/>
        <w:sz w:val="30"/>
        <w:szCs w:val="30"/>
      </w:rPr>
      <w:fldChar w:fldCharType="end"/>
    </w:r>
  </w:p>
  <w:p w14:paraId="4201874D" w14:textId="77777777" w:rsidR="00B620E5" w:rsidRPr="00B12599" w:rsidRDefault="00B620E5" w:rsidP="002C6C3B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5030"/>
      </w:tabs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A062BB" w14:textId="77777777" w:rsidR="00B620E5" w:rsidRPr="00702A20" w:rsidRDefault="00B620E5" w:rsidP="00EE621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11</w:t>
    </w:r>
    <w:r w:rsidRPr="00CC5A4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1F88A69" w14:textId="77777777" w:rsidR="00B620E5" w:rsidRPr="006E4E2E" w:rsidRDefault="00B620E5" w:rsidP="001B2E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27EFC4" w14:textId="639EFEC2" w:rsidR="00B620E5" w:rsidRPr="00D83FF5" w:rsidRDefault="00B620E5" w:rsidP="00115D8E">
    <w:pPr>
      <w:tabs>
        <w:tab w:val="left" w:pos="90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Loxleyt3-Set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115D8E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9</w:t>
    </w:r>
    <w:r w:rsidRPr="00E82DAF">
      <w:rPr>
        <w:rFonts w:ascii="Angsana New" w:hAnsi="Angsana New"/>
        <w:noProof/>
        <w:sz w:val="30"/>
        <w:szCs w:val="30"/>
      </w:rPr>
      <w:t>9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4225F26B" w14:textId="77777777" w:rsidR="00B620E5" w:rsidRDefault="00B620E5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CD87C" w14:textId="77777777" w:rsidR="00B620E5" w:rsidRPr="00702A20" w:rsidRDefault="00B620E5" w:rsidP="00EE621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11</w:t>
    </w:r>
    <w:r w:rsidRPr="00CC5A41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D49CD2F" w14:textId="77777777" w:rsidR="00B620E5" w:rsidRPr="006E4E2E" w:rsidRDefault="00B620E5" w:rsidP="001B2E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E9375" w14:textId="51EA2EBB" w:rsidR="00B620E5" w:rsidRPr="00D83FF5" w:rsidRDefault="00B620E5" w:rsidP="00115D8E">
    <w:pPr>
      <w:tabs>
        <w:tab w:val="left" w:pos="90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Loxleyt3-Set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115D8E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9</w:t>
    </w:r>
    <w:r w:rsidRPr="00E82DAF">
      <w:rPr>
        <w:rFonts w:ascii="Angsana New" w:hAnsi="Angsana New"/>
        <w:noProof/>
        <w:sz w:val="30"/>
        <w:szCs w:val="30"/>
      </w:rPr>
      <w:t>9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409BC440" w14:textId="77777777" w:rsidR="00B620E5" w:rsidRDefault="00B620E5">
    <w:pPr>
      <w:pStyle w:val="Footer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5C290" w14:textId="77777777" w:rsidR="00B620E5" w:rsidRPr="00CA207C" w:rsidRDefault="00B620E5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A207C">
      <w:rPr>
        <w:rStyle w:val="PageNumber"/>
        <w:rFonts w:ascii="Angsana New" w:hAnsi="Angsana New"/>
        <w:sz w:val="30"/>
        <w:szCs w:val="30"/>
      </w:rPr>
      <w:fldChar w:fldCharType="begin"/>
    </w:r>
    <w:r w:rsidRPr="00CA207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207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13</w:t>
    </w:r>
    <w:r w:rsidRPr="00CC5A41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CA207C">
      <w:rPr>
        <w:rStyle w:val="PageNumber"/>
        <w:rFonts w:ascii="Angsana New" w:hAnsi="Angsana New"/>
        <w:sz w:val="30"/>
        <w:szCs w:val="30"/>
      </w:rPr>
      <w:fldChar w:fldCharType="end"/>
    </w:r>
  </w:p>
  <w:p w14:paraId="3A2609DF" w14:textId="77777777" w:rsidR="00B620E5" w:rsidRPr="00821FCC" w:rsidRDefault="00B620E5" w:rsidP="000A39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decimal" w:pos="9317"/>
      </w:tabs>
      <w:ind w:right="360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 w:hint="cs"/>
        <w:sz w:val="30"/>
        <w:szCs w:val="30"/>
        <w:cs/>
      </w:rPr>
      <w:tab/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BB7A52" w14:textId="77777777" w:rsidR="00B620E5" w:rsidRDefault="00B620E5" w:rsidP="00900EE2">
      <w:r>
        <w:separator/>
      </w:r>
    </w:p>
  </w:footnote>
  <w:footnote w:type="continuationSeparator" w:id="0">
    <w:p w14:paraId="121151F1" w14:textId="77777777" w:rsidR="00B620E5" w:rsidRDefault="00B620E5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E949A" w14:textId="77777777" w:rsidR="00B620E5" w:rsidRPr="005A1AF1" w:rsidRDefault="00B620E5" w:rsidP="00297207">
    <w:pPr>
      <w:pStyle w:val="Heading6"/>
      <w:tabs>
        <w:tab w:val="decimal" w:pos="450"/>
        <w:tab w:val="left" w:pos="9932"/>
      </w:tabs>
      <w:jc w:val="both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</w:rPr>
      <w:tab/>
    </w: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6177C544" w14:textId="77777777" w:rsidR="00B620E5" w:rsidRDefault="00B620E5" w:rsidP="00565617">
    <w:pPr>
      <w:pStyle w:val="Heading6"/>
      <w:jc w:val="both"/>
      <w:rPr>
        <w:rFonts w:ascii="Angsana New" w:hAnsi="Angsana New" w:cs="Angsana New"/>
        <w:sz w:val="32"/>
        <w:szCs w:val="32"/>
      </w:rPr>
    </w:pPr>
    <w:r w:rsidRPr="0052209E">
      <w:rPr>
        <w:rFonts w:ascii="Angsana New" w:hAnsi="Angsana New" w:cs="Angsana New"/>
        <w:sz w:val="32"/>
        <w:szCs w:val="32"/>
        <w:cs/>
      </w:rPr>
      <w:t>หมายเหตุประกอบงบการเงิน</w:t>
    </w:r>
  </w:p>
  <w:p w14:paraId="4AD79C11" w14:textId="77777777" w:rsidR="00B620E5" w:rsidRPr="00457847" w:rsidRDefault="00B620E5" w:rsidP="00457847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C5A41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CC5A41">
      <w:rPr>
        <w:rFonts w:ascii="Angsana New" w:hAnsi="Angsana New"/>
        <w:b/>
        <w:bCs/>
        <w:sz w:val="32"/>
        <w:szCs w:val="32"/>
      </w:rPr>
      <w:t>2563</w:t>
    </w:r>
  </w:p>
  <w:p w14:paraId="4C8B1443" w14:textId="77777777" w:rsidR="00B620E5" w:rsidRPr="00605EF6" w:rsidRDefault="00B620E5" w:rsidP="00457847">
    <w:pPr>
      <w:rPr>
        <w:rFonts w:ascii="Angsana New" w:hAnsi="Angsana New"/>
        <w:b/>
        <w:bCs/>
        <w:sz w:val="32"/>
        <w:szCs w:val="32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CCDFD" w14:textId="77777777" w:rsidR="00B620E5" w:rsidRPr="00B23EC5" w:rsidRDefault="00B620E5" w:rsidP="0006158D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B23EC5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B23EC5">
      <w:rPr>
        <w:rFonts w:ascii="Angsana New" w:hAnsi="Angsana New" w:cs="Angsana New"/>
        <w:sz w:val="32"/>
        <w:szCs w:val="32"/>
      </w:rPr>
      <w:t>(</w:t>
    </w:r>
    <w:r w:rsidRPr="00B23EC5">
      <w:rPr>
        <w:rFonts w:ascii="Angsana New" w:hAnsi="Angsana New" w:cs="Angsana New"/>
        <w:sz w:val="32"/>
        <w:szCs w:val="32"/>
        <w:cs/>
      </w:rPr>
      <w:t>มหาชน</w:t>
    </w:r>
    <w:r w:rsidRPr="00B23EC5">
      <w:rPr>
        <w:rFonts w:ascii="Angsana New" w:hAnsi="Angsana New" w:cs="Angsana New"/>
        <w:sz w:val="32"/>
        <w:szCs w:val="32"/>
      </w:rPr>
      <w:t xml:space="preserve">) </w:t>
    </w:r>
    <w:r w:rsidRPr="00B23EC5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69C7243F" w14:textId="77777777" w:rsidR="00B620E5" w:rsidRPr="00B23EC5" w:rsidRDefault="00B620E5" w:rsidP="006F2D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B23EC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7C66DB7" w14:textId="77777777" w:rsidR="00B620E5" w:rsidRPr="00C90067" w:rsidRDefault="00B620E5" w:rsidP="00656B00">
    <w:pPr>
      <w:pStyle w:val="Heading6"/>
      <w:jc w:val="both"/>
      <w:rPr>
        <w:rFonts w:ascii="Angsana New" w:hAnsi="Angsana New" w:cs="Angsana New"/>
        <w:sz w:val="32"/>
        <w:szCs w:val="32"/>
      </w:rPr>
    </w:pPr>
    <w:r w:rsidRPr="00C90067">
      <w:rPr>
        <w:rFonts w:ascii="Angsana New" w:hAnsi="Angsana New" w:cs="Angsana New" w:hint="cs"/>
        <w:sz w:val="32"/>
        <w:szCs w:val="32"/>
        <w:cs/>
      </w:rPr>
      <w:t xml:space="preserve">สำหรับปีสิ้นสุดวันที่ </w:t>
    </w:r>
    <w:r w:rsidRPr="00CC5A41">
      <w:rPr>
        <w:rFonts w:ascii="Angsana New" w:hAnsi="Angsana New" w:cs="Angsana New"/>
        <w:sz w:val="32"/>
        <w:szCs w:val="32"/>
      </w:rPr>
      <w:t>31</w:t>
    </w:r>
    <w:r w:rsidRPr="00C90067">
      <w:rPr>
        <w:rFonts w:ascii="Angsana New" w:hAnsi="Angsana New" w:cs="Angsana New" w:hint="cs"/>
        <w:sz w:val="32"/>
        <w:szCs w:val="32"/>
        <w:cs/>
      </w:rPr>
      <w:t xml:space="preserve"> ธันวาคม </w:t>
    </w:r>
    <w:r w:rsidRPr="00CC5A41">
      <w:rPr>
        <w:rFonts w:ascii="Angsana New" w:hAnsi="Angsana New" w:cs="Angsana New"/>
        <w:sz w:val="32"/>
        <w:szCs w:val="32"/>
      </w:rPr>
      <w:t>2563</w:t>
    </w:r>
  </w:p>
  <w:p w14:paraId="326BBD61" w14:textId="77777777" w:rsidR="00B620E5" w:rsidRDefault="00B620E5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B0DCA" w14:textId="77777777" w:rsidR="00B620E5" w:rsidRDefault="00B620E5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6CEF8" w14:textId="77777777" w:rsidR="00B620E5" w:rsidRDefault="00B620E5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783C5B" w14:textId="77777777" w:rsidR="00B620E5" w:rsidRDefault="00B620E5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A1EB7B" w14:textId="77777777" w:rsidR="00B620E5" w:rsidRPr="005A1AF1" w:rsidRDefault="00B620E5" w:rsidP="00E34901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7DD39FA7" w14:textId="77777777" w:rsidR="00B620E5" w:rsidRPr="003C763B" w:rsidRDefault="00B620E5" w:rsidP="00E3490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3AA0BEEE" w14:textId="77777777" w:rsidR="00B620E5" w:rsidRPr="00C90067" w:rsidRDefault="00B620E5" w:rsidP="00656B00">
    <w:pPr>
      <w:pStyle w:val="Heading6"/>
      <w:jc w:val="both"/>
      <w:rPr>
        <w:rFonts w:ascii="Angsana New" w:hAnsi="Angsana New" w:cs="Angsana New"/>
        <w:sz w:val="32"/>
        <w:szCs w:val="32"/>
      </w:rPr>
    </w:pPr>
    <w:r w:rsidRPr="00C90067">
      <w:rPr>
        <w:rFonts w:ascii="Angsana New" w:hAnsi="Angsana New" w:cs="Angsana New" w:hint="cs"/>
        <w:sz w:val="32"/>
        <w:szCs w:val="32"/>
        <w:cs/>
      </w:rPr>
      <w:t xml:space="preserve">สำหรับปีสิ้นสุดวันที่ </w:t>
    </w:r>
    <w:r w:rsidRPr="00CC5A41">
      <w:rPr>
        <w:rFonts w:ascii="Angsana New" w:hAnsi="Angsana New" w:cs="Angsana New"/>
        <w:sz w:val="32"/>
        <w:szCs w:val="32"/>
      </w:rPr>
      <w:t>31</w:t>
    </w:r>
    <w:r w:rsidRPr="00C90067">
      <w:rPr>
        <w:rFonts w:ascii="Angsana New" w:hAnsi="Angsana New" w:cs="Angsana New" w:hint="cs"/>
        <w:sz w:val="32"/>
        <w:szCs w:val="32"/>
        <w:cs/>
      </w:rPr>
      <w:t xml:space="preserve"> ธันวาคม </w:t>
    </w:r>
    <w:r w:rsidRPr="00CC5A41">
      <w:rPr>
        <w:rFonts w:ascii="Angsana New" w:hAnsi="Angsana New" w:cs="Angsana New"/>
        <w:sz w:val="32"/>
        <w:szCs w:val="32"/>
      </w:rPr>
      <w:t>2563</w:t>
    </w:r>
  </w:p>
  <w:p w14:paraId="43C994A4" w14:textId="77777777" w:rsidR="00B620E5" w:rsidRPr="00656B00" w:rsidRDefault="00B620E5" w:rsidP="00E34901">
    <w:pPr>
      <w:pStyle w:val="acctmainheading"/>
      <w:tabs>
        <w:tab w:val="left" w:pos="9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5113D" w14:textId="77777777" w:rsidR="00B620E5" w:rsidRDefault="00B620E5">
    <w:pPr>
      <w:pStyle w:val="Header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74BA2" w14:textId="77777777" w:rsidR="00B620E5" w:rsidRDefault="00B620E5">
    <w:pPr>
      <w:pStyle w:val="Head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00AF0" w14:textId="77777777" w:rsidR="00B620E5" w:rsidRDefault="00B620E5">
    <w:pPr>
      <w:pStyle w:val="Header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BA9E7" w14:textId="77777777" w:rsidR="00B620E5" w:rsidRDefault="00B620E5">
    <w:pPr>
      <w:pStyle w:val="Header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558B9C" w14:textId="77777777" w:rsidR="00B620E5" w:rsidRDefault="00B620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F0EBD" w14:textId="77777777" w:rsidR="00B620E5" w:rsidRDefault="00B620E5">
    <w:pPr>
      <w:pStyle w:val="Header"/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F7A67" w14:textId="77777777" w:rsidR="00B620E5" w:rsidRDefault="00B620E5">
    <w:pPr>
      <w:pStyle w:val="Header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CCE273" w14:textId="77777777" w:rsidR="00B620E5" w:rsidRPr="005A1AF1" w:rsidRDefault="00B620E5" w:rsidP="008820FB">
    <w:pPr>
      <w:pStyle w:val="Heading6"/>
      <w:tabs>
        <w:tab w:val="left" w:pos="540"/>
      </w:tabs>
      <w:ind w:left="540" w:hanging="540"/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0C1835D7" w14:textId="77777777" w:rsidR="00B620E5" w:rsidRPr="003C763B" w:rsidRDefault="00B620E5" w:rsidP="008820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17D63E58" w14:textId="77777777" w:rsidR="00B620E5" w:rsidRPr="00C90067" w:rsidRDefault="00B620E5" w:rsidP="008820FB">
    <w:pPr>
      <w:pStyle w:val="Heading6"/>
      <w:jc w:val="both"/>
      <w:rPr>
        <w:rFonts w:ascii="Angsana New" w:hAnsi="Angsana New" w:cs="Angsana New"/>
        <w:sz w:val="32"/>
        <w:szCs w:val="32"/>
      </w:rPr>
    </w:pPr>
    <w:r w:rsidRPr="00C90067">
      <w:rPr>
        <w:rFonts w:ascii="Angsana New" w:hAnsi="Angsana New" w:cs="Angsana New" w:hint="cs"/>
        <w:sz w:val="32"/>
        <w:szCs w:val="32"/>
        <w:cs/>
      </w:rPr>
      <w:t xml:space="preserve">สำหรับปีสิ้นสุดวันที่ </w:t>
    </w:r>
    <w:r w:rsidRPr="00CC5A41">
      <w:rPr>
        <w:rFonts w:ascii="Angsana New" w:hAnsi="Angsana New" w:cs="Angsana New"/>
        <w:sz w:val="32"/>
        <w:szCs w:val="32"/>
      </w:rPr>
      <w:t>31</w:t>
    </w:r>
    <w:r w:rsidRPr="00C90067">
      <w:rPr>
        <w:rFonts w:ascii="Angsana New" w:hAnsi="Angsana New" w:cs="Angsana New" w:hint="cs"/>
        <w:sz w:val="32"/>
        <w:szCs w:val="32"/>
        <w:cs/>
      </w:rPr>
      <w:t xml:space="preserve"> ธันวาคม </w:t>
    </w:r>
    <w:r w:rsidRPr="00CC5A41">
      <w:rPr>
        <w:rFonts w:ascii="Angsana New" w:hAnsi="Angsana New" w:cs="Angsana New"/>
        <w:sz w:val="32"/>
        <w:szCs w:val="32"/>
      </w:rPr>
      <w:t>2563</w:t>
    </w:r>
  </w:p>
  <w:p w14:paraId="11226327" w14:textId="77777777" w:rsidR="00B620E5" w:rsidRPr="00656B00" w:rsidRDefault="00B620E5" w:rsidP="00BE6579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BC14B" w14:textId="77777777" w:rsidR="00B620E5" w:rsidRDefault="00B620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E276C" w14:textId="77777777" w:rsidR="00B620E5" w:rsidRDefault="00B620E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00256" w14:textId="77777777" w:rsidR="00B620E5" w:rsidRDefault="00B620E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D6828" w14:textId="77777777" w:rsidR="00B620E5" w:rsidRPr="005A1AF1" w:rsidRDefault="00B620E5" w:rsidP="00BE6579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1371A5D8" w14:textId="77777777" w:rsidR="00B620E5" w:rsidRDefault="00B620E5" w:rsidP="001044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09F404BF" w14:textId="77777777" w:rsidR="00B620E5" w:rsidRPr="00C90067" w:rsidRDefault="00B620E5" w:rsidP="00E9231A">
    <w:pPr>
      <w:pStyle w:val="Heading6"/>
      <w:jc w:val="both"/>
      <w:rPr>
        <w:rFonts w:ascii="Angsana New" w:hAnsi="Angsana New" w:cs="Angsana New"/>
        <w:sz w:val="32"/>
        <w:szCs w:val="32"/>
      </w:rPr>
    </w:pPr>
    <w:r w:rsidRPr="00C90067">
      <w:rPr>
        <w:rFonts w:ascii="Angsana New" w:hAnsi="Angsana New" w:cs="Angsana New" w:hint="cs"/>
        <w:sz w:val="32"/>
        <w:szCs w:val="32"/>
        <w:cs/>
      </w:rPr>
      <w:t xml:space="preserve">สำหรับปีสิ้นสุดวันที่ </w:t>
    </w:r>
    <w:r w:rsidRPr="00CC5A41">
      <w:rPr>
        <w:rFonts w:ascii="Angsana New" w:hAnsi="Angsana New" w:cs="Angsana New"/>
        <w:sz w:val="32"/>
        <w:szCs w:val="32"/>
      </w:rPr>
      <w:t>31</w:t>
    </w:r>
    <w:r w:rsidRPr="00C90067">
      <w:rPr>
        <w:rFonts w:ascii="Angsana New" w:hAnsi="Angsana New" w:cs="Angsana New" w:hint="cs"/>
        <w:sz w:val="32"/>
        <w:szCs w:val="32"/>
        <w:cs/>
      </w:rPr>
      <w:t xml:space="preserve"> ธันวาคม </w:t>
    </w:r>
    <w:r w:rsidRPr="00CC5A41">
      <w:rPr>
        <w:rFonts w:ascii="Angsana New" w:hAnsi="Angsana New" w:cs="Angsana New"/>
        <w:sz w:val="32"/>
        <w:szCs w:val="32"/>
      </w:rPr>
      <w:t>2563</w:t>
    </w:r>
  </w:p>
  <w:p w14:paraId="7166CC7B" w14:textId="77777777" w:rsidR="00B620E5" w:rsidRPr="004760D0" w:rsidRDefault="00B620E5" w:rsidP="00715DF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BDF45" w14:textId="77777777" w:rsidR="00B620E5" w:rsidRDefault="00B620E5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516B0" w14:textId="77777777" w:rsidR="00B620E5" w:rsidRDefault="00B620E5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626EE" w14:textId="77777777" w:rsidR="00B620E5" w:rsidRPr="005A1AF1" w:rsidRDefault="00B620E5" w:rsidP="0006158D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78405C6A" w14:textId="77777777" w:rsidR="00B620E5" w:rsidRDefault="00B620E5" w:rsidP="000615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826342F" w14:textId="77777777" w:rsidR="00B620E5" w:rsidRPr="00C90067" w:rsidRDefault="00B620E5" w:rsidP="00656B00">
    <w:pPr>
      <w:pStyle w:val="Heading6"/>
      <w:jc w:val="both"/>
      <w:rPr>
        <w:rFonts w:ascii="Angsana New" w:hAnsi="Angsana New" w:cs="Angsana New"/>
        <w:sz w:val="32"/>
        <w:szCs w:val="32"/>
      </w:rPr>
    </w:pPr>
    <w:r w:rsidRPr="00C90067">
      <w:rPr>
        <w:rFonts w:ascii="Angsana New" w:hAnsi="Angsana New" w:cs="Angsana New" w:hint="cs"/>
        <w:sz w:val="32"/>
        <w:szCs w:val="32"/>
        <w:cs/>
      </w:rPr>
      <w:t xml:space="preserve">สำหรับปีสิ้นสุดวันที่ </w:t>
    </w:r>
    <w:r w:rsidRPr="00CC5A41">
      <w:rPr>
        <w:rFonts w:ascii="Angsana New" w:hAnsi="Angsana New" w:cs="Angsana New"/>
        <w:sz w:val="32"/>
        <w:szCs w:val="32"/>
      </w:rPr>
      <w:t>31</w:t>
    </w:r>
    <w:r w:rsidRPr="00C90067">
      <w:rPr>
        <w:rFonts w:ascii="Angsana New" w:hAnsi="Angsana New" w:cs="Angsana New" w:hint="cs"/>
        <w:sz w:val="32"/>
        <w:szCs w:val="32"/>
        <w:cs/>
      </w:rPr>
      <w:t xml:space="preserve"> ธันวาคม </w:t>
    </w:r>
    <w:r w:rsidRPr="00CC5A41">
      <w:rPr>
        <w:rFonts w:ascii="Angsana New" w:hAnsi="Angsana New" w:cs="Angsana New"/>
        <w:sz w:val="32"/>
        <w:szCs w:val="32"/>
      </w:rPr>
      <w:t>2563</w:t>
    </w:r>
  </w:p>
  <w:p w14:paraId="4CACDBA5" w14:textId="77777777" w:rsidR="00B620E5" w:rsidRPr="00656B00" w:rsidRDefault="00B620E5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2C7744" w14:textId="77777777" w:rsidR="00B620E5" w:rsidRDefault="00B620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246803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37D51D0"/>
    <w:multiLevelType w:val="hybridMultilevel"/>
    <w:tmpl w:val="B8669874"/>
    <w:lvl w:ilvl="0" w:tplc="5A2EF5E0">
      <w:start w:val="1"/>
      <w:numFmt w:val="decimal"/>
      <w:lvlText w:val="(%1)"/>
      <w:lvlJc w:val="left"/>
      <w:pPr>
        <w:ind w:left="12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FD098C"/>
    <w:multiLevelType w:val="multilevel"/>
    <w:tmpl w:val="E1C0FCB4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C1C0EB8"/>
    <w:multiLevelType w:val="hybridMultilevel"/>
    <w:tmpl w:val="93AEE03E"/>
    <w:lvl w:ilvl="0" w:tplc="39A6186C">
      <w:start w:val="1"/>
      <w:numFmt w:val="decimal"/>
      <w:lvlText w:val="(ก.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9AC77D5"/>
    <w:multiLevelType w:val="hybridMultilevel"/>
    <w:tmpl w:val="D15E88B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01137AB"/>
    <w:multiLevelType w:val="hybridMultilevel"/>
    <w:tmpl w:val="07602B1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FC94AA7"/>
    <w:multiLevelType w:val="hybridMultilevel"/>
    <w:tmpl w:val="9818609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DE12018C"/>
    <w:lvl w:ilvl="0" w:tplc="917A5910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65C1C30"/>
    <w:multiLevelType w:val="hybridMultilevel"/>
    <w:tmpl w:val="06B46382"/>
    <w:lvl w:ilvl="0" w:tplc="DAD0DD5C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052443E"/>
    <w:multiLevelType w:val="multilevel"/>
    <w:tmpl w:val="2EF62104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  <w:lang w:val="en-US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75BF7318"/>
    <w:multiLevelType w:val="hybridMultilevel"/>
    <w:tmpl w:val="8466D65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C5405C"/>
    <w:multiLevelType w:val="hybridMultilevel"/>
    <w:tmpl w:val="34C0FFF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18"/>
  </w:num>
  <w:num w:numId="13">
    <w:abstractNumId w:val="33"/>
  </w:num>
  <w:num w:numId="14">
    <w:abstractNumId w:val="23"/>
  </w:num>
  <w:num w:numId="15">
    <w:abstractNumId w:val="25"/>
  </w:num>
  <w:num w:numId="16">
    <w:abstractNumId w:val="29"/>
  </w:num>
  <w:num w:numId="17">
    <w:abstractNumId w:val="12"/>
  </w:num>
  <w:num w:numId="18">
    <w:abstractNumId w:val="35"/>
  </w:num>
  <w:num w:numId="19">
    <w:abstractNumId w:val="27"/>
  </w:num>
  <w:num w:numId="20">
    <w:abstractNumId w:val="16"/>
  </w:num>
  <w:num w:numId="21">
    <w:abstractNumId w:val="26"/>
  </w:num>
  <w:num w:numId="22">
    <w:abstractNumId w:val="21"/>
  </w:num>
  <w:num w:numId="23">
    <w:abstractNumId w:val="31"/>
  </w:num>
  <w:num w:numId="24">
    <w:abstractNumId w:val="13"/>
  </w:num>
  <w:num w:numId="25">
    <w:abstractNumId w:val="10"/>
  </w:num>
  <w:num w:numId="26">
    <w:abstractNumId w:val="37"/>
  </w:num>
  <w:num w:numId="27">
    <w:abstractNumId w:val="14"/>
  </w:num>
  <w:num w:numId="28">
    <w:abstractNumId w:val="22"/>
  </w:num>
  <w:num w:numId="29">
    <w:abstractNumId w:val="20"/>
  </w:num>
  <w:num w:numId="30">
    <w:abstractNumId w:val="17"/>
  </w:num>
  <w:num w:numId="31">
    <w:abstractNumId w:val="15"/>
  </w:num>
  <w:num w:numId="32">
    <w:abstractNumId w:val="32"/>
  </w:num>
  <w:num w:numId="33">
    <w:abstractNumId w:val="30"/>
  </w:num>
  <w:num w:numId="34">
    <w:abstractNumId w:val="28"/>
  </w:num>
  <w:num w:numId="35">
    <w:abstractNumId w:val="34"/>
  </w:num>
  <w:num w:numId="36">
    <w:abstractNumId w:val="19"/>
  </w:num>
  <w:num w:numId="37">
    <w:abstractNumId w:val="40"/>
  </w:num>
  <w:num w:numId="38">
    <w:abstractNumId w:val="39"/>
  </w:num>
  <w:num w:numId="39">
    <w:abstractNumId w:val="36"/>
  </w:num>
  <w:num w:numId="40">
    <w:abstractNumId w:val="11"/>
  </w:num>
  <w:num w:numId="41">
    <w:abstractNumId w:val="38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105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6EC"/>
    <w:rsid w:val="0000099D"/>
    <w:rsid w:val="00000B8D"/>
    <w:rsid w:val="00000D34"/>
    <w:rsid w:val="00000DA9"/>
    <w:rsid w:val="0000113A"/>
    <w:rsid w:val="000012C3"/>
    <w:rsid w:val="00001489"/>
    <w:rsid w:val="0000155D"/>
    <w:rsid w:val="00001616"/>
    <w:rsid w:val="00001A22"/>
    <w:rsid w:val="00001F85"/>
    <w:rsid w:val="00001F9D"/>
    <w:rsid w:val="00002620"/>
    <w:rsid w:val="00002AA6"/>
    <w:rsid w:val="00002B1F"/>
    <w:rsid w:val="00002E24"/>
    <w:rsid w:val="000035B4"/>
    <w:rsid w:val="000036F9"/>
    <w:rsid w:val="00003877"/>
    <w:rsid w:val="00003A8F"/>
    <w:rsid w:val="00003ABD"/>
    <w:rsid w:val="00003BD5"/>
    <w:rsid w:val="00003D90"/>
    <w:rsid w:val="00004681"/>
    <w:rsid w:val="00004743"/>
    <w:rsid w:val="000050CF"/>
    <w:rsid w:val="000052C1"/>
    <w:rsid w:val="00005444"/>
    <w:rsid w:val="00005497"/>
    <w:rsid w:val="0000566B"/>
    <w:rsid w:val="000059C9"/>
    <w:rsid w:val="00005B10"/>
    <w:rsid w:val="00005CF5"/>
    <w:rsid w:val="00005EA5"/>
    <w:rsid w:val="00006463"/>
    <w:rsid w:val="00006838"/>
    <w:rsid w:val="00006B69"/>
    <w:rsid w:val="00006C60"/>
    <w:rsid w:val="00006E4F"/>
    <w:rsid w:val="00006F01"/>
    <w:rsid w:val="00006F75"/>
    <w:rsid w:val="0000721C"/>
    <w:rsid w:val="00007598"/>
    <w:rsid w:val="0000777D"/>
    <w:rsid w:val="000078FB"/>
    <w:rsid w:val="00007B3F"/>
    <w:rsid w:val="00007B88"/>
    <w:rsid w:val="00007C5E"/>
    <w:rsid w:val="00007FC3"/>
    <w:rsid w:val="0001004E"/>
    <w:rsid w:val="0001035F"/>
    <w:rsid w:val="00010959"/>
    <w:rsid w:val="00010E30"/>
    <w:rsid w:val="00010FA3"/>
    <w:rsid w:val="000114BE"/>
    <w:rsid w:val="0001176F"/>
    <w:rsid w:val="00011A35"/>
    <w:rsid w:val="00011C53"/>
    <w:rsid w:val="00011FE4"/>
    <w:rsid w:val="0001260E"/>
    <w:rsid w:val="000127B6"/>
    <w:rsid w:val="00012D09"/>
    <w:rsid w:val="00012F16"/>
    <w:rsid w:val="0001309C"/>
    <w:rsid w:val="00013278"/>
    <w:rsid w:val="0001329B"/>
    <w:rsid w:val="000132ED"/>
    <w:rsid w:val="00013415"/>
    <w:rsid w:val="00013447"/>
    <w:rsid w:val="000134A8"/>
    <w:rsid w:val="000134ED"/>
    <w:rsid w:val="00013792"/>
    <w:rsid w:val="00013D2E"/>
    <w:rsid w:val="00013F68"/>
    <w:rsid w:val="0001445F"/>
    <w:rsid w:val="000146CB"/>
    <w:rsid w:val="00014BB5"/>
    <w:rsid w:val="00014C4B"/>
    <w:rsid w:val="00014E00"/>
    <w:rsid w:val="00015022"/>
    <w:rsid w:val="00015063"/>
    <w:rsid w:val="000151F7"/>
    <w:rsid w:val="000152F6"/>
    <w:rsid w:val="0001574B"/>
    <w:rsid w:val="000157AE"/>
    <w:rsid w:val="000157B7"/>
    <w:rsid w:val="00015C25"/>
    <w:rsid w:val="00015E87"/>
    <w:rsid w:val="0001622C"/>
    <w:rsid w:val="0001640E"/>
    <w:rsid w:val="00016585"/>
    <w:rsid w:val="00016D82"/>
    <w:rsid w:val="00017361"/>
    <w:rsid w:val="00017399"/>
    <w:rsid w:val="000174CB"/>
    <w:rsid w:val="00017622"/>
    <w:rsid w:val="0001765E"/>
    <w:rsid w:val="0001769A"/>
    <w:rsid w:val="000176D0"/>
    <w:rsid w:val="00017AED"/>
    <w:rsid w:val="00017C4A"/>
    <w:rsid w:val="00017F57"/>
    <w:rsid w:val="00020346"/>
    <w:rsid w:val="0002043E"/>
    <w:rsid w:val="00020696"/>
    <w:rsid w:val="0002094A"/>
    <w:rsid w:val="00020CC8"/>
    <w:rsid w:val="000210EB"/>
    <w:rsid w:val="000214E7"/>
    <w:rsid w:val="000217C4"/>
    <w:rsid w:val="000217FD"/>
    <w:rsid w:val="000219FD"/>
    <w:rsid w:val="00021AD4"/>
    <w:rsid w:val="00021EA2"/>
    <w:rsid w:val="00022155"/>
    <w:rsid w:val="000222A2"/>
    <w:rsid w:val="00022680"/>
    <w:rsid w:val="00022697"/>
    <w:rsid w:val="000228E5"/>
    <w:rsid w:val="00022A1A"/>
    <w:rsid w:val="00022A6C"/>
    <w:rsid w:val="00022B16"/>
    <w:rsid w:val="00022C7C"/>
    <w:rsid w:val="00022CA1"/>
    <w:rsid w:val="00022FF1"/>
    <w:rsid w:val="000233A3"/>
    <w:rsid w:val="00023855"/>
    <w:rsid w:val="000239AD"/>
    <w:rsid w:val="00023AA2"/>
    <w:rsid w:val="00023AF7"/>
    <w:rsid w:val="00023C68"/>
    <w:rsid w:val="00023C6E"/>
    <w:rsid w:val="00023DB0"/>
    <w:rsid w:val="00023E09"/>
    <w:rsid w:val="0002435A"/>
    <w:rsid w:val="000247AE"/>
    <w:rsid w:val="00025236"/>
    <w:rsid w:val="000256B1"/>
    <w:rsid w:val="0002579F"/>
    <w:rsid w:val="00025AFC"/>
    <w:rsid w:val="00025B66"/>
    <w:rsid w:val="00025BD4"/>
    <w:rsid w:val="00025DB6"/>
    <w:rsid w:val="00025EBB"/>
    <w:rsid w:val="00026192"/>
    <w:rsid w:val="00026206"/>
    <w:rsid w:val="000262DF"/>
    <w:rsid w:val="000262E0"/>
    <w:rsid w:val="000264D2"/>
    <w:rsid w:val="000265A9"/>
    <w:rsid w:val="000265AC"/>
    <w:rsid w:val="0002664E"/>
    <w:rsid w:val="00026BEF"/>
    <w:rsid w:val="00026EF4"/>
    <w:rsid w:val="00026F6E"/>
    <w:rsid w:val="0002788B"/>
    <w:rsid w:val="00027EBF"/>
    <w:rsid w:val="00027F49"/>
    <w:rsid w:val="0003016A"/>
    <w:rsid w:val="00030199"/>
    <w:rsid w:val="00030443"/>
    <w:rsid w:val="000304DD"/>
    <w:rsid w:val="0003063B"/>
    <w:rsid w:val="000308E6"/>
    <w:rsid w:val="00030ABC"/>
    <w:rsid w:val="00030F21"/>
    <w:rsid w:val="00030FEA"/>
    <w:rsid w:val="00031270"/>
    <w:rsid w:val="0003137A"/>
    <w:rsid w:val="000314FA"/>
    <w:rsid w:val="00031791"/>
    <w:rsid w:val="00031999"/>
    <w:rsid w:val="00031A0D"/>
    <w:rsid w:val="00031C46"/>
    <w:rsid w:val="00031CD2"/>
    <w:rsid w:val="00031EF9"/>
    <w:rsid w:val="00031FEA"/>
    <w:rsid w:val="00032306"/>
    <w:rsid w:val="00032367"/>
    <w:rsid w:val="0003241F"/>
    <w:rsid w:val="000324CA"/>
    <w:rsid w:val="000324EF"/>
    <w:rsid w:val="000325D0"/>
    <w:rsid w:val="0003265B"/>
    <w:rsid w:val="00032852"/>
    <w:rsid w:val="00032AC7"/>
    <w:rsid w:val="00032C93"/>
    <w:rsid w:val="000335B5"/>
    <w:rsid w:val="0003392B"/>
    <w:rsid w:val="00033B14"/>
    <w:rsid w:val="00033B45"/>
    <w:rsid w:val="00034195"/>
    <w:rsid w:val="00034C7C"/>
    <w:rsid w:val="000351F3"/>
    <w:rsid w:val="0003522F"/>
    <w:rsid w:val="0003541D"/>
    <w:rsid w:val="000354ED"/>
    <w:rsid w:val="0003555F"/>
    <w:rsid w:val="0003570D"/>
    <w:rsid w:val="00035E47"/>
    <w:rsid w:val="00036023"/>
    <w:rsid w:val="00036031"/>
    <w:rsid w:val="00036531"/>
    <w:rsid w:val="000367EF"/>
    <w:rsid w:val="000368FA"/>
    <w:rsid w:val="00036C96"/>
    <w:rsid w:val="00036CBF"/>
    <w:rsid w:val="00036D25"/>
    <w:rsid w:val="000370DF"/>
    <w:rsid w:val="0003724C"/>
    <w:rsid w:val="00037303"/>
    <w:rsid w:val="000375C6"/>
    <w:rsid w:val="00037665"/>
    <w:rsid w:val="0003778E"/>
    <w:rsid w:val="00037809"/>
    <w:rsid w:val="00037861"/>
    <w:rsid w:val="000379FF"/>
    <w:rsid w:val="00037A91"/>
    <w:rsid w:val="00037AB6"/>
    <w:rsid w:val="00037B93"/>
    <w:rsid w:val="00037E82"/>
    <w:rsid w:val="00037FFB"/>
    <w:rsid w:val="000402BD"/>
    <w:rsid w:val="00040760"/>
    <w:rsid w:val="00040B06"/>
    <w:rsid w:val="00040B1A"/>
    <w:rsid w:val="00040B37"/>
    <w:rsid w:val="00040DC2"/>
    <w:rsid w:val="00041068"/>
    <w:rsid w:val="00041431"/>
    <w:rsid w:val="00041509"/>
    <w:rsid w:val="0004168D"/>
    <w:rsid w:val="0004180A"/>
    <w:rsid w:val="0004185A"/>
    <w:rsid w:val="000419E6"/>
    <w:rsid w:val="00041C16"/>
    <w:rsid w:val="00041E6F"/>
    <w:rsid w:val="00041E74"/>
    <w:rsid w:val="00042070"/>
    <w:rsid w:val="00042141"/>
    <w:rsid w:val="0004237D"/>
    <w:rsid w:val="0004262B"/>
    <w:rsid w:val="0004266B"/>
    <w:rsid w:val="00042A66"/>
    <w:rsid w:val="00042AB4"/>
    <w:rsid w:val="00042B24"/>
    <w:rsid w:val="00042DAF"/>
    <w:rsid w:val="00042F0E"/>
    <w:rsid w:val="00043034"/>
    <w:rsid w:val="00043058"/>
    <w:rsid w:val="0004323E"/>
    <w:rsid w:val="000438E8"/>
    <w:rsid w:val="00043982"/>
    <w:rsid w:val="00043CB9"/>
    <w:rsid w:val="0004420C"/>
    <w:rsid w:val="00044269"/>
    <w:rsid w:val="00044592"/>
    <w:rsid w:val="000447E8"/>
    <w:rsid w:val="000449F5"/>
    <w:rsid w:val="00044B3D"/>
    <w:rsid w:val="00044C8D"/>
    <w:rsid w:val="00044CBA"/>
    <w:rsid w:val="00044EDB"/>
    <w:rsid w:val="00045091"/>
    <w:rsid w:val="00045178"/>
    <w:rsid w:val="000453EB"/>
    <w:rsid w:val="00045556"/>
    <w:rsid w:val="000456D6"/>
    <w:rsid w:val="00045A49"/>
    <w:rsid w:val="00045C54"/>
    <w:rsid w:val="00045E3F"/>
    <w:rsid w:val="000460B9"/>
    <w:rsid w:val="0004677A"/>
    <w:rsid w:val="000467C8"/>
    <w:rsid w:val="00046968"/>
    <w:rsid w:val="0004697B"/>
    <w:rsid w:val="000469F4"/>
    <w:rsid w:val="00046D85"/>
    <w:rsid w:val="00046E6B"/>
    <w:rsid w:val="000471F1"/>
    <w:rsid w:val="000477E5"/>
    <w:rsid w:val="00047A85"/>
    <w:rsid w:val="00047C35"/>
    <w:rsid w:val="00047E21"/>
    <w:rsid w:val="00047EA2"/>
    <w:rsid w:val="000502ED"/>
    <w:rsid w:val="00050592"/>
    <w:rsid w:val="00050AA0"/>
    <w:rsid w:val="00050C9A"/>
    <w:rsid w:val="0005103D"/>
    <w:rsid w:val="00051254"/>
    <w:rsid w:val="00051824"/>
    <w:rsid w:val="0005196C"/>
    <w:rsid w:val="00051994"/>
    <w:rsid w:val="00051D5F"/>
    <w:rsid w:val="00051E5C"/>
    <w:rsid w:val="00052113"/>
    <w:rsid w:val="000523FD"/>
    <w:rsid w:val="00052CC8"/>
    <w:rsid w:val="00052E75"/>
    <w:rsid w:val="00052FDC"/>
    <w:rsid w:val="00053079"/>
    <w:rsid w:val="00053186"/>
    <w:rsid w:val="000531CE"/>
    <w:rsid w:val="00053250"/>
    <w:rsid w:val="000534BE"/>
    <w:rsid w:val="00053877"/>
    <w:rsid w:val="00054213"/>
    <w:rsid w:val="00054350"/>
    <w:rsid w:val="0005457E"/>
    <w:rsid w:val="00054691"/>
    <w:rsid w:val="000547B0"/>
    <w:rsid w:val="00054B6D"/>
    <w:rsid w:val="00054C08"/>
    <w:rsid w:val="00054C6F"/>
    <w:rsid w:val="00054CF1"/>
    <w:rsid w:val="0005504C"/>
    <w:rsid w:val="00055234"/>
    <w:rsid w:val="0005548C"/>
    <w:rsid w:val="000554B1"/>
    <w:rsid w:val="00055CC6"/>
    <w:rsid w:val="00056051"/>
    <w:rsid w:val="000560BA"/>
    <w:rsid w:val="00056404"/>
    <w:rsid w:val="000564AB"/>
    <w:rsid w:val="00056831"/>
    <w:rsid w:val="00056C15"/>
    <w:rsid w:val="00056FF4"/>
    <w:rsid w:val="00057179"/>
    <w:rsid w:val="00057604"/>
    <w:rsid w:val="00057C88"/>
    <w:rsid w:val="0006001A"/>
    <w:rsid w:val="000600D5"/>
    <w:rsid w:val="0006143C"/>
    <w:rsid w:val="0006158D"/>
    <w:rsid w:val="00061C2D"/>
    <w:rsid w:val="00061E63"/>
    <w:rsid w:val="00062202"/>
    <w:rsid w:val="00062455"/>
    <w:rsid w:val="000624ED"/>
    <w:rsid w:val="00062675"/>
    <w:rsid w:val="00062ADC"/>
    <w:rsid w:val="00062B9A"/>
    <w:rsid w:val="00062F23"/>
    <w:rsid w:val="0006335F"/>
    <w:rsid w:val="0006367C"/>
    <w:rsid w:val="000637A9"/>
    <w:rsid w:val="00064383"/>
    <w:rsid w:val="0006448C"/>
    <w:rsid w:val="00064632"/>
    <w:rsid w:val="00064B22"/>
    <w:rsid w:val="00064F19"/>
    <w:rsid w:val="00065213"/>
    <w:rsid w:val="000652DA"/>
    <w:rsid w:val="00065508"/>
    <w:rsid w:val="00065727"/>
    <w:rsid w:val="00065932"/>
    <w:rsid w:val="00065AE9"/>
    <w:rsid w:val="00065BDE"/>
    <w:rsid w:val="00065CD0"/>
    <w:rsid w:val="00065CF3"/>
    <w:rsid w:val="00065F11"/>
    <w:rsid w:val="00065FAD"/>
    <w:rsid w:val="00066670"/>
    <w:rsid w:val="00066FC3"/>
    <w:rsid w:val="00067327"/>
    <w:rsid w:val="00067942"/>
    <w:rsid w:val="00067CA8"/>
    <w:rsid w:val="00067D8E"/>
    <w:rsid w:val="00067DC0"/>
    <w:rsid w:val="00067F1A"/>
    <w:rsid w:val="00067F25"/>
    <w:rsid w:val="00070299"/>
    <w:rsid w:val="000702C9"/>
    <w:rsid w:val="000708C1"/>
    <w:rsid w:val="00070FED"/>
    <w:rsid w:val="00071244"/>
    <w:rsid w:val="00071553"/>
    <w:rsid w:val="00071775"/>
    <w:rsid w:val="00071904"/>
    <w:rsid w:val="0007199D"/>
    <w:rsid w:val="00071D1A"/>
    <w:rsid w:val="00071E5D"/>
    <w:rsid w:val="0007207A"/>
    <w:rsid w:val="00072261"/>
    <w:rsid w:val="00072424"/>
    <w:rsid w:val="000724FF"/>
    <w:rsid w:val="000726C1"/>
    <w:rsid w:val="00072B79"/>
    <w:rsid w:val="00072BE3"/>
    <w:rsid w:val="00072C16"/>
    <w:rsid w:val="00072D9D"/>
    <w:rsid w:val="00072FDB"/>
    <w:rsid w:val="00073055"/>
    <w:rsid w:val="000735A1"/>
    <w:rsid w:val="000738DA"/>
    <w:rsid w:val="00073A0F"/>
    <w:rsid w:val="00073E76"/>
    <w:rsid w:val="00073FE1"/>
    <w:rsid w:val="00074247"/>
    <w:rsid w:val="0007432E"/>
    <w:rsid w:val="000745C7"/>
    <w:rsid w:val="000746A1"/>
    <w:rsid w:val="00074730"/>
    <w:rsid w:val="00074BDE"/>
    <w:rsid w:val="00074FFA"/>
    <w:rsid w:val="000753A0"/>
    <w:rsid w:val="00075E15"/>
    <w:rsid w:val="000761A3"/>
    <w:rsid w:val="00076339"/>
    <w:rsid w:val="000763FC"/>
    <w:rsid w:val="00076802"/>
    <w:rsid w:val="00076876"/>
    <w:rsid w:val="000769E7"/>
    <w:rsid w:val="000769EC"/>
    <w:rsid w:val="00076A80"/>
    <w:rsid w:val="00076F29"/>
    <w:rsid w:val="0007705C"/>
    <w:rsid w:val="00077132"/>
    <w:rsid w:val="000772D4"/>
    <w:rsid w:val="000773BA"/>
    <w:rsid w:val="000779D6"/>
    <w:rsid w:val="00077B8E"/>
    <w:rsid w:val="00077FB5"/>
    <w:rsid w:val="000800E8"/>
    <w:rsid w:val="00080264"/>
    <w:rsid w:val="000802E6"/>
    <w:rsid w:val="0008040B"/>
    <w:rsid w:val="000804E9"/>
    <w:rsid w:val="000807D0"/>
    <w:rsid w:val="00080E88"/>
    <w:rsid w:val="00080F30"/>
    <w:rsid w:val="0008107D"/>
    <w:rsid w:val="0008118A"/>
    <w:rsid w:val="00081212"/>
    <w:rsid w:val="000817D7"/>
    <w:rsid w:val="00081898"/>
    <w:rsid w:val="000818D0"/>
    <w:rsid w:val="00081970"/>
    <w:rsid w:val="00081BBB"/>
    <w:rsid w:val="00081FB0"/>
    <w:rsid w:val="00082152"/>
    <w:rsid w:val="000821F6"/>
    <w:rsid w:val="00082310"/>
    <w:rsid w:val="0008241A"/>
    <w:rsid w:val="00082776"/>
    <w:rsid w:val="00082BA5"/>
    <w:rsid w:val="00082D5D"/>
    <w:rsid w:val="00082FBE"/>
    <w:rsid w:val="00083049"/>
    <w:rsid w:val="0008339F"/>
    <w:rsid w:val="00083489"/>
    <w:rsid w:val="000834C7"/>
    <w:rsid w:val="00083532"/>
    <w:rsid w:val="0008381D"/>
    <w:rsid w:val="00083B42"/>
    <w:rsid w:val="00083B65"/>
    <w:rsid w:val="0008434A"/>
    <w:rsid w:val="00084434"/>
    <w:rsid w:val="000847E1"/>
    <w:rsid w:val="0008497C"/>
    <w:rsid w:val="000849B9"/>
    <w:rsid w:val="00084A7D"/>
    <w:rsid w:val="00084D0B"/>
    <w:rsid w:val="00084DD8"/>
    <w:rsid w:val="000853C5"/>
    <w:rsid w:val="0008559C"/>
    <w:rsid w:val="0008561B"/>
    <w:rsid w:val="000856D7"/>
    <w:rsid w:val="000859FA"/>
    <w:rsid w:val="00085A22"/>
    <w:rsid w:val="00085E61"/>
    <w:rsid w:val="00085F08"/>
    <w:rsid w:val="000861F4"/>
    <w:rsid w:val="00086486"/>
    <w:rsid w:val="00086678"/>
    <w:rsid w:val="00086840"/>
    <w:rsid w:val="00086D91"/>
    <w:rsid w:val="00086D9E"/>
    <w:rsid w:val="00086DF7"/>
    <w:rsid w:val="00086E8C"/>
    <w:rsid w:val="000870D6"/>
    <w:rsid w:val="0008756D"/>
    <w:rsid w:val="0008760C"/>
    <w:rsid w:val="00087EB9"/>
    <w:rsid w:val="00087F96"/>
    <w:rsid w:val="000901F2"/>
    <w:rsid w:val="00090290"/>
    <w:rsid w:val="000904CB"/>
    <w:rsid w:val="0009077F"/>
    <w:rsid w:val="0009079D"/>
    <w:rsid w:val="00090916"/>
    <w:rsid w:val="000909FC"/>
    <w:rsid w:val="00090AD7"/>
    <w:rsid w:val="00090AFF"/>
    <w:rsid w:val="00090BE3"/>
    <w:rsid w:val="00090E01"/>
    <w:rsid w:val="0009140D"/>
    <w:rsid w:val="00091495"/>
    <w:rsid w:val="0009156E"/>
    <w:rsid w:val="00091751"/>
    <w:rsid w:val="000917B0"/>
    <w:rsid w:val="000918F9"/>
    <w:rsid w:val="000919FC"/>
    <w:rsid w:val="00092319"/>
    <w:rsid w:val="0009260C"/>
    <w:rsid w:val="00092BA3"/>
    <w:rsid w:val="00092CF9"/>
    <w:rsid w:val="00093000"/>
    <w:rsid w:val="00093274"/>
    <w:rsid w:val="000933BA"/>
    <w:rsid w:val="0009342F"/>
    <w:rsid w:val="00093537"/>
    <w:rsid w:val="0009353E"/>
    <w:rsid w:val="00093554"/>
    <w:rsid w:val="000936A8"/>
    <w:rsid w:val="00093844"/>
    <w:rsid w:val="000938FB"/>
    <w:rsid w:val="00093912"/>
    <w:rsid w:val="000939C9"/>
    <w:rsid w:val="00093AB3"/>
    <w:rsid w:val="00093F09"/>
    <w:rsid w:val="00093FFF"/>
    <w:rsid w:val="00094186"/>
    <w:rsid w:val="00094502"/>
    <w:rsid w:val="00094772"/>
    <w:rsid w:val="00094B90"/>
    <w:rsid w:val="00094E8B"/>
    <w:rsid w:val="00095113"/>
    <w:rsid w:val="00095212"/>
    <w:rsid w:val="00095354"/>
    <w:rsid w:val="000953EA"/>
    <w:rsid w:val="00095444"/>
    <w:rsid w:val="00095510"/>
    <w:rsid w:val="0009569B"/>
    <w:rsid w:val="00095867"/>
    <w:rsid w:val="000959D1"/>
    <w:rsid w:val="00095F00"/>
    <w:rsid w:val="00096028"/>
    <w:rsid w:val="000962F0"/>
    <w:rsid w:val="00096740"/>
    <w:rsid w:val="00096A47"/>
    <w:rsid w:val="00096A5E"/>
    <w:rsid w:val="00096EF2"/>
    <w:rsid w:val="00097182"/>
    <w:rsid w:val="0009734D"/>
    <w:rsid w:val="00097413"/>
    <w:rsid w:val="000976FF"/>
    <w:rsid w:val="00097CFD"/>
    <w:rsid w:val="00097E01"/>
    <w:rsid w:val="000A06A3"/>
    <w:rsid w:val="000A08CC"/>
    <w:rsid w:val="000A08D2"/>
    <w:rsid w:val="000A0D40"/>
    <w:rsid w:val="000A0F4D"/>
    <w:rsid w:val="000A117F"/>
    <w:rsid w:val="000A18A1"/>
    <w:rsid w:val="000A19F3"/>
    <w:rsid w:val="000A1BA6"/>
    <w:rsid w:val="000A2141"/>
    <w:rsid w:val="000A2516"/>
    <w:rsid w:val="000A2637"/>
    <w:rsid w:val="000A2A21"/>
    <w:rsid w:val="000A3065"/>
    <w:rsid w:val="000A3104"/>
    <w:rsid w:val="000A31D7"/>
    <w:rsid w:val="000A3407"/>
    <w:rsid w:val="000A36C7"/>
    <w:rsid w:val="000A3970"/>
    <w:rsid w:val="000A3C04"/>
    <w:rsid w:val="000A3D75"/>
    <w:rsid w:val="000A409E"/>
    <w:rsid w:val="000A415F"/>
    <w:rsid w:val="000A43E1"/>
    <w:rsid w:val="000A44D6"/>
    <w:rsid w:val="000A47A5"/>
    <w:rsid w:val="000A4C35"/>
    <w:rsid w:val="000A4C61"/>
    <w:rsid w:val="000A4C67"/>
    <w:rsid w:val="000A4DB1"/>
    <w:rsid w:val="000A527F"/>
    <w:rsid w:val="000A5409"/>
    <w:rsid w:val="000A574D"/>
    <w:rsid w:val="000A574F"/>
    <w:rsid w:val="000A57A9"/>
    <w:rsid w:val="000A599A"/>
    <w:rsid w:val="000A5C7B"/>
    <w:rsid w:val="000A5C83"/>
    <w:rsid w:val="000A6270"/>
    <w:rsid w:val="000A6A00"/>
    <w:rsid w:val="000A6BF8"/>
    <w:rsid w:val="000A6E37"/>
    <w:rsid w:val="000A6F58"/>
    <w:rsid w:val="000A70E1"/>
    <w:rsid w:val="000A711B"/>
    <w:rsid w:val="000A72A0"/>
    <w:rsid w:val="000A72E9"/>
    <w:rsid w:val="000A7961"/>
    <w:rsid w:val="000A7ABD"/>
    <w:rsid w:val="000A7D6E"/>
    <w:rsid w:val="000A7D8D"/>
    <w:rsid w:val="000A7E5A"/>
    <w:rsid w:val="000A7F7A"/>
    <w:rsid w:val="000A7F7F"/>
    <w:rsid w:val="000B02E5"/>
    <w:rsid w:val="000B04C6"/>
    <w:rsid w:val="000B06D6"/>
    <w:rsid w:val="000B0706"/>
    <w:rsid w:val="000B08BF"/>
    <w:rsid w:val="000B0F57"/>
    <w:rsid w:val="000B10E5"/>
    <w:rsid w:val="000B1463"/>
    <w:rsid w:val="000B171F"/>
    <w:rsid w:val="000B177F"/>
    <w:rsid w:val="000B1898"/>
    <w:rsid w:val="000B1A60"/>
    <w:rsid w:val="000B1BC3"/>
    <w:rsid w:val="000B1C13"/>
    <w:rsid w:val="000B1E77"/>
    <w:rsid w:val="000B1F7D"/>
    <w:rsid w:val="000B21EE"/>
    <w:rsid w:val="000B2444"/>
    <w:rsid w:val="000B2885"/>
    <w:rsid w:val="000B2A77"/>
    <w:rsid w:val="000B2D57"/>
    <w:rsid w:val="000B2FF3"/>
    <w:rsid w:val="000B30AE"/>
    <w:rsid w:val="000B336B"/>
    <w:rsid w:val="000B36CA"/>
    <w:rsid w:val="000B3A97"/>
    <w:rsid w:val="000B4141"/>
    <w:rsid w:val="000B44CC"/>
    <w:rsid w:val="000B467E"/>
    <w:rsid w:val="000B46B3"/>
    <w:rsid w:val="000B47B9"/>
    <w:rsid w:val="000B4821"/>
    <w:rsid w:val="000B485E"/>
    <w:rsid w:val="000B4BD1"/>
    <w:rsid w:val="000B4E38"/>
    <w:rsid w:val="000B50A0"/>
    <w:rsid w:val="000B53DE"/>
    <w:rsid w:val="000B5955"/>
    <w:rsid w:val="000B59E4"/>
    <w:rsid w:val="000B5A72"/>
    <w:rsid w:val="000B5B41"/>
    <w:rsid w:val="000B5B72"/>
    <w:rsid w:val="000B5D3A"/>
    <w:rsid w:val="000B5D80"/>
    <w:rsid w:val="000B5F86"/>
    <w:rsid w:val="000B6104"/>
    <w:rsid w:val="000B64BB"/>
    <w:rsid w:val="000B65A9"/>
    <w:rsid w:val="000B6607"/>
    <w:rsid w:val="000B68B2"/>
    <w:rsid w:val="000B6B51"/>
    <w:rsid w:val="000B6E36"/>
    <w:rsid w:val="000B7072"/>
    <w:rsid w:val="000B7A44"/>
    <w:rsid w:val="000B7C8F"/>
    <w:rsid w:val="000C024F"/>
    <w:rsid w:val="000C035B"/>
    <w:rsid w:val="000C09B2"/>
    <w:rsid w:val="000C0B99"/>
    <w:rsid w:val="000C0C7D"/>
    <w:rsid w:val="000C0EFF"/>
    <w:rsid w:val="000C12A9"/>
    <w:rsid w:val="000C19CE"/>
    <w:rsid w:val="000C19F3"/>
    <w:rsid w:val="000C1CF8"/>
    <w:rsid w:val="000C1D28"/>
    <w:rsid w:val="000C1D52"/>
    <w:rsid w:val="000C1D94"/>
    <w:rsid w:val="000C1F94"/>
    <w:rsid w:val="000C21C9"/>
    <w:rsid w:val="000C2603"/>
    <w:rsid w:val="000C2888"/>
    <w:rsid w:val="000C2A19"/>
    <w:rsid w:val="000C33F8"/>
    <w:rsid w:val="000C3510"/>
    <w:rsid w:val="000C3733"/>
    <w:rsid w:val="000C395F"/>
    <w:rsid w:val="000C39B3"/>
    <w:rsid w:val="000C3A6C"/>
    <w:rsid w:val="000C3AD4"/>
    <w:rsid w:val="000C3BA8"/>
    <w:rsid w:val="000C43F9"/>
    <w:rsid w:val="000C4506"/>
    <w:rsid w:val="000C48E8"/>
    <w:rsid w:val="000C4F69"/>
    <w:rsid w:val="000C5239"/>
    <w:rsid w:val="000C524C"/>
    <w:rsid w:val="000C53F0"/>
    <w:rsid w:val="000C55AB"/>
    <w:rsid w:val="000C5EF3"/>
    <w:rsid w:val="000C61BC"/>
    <w:rsid w:val="000C6293"/>
    <w:rsid w:val="000C636C"/>
    <w:rsid w:val="000C64C2"/>
    <w:rsid w:val="000C64C9"/>
    <w:rsid w:val="000C6DE9"/>
    <w:rsid w:val="000C6E70"/>
    <w:rsid w:val="000C6F6E"/>
    <w:rsid w:val="000C6FE9"/>
    <w:rsid w:val="000C726E"/>
    <w:rsid w:val="000C794F"/>
    <w:rsid w:val="000C7995"/>
    <w:rsid w:val="000C7B47"/>
    <w:rsid w:val="000C7CFF"/>
    <w:rsid w:val="000D002D"/>
    <w:rsid w:val="000D0245"/>
    <w:rsid w:val="000D0402"/>
    <w:rsid w:val="000D075B"/>
    <w:rsid w:val="000D0A50"/>
    <w:rsid w:val="000D0A81"/>
    <w:rsid w:val="000D0B19"/>
    <w:rsid w:val="000D0B43"/>
    <w:rsid w:val="000D0D83"/>
    <w:rsid w:val="000D0DA2"/>
    <w:rsid w:val="000D1494"/>
    <w:rsid w:val="000D1761"/>
    <w:rsid w:val="000D1825"/>
    <w:rsid w:val="000D198F"/>
    <w:rsid w:val="000D1A98"/>
    <w:rsid w:val="000D1B35"/>
    <w:rsid w:val="000D1CCF"/>
    <w:rsid w:val="000D1D89"/>
    <w:rsid w:val="000D2162"/>
    <w:rsid w:val="000D2274"/>
    <w:rsid w:val="000D2462"/>
    <w:rsid w:val="000D2781"/>
    <w:rsid w:val="000D27CB"/>
    <w:rsid w:val="000D2A07"/>
    <w:rsid w:val="000D2A2E"/>
    <w:rsid w:val="000D2C67"/>
    <w:rsid w:val="000D2CD8"/>
    <w:rsid w:val="000D2E4F"/>
    <w:rsid w:val="000D303F"/>
    <w:rsid w:val="000D3240"/>
    <w:rsid w:val="000D3540"/>
    <w:rsid w:val="000D3605"/>
    <w:rsid w:val="000D36FB"/>
    <w:rsid w:val="000D37EE"/>
    <w:rsid w:val="000D3919"/>
    <w:rsid w:val="000D3E47"/>
    <w:rsid w:val="000D4190"/>
    <w:rsid w:val="000D4634"/>
    <w:rsid w:val="000D48A0"/>
    <w:rsid w:val="000D4AAE"/>
    <w:rsid w:val="000D50D0"/>
    <w:rsid w:val="000D580D"/>
    <w:rsid w:val="000D5826"/>
    <w:rsid w:val="000D5AC3"/>
    <w:rsid w:val="000D5ADB"/>
    <w:rsid w:val="000D5D2D"/>
    <w:rsid w:val="000D5D98"/>
    <w:rsid w:val="000D5FDD"/>
    <w:rsid w:val="000D62FF"/>
    <w:rsid w:val="000D6511"/>
    <w:rsid w:val="000D65F2"/>
    <w:rsid w:val="000D769C"/>
    <w:rsid w:val="000D7BFE"/>
    <w:rsid w:val="000D7C4F"/>
    <w:rsid w:val="000D7C80"/>
    <w:rsid w:val="000D7FD2"/>
    <w:rsid w:val="000E00E0"/>
    <w:rsid w:val="000E03F3"/>
    <w:rsid w:val="000E0555"/>
    <w:rsid w:val="000E072E"/>
    <w:rsid w:val="000E0807"/>
    <w:rsid w:val="000E08BE"/>
    <w:rsid w:val="000E0AE9"/>
    <w:rsid w:val="000E0B4B"/>
    <w:rsid w:val="000E0C90"/>
    <w:rsid w:val="000E0FE3"/>
    <w:rsid w:val="000E131E"/>
    <w:rsid w:val="000E1E18"/>
    <w:rsid w:val="000E1ED8"/>
    <w:rsid w:val="000E2761"/>
    <w:rsid w:val="000E287F"/>
    <w:rsid w:val="000E2887"/>
    <w:rsid w:val="000E2B23"/>
    <w:rsid w:val="000E3088"/>
    <w:rsid w:val="000E3E44"/>
    <w:rsid w:val="000E4058"/>
    <w:rsid w:val="000E4137"/>
    <w:rsid w:val="000E415C"/>
    <w:rsid w:val="000E4512"/>
    <w:rsid w:val="000E482F"/>
    <w:rsid w:val="000E4DBE"/>
    <w:rsid w:val="000E4E0B"/>
    <w:rsid w:val="000E4E7C"/>
    <w:rsid w:val="000E5648"/>
    <w:rsid w:val="000E57D0"/>
    <w:rsid w:val="000E58BD"/>
    <w:rsid w:val="000E5942"/>
    <w:rsid w:val="000E5DB3"/>
    <w:rsid w:val="000E6210"/>
    <w:rsid w:val="000E6244"/>
    <w:rsid w:val="000E6337"/>
    <w:rsid w:val="000E66A9"/>
    <w:rsid w:val="000E6750"/>
    <w:rsid w:val="000E6862"/>
    <w:rsid w:val="000E6937"/>
    <w:rsid w:val="000E6955"/>
    <w:rsid w:val="000E6F12"/>
    <w:rsid w:val="000E71E4"/>
    <w:rsid w:val="000E7219"/>
    <w:rsid w:val="000E7420"/>
    <w:rsid w:val="000E7661"/>
    <w:rsid w:val="000E7B40"/>
    <w:rsid w:val="000E7BF5"/>
    <w:rsid w:val="000E7D89"/>
    <w:rsid w:val="000F0021"/>
    <w:rsid w:val="000F06C7"/>
    <w:rsid w:val="000F093B"/>
    <w:rsid w:val="000F0C8C"/>
    <w:rsid w:val="000F14CD"/>
    <w:rsid w:val="000F14D0"/>
    <w:rsid w:val="000F1F5D"/>
    <w:rsid w:val="000F1FF3"/>
    <w:rsid w:val="000F20EF"/>
    <w:rsid w:val="000F22D0"/>
    <w:rsid w:val="000F2471"/>
    <w:rsid w:val="000F2EC5"/>
    <w:rsid w:val="000F2F2E"/>
    <w:rsid w:val="000F3200"/>
    <w:rsid w:val="000F327B"/>
    <w:rsid w:val="000F35CB"/>
    <w:rsid w:val="000F35F1"/>
    <w:rsid w:val="000F37CA"/>
    <w:rsid w:val="000F37ED"/>
    <w:rsid w:val="000F3DA3"/>
    <w:rsid w:val="000F3E09"/>
    <w:rsid w:val="000F4174"/>
    <w:rsid w:val="000F4283"/>
    <w:rsid w:val="000F467F"/>
    <w:rsid w:val="000F46C7"/>
    <w:rsid w:val="000F4ED4"/>
    <w:rsid w:val="000F5155"/>
    <w:rsid w:val="000F5191"/>
    <w:rsid w:val="000F5CDD"/>
    <w:rsid w:val="000F5D33"/>
    <w:rsid w:val="000F5D4C"/>
    <w:rsid w:val="000F644E"/>
    <w:rsid w:val="000F6776"/>
    <w:rsid w:val="000F680B"/>
    <w:rsid w:val="000F6881"/>
    <w:rsid w:val="000F6A63"/>
    <w:rsid w:val="000F6CC1"/>
    <w:rsid w:val="000F6FAE"/>
    <w:rsid w:val="000F73C7"/>
    <w:rsid w:val="000F75D4"/>
    <w:rsid w:val="000F79D7"/>
    <w:rsid w:val="000F7F4A"/>
    <w:rsid w:val="001000C4"/>
    <w:rsid w:val="00100100"/>
    <w:rsid w:val="00100285"/>
    <w:rsid w:val="0010045A"/>
    <w:rsid w:val="001004BD"/>
    <w:rsid w:val="00100804"/>
    <w:rsid w:val="00100BE7"/>
    <w:rsid w:val="00100E8E"/>
    <w:rsid w:val="00100FD9"/>
    <w:rsid w:val="001013AD"/>
    <w:rsid w:val="0010140E"/>
    <w:rsid w:val="00101513"/>
    <w:rsid w:val="00101739"/>
    <w:rsid w:val="00101B95"/>
    <w:rsid w:val="00101DB0"/>
    <w:rsid w:val="0010204A"/>
    <w:rsid w:val="001027DF"/>
    <w:rsid w:val="0010280E"/>
    <w:rsid w:val="001029C6"/>
    <w:rsid w:val="00102BF1"/>
    <w:rsid w:val="00102E7B"/>
    <w:rsid w:val="00102F12"/>
    <w:rsid w:val="00102F31"/>
    <w:rsid w:val="001033B9"/>
    <w:rsid w:val="0010346F"/>
    <w:rsid w:val="001034C5"/>
    <w:rsid w:val="00103548"/>
    <w:rsid w:val="00103C3B"/>
    <w:rsid w:val="00103D0D"/>
    <w:rsid w:val="00103D70"/>
    <w:rsid w:val="00103DB7"/>
    <w:rsid w:val="0010412B"/>
    <w:rsid w:val="0010424B"/>
    <w:rsid w:val="0010445E"/>
    <w:rsid w:val="0010446C"/>
    <w:rsid w:val="00104A2F"/>
    <w:rsid w:val="00104D62"/>
    <w:rsid w:val="00104DA4"/>
    <w:rsid w:val="00104FD4"/>
    <w:rsid w:val="0010531C"/>
    <w:rsid w:val="00105653"/>
    <w:rsid w:val="001056B4"/>
    <w:rsid w:val="0010580C"/>
    <w:rsid w:val="00105AEB"/>
    <w:rsid w:val="00105BB0"/>
    <w:rsid w:val="00106050"/>
    <w:rsid w:val="001060C6"/>
    <w:rsid w:val="001066DB"/>
    <w:rsid w:val="00106A46"/>
    <w:rsid w:val="00106A77"/>
    <w:rsid w:val="00107286"/>
    <w:rsid w:val="00107300"/>
    <w:rsid w:val="0010741E"/>
    <w:rsid w:val="0010753D"/>
    <w:rsid w:val="001075B1"/>
    <w:rsid w:val="001075BD"/>
    <w:rsid w:val="00107774"/>
    <w:rsid w:val="00107AEB"/>
    <w:rsid w:val="00107B24"/>
    <w:rsid w:val="00107EF3"/>
    <w:rsid w:val="0011015B"/>
    <w:rsid w:val="001102E4"/>
    <w:rsid w:val="00110357"/>
    <w:rsid w:val="001103C5"/>
    <w:rsid w:val="0011042C"/>
    <w:rsid w:val="00110663"/>
    <w:rsid w:val="0011078F"/>
    <w:rsid w:val="00110868"/>
    <w:rsid w:val="00110B12"/>
    <w:rsid w:val="00110D42"/>
    <w:rsid w:val="00110DDF"/>
    <w:rsid w:val="00110FBE"/>
    <w:rsid w:val="00111159"/>
    <w:rsid w:val="001113AB"/>
    <w:rsid w:val="001114B4"/>
    <w:rsid w:val="00111532"/>
    <w:rsid w:val="00111571"/>
    <w:rsid w:val="001118F6"/>
    <w:rsid w:val="00111CA6"/>
    <w:rsid w:val="0011221C"/>
    <w:rsid w:val="001123C4"/>
    <w:rsid w:val="001125DE"/>
    <w:rsid w:val="00112751"/>
    <w:rsid w:val="00112A0D"/>
    <w:rsid w:val="00112A49"/>
    <w:rsid w:val="00112B86"/>
    <w:rsid w:val="00112C51"/>
    <w:rsid w:val="00113025"/>
    <w:rsid w:val="001131F1"/>
    <w:rsid w:val="00113650"/>
    <w:rsid w:val="001136D5"/>
    <w:rsid w:val="00113AAE"/>
    <w:rsid w:val="00113F4B"/>
    <w:rsid w:val="00114371"/>
    <w:rsid w:val="0011445A"/>
    <w:rsid w:val="0011447D"/>
    <w:rsid w:val="001150A6"/>
    <w:rsid w:val="00115347"/>
    <w:rsid w:val="00115A91"/>
    <w:rsid w:val="00115A9A"/>
    <w:rsid w:val="00115B38"/>
    <w:rsid w:val="00115D8E"/>
    <w:rsid w:val="00115F69"/>
    <w:rsid w:val="001165B2"/>
    <w:rsid w:val="00116838"/>
    <w:rsid w:val="00116BFD"/>
    <w:rsid w:val="001171F4"/>
    <w:rsid w:val="00117290"/>
    <w:rsid w:val="001174EA"/>
    <w:rsid w:val="00117716"/>
    <w:rsid w:val="00117776"/>
    <w:rsid w:val="001177A4"/>
    <w:rsid w:val="00117D98"/>
    <w:rsid w:val="00117DF1"/>
    <w:rsid w:val="001203DF"/>
    <w:rsid w:val="0012054F"/>
    <w:rsid w:val="00120A11"/>
    <w:rsid w:val="00120ABB"/>
    <w:rsid w:val="00120CF4"/>
    <w:rsid w:val="00120D6A"/>
    <w:rsid w:val="00120EC7"/>
    <w:rsid w:val="0012107D"/>
    <w:rsid w:val="0012125E"/>
    <w:rsid w:val="001215B0"/>
    <w:rsid w:val="001218BC"/>
    <w:rsid w:val="0012228D"/>
    <w:rsid w:val="0012280E"/>
    <w:rsid w:val="00122A6E"/>
    <w:rsid w:val="00122B7B"/>
    <w:rsid w:val="00122C0A"/>
    <w:rsid w:val="0012315E"/>
    <w:rsid w:val="00123264"/>
    <w:rsid w:val="001232F8"/>
    <w:rsid w:val="00123577"/>
    <w:rsid w:val="0012396E"/>
    <w:rsid w:val="00123E86"/>
    <w:rsid w:val="00123F38"/>
    <w:rsid w:val="001243FC"/>
    <w:rsid w:val="001244D4"/>
    <w:rsid w:val="00124517"/>
    <w:rsid w:val="001249FE"/>
    <w:rsid w:val="00124A3B"/>
    <w:rsid w:val="00125355"/>
    <w:rsid w:val="001254AD"/>
    <w:rsid w:val="00125B9F"/>
    <w:rsid w:val="00125BA5"/>
    <w:rsid w:val="00125BB1"/>
    <w:rsid w:val="00125BC2"/>
    <w:rsid w:val="00125CE4"/>
    <w:rsid w:val="00125CF6"/>
    <w:rsid w:val="00125D5D"/>
    <w:rsid w:val="00125F8A"/>
    <w:rsid w:val="00126098"/>
    <w:rsid w:val="001260C3"/>
    <w:rsid w:val="0012631E"/>
    <w:rsid w:val="0012636B"/>
    <w:rsid w:val="00126893"/>
    <w:rsid w:val="00126B0C"/>
    <w:rsid w:val="00126C38"/>
    <w:rsid w:val="00126C4A"/>
    <w:rsid w:val="00126D16"/>
    <w:rsid w:val="00126D3F"/>
    <w:rsid w:val="0012793D"/>
    <w:rsid w:val="00127A90"/>
    <w:rsid w:val="00127B2C"/>
    <w:rsid w:val="0013000F"/>
    <w:rsid w:val="0013034C"/>
    <w:rsid w:val="001304AC"/>
    <w:rsid w:val="00130797"/>
    <w:rsid w:val="00130975"/>
    <w:rsid w:val="001309B4"/>
    <w:rsid w:val="00130CDA"/>
    <w:rsid w:val="00130D24"/>
    <w:rsid w:val="001316C2"/>
    <w:rsid w:val="001316F2"/>
    <w:rsid w:val="0013175C"/>
    <w:rsid w:val="00131C8C"/>
    <w:rsid w:val="00131D6D"/>
    <w:rsid w:val="00131E63"/>
    <w:rsid w:val="00131E65"/>
    <w:rsid w:val="00131FF3"/>
    <w:rsid w:val="00132040"/>
    <w:rsid w:val="00132110"/>
    <w:rsid w:val="001322EF"/>
    <w:rsid w:val="00132454"/>
    <w:rsid w:val="001326C3"/>
    <w:rsid w:val="0013293B"/>
    <w:rsid w:val="00132D6B"/>
    <w:rsid w:val="001332AA"/>
    <w:rsid w:val="001332DC"/>
    <w:rsid w:val="001334AF"/>
    <w:rsid w:val="00133A9C"/>
    <w:rsid w:val="00133C46"/>
    <w:rsid w:val="001342CB"/>
    <w:rsid w:val="0013464F"/>
    <w:rsid w:val="0013502D"/>
    <w:rsid w:val="001352AD"/>
    <w:rsid w:val="00135612"/>
    <w:rsid w:val="00135F16"/>
    <w:rsid w:val="0013608B"/>
    <w:rsid w:val="0013622E"/>
    <w:rsid w:val="001363B4"/>
    <w:rsid w:val="0013645B"/>
    <w:rsid w:val="00136DC2"/>
    <w:rsid w:val="0013710D"/>
    <w:rsid w:val="001374D1"/>
    <w:rsid w:val="00137605"/>
    <w:rsid w:val="00137664"/>
    <w:rsid w:val="00137B6A"/>
    <w:rsid w:val="00137B74"/>
    <w:rsid w:val="00137C01"/>
    <w:rsid w:val="00137DA8"/>
    <w:rsid w:val="00137E46"/>
    <w:rsid w:val="00140077"/>
    <w:rsid w:val="00140327"/>
    <w:rsid w:val="001403D1"/>
    <w:rsid w:val="0014040D"/>
    <w:rsid w:val="001404CA"/>
    <w:rsid w:val="00140508"/>
    <w:rsid w:val="00140670"/>
    <w:rsid w:val="00140792"/>
    <w:rsid w:val="00140996"/>
    <w:rsid w:val="00140BF0"/>
    <w:rsid w:val="00140D1E"/>
    <w:rsid w:val="00140D56"/>
    <w:rsid w:val="00141215"/>
    <w:rsid w:val="001413B0"/>
    <w:rsid w:val="00141715"/>
    <w:rsid w:val="00141954"/>
    <w:rsid w:val="00141BC6"/>
    <w:rsid w:val="00141C3E"/>
    <w:rsid w:val="00141CEB"/>
    <w:rsid w:val="00141ECF"/>
    <w:rsid w:val="00141FAA"/>
    <w:rsid w:val="001425D6"/>
    <w:rsid w:val="0014312F"/>
    <w:rsid w:val="00143254"/>
    <w:rsid w:val="00143563"/>
    <w:rsid w:val="001435D9"/>
    <w:rsid w:val="001437E2"/>
    <w:rsid w:val="00143866"/>
    <w:rsid w:val="00143A19"/>
    <w:rsid w:val="00144010"/>
    <w:rsid w:val="0014414D"/>
    <w:rsid w:val="001441DF"/>
    <w:rsid w:val="001443F2"/>
    <w:rsid w:val="00144408"/>
    <w:rsid w:val="00144413"/>
    <w:rsid w:val="00144E77"/>
    <w:rsid w:val="00145062"/>
    <w:rsid w:val="001453F9"/>
    <w:rsid w:val="0014564F"/>
    <w:rsid w:val="001456E4"/>
    <w:rsid w:val="00145A0F"/>
    <w:rsid w:val="00145B81"/>
    <w:rsid w:val="00145BB9"/>
    <w:rsid w:val="00145D9B"/>
    <w:rsid w:val="00145F55"/>
    <w:rsid w:val="0014630F"/>
    <w:rsid w:val="001463EB"/>
    <w:rsid w:val="001466C5"/>
    <w:rsid w:val="00146D3C"/>
    <w:rsid w:val="0014704A"/>
    <w:rsid w:val="0014707D"/>
    <w:rsid w:val="00147506"/>
    <w:rsid w:val="001477AD"/>
    <w:rsid w:val="001479D4"/>
    <w:rsid w:val="00147C0F"/>
    <w:rsid w:val="00147C82"/>
    <w:rsid w:val="001502F2"/>
    <w:rsid w:val="001504B0"/>
    <w:rsid w:val="001504E2"/>
    <w:rsid w:val="001506B9"/>
    <w:rsid w:val="001509B4"/>
    <w:rsid w:val="001509EE"/>
    <w:rsid w:val="00150B86"/>
    <w:rsid w:val="00150D96"/>
    <w:rsid w:val="001516A2"/>
    <w:rsid w:val="00151732"/>
    <w:rsid w:val="001519D8"/>
    <w:rsid w:val="00151F36"/>
    <w:rsid w:val="00152012"/>
    <w:rsid w:val="001520DD"/>
    <w:rsid w:val="001521A1"/>
    <w:rsid w:val="001522BA"/>
    <w:rsid w:val="00152A0C"/>
    <w:rsid w:val="00152AB9"/>
    <w:rsid w:val="00152B5D"/>
    <w:rsid w:val="00152EE7"/>
    <w:rsid w:val="00153319"/>
    <w:rsid w:val="001533AB"/>
    <w:rsid w:val="00153553"/>
    <w:rsid w:val="0015358B"/>
    <w:rsid w:val="00153830"/>
    <w:rsid w:val="00153BFE"/>
    <w:rsid w:val="00153C82"/>
    <w:rsid w:val="001540AA"/>
    <w:rsid w:val="001542F8"/>
    <w:rsid w:val="00154340"/>
    <w:rsid w:val="00154C0F"/>
    <w:rsid w:val="00154F49"/>
    <w:rsid w:val="001550A7"/>
    <w:rsid w:val="001552D1"/>
    <w:rsid w:val="001553CC"/>
    <w:rsid w:val="001557DE"/>
    <w:rsid w:val="00155903"/>
    <w:rsid w:val="00155906"/>
    <w:rsid w:val="00155A52"/>
    <w:rsid w:val="00155AD9"/>
    <w:rsid w:val="00155E23"/>
    <w:rsid w:val="00155E5C"/>
    <w:rsid w:val="00155EA2"/>
    <w:rsid w:val="00156162"/>
    <w:rsid w:val="00156422"/>
    <w:rsid w:val="001565E1"/>
    <w:rsid w:val="001566DF"/>
    <w:rsid w:val="00156746"/>
    <w:rsid w:val="00156C48"/>
    <w:rsid w:val="00156D0F"/>
    <w:rsid w:val="00156D17"/>
    <w:rsid w:val="00156E71"/>
    <w:rsid w:val="00156E80"/>
    <w:rsid w:val="00156F20"/>
    <w:rsid w:val="00157044"/>
    <w:rsid w:val="001579DB"/>
    <w:rsid w:val="00157A82"/>
    <w:rsid w:val="00157EB3"/>
    <w:rsid w:val="00157FA1"/>
    <w:rsid w:val="00157FCE"/>
    <w:rsid w:val="00160118"/>
    <w:rsid w:val="001601DE"/>
    <w:rsid w:val="0016027D"/>
    <w:rsid w:val="001603F3"/>
    <w:rsid w:val="00160737"/>
    <w:rsid w:val="0016083D"/>
    <w:rsid w:val="0016084C"/>
    <w:rsid w:val="00160A78"/>
    <w:rsid w:val="00160CBB"/>
    <w:rsid w:val="00160E76"/>
    <w:rsid w:val="00160F08"/>
    <w:rsid w:val="001611E5"/>
    <w:rsid w:val="001612F6"/>
    <w:rsid w:val="00161304"/>
    <w:rsid w:val="0016133B"/>
    <w:rsid w:val="00161950"/>
    <w:rsid w:val="0016196B"/>
    <w:rsid w:val="00161B7A"/>
    <w:rsid w:val="00161C39"/>
    <w:rsid w:val="00161CC3"/>
    <w:rsid w:val="00161EEF"/>
    <w:rsid w:val="00161FED"/>
    <w:rsid w:val="00162716"/>
    <w:rsid w:val="00162D58"/>
    <w:rsid w:val="00162F76"/>
    <w:rsid w:val="00162F82"/>
    <w:rsid w:val="00162FC5"/>
    <w:rsid w:val="00163020"/>
    <w:rsid w:val="00163196"/>
    <w:rsid w:val="0016330F"/>
    <w:rsid w:val="00163735"/>
    <w:rsid w:val="00163960"/>
    <w:rsid w:val="00163AA6"/>
    <w:rsid w:val="00163AC6"/>
    <w:rsid w:val="00163BB2"/>
    <w:rsid w:val="00163FF3"/>
    <w:rsid w:val="00164237"/>
    <w:rsid w:val="001642F4"/>
    <w:rsid w:val="00164D16"/>
    <w:rsid w:val="00164E37"/>
    <w:rsid w:val="00164E55"/>
    <w:rsid w:val="0016507A"/>
    <w:rsid w:val="001657F4"/>
    <w:rsid w:val="00165AFE"/>
    <w:rsid w:val="00165DE9"/>
    <w:rsid w:val="0016607F"/>
    <w:rsid w:val="0016610F"/>
    <w:rsid w:val="0016644B"/>
    <w:rsid w:val="00166559"/>
    <w:rsid w:val="00166567"/>
    <w:rsid w:val="0016656E"/>
    <w:rsid w:val="00166CA9"/>
    <w:rsid w:val="00166F45"/>
    <w:rsid w:val="00167018"/>
    <w:rsid w:val="0016702D"/>
    <w:rsid w:val="00167072"/>
    <w:rsid w:val="001673D2"/>
    <w:rsid w:val="00167649"/>
    <w:rsid w:val="0016797E"/>
    <w:rsid w:val="00167C2B"/>
    <w:rsid w:val="00167C33"/>
    <w:rsid w:val="00167D1F"/>
    <w:rsid w:val="00167E69"/>
    <w:rsid w:val="00170637"/>
    <w:rsid w:val="00170772"/>
    <w:rsid w:val="00170954"/>
    <w:rsid w:val="00170AE3"/>
    <w:rsid w:val="00170C90"/>
    <w:rsid w:val="001711CE"/>
    <w:rsid w:val="00171218"/>
    <w:rsid w:val="001714A0"/>
    <w:rsid w:val="0017160C"/>
    <w:rsid w:val="00171765"/>
    <w:rsid w:val="00171A59"/>
    <w:rsid w:val="00171B8D"/>
    <w:rsid w:val="00171BE2"/>
    <w:rsid w:val="00171D9E"/>
    <w:rsid w:val="00171EC4"/>
    <w:rsid w:val="00171FD7"/>
    <w:rsid w:val="00172030"/>
    <w:rsid w:val="00172544"/>
    <w:rsid w:val="001727C0"/>
    <w:rsid w:val="001729EC"/>
    <w:rsid w:val="00172CC6"/>
    <w:rsid w:val="00172EE2"/>
    <w:rsid w:val="0017306D"/>
    <w:rsid w:val="00173269"/>
    <w:rsid w:val="00173396"/>
    <w:rsid w:val="001736DD"/>
    <w:rsid w:val="001737C2"/>
    <w:rsid w:val="001739CE"/>
    <w:rsid w:val="00173B5C"/>
    <w:rsid w:val="00173D1C"/>
    <w:rsid w:val="00173DA3"/>
    <w:rsid w:val="00173EE2"/>
    <w:rsid w:val="00174085"/>
    <w:rsid w:val="00174137"/>
    <w:rsid w:val="00174497"/>
    <w:rsid w:val="00174701"/>
    <w:rsid w:val="0017490B"/>
    <w:rsid w:val="00174A1D"/>
    <w:rsid w:val="00174A6B"/>
    <w:rsid w:val="00174A73"/>
    <w:rsid w:val="00175464"/>
    <w:rsid w:val="00175A42"/>
    <w:rsid w:val="00175E8A"/>
    <w:rsid w:val="00175F8B"/>
    <w:rsid w:val="00176184"/>
    <w:rsid w:val="001763C2"/>
    <w:rsid w:val="001765A6"/>
    <w:rsid w:val="0017668B"/>
    <w:rsid w:val="0017677E"/>
    <w:rsid w:val="00176B8E"/>
    <w:rsid w:val="00176D1B"/>
    <w:rsid w:val="00176D8F"/>
    <w:rsid w:val="00176DB6"/>
    <w:rsid w:val="0017724C"/>
    <w:rsid w:val="00177636"/>
    <w:rsid w:val="001776CA"/>
    <w:rsid w:val="001776CC"/>
    <w:rsid w:val="00177913"/>
    <w:rsid w:val="001779C8"/>
    <w:rsid w:val="00177A58"/>
    <w:rsid w:val="00177A9F"/>
    <w:rsid w:val="00177AD1"/>
    <w:rsid w:val="00177C02"/>
    <w:rsid w:val="00177E1E"/>
    <w:rsid w:val="001803BC"/>
    <w:rsid w:val="001803FB"/>
    <w:rsid w:val="00180ABD"/>
    <w:rsid w:val="00181101"/>
    <w:rsid w:val="00181107"/>
    <w:rsid w:val="00181357"/>
    <w:rsid w:val="00181370"/>
    <w:rsid w:val="001813DE"/>
    <w:rsid w:val="00181D2E"/>
    <w:rsid w:val="00182057"/>
    <w:rsid w:val="0018223A"/>
    <w:rsid w:val="00182277"/>
    <w:rsid w:val="001823F9"/>
    <w:rsid w:val="00182473"/>
    <w:rsid w:val="001825DB"/>
    <w:rsid w:val="00182997"/>
    <w:rsid w:val="00182ED6"/>
    <w:rsid w:val="001830EB"/>
    <w:rsid w:val="0018312F"/>
    <w:rsid w:val="001831B4"/>
    <w:rsid w:val="00183954"/>
    <w:rsid w:val="00183DC0"/>
    <w:rsid w:val="00184086"/>
    <w:rsid w:val="001841EB"/>
    <w:rsid w:val="00184434"/>
    <w:rsid w:val="00184463"/>
    <w:rsid w:val="00184476"/>
    <w:rsid w:val="001844FF"/>
    <w:rsid w:val="00184501"/>
    <w:rsid w:val="00184F8D"/>
    <w:rsid w:val="00185363"/>
    <w:rsid w:val="0018542F"/>
    <w:rsid w:val="001854CE"/>
    <w:rsid w:val="0018565D"/>
    <w:rsid w:val="0018575D"/>
    <w:rsid w:val="0018577A"/>
    <w:rsid w:val="001857BB"/>
    <w:rsid w:val="00185DFD"/>
    <w:rsid w:val="00185FAC"/>
    <w:rsid w:val="00186091"/>
    <w:rsid w:val="00186257"/>
    <w:rsid w:val="0018656B"/>
    <w:rsid w:val="00186EC7"/>
    <w:rsid w:val="00187056"/>
    <w:rsid w:val="00187387"/>
    <w:rsid w:val="001873D4"/>
    <w:rsid w:val="001875A7"/>
    <w:rsid w:val="001877D0"/>
    <w:rsid w:val="00187B6F"/>
    <w:rsid w:val="00187C4C"/>
    <w:rsid w:val="00187D2B"/>
    <w:rsid w:val="00187FC5"/>
    <w:rsid w:val="001902A0"/>
    <w:rsid w:val="0019031E"/>
    <w:rsid w:val="00190331"/>
    <w:rsid w:val="001907F0"/>
    <w:rsid w:val="001908C2"/>
    <w:rsid w:val="00190E97"/>
    <w:rsid w:val="00191321"/>
    <w:rsid w:val="0019132F"/>
    <w:rsid w:val="00191514"/>
    <w:rsid w:val="00191661"/>
    <w:rsid w:val="00191692"/>
    <w:rsid w:val="001919C9"/>
    <w:rsid w:val="001919E4"/>
    <w:rsid w:val="00191A45"/>
    <w:rsid w:val="00191CD7"/>
    <w:rsid w:val="00191F96"/>
    <w:rsid w:val="00192259"/>
    <w:rsid w:val="0019237A"/>
    <w:rsid w:val="001924CD"/>
    <w:rsid w:val="00192548"/>
    <w:rsid w:val="00192988"/>
    <w:rsid w:val="00192D1C"/>
    <w:rsid w:val="00192F3A"/>
    <w:rsid w:val="00192F42"/>
    <w:rsid w:val="0019336B"/>
    <w:rsid w:val="00193420"/>
    <w:rsid w:val="00193C7B"/>
    <w:rsid w:val="00193EFF"/>
    <w:rsid w:val="00193F01"/>
    <w:rsid w:val="00193F97"/>
    <w:rsid w:val="001941A1"/>
    <w:rsid w:val="001943EE"/>
    <w:rsid w:val="001947FC"/>
    <w:rsid w:val="00194845"/>
    <w:rsid w:val="0019489D"/>
    <w:rsid w:val="001953DA"/>
    <w:rsid w:val="00195525"/>
    <w:rsid w:val="00195A31"/>
    <w:rsid w:val="00195BD1"/>
    <w:rsid w:val="00195CDD"/>
    <w:rsid w:val="00195E78"/>
    <w:rsid w:val="00196012"/>
    <w:rsid w:val="001960A8"/>
    <w:rsid w:val="0019629B"/>
    <w:rsid w:val="00196599"/>
    <w:rsid w:val="00196D26"/>
    <w:rsid w:val="00196DF5"/>
    <w:rsid w:val="00196F13"/>
    <w:rsid w:val="001976C9"/>
    <w:rsid w:val="00197851"/>
    <w:rsid w:val="001979F4"/>
    <w:rsid w:val="00197CA4"/>
    <w:rsid w:val="00197DFA"/>
    <w:rsid w:val="00197F6B"/>
    <w:rsid w:val="001A03A1"/>
    <w:rsid w:val="001A0473"/>
    <w:rsid w:val="001A0532"/>
    <w:rsid w:val="001A06CD"/>
    <w:rsid w:val="001A07A7"/>
    <w:rsid w:val="001A092F"/>
    <w:rsid w:val="001A0B03"/>
    <w:rsid w:val="001A0B3C"/>
    <w:rsid w:val="001A0E69"/>
    <w:rsid w:val="001A11D9"/>
    <w:rsid w:val="001A13B8"/>
    <w:rsid w:val="001A1410"/>
    <w:rsid w:val="001A1BB1"/>
    <w:rsid w:val="001A1C19"/>
    <w:rsid w:val="001A1C98"/>
    <w:rsid w:val="001A1D3C"/>
    <w:rsid w:val="001A2213"/>
    <w:rsid w:val="001A222A"/>
    <w:rsid w:val="001A2271"/>
    <w:rsid w:val="001A2291"/>
    <w:rsid w:val="001A29AA"/>
    <w:rsid w:val="001A2B0B"/>
    <w:rsid w:val="001A2B5E"/>
    <w:rsid w:val="001A31D6"/>
    <w:rsid w:val="001A3436"/>
    <w:rsid w:val="001A3BEE"/>
    <w:rsid w:val="001A4036"/>
    <w:rsid w:val="001A4C5B"/>
    <w:rsid w:val="001A4C63"/>
    <w:rsid w:val="001A4CB5"/>
    <w:rsid w:val="001A4DEF"/>
    <w:rsid w:val="001A4EAC"/>
    <w:rsid w:val="001A4F96"/>
    <w:rsid w:val="001A50AE"/>
    <w:rsid w:val="001A5269"/>
    <w:rsid w:val="001A5430"/>
    <w:rsid w:val="001A549F"/>
    <w:rsid w:val="001A5505"/>
    <w:rsid w:val="001A573A"/>
    <w:rsid w:val="001A57CB"/>
    <w:rsid w:val="001A592E"/>
    <w:rsid w:val="001A5932"/>
    <w:rsid w:val="001A6310"/>
    <w:rsid w:val="001A635F"/>
    <w:rsid w:val="001A65F0"/>
    <w:rsid w:val="001A6697"/>
    <w:rsid w:val="001A66CC"/>
    <w:rsid w:val="001A66D8"/>
    <w:rsid w:val="001A6869"/>
    <w:rsid w:val="001A69FD"/>
    <w:rsid w:val="001A6BA8"/>
    <w:rsid w:val="001A6E27"/>
    <w:rsid w:val="001A6E8F"/>
    <w:rsid w:val="001A7447"/>
    <w:rsid w:val="001A7528"/>
    <w:rsid w:val="001A7CC5"/>
    <w:rsid w:val="001A7D31"/>
    <w:rsid w:val="001B0272"/>
    <w:rsid w:val="001B0491"/>
    <w:rsid w:val="001B06EE"/>
    <w:rsid w:val="001B08FF"/>
    <w:rsid w:val="001B0907"/>
    <w:rsid w:val="001B097C"/>
    <w:rsid w:val="001B0C5A"/>
    <w:rsid w:val="001B155D"/>
    <w:rsid w:val="001B1949"/>
    <w:rsid w:val="001B1C2A"/>
    <w:rsid w:val="001B1F6B"/>
    <w:rsid w:val="001B1FCF"/>
    <w:rsid w:val="001B1FF7"/>
    <w:rsid w:val="001B20F9"/>
    <w:rsid w:val="001B2467"/>
    <w:rsid w:val="001B2582"/>
    <w:rsid w:val="001B27AD"/>
    <w:rsid w:val="001B28E0"/>
    <w:rsid w:val="001B2955"/>
    <w:rsid w:val="001B2E69"/>
    <w:rsid w:val="001B308F"/>
    <w:rsid w:val="001B313F"/>
    <w:rsid w:val="001B375E"/>
    <w:rsid w:val="001B3855"/>
    <w:rsid w:val="001B3A45"/>
    <w:rsid w:val="001B3BDD"/>
    <w:rsid w:val="001B3E02"/>
    <w:rsid w:val="001B4399"/>
    <w:rsid w:val="001B4445"/>
    <w:rsid w:val="001B451C"/>
    <w:rsid w:val="001B46FA"/>
    <w:rsid w:val="001B47ED"/>
    <w:rsid w:val="001B5022"/>
    <w:rsid w:val="001B54B6"/>
    <w:rsid w:val="001B5591"/>
    <w:rsid w:val="001B56F9"/>
    <w:rsid w:val="001B5752"/>
    <w:rsid w:val="001B58CD"/>
    <w:rsid w:val="001B59FC"/>
    <w:rsid w:val="001B5CAC"/>
    <w:rsid w:val="001B6542"/>
    <w:rsid w:val="001B678D"/>
    <w:rsid w:val="001B6A02"/>
    <w:rsid w:val="001B6FBC"/>
    <w:rsid w:val="001B7271"/>
    <w:rsid w:val="001B7AED"/>
    <w:rsid w:val="001B7CE5"/>
    <w:rsid w:val="001B7CF7"/>
    <w:rsid w:val="001C02CF"/>
    <w:rsid w:val="001C063F"/>
    <w:rsid w:val="001C082F"/>
    <w:rsid w:val="001C0872"/>
    <w:rsid w:val="001C0BDB"/>
    <w:rsid w:val="001C0D86"/>
    <w:rsid w:val="001C0F69"/>
    <w:rsid w:val="001C168B"/>
    <w:rsid w:val="001C16BD"/>
    <w:rsid w:val="001C1A27"/>
    <w:rsid w:val="001C1F52"/>
    <w:rsid w:val="001C23A7"/>
    <w:rsid w:val="001C2541"/>
    <w:rsid w:val="001C258D"/>
    <w:rsid w:val="001C2A69"/>
    <w:rsid w:val="001C2D18"/>
    <w:rsid w:val="001C2F6A"/>
    <w:rsid w:val="001C30D3"/>
    <w:rsid w:val="001C342F"/>
    <w:rsid w:val="001C37EF"/>
    <w:rsid w:val="001C3870"/>
    <w:rsid w:val="001C3933"/>
    <w:rsid w:val="001C3B54"/>
    <w:rsid w:val="001C3BB1"/>
    <w:rsid w:val="001C3C08"/>
    <w:rsid w:val="001C3D50"/>
    <w:rsid w:val="001C3DE6"/>
    <w:rsid w:val="001C40BD"/>
    <w:rsid w:val="001C43AB"/>
    <w:rsid w:val="001C4573"/>
    <w:rsid w:val="001C48C6"/>
    <w:rsid w:val="001C4C2D"/>
    <w:rsid w:val="001C5356"/>
    <w:rsid w:val="001C5774"/>
    <w:rsid w:val="001C5E46"/>
    <w:rsid w:val="001C5EFB"/>
    <w:rsid w:val="001C6451"/>
    <w:rsid w:val="001C6A29"/>
    <w:rsid w:val="001C6AE4"/>
    <w:rsid w:val="001C6B34"/>
    <w:rsid w:val="001C6D65"/>
    <w:rsid w:val="001C6FFD"/>
    <w:rsid w:val="001C7089"/>
    <w:rsid w:val="001C71EA"/>
    <w:rsid w:val="001C7D4B"/>
    <w:rsid w:val="001D00D7"/>
    <w:rsid w:val="001D0146"/>
    <w:rsid w:val="001D0168"/>
    <w:rsid w:val="001D0198"/>
    <w:rsid w:val="001D084E"/>
    <w:rsid w:val="001D09E8"/>
    <w:rsid w:val="001D1004"/>
    <w:rsid w:val="001D10C9"/>
    <w:rsid w:val="001D10F3"/>
    <w:rsid w:val="001D1102"/>
    <w:rsid w:val="001D11D1"/>
    <w:rsid w:val="001D1609"/>
    <w:rsid w:val="001D179F"/>
    <w:rsid w:val="001D1852"/>
    <w:rsid w:val="001D1BD8"/>
    <w:rsid w:val="001D1FB6"/>
    <w:rsid w:val="001D2061"/>
    <w:rsid w:val="001D280D"/>
    <w:rsid w:val="001D28CD"/>
    <w:rsid w:val="001D2A44"/>
    <w:rsid w:val="001D2CCA"/>
    <w:rsid w:val="001D2D65"/>
    <w:rsid w:val="001D2D6D"/>
    <w:rsid w:val="001D2F65"/>
    <w:rsid w:val="001D3145"/>
    <w:rsid w:val="001D334D"/>
    <w:rsid w:val="001D34F0"/>
    <w:rsid w:val="001D356F"/>
    <w:rsid w:val="001D37C7"/>
    <w:rsid w:val="001D40A9"/>
    <w:rsid w:val="001D4C8D"/>
    <w:rsid w:val="001D5365"/>
    <w:rsid w:val="001D5588"/>
    <w:rsid w:val="001D5CBD"/>
    <w:rsid w:val="001D5DE8"/>
    <w:rsid w:val="001D6022"/>
    <w:rsid w:val="001D6189"/>
    <w:rsid w:val="001D649A"/>
    <w:rsid w:val="001D69B1"/>
    <w:rsid w:val="001D6D68"/>
    <w:rsid w:val="001D6D6F"/>
    <w:rsid w:val="001D6EF4"/>
    <w:rsid w:val="001D6F37"/>
    <w:rsid w:val="001D72DE"/>
    <w:rsid w:val="001D7354"/>
    <w:rsid w:val="001D78D8"/>
    <w:rsid w:val="001D7B14"/>
    <w:rsid w:val="001D7CBB"/>
    <w:rsid w:val="001D7CDE"/>
    <w:rsid w:val="001D7D66"/>
    <w:rsid w:val="001E013E"/>
    <w:rsid w:val="001E0285"/>
    <w:rsid w:val="001E0466"/>
    <w:rsid w:val="001E0636"/>
    <w:rsid w:val="001E0744"/>
    <w:rsid w:val="001E085D"/>
    <w:rsid w:val="001E09F8"/>
    <w:rsid w:val="001E0A58"/>
    <w:rsid w:val="001E0BD5"/>
    <w:rsid w:val="001E1054"/>
    <w:rsid w:val="001E13E0"/>
    <w:rsid w:val="001E1706"/>
    <w:rsid w:val="001E18EA"/>
    <w:rsid w:val="001E19A1"/>
    <w:rsid w:val="001E19CE"/>
    <w:rsid w:val="001E1A5D"/>
    <w:rsid w:val="001E1AEC"/>
    <w:rsid w:val="001E1BBA"/>
    <w:rsid w:val="001E1C7F"/>
    <w:rsid w:val="001E1C96"/>
    <w:rsid w:val="001E1E02"/>
    <w:rsid w:val="001E21F3"/>
    <w:rsid w:val="001E2319"/>
    <w:rsid w:val="001E261D"/>
    <w:rsid w:val="001E27A1"/>
    <w:rsid w:val="001E2D5A"/>
    <w:rsid w:val="001E33FE"/>
    <w:rsid w:val="001E3464"/>
    <w:rsid w:val="001E3CCE"/>
    <w:rsid w:val="001E3DE1"/>
    <w:rsid w:val="001E3EE6"/>
    <w:rsid w:val="001E413D"/>
    <w:rsid w:val="001E4174"/>
    <w:rsid w:val="001E465C"/>
    <w:rsid w:val="001E4728"/>
    <w:rsid w:val="001E4ACC"/>
    <w:rsid w:val="001E4B4F"/>
    <w:rsid w:val="001E4B62"/>
    <w:rsid w:val="001E4DA7"/>
    <w:rsid w:val="001E4EAF"/>
    <w:rsid w:val="001E506F"/>
    <w:rsid w:val="001E5207"/>
    <w:rsid w:val="001E538C"/>
    <w:rsid w:val="001E5736"/>
    <w:rsid w:val="001E58DB"/>
    <w:rsid w:val="001E59DC"/>
    <w:rsid w:val="001E5BDA"/>
    <w:rsid w:val="001E5D96"/>
    <w:rsid w:val="001E68A5"/>
    <w:rsid w:val="001E69FF"/>
    <w:rsid w:val="001E6E00"/>
    <w:rsid w:val="001E6EAC"/>
    <w:rsid w:val="001E6EC0"/>
    <w:rsid w:val="001E7004"/>
    <w:rsid w:val="001E7090"/>
    <w:rsid w:val="001E7109"/>
    <w:rsid w:val="001E74C5"/>
    <w:rsid w:val="001E7510"/>
    <w:rsid w:val="001E766C"/>
    <w:rsid w:val="001E76AB"/>
    <w:rsid w:val="001E76DC"/>
    <w:rsid w:val="001E7833"/>
    <w:rsid w:val="001E7986"/>
    <w:rsid w:val="001E7AFE"/>
    <w:rsid w:val="001E7DCB"/>
    <w:rsid w:val="001E7E41"/>
    <w:rsid w:val="001F0240"/>
    <w:rsid w:val="001F0555"/>
    <w:rsid w:val="001F06BF"/>
    <w:rsid w:val="001F07D0"/>
    <w:rsid w:val="001F080B"/>
    <w:rsid w:val="001F0AF2"/>
    <w:rsid w:val="001F0BD7"/>
    <w:rsid w:val="001F0C72"/>
    <w:rsid w:val="001F0EB6"/>
    <w:rsid w:val="001F1E12"/>
    <w:rsid w:val="001F1E37"/>
    <w:rsid w:val="001F1E51"/>
    <w:rsid w:val="001F1E89"/>
    <w:rsid w:val="001F1EA1"/>
    <w:rsid w:val="001F204B"/>
    <w:rsid w:val="001F20FE"/>
    <w:rsid w:val="001F218C"/>
    <w:rsid w:val="001F2726"/>
    <w:rsid w:val="001F2743"/>
    <w:rsid w:val="001F2794"/>
    <w:rsid w:val="001F27F5"/>
    <w:rsid w:val="001F2F27"/>
    <w:rsid w:val="001F31D7"/>
    <w:rsid w:val="001F3372"/>
    <w:rsid w:val="001F3466"/>
    <w:rsid w:val="001F35F3"/>
    <w:rsid w:val="001F363D"/>
    <w:rsid w:val="001F36F7"/>
    <w:rsid w:val="001F378D"/>
    <w:rsid w:val="001F379F"/>
    <w:rsid w:val="001F3F63"/>
    <w:rsid w:val="001F3FA7"/>
    <w:rsid w:val="001F412F"/>
    <w:rsid w:val="001F42B8"/>
    <w:rsid w:val="001F44A1"/>
    <w:rsid w:val="001F4584"/>
    <w:rsid w:val="001F48C3"/>
    <w:rsid w:val="001F4A99"/>
    <w:rsid w:val="001F54E8"/>
    <w:rsid w:val="001F54EF"/>
    <w:rsid w:val="001F57FF"/>
    <w:rsid w:val="001F592C"/>
    <w:rsid w:val="001F5D01"/>
    <w:rsid w:val="001F6225"/>
    <w:rsid w:val="001F6280"/>
    <w:rsid w:val="001F6284"/>
    <w:rsid w:val="001F62E4"/>
    <w:rsid w:val="001F63AB"/>
    <w:rsid w:val="001F6414"/>
    <w:rsid w:val="001F68AC"/>
    <w:rsid w:val="001F69CD"/>
    <w:rsid w:val="001F6A28"/>
    <w:rsid w:val="001F6E54"/>
    <w:rsid w:val="001F74FD"/>
    <w:rsid w:val="001F76BC"/>
    <w:rsid w:val="001F78CE"/>
    <w:rsid w:val="001F7C2B"/>
    <w:rsid w:val="001F7CE8"/>
    <w:rsid w:val="001F7D44"/>
    <w:rsid w:val="00200173"/>
    <w:rsid w:val="00200537"/>
    <w:rsid w:val="00200603"/>
    <w:rsid w:val="00200B4E"/>
    <w:rsid w:val="00200B90"/>
    <w:rsid w:val="00200FA4"/>
    <w:rsid w:val="002012A1"/>
    <w:rsid w:val="002013A1"/>
    <w:rsid w:val="00201658"/>
    <w:rsid w:val="00201976"/>
    <w:rsid w:val="002020C9"/>
    <w:rsid w:val="00202357"/>
    <w:rsid w:val="0020266B"/>
    <w:rsid w:val="00202BB3"/>
    <w:rsid w:val="00202E1B"/>
    <w:rsid w:val="00203176"/>
    <w:rsid w:val="00203241"/>
    <w:rsid w:val="0020331B"/>
    <w:rsid w:val="0020374C"/>
    <w:rsid w:val="00203C63"/>
    <w:rsid w:val="00204804"/>
    <w:rsid w:val="00204914"/>
    <w:rsid w:val="002049CC"/>
    <w:rsid w:val="00204C43"/>
    <w:rsid w:val="00204C7B"/>
    <w:rsid w:val="00204DAE"/>
    <w:rsid w:val="002050FA"/>
    <w:rsid w:val="002054AB"/>
    <w:rsid w:val="00205637"/>
    <w:rsid w:val="00205742"/>
    <w:rsid w:val="00205796"/>
    <w:rsid w:val="002057CF"/>
    <w:rsid w:val="002063E3"/>
    <w:rsid w:val="002064E9"/>
    <w:rsid w:val="002064F5"/>
    <w:rsid w:val="00206750"/>
    <w:rsid w:val="0020696D"/>
    <w:rsid w:val="00206A08"/>
    <w:rsid w:val="00206FB3"/>
    <w:rsid w:val="002073C7"/>
    <w:rsid w:val="00207679"/>
    <w:rsid w:val="00207CAC"/>
    <w:rsid w:val="00207D75"/>
    <w:rsid w:val="00210095"/>
    <w:rsid w:val="00210396"/>
    <w:rsid w:val="00210400"/>
    <w:rsid w:val="002105D2"/>
    <w:rsid w:val="00210892"/>
    <w:rsid w:val="00210939"/>
    <w:rsid w:val="00210A96"/>
    <w:rsid w:val="00210EFC"/>
    <w:rsid w:val="0021110D"/>
    <w:rsid w:val="0021127A"/>
    <w:rsid w:val="00211939"/>
    <w:rsid w:val="00211AC7"/>
    <w:rsid w:val="00211B16"/>
    <w:rsid w:val="00211BF0"/>
    <w:rsid w:val="00211C3A"/>
    <w:rsid w:val="00211CD1"/>
    <w:rsid w:val="00211E9E"/>
    <w:rsid w:val="0021211B"/>
    <w:rsid w:val="00212590"/>
    <w:rsid w:val="002125C8"/>
    <w:rsid w:val="002128CC"/>
    <w:rsid w:val="00212915"/>
    <w:rsid w:val="002129A2"/>
    <w:rsid w:val="00212BEF"/>
    <w:rsid w:val="0021301D"/>
    <w:rsid w:val="0021333C"/>
    <w:rsid w:val="002133CA"/>
    <w:rsid w:val="00213649"/>
    <w:rsid w:val="00213726"/>
    <w:rsid w:val="0021388A"/>
    <w:rsid w:val="00213D28"/>
    <w:rsid w:val="00213D32"/>
    <w:rsid w:val="00213DDC"/>
    <w:rsid w:val="00213E81"/>
    <w:rsid w:val="0021417A"/>
    <w:rsid w:val="002141AF"/>
    <w:rsid w:val="0021420C"/>
    <w:rsid w:val="0021425A"/>
    <w:rsid w:val="00214434"/>
    <w:rsid w:val="0021454A"/>
    <w:rsid w:val="0021454D"/>
    <w:rsid w:val="0021515B"/>
    <w:rsid w:val="0021553B"/>
    <w:rsid w:val="00215567"/>
    <w:rsid w:val="002157EB"/>
    <w:rsid w:val="00215ADE"/>
    <w:rsid w:val="00215DF7"/>
    <w:rsid w:val="00215E9F"/>
    <w:rsid w:val="00216200"/>
    <w:rsid w:val="002163B7"/>
    <w:rsid w:val="00216598"/>
    <w:rsid w:val="00216773"/>
    <w:rsid w:val="00216C59"/>
    <w:rsid w:val="00216DB7"/>
    <w:rsid w:val="00216E2B"/>
    <w:rsid w:val="00216E53"/>
    <w:rsid w:val="00217034"/>
    <w:rsid w:val="0021713D"/>
    <w:rsid w:val="002172D9"/>
    <w:rsid w:val="002172F4"/>
    <w:rsid w:val="002174CB"/>
    <w:rsid w:val="00217C08"/>
    <w:rsid w:val="00217D68"/>
    <w:rsid w:val="00217DBD"/>
    <w:rsid w:val="00217ECF"/>
    <w:rsid w:val="00220AAB"/>
    <w:rsid w:val="00220DEF"/>
    <w:rsid w:val="00220ED1"/>
    <w:rsid w:val="0022101F"/>
    <w:rsid w:val="002210B5"/>
    <w:rsid w:val="002212F4"/>
    <w:rsid w:val="0022194A"/>
    <w:rsid w:val="0022197F"/>
    <w:rsid w:val="00221F10"/>
    <w:rsid w:val="00222095"/>
    <w:rsid w:val="002220FC"/>
    <w:rsid w:val="00222154"/>
    <w:rsid w:val="002223AC"/>
    <w:rsid w:val="00222976"/>
    <w:rsid w:val="00222AEC"/>
    <w:rsid w:val="0022309E"/>
    <w:rsid w:val="002232C9"/>
    <w:rsid w:val="002234DF"/>
    <w:rsid w:val="00223625"/>
    <w:rsid w:val="00223BE0"/>
    <w:rsid w:val="00223C94"/>
    <w:rsid w:val="00223F02"/>
    <w:rsid w:val="00223F08"/>
    <w:rsid w:val="0022416A"/>
    <w:rsid w:val="00224448"/>
    <w:rsid w:val="00224873"/>
    <w:rsid w:val="00224A10"/>
    <w:rsid w:val="00224BB5"/>
    <w:rsid w:val="00224CB1"/>
    <w:rsid w:val="00224E93"/>
    <w:rsid w:val="00225047"/>
    <w:rsid w:val="0022538C"/>
    <w:rsid w:val="00225785"/>
    <w:rsid w:val="00225A68"/>
    <w:rsid w:val="00225EEC"/>
    <w:rsid w:val="00226016"/>
    <w:rsid w:val="00226395"/>
    <w:rsid w:val="00226468"/>
    <w:rsid w:val="0022647F"/>
    <w:rsid w:val="002267A8"/>
    <w:rsid w:val="00226B70"/>
    <w:rsid w:val="00226BDA"/>
    <w:rsid w:val="00226F80"/>
    <w:rsid w:val="00226F98"/>
    <w:rsid w:val="00227147"/>
    <w:rsid w:val="00227201"/>
    <w:rsid w:val="002275BA"/>
    <w:rsid w:val="00227DB8"/>
    <w:rsid w:val="00227F69"/>
    <w:rsid w:val="002301CF"/>
    <w:rsid w:val="002303A6"/>
    <w:rsid w:val="00230571"/>
    <w:rsid w:val="002305EC"/>
    <w:rsid w:val="0023082E"/>
    <w:rsid w:val="00230F67"/>
    <w:rsid w:val="00231413"/>
    <w:rsid w:val="002317FB"/>
    <w:rsid w:val="00231919"/>
    <w:rsid w:val="00231AEB"/>
    <w:rsid w:val="00231B41"/>
    <w:rsid w:val="00231CC7"/>
    <w:rsid w:val="00231DDB"/>
    <w:rsid w:val="00231F31"/>
    <w:rsid w:val="00231FC0"/>
    <w:rsid w:val="00232547"/>
    <w:rsid w:val="0023256F"/>
    <w:rsid w:val="00232732"/>
    <w:rsid w:val="002327B5"/>
    <w:rsid w:val="00232863"/>
    <w:rsid w:val="00232984"/>
    <w:rsid w:val="00232AC5"/>
    <w:rsid w:val="00232EF9"/>
    <w:rsid w:val="0023320D"/>
    <w:rsid w:val="00233433"/>
    <w:rsid w:val="002335B1"/>
    <w:rsid w:val="0023378D"/>
    <w:rsid w:val="002337C3"/>
    <w:rsid w:val="002339F3"/>
    <w:rsid w:val="0023489F"/>
    <w:rsid w:val="00234A7A"/>
    <w:rsid w:val="00234B79"/>
    <w:rsid w:val="00234BEB"/>
    <w:rsid w:val="00234CB7"/>
    <w:rsid w:val="00234CBB"/>
    <w:rsid w:val="00234CDE"/>
    <w:rsid w:val="00234CF3"/>
    <w:rsid w:val="00234CFB"/>
    <w:rsid w:val="00234F47"/>
    <w:rsid w:val="002353EC"/>
    <w:rsid w:val="00235C3E"/>
    <w:rsid w:val="0023610A"/>
    <w:rsid w:val="002361E9"/>
    <w:rsid w:val="00236585"/>
    <w:rsid w:val="002366A9"/>
    <w:rsid w:val="00236832"/>
    <w:rsid w:val="00236834"/>
    <w:rsid w:val="00236863"/>
    <w:rsid w:val="0023721F"/>
    <w:rsid w:val="002372C6"/>
    <w:rsid w:val="0023735A"/>
    <w:rsid w:val="00237965"/>
    <w:rsid w:val="00237B6C"/>
    <w:rsid w:val="00237CE9"/>
    <w:rsid w:val="00237D92"/>
    <w:rsid w:val="00237E32"/>
    <w:rsid w:val="00237E65"/>
    <w:rsid w:val="00237E6A"/>
    <w:rsid w:val="00240179"/>
    <w:rsid w:val="00240330"/>
    <w:rsid w:val="00240783"/>
    <w:rsid w:val="00240D72"/>
    <w:rsid w:val="002410B0"/>
    <w:rsid w:val="00241625"/>
    <w:rsid w:val="00241681"/>
    <w:rsid w:val="002417DD"/>
    <w:rsid w:val="00241840"/>
    <w:rsid w:val="00241862"/>
    <w:rsid w:val="00241D66"/>
    <w:rsid w:val="002420E9"/>
    <w:rsid w:val="0024223C"/>
    <w:rsid w:val="00242573"/>
    <w:rsid w:val="00242656"/>
    <w:rsid w:val="002429C1"/>
    <w:rsid w:val="00243291"/>
    <w:rsid w:val="0024390E"/>
    <w:rsid w:val="00243AAB"/>
    <w:rsid w:val="00243E02"/>
    <w:rsid w:val="00243E96"/>
    <w:rsid w:val="00244291"/>
    <w:rsid w:val="0024440E"/>
    <w:rsid w:val="00244467"/>
    <w:rsid w:val="002445A8"/>
    <w:rsid w:val="0024491F"/>
    <w:rsid w:val="00244A4C"/>
    <w:rsid w:val="00244D1B"/>
    <w:rsid w:val="00244E5F"/>
    <w:rsid w:val="00244EF0"/>
    <w:rsid w:val="00245743"/>
    <w:rsid w:val="00245DC2"/>
    <w:rsid w:val="00245E8D"/>
    <w:rsid w:val="00245FC4"/>
    <w:rsid w:val="002462D3"/>
    <w:rsid w:val="002462D5"/>
    <w:rsid w:val="00246426"/>
    <w:rsid w:val="00246894"/>
    <w:rsid w:val="0024694A"/>
    <w:rsid w:val="00246BAE"/>
    <w:rsid w:val="00246D50"/>
    <w:rsid w:val="00247626"/>
    <w:rsid w:val="0024777D"/>
    <w:rsid w:val="00247AB0"/>
    <w:rsid w:val="00247BCC"/>
    <w:rsid w:val="00247CD7"/>
    <w:rsid w:val="00247E7D"/>
    <w:rsid w:val="00247E99"/>
    <w:rsid w:val="00247F2D"/>
    <w:rsid w:val="00247F9E"/>
    <w:rsid w:val="00247FD4"/>
    <w:rsid w:val="00247FE0"/>
    <w:rsid w:val="0025000F"/>
    <w:rsid w:val="0025024B"/>
    <w:rsid w:val="0025036C"/>
    <w:rsid w:val="002503DE"/>
    <w:rsid w:val="002505D6"/>
    <w:rsid w:val="002511FB"/>
    <w:rsid w:val="00251208"/>
    <w:rsid w:val="00251241"/>
    <w:rsid w:val="0025133F"/>
    <w:rsid w:val="00251444"/>
    <w:rsid w:val="00251657"/>
    <w:rsid w:val="002516A0"/>
    <w:rsid w:val="00251CA4"/>
    <w:rsid w:val="00251CBD"/>
    <w:rsid w:val="00251F6C"/>
    <w:rsid w:val="002521CA"/>
    <w:rsid w:val="0025232A"/>
    <w:rsid w:val="002524CF"/>
    <w:rsid w:val="0025255A"/>
    <w:rsid w:val="00252625"/>
    <w:rsid w:val="002526AF"/>
    <w:rsid w:val="002526D9"/>
    <w:rsid w:val="00252738"/>
    <w:rsid w:val="00252CE0"/>
    <w:rsid w:val="00252DAD"/>
    <w:rsid w:val="00252EED"/>
    <w:rsid w:val="00252F85"/>
    <w:rsid w:val="0025313C"/>
    <w:rsid w:val="00253238"/>
    <w:rsid w:val="00253761"/>
    <w:rsid w:val="002539A9"/>
    <w:rsid w:val="00253A1C"/>
    <w:rsid w:val="00253B70"/>
    <w:rsid w:val="00253BA5"/>
    <w:rsid w:val="00253BB7"/>
    <w:rsid w:val="0025460A"/>
    <w:rsid w:val="00254669"/>
    <w:rsid w:val="002546D5"/>
    <w:rsid w:val="00254785"/>
    <w:rsid w:val="00254E22"/>
    <w:rsid w:val="00255482"/>
    <w:rsid w:val="00255894"/>
    <w:rsid w:val="00255984"/>
    <w:rsid w:val="0025598F"/>
    <w:rsid w:val="00255B60"/>
    <w:rsid w:val="00255C78"/>
    <w:rsid w:val="00255F69"/>
    <w:rsid w:val="00255FCB"/>
    <w:rsid w:val="002564D3"/>
    <w:rsid w:val="002565F8"/>
    <w:rsid w:val="00256646"/>
    <w:rsid w:val="002568BC"/>
    <w:rsid w:val="002568D1"/>
    <w:rsid w:val="00256B02"/>
    <w:rsid w:val="00256BD1"/>
    <w:rsid w:val="00256CD1"/>
    <w:rsid w:val="00256CF8"/>
    <w:rsid w:val="00256DE1"/>
    <w:rsid w:val="002571A3"/>
    <w:rsid w:val="0025730C"/>
    <w:rsid w:val="002573B8"/>
    <w:rsid w:val="0025742E"/>
    <w:rsid w:val="002574EB"/>
    <w:rsid w:val="002575D3"/>
    <w:rsid w:val="002577D0"/>
    <w:rsid w:val="0025792D"/>
    <w:rsid w:val="0026001A"/>
    <w:rsid w:val="0026020D"/>
    <w:rsid w:val="002609A8"/>
    <w:rsid w:val="00260C34"/>
    <w:rsid w:val="00261326"/>
    <w:rsid w:val="002614E4"/>
    <w:rsid w:val="0026164F"/>
    <w:rsid w:val="0026186A"/>
    <w:rsid w:val="00262891"/>
    <w:rsid w:val="00262903"/>
    <w:rsid w:val="00262A58"/>
    <w:rsid w:val="00262F00"/>
    <w:rsid w:val="00262F15"/>
    <w:rsid w:val="002631D7"/>
    <w:rsid w:val="00263C1E"/>
    <w:rsid w:val="00263E17"/>
    <w:rsid w:val="00263F35"/>
    <w:rsid w:val="00264297"/>
    <w:rsid w:val="002644C5"/>
    <w:rsid w:val="00264A04"/>
    <w:rsid w:val="00264A25"/>
    <w:rsid w:val="00264A4B"/>
    <w:rsid w:val="00264A90"/>
    <w:rsid w:val="00264CF9"/>
    <w:rsid w:val="00265012"/>
    <w:rsid w:val="00265029"/>
    <w:rsid w:val="002651F2"/>
    <w:rsid w:val="002654D9"/>
    <w:rsid w:val="0026560E"/>
    <w:rsid w:val="00266066"/>
    <w:rsid w:val="00266120"/>
    <w:rsid w:val="00266299"/>
    <w:rsid w:val="0026630F"/>
    <w:rsid w:val="002667DE"/>
    <w:rsid w:val="00266A78"/>
    <w:rsid w:val="00266B87"/>
    <w:rsid w:val="002671B8"/>
    <w:rsid w:val="0026741A"/>
    <w:rsid w:val="00267C55"/>
    <w:rsid w:val="00267CB8"/>
    <w:rsid w:val="00267D61"/>
    <w:rsid w:val="00267DEB"/>
    <w:rsid w:val="00267E6B"/>
    <w:rsid w:val="00267EA0"/>
    <w:rsid w:val="00270301"/>
    <w:rsid w:val="002706AA"/>
    <w:rsid w:val="00270820"/>
    <w:rsid w:val="00270CA7"/>
    <w:rsid w:val="00270D83"/>
    <w:rsid w:val="002710F7"/>
    <w:rsid w:val="00271335"/>
    <w:rsid w:val="002713CA"/>
    <w:rsid w:val="002714BD"/>
    <w:rsid w:val="00271948"/>
    <w:rsid w:val="00271988"/>
    <w:rsid w:val="002719AF"/>
    <w:rsid w:val="00271A16"/>
    <w:rsid w:val="0027221B"/>
    <w:rsid w:val="00272A86"/>
    <w:rsid w:val="00273691"/>
    <w:rsid w:val="002736DB"/>
    <w:rsid w:val="002738A9"/>
    <w:rsid w:val="00273F92"/>
    <w:rsid w:val="002742AF"/>
    <w:rsid w:val="0027483A"/>
    <w:rsid w:val="00274A14"/>
    <w:rsid w:val="00274A55"/>
    <w:rsid w:val="00275421"/>
    <w:rsid w:val="0027585D"/>
    <w:rsid w:val="00275F01"/>
    <w:rsid w:val="0027625B"/>
    <w:rsid w:val="00276307"/>
    <w:rsid w:val="002764B0"/>
    <w:rsid w:val="00276613"/>
    <w:rsid w:val="00276648"/>
    <w:rsid w:val="002767F9"/>
    <w:rsid w:val="00276A7B"/>
    <w:rsid w:val="00276A7C"/>
    <w:rsid w:val="00276DE6"/>
    <w:rsid w:val="00276F83"/>
    <w:rsid w:val="00277126"/>
    <w:rsid w:val="00277180"/>
    <w:rsid w:val="002771FC"/>
    <w:rsid w:val="0027742B"/>
    <w:rsid w:val="00280580"/>
    <w:rsid w:val="002808E9"/>
    <w:rsid w:val="0028095E"/>
    <w:rsid w:val="00280F69"/>
    <w:rsid w:val="0028134A"/>
    <w:rsid w:val="00281373"/>
    <w:rsid w:val="0028143F"/>
    <w:rsid w:val="0028185C"/>
    <w:rsid w:val="00281AF4"/>
    <w:rsid w:val="00281B26"/>
    <w:rsid w:val="00281BFF"/>
    <w:rsid w:val="00281C31"/>
    <w:rsid w:val="002820BE"/>
    <w:rsid w:val="00282118"/>
    <w:rsid w:val="0028225E"/>
    <w:rsid w:val="002827AE"/>
    <w:rsid w:val="002827DB"/>
    <w:rsid w:val="00282A4B"/>
    <w:rsid w:val="00282C01"/>
    <w:rsid w:val="00282CFA"/>
    <w:rsid w:val="00282D74"/>
    <w:rsid w:val="00282E83"/>
    <w:rsid w:val="002835F9"/>
    <w:rsid w:val="002838BB"/>
    <w:rsid w:val="00283BF2"/>
    <w:rsid w:val="00283D49"/>
    <w:rsid w:val="00284092"/>
    <w:rsid w:val="002842A3"/>
    <w:rsid w:val="002848E1"/>
    <w:rsid w:val="00284986"/>
    <w:rsid w:val="002850CD"/>
    <w:rsid w:val="002852B0"/>
    <w:rsid w:val="002856C4"/>
    <w:rsid w:val="0028588F"/>
    <w:rsid w:val="00285A30"/>
    <w:rsid w:val="00285C9A"/>
    <w:rsid w:val="00285E2C"/>
    <w:rsid w:val="002860DA"/>
    <w:rsid w:val="00286428"/>
    <w:rsid w:val="00286E01"/>
    <w:rsid w:val="00287102"/>
    <w:rsid w:val="0028722D"/>
    <w:rsid w:val="00287507"/>
    <w:rsid w:val="00287790"/>
    <w:rsid w:val="002878D4"/>
    <w:rsid w:val="00287CCD"/>
    <w:rsid w:val="00287CFE"/>
    <w:rsid w:val="00287D64"/>
    <w:rsid w:val="00287E54"/>
    <w:rsid w:val="002900B7"/>
    <w:rsid w:val="002906E3"/>
    <w:rsid w:val="002908E4"/>
    <w:rsid w:val="00290BAA"/>
    <w:rsid w:val="00290C76"/>
    <w:rsid w:val="00290DD9"/>
    <w:rsid w:val="00290E59"/>
    <w:rsid w:val="00291238"/>
    <w:rsid w:val="002915E0"/>
    <w:rsid w:val="0029183B"/>
    <w:rsid w:val="00291860"/>
    <w:rsid w:val="00291A7D"/>
    <w:rsid w:val="00291FF4"/>
    <w:rsid w:val="00292064"/>
    <w:rsid w:val="00292445"/>
    <w:rsid w:val="00292460"/>
    <w:rsid w:val="002924DE"/>
    <w:rsid w:val="0029274E"/>
    <w:rsid w:val="00292B9E"/>
    <w:rsid w:val="00292BA7"/>
    <w:rsid w:val="00292BDD"/>
    <w:rsid w:val="00292C4E"/>
    <w:rsid w:val="002931F8"/>
    <w:rsid w:val="0029323A"/>
    <w:rsid w:val="002934D1"/>
    <w:rsid w:val="0029361D"/>
    <w:rsid w:val="0029391B"/>
    <w:rsid w:val="0029395D"/>
    <w:rsid w:val="00293A0A"/>
    <w:rsid w:val="00293DF2"/>
    <w:rsid w:val="00293E79"/>
    <w:rsid w:val="00293F9F"/>
    <w:rsid w:val="00294496"/>
    <w:rsid w:val="00294AD1"/>
    <w:rsid w:val="00294EB0"/>
    <w:rsid w:val="00295011"/>
    <w:rsid w:val="0029525F"/>
    <w:rsid w:val="0029549E"/>
    <w:rsid w:val="00295555"/>
    <w:rsid w:val="002957FB"/>
    <w:rsid w:val="00295941"/>
    <w:rsid w:val="00295ACD"/>
    <w:rsid w:val="0029608C"/>
    <w:rsid w:val="0029618F"/>
    <w:rsid w:val="00296585"/>
    <w:rsid w:val="00296B2D"/>
    <w:rsid w:val="00296D2A"/>
    <w:rsid w:val="00296D45"/>
    <w:rsid w:val="00297207"/>
    <w:rsid w:val="00297356"/>
    <w:rsid w:val="002979A7"/>
    <w:rsid w:val="00297E3B"/>
    <w:rsid w:val="00297E63"/>
    <w:rsid w:val="002A030F"/>
    <w:rsid w:val="002A0336"/>
    <w:rsid w:val="002A0346"/>
    <w:rsid w:val="002A0530"/>
    <w:rsid w:val="002A0754"/>
    <w:rsid w:val="002A0928"/>
    <w:rsid w:val="002A0E3D"/>
    <w:rsid w:val="002A0F92"/>
    <w:rsid w:val="002A1324"/>
    <w:rsid w:val="002A1592"/>
    <w:rsid w:val="002A161C"/>
    <w:rsid w:val="002A1739"/>
    <w:rsid w:val="002A18EE"/>
    <w:rsid w:val="002A1A24"/>
    <w:rsid w:val="002A1A59"/>
    <w:rsid w:val="002A1C89"/>
    <w:rsid w:val="002A1F1F"/>
    <w:rsid w:val="002A241D"/>
    <w:rsid w:val="002A24DC"/>
    <w:rsid w:val="002A288C"/>
    <w:rsid w:val="002A2C5A"/>
    <w:rsid w:val="002A2DA1"/>
    <w:rsid w:val="002A2F8F"/>
    <w:rsid w:val="002A30E8"/>
    <w:rsid w:val="002A384B"/>
    <w:rsid w:val="002A391D"/>
    <w:rsid w:val="002A3923"/>
    <w:rsid w:val="002A3B27"/>
    <w:rsid w:val="002A42A4"/>
    <w:rsid w:val="002A436D"/>
    <w:rsid w:val="002A4399"/>
    <w:rsid w:val="002A4B37"/>
    <w:rsid w:val="002A4B96"/>
    <w:rsid w:val="002A4ED6"/>
    <w:rsid w:val="002A4FFC"/>
    <w:rsid w:val="002A5046"/>
    <w:rsid w:val="002A5061"/>
    <w:rsid w:val="002A5145"/>
    <w:rsid w:val="002A5162"/>
    <w:rsid w:val="002A5365"/>
    <w:rsid w:val="002A58CA"/>
    <w:rsid w:val="002A5A43"/>
    <w:rsid w:val="002A5E82"/>
    <w:rsid w:val="002A63C2"/>
    <w:rsid w:val="002A655C"/>
    <w:rsid w:val="002A6581"/>
    <w:rsid w:val="002A6A4A"/>
    <w:rsid w:val="002A6C19"/>
    <w:rsid w:val="002A6CBB"/>
    <w:rsid w:val="002A6F08"/>
    <w:rsid w:val="002A70D5"/>
    <w:rsid w:val="002A739C"/>
    <w:rsid w:val="002A75BD"/>
    <w:rsid w:val="002A763C"/>
    <w:rsid w:val="002A7951"/>
    <w:rsid w:val="002B021F"/>
    <w:rsid w:val="002B0A07"/>
    <w:rsid w:val="002B0C69"/>
    <w:rsid w:val="002B0E7A"/>
    <w:rsid w:val="002B1284"/>
    <w:rsid w:val="002B1812"/>
    <w:rsid w:val="002B1A95"/>
    <w:rsid w:val="002B1D98"/>
    <w:rsid w:val="002B1F5E"/>
    <w:rsid w:val="002B1FC7"/>
    <w:rsid w:val="002B227E"/>
    <w:rsid w:val="002B23D1"/>
    <w:rsid w:val="002B24DB"/>
    <w:rsid w:val="002B2781"/>
    <w:rsid w:val="002B2862"/>
    <w:rsid w:val="002B29E8"/>
    <w:rsid w:val="002B2B30"/>
    <w:rsid w:val="002B2CFF"/>
    <w:rsid w:val="002B2E0E"/>
    <w:rsid w:val="002B2E8C"/>
    <w:rsid w:val="002B2F34"/>
    <w:rsid w:val="002B30B9"/>
    <w:rsid w:val="002B321B"/>
    <w:rsid w:val="002B33E8"/>
    <w:rsid w:val="002B3689"/>
    <w:rsid w:val="002B3818"/>
    <w:rsid w:val="002B38BE"/>
    <w:rsid w:val="002B396E"/>
    <w:rsid w:val="002B3B1C"/>
    <w:rsid w:val="002B3BB8"/>
    <w:rsid w:val="002B3FF5"/>
    <w:rsid w:val="002B430C"/>
    <w:rsid w:val="002B483B"/>
    <w:rsid w:val="002B4941"/>
    <w:rsid w:val="002B4C7B"/>
    <w:rsid w:val="002B4D5C"/>
    <w:rsid w:val="002B4DF6"/>
    <w:rsid w:val="002B5003"/>
    <w:rsid w:val="002B5186"/>
    <w:rsid w:val="002B538F"/>
    <w:rsid w:val="002B55ED"/>
    <w:rsid w:val="002B581C"/>
    <w:rsid w:val="002B5B42"/>
    <w:rsid w:val="002B5E89"/>
    <w:rsid w:val="002B5F94"/>
    <w:rsid w:val="002B61C0"/>
    <w:rsid w:val="002B6450"/>
    <w:rsid w:val="002B6685"/>
    <w:rsid w:val="002B68A6"/>
    <w:rsid w:val="002B6C83"/>
    <w:rsid w:val="002B6CF4"/>
    <w:rsid w:val="002B6DF6"/>
    <w:rsid w:val="002B6F8D"/>
    <w:rsid w:val="002B6FAD"/>
    <w:rsid w:val="002B74DC"/>
    <w:rsid w:val="002B75CF"/>
    <w:rsid w:val="002B780A"/>
    <w:rsid w:val="002B7E72"/>
    <w:rsid w:val="002B7E89"/>
    <w:rsid w:val="002C0243"/>
    <w:rsid w:val="002C0272"/>
    <w:rsid w:val="002C035E"/>
    <w:rsid w:val="002C0520"/>
    <w:rsid w:val="002C07DA"/>
    <w:rsid w:val="002C08BF"/>
    <w:rsid w:val="002C0B87"/>
    <w:rsid w:val="002C0BCC"/>
    <w:rsid w:val="002C15F2"/>
    <w:rsid w:val="002C179A"/>
    <w:rsid w:val="002C1A74"/>
    <w:rsid w:val="002C233B"/>
    <w:rsid w:val="002C2615"/>
    <w:rsid w:val="002C2992"/>
    <w:rsid w:val="002C299E"/>
    <w:rsid w:val="002C320F"/>
    <w:rsid w:val="002C340D"/>
    <w:rsid w:val="002C38EF"/>
    <w:rsid w:val="002C397D"/>
    <w:rsid w:val="002C3AB9"/>
    <w:rsid w:val="002C3CAC"/>
    <w:rsid w:val="002C3CDC"/>
    <w:rsid w:val="002C3D97"/>
    <w:rsid w:val="002C3F43"/>
    <w:rsid w:val="002C4252"/>
    <w:rsid w:val="002C428D"/>
    <w:rsid w:val="002C4384"/>
    <w:rsid w:val="002C45AC"/>
    <w:rsid w:val="002C465A"/>
    <w:rsid w:val="002C4757"/>
    <w:rsid w:val="002C4BC1"/>
    <w:rsid w:val="002C4E04"/>
    <w:rsid w:val="002C51A7"/>
    <w:rsid w:val="002C51DF"/>
    <w:rsid w:val="002C54F6"/>
    <w:rsid w:val="002C5749"/>
    <w:rsid w:val="002C59C4"/>
    <w:rsid w:val="002C5A5F"/>
    <w:rsid w:val="002C5A97"/>
    <w:rsid w:val="002C5A98"/>
    <w:rsid w:val="002C5BC1"/>
    <w:rsid w:val="002C5C5B"/>
    <w:rsid w:val="002C648C"/>
    <w:rsid w:val="002C64C4"/>
    <w:rsid w:val="002C6523"/>
    <w:rsid w:val="002C65DB"/>
    <w:rsid w:val="002C6641"/>
    <w:rsid w:val="002C672F"/>
    <w:rsid w:val="002C68FA"/>
    <w:rsid w:val="002C6926"/>
    <w:rsid w:val="002C6946"/>
    <w:rsid w:val="002C6A93"/>
    <w:rsid w:val="002C6BB1"/>
    <w:rsid w:val="002C6C3B"/>
    <w:rsid w:val="002C6D5A"/>
    <w:rsid w:val="002C7144"/>
    <w:rsid w:val="002C792A"/>
    <w:rsid w:val="002C7A35"/>
    <w:rsid w:val="002C7DF7"/>
    <w:rsid w:val="002D06B5"/>
    <w:rsid w:val="002D07DE"/>
    <w:rsid w:val="002D0819"/>
    <w:rsid w:val="002D08D5"/>
    <w:rsid w:val="002D09D0"/>
    <w:rsid w:val="002D0FDC"/>
    <w:rsid w:val="002D106A"/>
    <w:rsid w:val="002D1590"/>
    <w:rsid w:val="002D1E38"/>
    <w:rsid w:val="002D27B7"/>
    <w:rsid w:val="002D2975"/>
    <w:rsid w:val="002D2A92"/>
    <w:rsid w:val="002D2B57"/>
    <w:rsid w:val="002D2F9D"/>
    <w:rsid w:val="002D332D"/>
    <w:rsid w:val="002D3A4D"/>
    <w:rsid w:val="002D3DE7"/>
    <w:rsid w:val="002D3F6F"/>
    <w:rsid w:val="002D41DE"/>
    <w:rsid w:val="002D4344"/>
    <w:rsid w:val="002D4450"/>
    <w:rsid w:val="002D450D"/>
    <w:rsid w:val="002D4731"/>
    <w:rsid w:val="002D47D4"/>
    <w:rsid w:val="002D507E"/>
    <w:rsid w:val="002D5213"/>
    <w:rsid w:val="002D55E9"/>
    <w:rsid w:val="002D56C8"/>
    <w:rsid w:val="002D5D70"/>
    <w:rsid w:val="002D62D1"/>
    <w:rsid w:val="002D63F1"/>
    <w:rsid w:val="002D665E"/>
    <w:rsid w:val="002D6847"/>
    <w:rsid w:val="002D7315"/>
    <w:rsid w:val="002D77ED"/>
    <w:rsid w:val="002D79C5"/>
    <w:rsid w:val="002D7D64"/>
    <w:rsid w:val="002D7E53"/>
    <w:rsid w:val="002E0414"/>
    <w:rsid w:val="002E1016"/>
    <w:rsid w:val="002E1767"/>
    <w:rsid w:val="002E1A9B"/>
    <w:rsid w:val="002E1BDB"/>
    <w:rsid w:val="002E1C51"/>
    <w:rsid w:val="002E24E3"/>
    <w:rsid w:val="002E2692"/>
    <w:rsid w:val="002E2840"/>
    <w:rsid w:val="002E2A77"/>
    <w:rsid w:val="002E30EA"/>
    <w:rsid w:val="002E3AFC"/>
    <w:rsid w:val="002E3CF0"/>
    <w:rsid w:val="002E3F2B"/>
    <w:rsid w:val="002E3F8C"/>
    <w:rsid w:val="002E4167"/>
    <w:rsid w:val="002E41FD"/>
    <w:rsid w:val="002E42E3"/>
    <w:rsid w:val="002E46EE"/>
    <w:rsid w:val="002E49DC"/>
    <w:rsid w:val="002E4C05"/>
    <w:rsid w:val="002E4EF2"/>
    <w:rsid w:val="002E5024"/>
    <w:rsid w:val="002E5134"/>
    <w:rsid w:val="002E54EF"/>
    <w:rsid w:val="002E5524"/>
    <w:rsid w:val="002E595D"/>
    <w:rsid w:val="002E5966"/>
    <w:rsid w:val="002E5AFA"/>
    <w:rsid w:val="002E5B75"/>
    <w:rsid w:val="002E5C8F"/>
    <w:rsid w:val="002E6057"/>
    <w:rsid w:val="002E6121"/>
    <w:rsid w:val="002E688F"/>
    <w:rsid w:val="002E69B9"/>
    <w:rsid w:val="002E6FE2"/>
    <w:rsid w:val="002E788A"/>
    <w:rsid w:val="002E7E84"/>
    <w:rsid w:val="002F008F"/>
    <w:rsid w:val="002F0435"/>
    <w:rsid w:val="002F04D7"/>
    <w:rsid w:val="002F055E"/>
    <w:rsid w:val="002F07A1"/>
    <w:rsid w:val="002F0A9F"/>
    <w:rsid w:val="002F0BA9"/>
    <w:rsid w:val="002F0C4D"/>
    <w:rsid w:val="002F0F66"/>
    <w:rsid w:val="002F104A"/>
    <w:rsid w:val="002F11D8"/>
    <w:rsid w:val="002F1235"/>
    <w:rsid w:val="002F124B"/>
    <w:rsid w:val="002F15D3"/>
    <w:rsid w:val="002F176A"/>
    <w:rsid w:val="002F189B"/>
    <w:rsid w:val="002F18AA"/>
    <w:rsid w:val="002F20A9"/>
    <w:rsid w:val="002F20CB"/>
    <w:rsid w:val="002F248E"/>
    <w:rsid w:val="002F264F"/>
    <w:rsid w:val="002F267C"/>
    <w:rsid w:val="002F2927"/>
    <w:rsid w:val="002F29D8"/>
    <w:rsid w:val="002F2AB2"/>
    <w:rsid w:val="002F2B96"/>
    <w:rsid w:val="002F2EF7"/>
    <w:rsid w:val="002F3187"/>
    <w:rsid w:val="002F32A9"/>
    <w:rsid w:val="002F3317"/>
    <w:rsid w:val="002F35FB"/>
    <w:rsid w:val="002F3CAD"/>
    <w:rsid w:val="002F3EAD"/>
    <w:rsid w:val="002F3F2E"/>
    <w:rsid w:val="002F403D"/>
    <w:rsid w:val="002F4814"/>
    <w:rsid w:val="002F497A"/>
    <w:rsid w:val="002F4A8B"/>
    <w:rsid w:val="002F4DAB"/>
    <w:rsid w:val="002F5BE3"/>
    <w:rsid w:val="002F5C29"/>
    <w:rsid w:val="002F5C6A"/>
    <w:rsid w:val="002F5EBE"/>
    <w:rsid w:val="002F5EE4"/>
    <w:rsid w:val="002F6200"/>
    <w:rsid w:val="002F624F"/>
    <w:rsid w:val="002F62A2"/>
    <w:rsid w:val="002F62DA"/>
    <w:rsid w:val="002F6865"/>
    <w:rsid w:val="002F6919"/>
    <w:rsid w:val="002F6B9C"/>
    <w:rsid w:val="002F6C3C"/>
    <w:rsid w:val="002F6E41"/>
    <w:rsid w:val="002F6EBD"/>
    <w:rsid w:val="002F6FB0"/>
    <w:rsid w:val="002F6FDB"/>
    <w:rsid w:val="002F7072"/>
    <w:rsid w:val="002F71E3"/>
    <w:rsid w:val="002F7350"/>
    <w:rsid w:val="002F74C6"/>
    <w:rsid w:val="002F7735"/>
    <w:rsid w:val="002F7862"/>
    <w:rsid w:val="002F7EBF"/>
    <w:rsid w:val="00300183"/>
    <w:rsid w:val="0030090E"/>
    <w:rsid w:val="0030096C"/>
    <w:rsid w:val="00300AEA"/>
    <w:rsid w:val="00300CE9"/>
    <w:rsid w:val="00300F20"/>
    <w:rsid w:val="00300FA6"/>
    <w:rsid w:val="003017D0"/>
    <w:rsid w:val="00302124"/>
    <w:rsid w:val="0030254C"/>
    <w:rsid w:val="003026E3"/>
    <w:rsid w:val="003027B8"/>
    <w:rsid w:val="00302A28"/>
    <w:rsid w:val="00302A46"/>
    <w:rsid w:val="00302B69"/>
    <w:rsid w:val="00302D67"/>
    <w:rsid w:val="0030386D"/>
    <w:rsid w:val="003039F5"/>
    <w:rsid w:val="00303DAA"/>
    <w:rsid w:val="00304678"/>
    <w:rsid w:val="00304772"/>
    <w:rsid w:val="00304873"/>
    <w:rsid w:val="003049B8"/>
    <w:rsid w:val="003049E5"/>
    <w:rsid w:val="00304ADE"/>
    <w:rsid w:val="00304E04"/>
    <w:rsid w:val="00304FAE"/>
    <w:rsid w:val="00305315"/>
    <w:rsid w:val="0030537D"/>
    <w:rsid w:val="0030541B"/>
    <w:rsid w:val="003055AC"/>
    <w:rsid w:val="00305B6C"/>
    <w:rsid w:val="00305D5F"/>
    <w:rsid w:val="00305EBC"/>
    <w:rsid w:val="00306066"/>
    <w:rsid w:val="0030624D"/>
    <w:rsid w:val="00306272"/>
    <w:rsid w:val="003063D2"/>
    <w:rsid w:val="00306BC5"/>
    <w:rsid w:val="00306CDE"/>
    <w:rsid w:val="00307080"/>
    <w:rsid w:val="0030765C"/>
    <w:rsid w:val="003076DC"/>
    <w:rsid w:val="003077C3"/>
    <w:rsid w:val="00307C8D"/>
    <w:rsid w:val="00307DA4"/>
    <w:rsid w:val="00307E1E"/>
    <w:rsid w:val="00307EB6"/>
    <w:rsid w:val="0031017C"/>
    <w:rsid w:val="00310313"/>
    <w:rsid w:val="00310718"/>
    <w:rsid w:val="0031083E"/>
    <w:rsid w:val="00310929"/>
    <w:rsid w:val="00310BED"/>
    <w:rsid w:val="00310BF7"/>
    <w:rsid w:val="00310DBE"/>
    <w:rsid w:val="0031189E"/>
    <w:rsid w:val="003119C8"/>
    <w:rsid w:val="00311B0D"/>
    <w:rsid w:val="00311B51"/>
    <w:rsid w:val="00311BB4"/>
    <w:rsid w:val="00311EED"/>
    <w:rsid w:val="00312284"/>
    <w:rsid w:val="00312638"/>
    <w:rsid w:val="00312798"/>
    <w:rsid w:val="00312883"/>
    <w:rsid w:val="00312BC4"/>
    <w:rsid w:val="00313257"/>
    <w:rsid w:val="0031339B"/>
    <w:rsid w:val="003133AD"/>
    <w:rsid w:val="00313742"/>
    <w:rsid w:val="003143F8"/>
    <w:rsid w:val="003144E0"/>
    <w:rsid w:val="00314542"/>
    <w:rsid w:val="0031481F"/>
    <w:rsid w:val="0031483C"/>
    <w:rsid w:val="00314B8D"/>
    <w:rsid w:val="00314E0A"/>
    <w:rsid w:val="003152B1"/>
    <w:rsid w:val="00315C55"/>
    <w:rsid w:val="00315C62"/>
    <w:rsid w:val="00316126"/>
    <w:rsid w:val="00316272"/>
    <w:rsid w:val="00316396"/>
    <w:rsid w:val="003163B5"/>
    <w:rsid w:val="00316476"/>
    <w:rsid w:val="003168A9"/>
    <w:rsid w:val="00316903"/>
    <w:rsid w:val="00316A42"/>
    <w:rsid w:val="00316FE3"/>
    <w:rsid w:val="00317311"/>
    <w:rsid w:val="003176BE"/>
    <w:rsid w:val="00317946"/>
    <w:rsid w:val="00317B37"/>
    <w:rsid w:val="00317BED"/>
    <w:rsid w:val="00320189"/>
    <w:rsid w:val="0032050F"/>
    <w:rsid w:val="00320728"/>
    <w:rsid w:val="00320AA1"/>
    <w:rsid w:val="00320B0F"/>
    <w:rsid w:val="00320F19"/>
    <w:rsid w:val="003215EF"/>
    <w:rsid w:val="00321BD5"/>
    <w:rsid w:val="00321BEF"/>
    <w:rsid w:val="00321C3C"/>
    <w:rsid w:val="00322477"/>
    <w:rsid w:val="0032261E"/>
    <w:rsid w:val="00322663"/>
    <w:rsid w:val="003227AC"/>
    <w:rsid w:val="00322984"/>
    <w:rsid w:val="00322AA1"/>
    <w:rsid w:val="00322F84"/>
    <w:rsid w:val="00323028"/>
    <w:rsid w:val="003231EB"/>
    <w:rsid w:val="00323335"/>
    <w:rsid w:val="003235C1"/>
    <w:rsid w:val="00323741"/>
    <w:rsid w:val="003237D2"/>
    <w:rsid w:val="0032391A"/>
    <w:rsid w:val="00323A32"/>
    <w:rsid w:val="00323A61"/>
    <w:rsid w:val="00323ACD"/>
    <w:rsid w:val="00323E11"/>
    <w:rsid w:val="00323F30"/>
    <w:rsid w:val="00324262"/>
    <w:rsid w:val="00324397"/>
    <w:rsid w:val="003246B6"/>
    <w:rsid w:val="0032479C"/>
    <w:rsid w:val="00324B10"/>
    <w:rsid w:val="00324BC0"/>
    <w:rsid w:val="00324C8D"/>
    <w:rsid w:val="00324FFE"/>
    <w:rsid w:val="0032541D"/>
    <w:rsid w:val="0032584B"/>
    <w:rsid w:val="00325C26"/>
    <w:rsid w:val="00325EB5"/>
    <w:rsid w:val="003263B6"/>
    <w:rsid w:val="00326500"/>
    <w:rsid w:val="00326656"/>
    <w:rsid w:val="0032675F"/>
    <w:rsid w:val="003267BA"/>
    <w:rsid w:val="00326823"/>
    <w:rsid w:val="00326C6C"/>
    <w:rsid w:val="00327002"/>
    <w:rsid w:val="0032728F"/>
    <w:rsid w:val="00327396"/>
    <w:rsid w:val="00327420"/>
    <w:rsid w:val="003277B2"/>
    <w:rsid w:val="003277CA"/>
    <w:rsid w:val="0032782A"/>
    <w:rsid w:val="0032786E"/>
    <w:rsid w:val="00327924"/>
    <w:rsid w:val="00327985"/>
    <w:rsid w:val="00327A10"/>
    <w:rsid w:val="00327A89"/>
    <w:rsid w:val="00327C06"/>
    <w:rsid w:val="00327CF6"/>
    <w:rsid w:val="00327DCC"/>
    <w:rsid w:val="003304E7"/>
    <w:rsid w:val="00330513"/>
    <w:rsid w:val="0033089A"/>
    <w:rsid w:val="0033097F"/>
    <w:rsid w:val="00330BD9"/>
    <w:rsid w:val="00330CF2"/>
    <w:rsid w:val="00330E82"/>
    <w:rsid w:val="00330F1A"/>
    <w:rsid w:val="00331147"/>
    <w:rsid w:val="00331292"/>
    <w:rsid w:val="00331A2C"/>
    <w:rsid w:val="00331E20"/>
    <w:rsid w:val="00331FA8"/>
    <w:rsid w:val="003321DD"/>
    <w:rsid w:val="00332408"/>
    <w:rsid w:val="00332420"/>
    <w:rsid w:val="003324FF"/>
    <w:rsid w:val="003327C4"/>
    <w:rsid w:val="00332A6C"/>
    <w:rsid w:val="00332EE3"/>
    <w:rsid w:val="00333151"/>
    <w:rsid w:val="003333C1"/>
    <w:rsid w:val="00333607"/>
    <w:rsid w:val="003337C6"/>
    <w:rsid w:val="00333B1F"/>
    <w:rsid w:val="00333E74"/>
    <w:rsid w:val="00334259"/>
    <w:rsid w:val="003348C0"/>
    <w:rsid w:val="00334D1C"/>
    <w:rsid w:val="00334E5B"/>
    <w:rsid w:val="00334F80"/>
    <w:rsid w:val="00335262"/>
    <w:rsid w:val="00335314"/>
    <w:rsid w:val="003353DF"/>
    <w:rsid w:val="003358B4"/>
    <w:rsid w:val="00335CF7"/>
    <w:rsid w:val="00335FEB"/>
    <w:rsid w:val="00336187"/>
    <w:rsid w:val="0033639F"/>
    <w:rsid w:val="0033644F"/>
    <w:rsid w:val="00336A4A"/>
    <w:rsid w:val="00336A7F"/>
    <w:rsid w:val="003374CE"/>
    <w:rsid w:val="003375E6"/>
    <w:rsid w:val="003376A1"/>
    <w:rsid w:val="00337A4B"/>
    <w:rsid w:val="00337F4C"/>
    <w:rsid w:val="00337F6B"/>
    <w:rsid w:val="0034041A"/>
    <w:rsid w:val="003405BC"/>
    <w:rsid w:val="0034069D"/>
    <w:rsid w:val="00340C07"/>
    <w:rsid w:val="003410FB"/>
    <w:rsid w:val="00341190"/>
    <w:rsid w:val="003411C0"/>
    <w:rsid w:val="0034147E"/>
    <w:rsid w:val="00341506"/>
    <w:rsid w:val="00341991"/>
    <w:rsid w:val="00341A44"/>
    <w:rsid w:val="00341B12"/>
    <w:rsid w:val="00341BF7"/>
    <w:rsid w:val="00341F13"/>
    <w:rsid w:val="00342627"/>
    <w:rsid w:val="0034268B"/>
    <w:rsid w:val="00342863"/>
    <w:rsid w:val="00342B12"/>
    <w:rsid w:val="00342D92"/>
    <w:rsid w:val="003434F9"/>
    <w:rsid w:val="00343623"/>
    <w:rsid w:val="0034380E"/>
    <w:rsid w:val="003438BA"/>
    <w:rsid w:val="00343972"/>
    <w:rsid w:val="00343FB6"/>
    <w:rsid w:val="003443E3"/>
    <w:rsid w:val="003445E9"/>
    <w:rsid w:val="00344689"/>
    <w:rsid w:val="003448BF"/>
    <w:rsid w:val="00344A32"/>
    <w:rsid w:val="00344C5B"/>
    <w:rsid w:val="00345717"/>
    <w:rsid w:val="00345847"/>
    <w:rsid w:val="00345A12"/>
    <w:rsid w:val="00345AF7"/>
    <w:rsid w:val="00345C6B"/>
    <w:rsid w:val="00346063"/>
    <w:rsid w:val="00346124"/>
    <w:rsid w:val="003467EE"/>
    <w:rsid w:val="00346863"/>
    <w:rsid w:val="00346D15"/>
    <w:rsid w:val="00346D98"/>
    <w:rsid w:val="00346EA2"/>
    <w:rsid w:val="00347297"/>
    <w:rsid w:val="0034733B"/>
    <w:rsid w:val="003475DC"/>
    <w:rsid w:val="003477F6"/>
    <w:rsid w:val="00347AD3"/>
    <w:rsid w:val="00347CE9"/>
    <w:rsid w:val="00350058"/>
    <w:rsid w:val="0035013E"/>
    <w:rsid w:val="00350158"/>
    <w:rsid w:val="00350310"/>
    <w:rsid w:val="00350348"/>
    <w:rsid w:val="003503E8"/>
    <w:rsid w:val="0035049C"/>
    <w:rsid w:val="00350BEC"/>
    <w:rsid w:val="00350E27"/>
    <w:rsid w:val="00350F83"/>
    <w:rsid w:val="003510AC"/>
    <w:rsid w:val="003510E7"/>
    <w:rsid w:val="003511B6"/>
    <w:rsid w:val="003513C5"/>
    <w:rsid w:val="00351770"/>
    <w:rsid w:val="00351CAB"/>
    <w:rsid w:val="00351EA8"/>
    <w:rsid w:val="00351FF3"/>
    <w:rsid w:val="003520CD"/>
    <w:rsid w:val="00352499"/>
    <w:rsid w:val="00352506"/>
    <w:rsid w:val="003525FB"/>
    <w:rsid w:val="003527BA"/>
    <w:rsid w:val="00352888"/>
    <w:rsid w:val="003528AE"/>
    <w:rsid w:val="003529FD"/>
    <w:rsid w:val="00352CC4"/>
    <w:rsid w:val="00352D17"/>
    <w:rsid w:val="0035330B"/>
    <w:rsid w:val="0035347B"/>
    <w:rsid w:val="003535D5"/>
    <w:rsid w:val="00353728"/>
    <w:rsid w:val="00353780"/>
    <w:rsid w:val="00353782"/>
    <w:rsid w:val="003538FD"/>
    <w:rsid w:val="00353BCD"/>
    <w:rsid w:val="00354097"/>
    <w:rsid w:val="003541C0"/>
    <w:rsid w:val="0035437A"/>
    <w:rsid w:val="00354407"/>
    <w:rsid w:val="003544F1"/>
    <w:rsid w:val="00354579"/>
    <w:rsid w:val="00354944"/>
    <w:rsid w:val="00354B61"/>
    <w:rsid w:val="00354D9E"/>
    <w:rsid w:val="0035517F"/>
    <w:rsid w:val="003551D0"/>
    <w:rsid w:val="00355274"/>
    <w:rsid w:val="00355706"/>
    <w:rsid w:val="00355771"/>
    <w:rsid w:val="0035593B"/>
    <w:rsid w:val="00355A85"/>
    <w:rsid w:val="00355DF8"/>
    <w:rsid w:val="00356038"/>
    <w:rsid w:val="00356252"/>
    <w:rsid w:val="003565B1"/>
    <w:rsid w:val="00356638"/>
    <w:rsid w:val="00356821"/>
    <w:rsid w:val="00356A25"/>
    <w:rsid w:val="003570FB"/>
    <w:rsid w:val="003577A2"/>
    <w:rsid w:val="00357A40"/>
    <w:rsid w:val="00357BFA"/>
    <w:rsid w:val="00357DB7"/>
    <w:rsid w:val="00357DD3"/>
    <w:rsid w:val="00360252"/>
    <w:rsid w:val="00360767"/>
    <w:rsid w:val="003608BA"/>
    <w:rsid w:val="00360BB2"/>
    <w:rsid w:val="003610EA"/>
    <w:rsid w:val="0036149D"/>
    <w:rsid w:val="00361531"/>
    <w:rsid w:val="003618D9"/>
    <w:rsid w:val="00361A20"/>
    <w:rsid w:val="00361E60"/>
    <w:rsid w:val="00361F91"/>
    <w:rsid w:val="00361FC8"/>
    <w:rsid w:val="00362614"/>
    <w:rsid w:val="003628F9"/>
    <w:rsid w:val="0036294A"/>
    <w:rsid w:val="00362D1D"/>
    <w:rsid w:val="00362D39"/>
    <w:rsid w:val="00362DD8"/>
    <w:rsid w:val="00363052"/>
    <w:rsid w:val="003630F5"/>
    <w:rsid w:val="0036313E"/>
    <w:rsid w:val="003631A5"/>
    <w:rsid w:val="003632C2"/>
    <w:rsid w:val="0036346D"/>
    <w:rsid w:val="00363537"/>
    <w:rsid w:val="00363568"/>
    <w:rsid w:val="00363AE2"/>
    <w:rsid w:val="00364621"/>
    <w:rsid w:val="00364871"/>
    <w:rsid w:val="003649C6"/>
    <w:rsid w:val="00365231"/>
    <w:rsid w:val="003655FB"/>
    <w:rsid w:val="0036589F"/>
    <w:rsid w:val="00365C46"/>
    <w:rsid w:val="00365FA7"/>
    <w:rsid w:val="0036639D"/>
    <w:rsid w:val="0036645E"/>
    <w:rsid w:val="00366627"/>
    <w:rsid w:val="003666C6"/>
    <w:rsid w:val="00366A2C"/>
    <w:rsid w:val="00366C19"/>
    <w:rsid w:val="00366CEE"/>
    <w:rsid w:val="00366D41"/>
    <w:rsid w:val="00366DA4"/>
    <w:rsid w:val="00366ECA"/>
    <w:rsid w:val="003671C5"/>
    <w:rsid w:val="003672B2"/>
    <w:rsid w:val="0036760B"/>
    <w:rsid w:val="00367AA5"/>
    <w:rsid w:val="00367CA2"/>
    <w:rsid w:val="00367EDF"/>
    <w:rsid w:val="00367F71"/>
    <w:rsid w:val="0037010A"/>
    <w:rsid w:val="00370220"/>
    <w:rsid w:val="00370445"/>
    <w:rsid w:val="00370561"/>
    <w:rsid w:val="00370654"/>
    <w:rsid w:val="00370A8E"/>
    <w:rsid w:val="00370BF2"/>
    <w:rsid w:val="00370F3D"/>
    <w:rsid w:val="00370FD6"/>
    <w:rsid w:val="00371016"/>
    <w:rsid w:val="00371357"/>
    <w:rsid w:val="003713A0"/>
    <w:rsid w:val="003715D6"/>
    <w:rsid w:val="00371AB6"/>
    <w:rsid w:val="00371CE2"/>
    <w:rsid w:val="0037231B"/>
    <w:rsid w:val="003723D0"/>
    <w:rsid w:val="00372684"/>
    <w:rsid w:val="00372809"/>
    <w:rsid w:val="003729B2"/>
    <w:rsid w:val="00372BF3"/>
    <w:rsid w:val="003731FB"/>
    <w:rsid w:val="003733B8"/>
    <w:rsid w:val="003736ED"/>
    <w:rsid w:val="00373721"/>
    <w:rsid w:val="00373B56"/>
    <w:rsid w:val="00374327"/>
    <w:rsid w:val="003746AC"/>
    <w:rsid w:val="0037476F"/>
    <w:rsid w:val="00374783"/>
    <w:rsid w:val="003748EA"/>
    <w:rsid w:val="00374A28"/>
    <w:rsid w:val="00374A39"/>
    <w:rsid w:val="00374AB4"/>
    <w:rsid w:val="00374C23"/>
    <w:rsid w:val="00374CAD"/>
    <w:rsid w:val="00374D16"/>
    <w:rsid w:val="00374FA1"/>
    <w:rsid w:val="00375006"/>
    <w:rsid w:val="00375134"/>
    <w:rsid w:val="003752F5"/>
    <w:rsid w:val="00375414"/>
    <w:rsid w:val="0037564C"/>
    <w:rsid w:val="0037585C"/>
    <w:rsid w:val="00375A52"/>
    <w:rsid w:val="00375EE7"/>
    <w:rsid w:val="00375F56"/>
    <w:rsid w:val="00376257"/>
    <w:rsid w:val="003762DC"/>
    <w:rsid w:val="003765E7"/>
    <w:rsid w:val="00376657"/>
    <w:rsid w:val="003767F1"/>
    <w:rsid w:val="003768F8"/>
    <w:rsid w:val="00376971"/>
    <w:rsid w:val="00376A59"/>
    <w:rsid w:val="00376A9B"/>
    <w:rsid w:val="00376DA0"/>
    <w:rsid w:val="00376DC8"/>
    <w:rsid w:val="00377137"/>
    <w:rsid w:val="00377153"/>
    <w:rsid w:val="00377966"/>
    <w:rsid w:val="00377A11"/>
    <w:rsid w:val="00377B15"/>
    <w:rsid w:val="00377F43"/>
    <w:rsid w:val="00377F75"/>
    <w:rsid w:val="00380339"/>
    <w:rsid w:val="0038105E"/>
    <w:rsid w:val="003812A1"/>
    <w:rsid w:val="003812C8"/>
    <w:rsid w:val="003813E8"/>
    <w:rsid w:val="0038141B"/>
    <w:rsid w:val="00381420"/>
    <w:rsid w:val="003817F4"/>
    <w:rsid w:val="00381A63"/>
    <w:rsid w:val="00381C7F"/>
    <w:rsid w:val="00381E46"/>
    <w:rsid w:val="00381FB1"/>
    <w:rsid w:val="00381FE9"/>
    <w:rsid w:val="0038201E"/>
    <w:rsid w:val="003821B0"/>
    <w:rsid w:val="00382523"/>
    <w:rsid w:val="0038258F"/>
    <w:rsid w:val="00382880"/>
    <w:rsid w:val="00382919"/>
    <w:rsid w:val="00382AD8"/>
    <w:rsid w:val="00382CDF"/>
    <w:rsid w:val="00382D5C"/>
    <w:rsid w:val="00382DD9"/>
    <w:rsid w:val="003830D8"/>
    <w:rsid w:val="00383AC0"/>
    <w:rsid w:val="00383F50"/>
    <w:rsid w:val="00383FDF"/>
    <w:rsid w:val="00384002"/>
    <w:rsid w:val="0038401F"/>
    <w:rsid w:val="0038405A"/>
    <w:rsid w:val="0038409D"/>
    <w:rsid w:val="003840A9"/>
    <w:rsid w:val="0038430D"/>
    <w:rsid w:val="00384C10"/>
    <w:rsid w:val="00384C3E"/>
    <w:rsid w:val="00384E71"/>
    <w:rsid w:val="00384F64"/>
    <w:rsid w:val="0038501F"/>
    <w:rsid w:val="003853FD"/>
    <w:rsid w:val="003855E5"/>
    <w:rsid w:val="00385959"/>
    <w:rsid w:val="00386296"/>
    <w:rsid w:val="00386B84"/>
    <w:rsid w:val="00386DF6"/>
    <w:rsid w:val="00387009"/>
    <w:rsid w:val="003870CB"/>
    <w:rsid w:val="003871AD"/>
    <w:rsid w:val="00387640"/>
    <w:rsid w:val="003879BA"/>
    <w:rsid w:val="003879FC"/>
    <w:rsid w:val="00387A29"/>
    <w:rsid w:val="00387B16"/>
    <w:rsid w:val="00390070"/>
    <w:rsid w:val="00390386"/>
    <w:rsid w:val="003904C2"/>
    <w:rsid w:val="003904C5"/>
    <w:rsid w:val="0039059E"/>
    <w:rsid w:val="00390E1A"/>
    <w:rsid w:val="00390F75"/>
    <w:rsid w:val="00391191"/>
    <w:rsid w:val="00391301"/>
    <w:rsid w:val="003913B1"/>
    <w:rsid w:val="00391515"/>
    <w:rsid w:val="00391EE1"/>
    <w:rsid w:val="00392631"/>
    <w:rsid w:val="00392B37"/>
    <w:rsid w:val="00392C87"/>
    <w:rsid w:val="00392D12"/>
    <w:rsid w:val="00392E9D"/>
    <w:rsid w:val="00392F5F"/>
    <w:rsid w:val="0039321A"/>
    <w:rsid w:val="0039343F"/>
    <w:rsid w:val="00393551"/>
    <w:rsid w:val="00393609"/>
    <w:rsid w:val="00393692"/>
    <w:rsid w:val="0039383C"/>
    <w:rsid w:val="00393E84"/>
    <w:rsid w:val="00393F67"/>
    <w:rsid w:val="003943BD"/>
    <w:rsid w:val="00394523"/>
    <w:rsid w:val="00394712"/>
    <w:rsid w:val="00394949"/>
    <w:rsid w:val="00394ADB"/>
    <w:rsid w:val="00394C15"/>
    <w:rsid w:val="0039510E"/>
    <w:rsid w:val="00395193"/>
    <w:rsid w:val="003953FF"/>
    <w:rsid w:val="0039546B"/>
    <w:rsid w:val="00395AEF"/>
    <w:rsid w:val="003968EB"/>
    <w:rsid w:val="003968F9"/>
    <w:rsid w:val="00396C07"/>
    <w:rsid w:val="00396C69"/>
    <w:rsid w:val="00396C97"/>
    <w:rsid w:val="00396EC5"/>
    <w:rsid w:val="0039710A"/>
    <w:rsid w:val="00397238"/>
    <w:rsid w:val="00397496"/>
    <w:rsid w:val="003976D1"/>
    <w:rsid w:val="003977C8"/>
    <w:rsid w:val="00397957"/>
    <w:rsid w:val="00397A31"/>
    <w:rsid w:val="00397B47"/>
    <w:rsid w:val="00397EB2"/>
    <w:rsid w:val="00397F32"/>
    <w:rsid w:val="003A01AC"/>
    <w:rsid w:val="003A0450"/>
    <w:rsid w:val="003A0662"/>
    <w:rsid w:val="003A110D"/>
    <w:rsid w:val="003A17D0"/>
    <w:rsid w:val="003A1A11"/>
    <w:rsid w:val="003A1C59"/>
    <w:rsid w:val="003A1DBA"/>
    <w:rsid w:val="003A219B"/>
    <w:rsid w:val="003A245A"/>
    <w:rsid w:val="003A2846"/>
    <w:rsid w:val="003A2951"/>
    <w:rsid w:val="003A2BAA"/>
    <w:rsid w:val="003A2C9A"/>
    <w:rsid w:val="003A2E06"/>
    <w:rsid w:val="003A2E9C"/>
    <w:rsid w:val="003A2F2C"/>
    <w:rsid w:val="003A33D9"/>
    <w:rsid w:val="003A3682"/>
    <w:rsid w:val="003A3C37"/>
    <w:rsid w:val="003A3DCB"/>
    <w:rsid w:val="003A3EE6"/>
    <w:rsid w:val="003A42A6"/>
    <w:rsid w:val="003A4383"/>
    <w:rsid w:val="003A450F"/>
    <w:rsid w:val="003A49E4"/>
    <w:rsid w:val="003A49FC"/>
    <w:rsid w:val="003A4B86"/>
    <w:rsid w:val="003A4DBD"/>
    <w:rsid w:val="003A4ECC"/>
    <w:rsid w:val="003A5027"/>
    <w:rsid w:val="003A51B8"/>
    <w:rsid w:val="003A551C"/>
    <w:rsid w:val="003A5A55"/>
    <w:rsid w:val="003A5B84"/>
    <w:rsid w:val="003A5CD5"/>
    <w:rsid w:val="003A5D5A"/>
    <w:rsid w:val="003A5EE0"/>
    <w:rsid w:val="003A5EF3"/>
    <w:rsid w:val="003A5FC8"/>
    <w:rsid w:val="003A604C"/>
    <w:rsid w:val="003A62D9"/>
    <w:rsid w:val="003A66C1"/>
    <w:rsid w:val="003A67F9"/>
    <w:rsid w:val="003A6B2C"/>
    <w:rsid w:val="003A6C73"/>
    <w:rsid w:val="003A6D0F"/>
    <w:rsid w:val="003A7255"/>
    <w:rsid w:val="003A7364"/>
    <w:rsid w:val="003A74FA"/>
    <w:rsid w:val="003A756B"/>
    <w:rsid w:val="003A75C6"/>
    <w:rsid w:val="003A7618"/>
    <w:rsid w:val="003A7770"/>
    <w:rsid w:val="003A78F8"/>
    <w:rsid w:val="003A7D9F"/>
    <w:rsid w:val="003A7E0D"/>
    <w:rsid w:val="003A7E57"/>
    <w:rsid w:val="003B00E4"/>
    <w:rsid w:val="003B0118"/>
    <w:rsid w:val="003B017D"/>
    <w:rsid w:val="003B02F7"/>
    <w:rsid w:val="003B044C"/>
    <w:rsid w:val="003B0527"/>
    <w:rsid w:val="003B0765"/>
    <w:rsid w:val="003B0B01"/>
    <w:rsid w:val="003B0B96"/>
    <w:rsid w:val="003B0BC6"/>
    <w:rsid w:val="003B0D44"/>
    <w:rsid w:val="003B0DC3"/>
    <w:rsid w:val="003B0F52"/>
    <w:rsid w:val="003B1267"/>
    <w:rsid w:val="003B186D"/>
    <w:rsid w:val="003B192A"/>
    <w:rsid w:val="003B1EF0"/>
    <w:rsid w:val="003B2093"/>
    <w:rsid w:val="003B21EA"/>
    <w:rsid w:val="003B22F2"/>
    <w:rsid w:val="003B23A9"/>
    <w:rsid w:val="003B2688"/>
    <w:rsid w:val="003B26A8"/>
    <w:rsid w:val="003B2790"/>
    <w:rsid w:val="003B28DB"/>
    <w:rsid w:val="003B2DFE"/>
    <w:rsid w:val="003B317C"/>
    <w:rsid w:val="003B332E"/>
    <w:rsid w:val="003B3808"/>
    <w:rsid w:val="003B382B"/>
    <w:rsid w:val="003B3A45"/>
    <w:rsid w:val="003B3F91"/>
    <w:rsid w:val="003B40E8"/>
    <w:rsid w:val="003B427D"/>
    <w:rsid w:val="003B42B7"/>
    <w:rsid w:val="003B4663"/>
    <w:rsid w:val="003B4BAD"/>
    <w:rsid w:val="003B4BBB"/>
    <w:rsid w:val="003B4D74"/>
    <w:rsid w:val="003B4FB7"/>
    <w:rsid w:val="003B55D7"/>
    <w:rsid w:val="003B55DA"/>
    <w:rsid w:val="003B564F"/>
    <w:rsid w:val="003B569B"/>
    <w:rsid w:val="003B5884"/>
    <w:rsid w:val="003B5A88"/>
    <w:rsid w:val="003B5B10"/>
    <w:rsid w:val="003B5B50"/>
    <w:rsid w:val="003B5BCD"/>
    <w:rsid w:val="003B5C0A"/>
    <w:rsid w:val="003B5D63"/>
    <w:rsid w:val="003B5E10"/>
    <w:rsid w:val="003B5F22"/>
    <w:rsid w:val="003B600C"/>
    <w:rsid w:val="003B6134"/>
    <w:rsid w:val="003B626D"/>
    <w:rsid w:val="003B6553"/>
    <w:rsid w:val="003B66A4"/>
    <w:rsid w:val="003B67F7"/>
    <w:rsid w:val="003B6B5D"/>
    <w:rsid w:val="003B6B74"/>
    <w:rsid w:val="003B704F"/>
    <w:rsid w:val="003B7327"/>
    <w:rsid w:val="003B7539"/>
    <w:rsid w:val="003B7749"/>
    <w:rsid w:val="003B778F"/>
    <w:rsid w:val="003B78DA"/>
    <w:rsid w:val="003B7BC3"/>
    <w:rsid w:val="003C0034"/>
    <w:rsid w:val="003C0128"/>
    <w:rsid w:val="003C02D7"/>
    <w:rsid w:val="003C088D"/>
    <w:rsid w:val="003C092E"/>
    <w:rsid w:val="003C0AC7"/>
    <w:rsid w:val="003C0FA9"/>
    <w:rsid w:val="003C1155"/>
    <w:rsid w:val="003C15D8"/>
    <w:rsid w:val="003C18C6"/>
    <w:rsid w:val="003C19D1"/>
    <w:rsid w:val="003C1AFF"/>
    <w:rsid w:val="003C1F57"/>
    <w:rsid w:val="003C2017"/>
    <w:rsid w:val="003C242A"/>
    <w:rsid w:val="003C245F"/>
    <w:rsid w:val="003C26BD"/>
    <w:rsid w:val="003C26F0"/>
    <w:rsid w:val="003C28A3"/>
    <w:rsid w:val="003C2917"/>
    <w:rsid w:val="003C2A3B"/>
    <w:rsid w:val="003C2A91"/>
    <w:rsid w:val="003C2BE8"/>
    <w:rsid w:val="003C307C"/>
    <w:rsid w:val="003C3981"/>
    <w:rsid w:val="003C3C0C"/>
    <w:rsid w:val="003C4792"/>
    <w:rsid w:val="003C482D"/>
    <w:rsid w:val="003C49D6"/>
    <w:rsid w:val="003C4B79"/>
    <w:rsid w:val="003C4D92"/>
    <w:rsid w:val="003C4E84"/>
    <w:rsid w:val="003C57DE"/>
    <w:rsid w:val="003C57F5"/>
    <w:rsid w:val="003C5BD8"/>
    <w:rsid w:val="003C6628"/>
    <w:rsid w:val="003C69E5"/>
    <w:rsid w:val="003C6A3B"/>
    <w:rsid w:val="003C6B36"/>
    <w:rsid w:val="003C6B9A"/>
    <w:rsid w:val="003C6E08"/>
    <w:rsid w:val="003C7270"/>
    <w:rsid w:val="003C76F6"/>
    <w:rsid w:val="003D0079"/>
    <w:rsid w:val="003D01F8"/>
    <w:rsid w:val="003D03EB"/>
    <w:rsid w:val="003D05E3"/>
    <w:rsid w:val="003D0689"/>
    <w:rsid w:val="003D0737"/>
    <w:rsid w:val="003D0A64"/>
    <w:rsid w:val="003D0A99"/>
    <w:rsid w:val="003D0D5B"/>
    <w:rsid w:val="003D0FFE"/>
    <w:rsid w:val="003D1021"/>
    <w:rsid w:val="003D148D"/>
    <w:rsid w:val="003D1561"/>
    <w:rsid w:val="003D17BA"/>
    <w:rsid w:val="003D17D8"/>
    <w:rsid w:val="003D180B"/>
    <w:rsid w:val="003D1C50"/>
    <w:rsid w:val="003D1CF7"/>
    <w:rsid w:val="003D1DE8"/>
    <w:rsid w:val="003D21AD"/>
    <w:rsid w:val="003D229A"/>
    <w:rsid w:val="003D2B98"/>
    <w:rsid w:val="003D2E4D"/>
    <w:rsid w:val="003D2F28"/>
    <w:rsid w:val="003D3150"/>
    <w:rsid w:val="003D3333"/>
    <w:rsid w:val="003D3350"/>
    <w:rsid w:val="003D34E9"/>
    <w:rsid w:val="003D3F42"/>
    <w:rsid w:val="003D44B6"/>
    <w:rsid w:val="003D47D1"/>
    <w:rsid w:val="003D48EC"/>
    <w:rsid w:val="003D49F8"/>
    <w:rsid w:val="003D4C8A"/>
    <w:rsid w:val="003D4D1E"/>
    <w:rsid w:val="003D5176"/>
    <w:rsid w:val="003D5271"/>
    <w:rsid w:val="003D59A3"/>
    <w:rsid w:val="003D5A65"/>
    <w:rsid w:val="003D5B65"/>
    <w:rsid w:val="003D5C7C"/>
    <w:rsid w:val="003D5D3F"/>
    <w:rsid w:val="003D6214"/>
    <w:rsid w:val="003D6377"/>
    <w:rsid w:val="003D6AA9"/>
    <w:rsid w:val="003D6E61"/>
    <w:rsid w:val="003D6EF5"/>
    <w:rsid w:val="003D74A8"/>
    <w:rsid w:val="003D7BC9"/>
    <w:rsid w:val="003D7D18"/>
    <w:rsid w:val="003D7FA1"/>
    <w:rsid w:val="003E02A4"/>
    <w:rsid w:val="003E0335"/>
    <w:rsid w:val="003E057F"/>
    <w:rsid w:val="003E07AF"/>
    <w:rsid w:val="003E084D"/>
    <w:rsid w:val="003E1060"/>
    <w:rsid w:val="003E128F"/>
    <w:rsid w:val="003E14C2"/>
    <w:rsid w:val="003E19DF"/>
    <w:rsid w:val="003E1A0B"/>
    <w:rsid w:val="003E1A1F"/>
    <w:rsid w:val="003E1B67"/>
    <w:rsid w:val="003E1EF8"/>
    <w:rsid w:val="003E2153"/>
    <w:rsid w:val="003E2171"/>
    <w:rsid w:val="003E217F"/>
    <w:rsid w:val="003E223D"/>
    <w:rsid w:val="003E23E1"/>
    <w:rsid w:val="003E26E9"/>
    <w:rsid w:val="003E27DB"/>
    <w:rsid w:val="003E28A3"/>
    <w:rsid w:val="003E2964"/>
    <w:rsid w:val="003E2C27"/>
    <w:rsid w:val="003E2DE9"/>
    <w:rsid w:val="003E2E30"/>
    <w:rsid w:val="003E3053"/>
    <w:rsid w:val="003E34CA"/>
    <w:rsid w:val="003E3A2A"/>
    <w:rsid w:val="003E3C01"/>
    <w:rsid w:val="003E41D2"/>
    <w:rsid w:val="003E42E6"/>
    <w:rsid w:val="003E42FF"/>
    <w:rsid w:val="003E45B9"/>
    <w:rsid w:val="003E45D0"/>
    <w:rsid w:val="003E45DC"/>
    <w:rsid w:val="003E45E6"/>
    <w:rsid w:val="003E469F"/>
    <w:rsid w:val="003E46C5"/>
    <w:rsid w:val="003E4891"/>
    <w:rsid w:val="003E4BF0"/>
    <w:rsid w:val="003E5268"/>
    <w:rsid w:val="003E537F"/>
    <w:rsid w:val="003E53E0"/>
    <w:rsid w:val="003E55AC"/>
    <w:rsid w:val="003E589F"/>
    <w:rsid w:val="003E5A64"/>
    <w:rsid w:val="003E5B9C"/>
    <w:rsid w:val="003E5C0D"/>
    <w:rsid w:val="003E5CA8"/>
    <w:rsid w:val="003E5EFE"/>
    <w:rsid w:val="003E627D"/>
    <w:rsid w:val="003E6417"/>
    <w:rsid w:val="003E6764"/>
    <w:rsid w:val="003E6955"/>
    <w:rsid w:val="003E697F"/>
    <w:rsid w:val="003E69F5"/>
    <w:rsid w:val="003E6CD8"/>
    <w:rsid w:val="003E6E25"/>
    <w:rsid w:val="003E7072"/>
    <w:rsid w:val="003E722E"/>
    <w:rsid w:val="003E7251"/>
    <w:rsid w:val="003E7338"/>
    <w:rsid w:val="003E7386"/>
    <w:rsid w:val="003E75AE"/>
    <w:rsid w:val="003E75FB"/>
    <w:rsid w:val="003E77DE"/>
    <w:rsid w:val="003E782A"/>
    <w:rsid w:val="003E7AEA"/>
    <w:rsid w:val="003E7CD6"/>
    <w:rsid w:val="003F0016"/>
    <w:rsid w:val="003F01C7"/>
    <w:rsid w:val="003F0394"/>
    <w:rsid w:val="003F04A9"/>
    <w:rsid w:val="003F055C"/>
    <w:rsid w:val="003F0754"/>
    <w:rsid w:val="003F0A0E"/>
    <w:rsid w:val="003F0ED6"/>
    <w:rsid w:val="003F1283"/>
    <w:rsid w:val="003F1319"/>
    <w:rsid w:val="003F133B"/>
    <w:rsid w:val="003F1713"/>
    <w:rsid w:val="003F1764"/>
    <w:rsid w:val="003F17AD"/>
    <w:rsid w:val="003F221E"/>
    <w:rsid w:val="003F25D3"/>
    <w:rsid w:val="003F2963"/>
    <w:rsid w:val="003F2A86"/>
    <w:rsid w:val="003F2A95"/>
    <w:rsid w:val="003F3205"/>
    <w:rsid w:val="003F3648"/>
    <w:rsid w:val="003F387B"/>
    <w:rsid w:val="003F3A2E"/>
    <w:rsid w:val="003F3DD2"/>
    <w:rsid w:val="003F3EF1"/>
    <w:rsid w:val="003F40CC"/>
    <w:rsid w:val="003F4211"/>
    <w:rsid w:val="003F457C"/>
    <w:rsid w:val="003F48DC"/>
    <w:rsid w:val="003F4D90"/>
    <w:rsid w:val="003F4EE6"/>
    <w:rsid w:val="003F4F00"/>
    <w:rsid w:val="003F4F48"/>
    <w:rsid w:val="003F550F"/>
    <w:rsid w:val="003F5708"/>
    <w:rsid w:val="003F57BE"/>
    <w:rsid w:val="003F584D"/>
    <w:rsid w:val="003F5935"/>
    <w:rsid w:val="003F5960"/>
    <w:rsid w:val="003F6717"/>
    <w:rsid w:val="003F6955"/>
    <w:rsid w:val="003F69BE"/>
    <w:rsid w:val="003F6B4C"/>
    <w:rsid w:val="003F6B56"/>
    <w:rsid w:val="003F6CAC"/>
    <w:rsid w:val="003F6F81"/>
    <w:rsid w:val="003F6F84"/>
    <w:rsid w:val="003F7000"/>
    <w:rsid w:val="003F716B"/>
    <w:rsid w:val="003F7329"/>
    <w:rsid w:val="003F79C9"/>
    <w:rsid w:val="003F7A19"/>
    <w:rsid w:val="003F7D1C"/>
    <w:rsid w:val="003F7D2D"/>
    <w:rsid w:val="003F7F4B"/>
    <w:rsid w:val="0040017C"/>
    <w:rsid w:val="0040075E"/>
    <w:rsid w:val="004008E7"/>
    <w:rsid w:val="00400A54"/>
    <w:rsid w:val="00400AFE"/>
    <w:rsid w:val="00400D27"/>
    <w:rsid w:val="00401019"/>
    <w:rsid w:val="004012C9"/>
    <w:rsid w:val="00401753"/>
    <w:rsid w:val="00401D57"/>
    <w:rsid w:val="00402321"/>
    <w:rsid w:val="00402813"/>
    <w:rsid w:val="00402882"/>
    <w:rsid w:val="00402B70"/>
    <w:rsid w:val="00402F2A"/>
    <w:rsid w:val="004030F8"/>
    <w:rsid w:val="00403158"/>
    <w:rsid w:val="00403183"/>
    <w:rsid w:val="00403283"/>
    <w:rsid w:val="00403465"/>
    <w:rsid w:val="0040362D"/>
    <w:rsid w:val="00403839"/>
    <w:rsid w:val="0040397B"/>
    <w:rsid w:val="00403AA6"/>
    <w:rsid w:val="00403F83"/>
    <w:rsid w:val="004040B9"/>
    <w:rsid w:val="004040C9"/>
    <w:rsid w:val="00404167"/>
    <w:rsid w:val="004045CF"/>
    <w:rsid w:val="0040486E"/>
    <w:rsid w:val="00404CF7"/>
    <w:rsid w:val="00404D72"/>
    <w:rsid w:val="00405513"/>
    <w:rsid w:val="004059B8"/>
    <w:rsid w:val="00405A81"/>
    <w:rsid w:val="00405AA5"/>
    <w:rsid w:val="00405E6D"/>
    <w:rsid w:val="00405F05"/>
    <w:rsid w:val="00405F89"/>
    <w:rsid w:val="0040621D"/>
    <w:rsid w:val="0040671A"/>
    <w:rsid w:val="004067EC"/>
    <w:rsid w:val="00406806"/>
    <w:rsid w:val="00406CC6"/>
    <w:rsid w:val="00406FC7"/>
    <w:rsid w:val="00407232"/>
    <w:rsid w:val="00407513"/>
    <w:rsid w:val="00407536"/>
    <w:rsid w:val="004075F8"/>
    <w:rsid w:val="0040780C"/>
    <w:rsid w:val="004079B9"/>
    <w:rsid w:val="00407AC9"/>
    <w:rsid w:val="00407B0B"/>
    <w:rsid w:val="00407CD5"/>
    <w:rsid w:val="00407DEC"/>
    <w:rsid w:val="00407E56"/>
    <w:rsid w:val="00410820"/>
    <w:rsid w:val="00410A84"/>
    <w:rsid w:val="00411002"/>
    <w:rsid w:val="0041102D"/>
    <w:rsid w:val="004113CA"/>
    <w:rsid w:val="00411B1D"/>
    <w:rsid w:val="00411C41"/>
    <w:rsid w:val="0041215D"/>
    <w:rsid w:val="00412274"/>
    <w:rsid w:val="00412440"/>
    <w:rsid w:val="004124D5"/>
    <w:rsid w:val="00412837"/>
    <w:rsid w:val="00412977"/>
    <w:rsid w:val="00412B18"/>
    <w:rsid w:val="00412B9A"/>
    <w:rsid w:val="00412E6D"/>
    <w:rsid w:val="00412FB3"/>
    <w:rsid w:val="00413098"/>
    <w:rsid w:val="00413218"/>
    <w:rsid w:val="0041343C"/>
    <w:rsid w:val="00413AB1"/>
    <w:rsid w:val="00413BE9"/>
    <w:rsid w:val="004140BE"/>
    <w:rsid w:val="00414352"/>
    <w:rsid w:val="0041442C"/>
    <w:rsid w:val="004148CD"/>
    <w:rsid w:val="004149D8"/>
    <w:rsid w:val="00414C2E"/>
    <w:rsid w:val="00414F10"/>
    <w:rsid w:val="00415043"/>
    <w:rsid w:val="0041513D"/>
    <w:rsid w:val="00415180"/>
    <w:rsid w:val="0041526F"/>
    <w:rsid w:val="004152FA"/>
    <w:rsid w:val="00415356"/>
    <w:rsid w:val="0041535A"/>
    <w:rsid w:val="0041571E"/>
    <w:rsid w:val="00415769"/>
    <w:rsid w:val="0041577B"/>
    <w:rsid w:val="00415C3B"/>
    <w:rsid w:val="00415CB6"/>
    <w:rsid w:val="00415CFD"/>
    <w:rsid w:val="00415E85"/>
    <w:rsid w:val="0041626A"/>
    <w:rsid w:val="004163B4"/>
    <w:rsid w:val="00416500"/>
    <w:rsid w:val="00416890"/>
    <w:rsid w:val="004168F2"/>
    <w:rsid w:val="00416EF7"/>
    <w:rsid w:val="0041733A"/>
    <w:rsid w:val="00417411"/>
    <w:rsid w:val="0041742F"/>
    <w:rsid w:val="00417552"/>
    <w:rsid w:val="00417744"/>
    <w:rsid w:val="00417CE0"/>
    <w:rsid w:val="00417EEF"/>
    <w:rsid w:val="004201FD"/>
    <w:rsid w:val="004204EC"/>
    <w:rsid w:val="0042079F"/>
    <w:rsid w:val="004210EA"/>
    <w:rsid w:val="0042124F"/>
    <w:rsid w:val="0042161E"/>
    <w:rsid w:val="00421720"/>
    <w:rsid w:val="004219D5"/>
    <w:rsid w:val="00421ACE"/>
    <w:rsid w:val="00421B26"/>
    <w:rsid w:val="00421C12"/>
    <w:rsid w:val="00421C1F"/>
    <w:rsid w:val="00421DEC"/>
    <w:rsid w:val="0042247A"/>
    <w:rsid w:val="004227A6"/>
    <w:rsid w:val="004228B0"/>
    <w:rsid w:val="0042291E"/>
    <w:rsid w:val="0042297E"/>
    <w:rsid w:val="00422C18"/>
    <w:rsid w:val="00422CB0"/>
    <w:rsid w:val="00422FAB"/>
    <w:rsid w:val="00423278"/>
    <w:rsid w:val="0042344D"/>
    <w:rsid w:val="00423919"/>
    <w:rsid w:val="00423C17"/>
    <w:rsid w:val="00423D93"/>
    <w:rsid w:val="00423DC4"/>
    <w:rsid w:val="00423FFE"/>
    <w:rsid w:val="00424207"/>
    <w:rsid w:val="00424325"/>
    <w:rsid w:val="00424BE2"/>
    <w:rsid w:val="00424C79"/>
    <w:rsid w:val="00424D3D"/>
    <w:rsid w:val="00424FBC"/>
    <w:rsid w:val="004250A3"/>
    <w:rsid w:val="00425549"/>
    <w:rsid w:val="0042558A"/>
    <w:rsid w:val="00425A56"/>
    <w:rsid w:val="00425D16"/>
    <w:rsid w:val="004260E5"/>
    <w:rsid w:val="00426107"/>
    <w:rsid w:val="004261BD"/>
    <w:rsid w:val="0042631C"/>
    <w:rsid w:val="004263BA"/>
    <w:rsid w:val="00426414"/>
    <w:rsid w:val="00426468"/>
    <w:rsid w:val="004264EA"/>
    <w:rsid w:val="00426642"/>
    <w:rsid w:val="0042684A"/>
    <w:rsid w:val="0042699C"/>
    <w:rsid w:val="00426CE9"/>
    <w:rsid w:val="0042707C"/>
    <w:rsid w:val="004273BB"/>
    <w:rsid w:val="00427806"/>
    <w:rsid w:val="004278D2"/>
    <w:rsid w:val="004279FC"/>
    <w:rsid w:val="00427F85"/>
    <w:rsid w:val="00427FA5"/>
    <w:rsid w:val="00430259"/>
    <w:rsid w:val="004302D7"/>
    <w:rsid w:val="00430356"/>
    <w:rsid w:val="00430840"/>
    <w:rsid w:val="0043090E"/>
    <w:rsid w:val="00430AE4"/>
    <w:rsid w:val="00430B25"/>
    <w:rsid w:val="00430BD6"/>
    <w:rsid w:val="00430D9B"/>
    <w:rsid w:val="00430F5D"/>
    <w:rsid w:val="00431211"/>
    <w:rsid w:val="00431325"/>
    <w:rsid w:val="004314CE"/>
    <w:rsid w:val="00431710"/>
    <w:rsid w:val="004318A2"/>
    <w:rsid w:val="0043195C"/>
    <w:rsid w:val="00431CFF"/>
    <w:rsid w:val="00431F50"/>
    <w:rsid w:val="0043208B"/>
    <w:rsid w:val="004322AA"/>
    <w:rsid w:val="00432353"/>
    <w:rsid w:val="004323CB"/>
    <w:rsid w:val="0043256B"/>
    <w:rsid w:val="00432919"/>
    <w:rsid w:val="00432A9D"/>
    <w:rsid w:val="00432AC9"/>
    <w:rsid w:val="00432C9B"/>
    <w:rsid w:val="00432D9A"/>
    <w:rsid w:val="004330BA"/>
    <w:rsid w:val="004330E7"/>
    <w:rsid w:val="004331BB"/>
    <w:rsid w:val="00433504"/>
    <w:rsid w:val="00433712"/>
    <w:rsid w:val="0043380D"/>
    <w:rsid w:val="00433941"/>
    <w:rsid w:val="00433E4E"/>
    <w:rsid w:val="004343DB"/>
    <w:rsid w:val="00434A38"/>
    <w:rsid w:val="00434B6C"/>
    <w:rsid w:val="00434B8A"/>
    <w:rsid w:val="00434D0C"/>
    <w:rsid w:val="00435103"/>
    <w:rsid w:val="00435267"/>
    <w:rsid w:val="0043549E"/>
    <w:rsid w:val="0043582A"/>
    <w:rsid w:val="00435F20"/>
    <w:rsid w:val="004361DA"/>
    <w:rsid w:val="004364B7"/>
    <w:rsid w:val="0043709E"/>
    <w:rsid w:val="004370E4"/>
    <w:rsid w:val="004373D1"/>
    <w:rsid w:val="0043747D"/>
    <w:rsid w:val="004379E9"/>
    <w:rsid w:val="00437BBC"/>
    <w:rsid w:val="00437D3E"/>
    <w:rsid w:val="00437DE2"/>
    <w:rsid w:val="0044065B"/>
    <w:rsid w:val="00440864"/>
    <w:rsid w:val="00440C41"/>
    <w:rsid w:val="00440DEB"/>
    <w:rsid w:val="004410AC"/>
    <w:rsid w:val="004410CF"/>
    <w:rsid w:val="004411C4"/>
    <w:rsid w:val="00441265"/>
    <w:rsid w:val="00441447"/>
    <w:rsid w:val="00441571"/>
    <w:rsid w:val="004415ED"/>
    <w:rsid w:val="00441981"/>
    <w:rsid w:val="00441AA6"/>
    <w:rsid w:val="00441B4E"/>
    <w:rsid w:val="00441BDF"/>
    <w:rsid w:val="00441D83"/>
    <w:rsid w:val="00442079"/>
    <w:rsid w:val="004420E1"/>
    <w:rsid w:val="00442156"/>
    <w:rsid w:val="004425C5"/>
    <w:rsid w:val="0044271C"/>
    <w:rsid w:val="0044271E"/>
    <w:rsid w:val="00442A0B"/>
    <w:rsid w:val="00442B67"/>
    <w:rsid w:val="00442FC7"/>
    <w:rsid w:val="00443283"/>
    <w:rsid w:val="00443331"/>
    <w:rsid w:val="00443530"/>
    <w:rsid w:val="004436EE"/>
    <w:rsid w:val="00443962"/>
    <w:rsid w:val="00443BAE"/>
    <w:rsid w:val="00443BB5"/>
    <w:rsid w:val="00443FCF"/>
    <w:rsid w:val="004441DC"/>
    <w:rsid w:val="004446A6"/>
    <w:rsid w:val="004446A7"/>
    <w:rsid w:val="004447FC"/>
    <w:rsid w:val="004449F9"/>
    <w:rsid w:val="00444B3B"/>
    <w:rsid w:val="00444D6B"/>
    <w:rsid w:val="00445315"/>
    <w:rsid w:val="0044574E"/>
    <w:rsid w:val="0044581A"/>
    <w:rsid w:val="00445A01"/>
    <w:rsid w:val="00445CC9"/>
    <w:rsid w:val="00445D0C"/>
    <w:rsid w:val="00445E7E"/>
    <w:rsid w:val="00446102"/>
    <w:rsid w:val="0044653F"/>
    <w:rsid w:val="004465EA"/>
    <w:rsid w:val="00446733"/>
    <w:rsid w:val="004467F1"/>
    <w:rsid w:val="00446DE2"/>
    <w:rsid w:val="00446E19"/>
    <w:rsid w:val="00447089"/>
    <w:rsid w:val="004470E2"/>
    <w:rsid w:val="00447388"/>
    <w:rsid w:val="0044747B"/>
    <w:rsid w:val="0044753F"/>
    <w:rsid w:val="0044758B"/>
    <w:rsid w:val="00447766"/>
    <w:rsid w:val="0044796F"/>
    <w:rsid w:val="00447D54"/>
    <w:rsid w:val="00450261"/>
    <w:rsid w:val="004503A3"/>
    <w:rsid w:val="0045054D"/>
    <w:rsid w:val="0045065D"/>
    <w:rsid w:val="00450A69"/>
    <w:rsid w:val="00450A8D"/>
    <w:rsid w:val="00450BEA"/>
    <w:rsid w:val="00450F13"/>
    <w:rsid w:val="004512CC"/>
    <w:rsid w:val="004512CF"/>
    <w:rsid w:val="00451307"/>
    <w:rsid w:val="004515CB"/>
    <w:rsid w:val="00451ACC"/>
    <w:rsid w:val="00451CEC"/>
    <w:rsid w:val="00451D87"/>
    <w:rsid w:val="00451E8F"/>
    <w:rsid w:val="00451F4E"/>
    <w:rsid w:val="004521A2"/>
    <w:rsid w:val="00452362"/>
    <w:rsid w:val="0045276B"/>
    <w:rsid w:val="004529F7"/>
    <w:rsid w:val="00452D15"/>
    <w:rsid w:val="00452E59"/>
    <w:rsid w:val="00452F51"/>
    <w:rsid w:val="00452FB4"/>
    <w:rsid w:val="00453131"/>
    <w:rsid w:val="00453F19"/>
    <w:rsid w:val="00453F89"/>
    <w:rsid w:val="00454107"/>
    <w:rsid w:val="00454300"/>
    <w:rsid w:val="00454501"/>
    <w:rsid w:val="00454847"/>
    <w:rsid w:val="00454A63"/>
    <w:rsid w:val="00454D88"/>
    <w:rsid w:val="00455057"/>
    <w:rsid w:val="004551DF"/>
    <w:rsid w:val="00455263"/>
    <w:rsid w:val="00455415"/>
    <w:rsid w:val="004557EA"/>
    <w:rsid w:val="00455873"/>
    <w:rsid w:val="004558CA"/>
    <w:rsid w:val="00455A40"/>
    <w:rsid w:val="00455AD1"/>
    <w:rsid w:val="00455E8E"/>
    <w:rsid w:val="004562A2"/>
    <w:rsid w:val="0045653F"/>
    <w:rsid w:val="0045753B"/>
    <w:rsid w:val="00457586"/>
    <w:rsid w:val="004577CB"/>
    <w:rsid w:val="00457847"/>
    <w:rsid w:val="00457E1C"/>
    <w:rsid w:val="00457ECC"/>
    <w:rsid w:val="00460049"/>
    <w:rsid w:val="0046011F"/>
    <w:rsid w:val="0046014D"/>
    <w:rsid w:val="004604BD"/>
    <w:rsid w:val="004604EC"/>
    <w:rsid w:val="0046054B"/>
    <w:rsid w:val="00460841"/>
    <w:rsid w:val="004610A8"/>
    <w:rsid w:val="0046164E"/>
    <w:rsid w:val="00461743"/>
    <w:rsid w:val="00461B30"/>
    <w:rsid w:val="00461CCB"/>
    <w:rsid w:val="00461CD6"/>
    <w:rsid w:val="00461EF7"/>
    <w:rsid w:val="00462477"/>
    <w:rsid w:val="0046260C"/>
    <w:rsid w:val="00462650"/>
    <w:rsid w:val="00462781"/>
    <w:rsid w:val="004627BC"/>
    <w:rsid w:val="00462F90"/>
    <w:rsid w:val="00463038"/>
    <w:rsid w:val="00463209"/>
    <w:rsid w:val="004633B0"/>
    <w:rsid w:val="00463546"/>
    <w:rsid w:val="0046382B"/>
    <w:rsid w:val="00463A8C"/>
    <w:rsid w:val="00463B22"/>
    <w:rsid w:val="00463DC0"/>
    <w:rsid w:val="00464AE1"/>
    <w:rsid w:val="00464BF6"/>
    <w:rsid w:val="00464D50"/>
    <w:rsid w:val="00464EB4"/>
    <w:rsid w:val="00465000"/>
    <w:rsid w:val="004651CE"/>
    <w:rsid w:val="0046526D"/>
    <w:rsid w:val="00465440"/>
    <w:rsid w:val="0046552B"/>
    <w:rsid w:val="004659C9"/>
    <w:rsid w:val="004659E3"/>
    <w:rsid w:val="00466048"/>
    <w:rsid w:val="004661E0"/>
    <w:rsid w:val="004662C0"/>
    <w:rsid w:val="00466C16"/>
    <w:rsid w:val="00466D9D"/>
    <w:rsid w:val="0046700D"/>
    <w:rsid w:val="00467029"/>
    <w:rsid w:val="004673CC"/>
    <w:rsid w:val="004676A6"/>
    <w:rsid w:val="00467AB7"/>
    <w:rsid w:val="004701A5"/>
    <w:rsid w:val="004701FE"/>
    <w:rsid w:val="00470391"/>
    <w:rsid w:val="0047049B"/>
    <w:rsid w:val="00470878"/>
    <w:rsid w:val="00471061"/>
    <w:rsid w:val="00471169"/>
    <w:rsid w:val="0047142E"/>
    <w:rsid w:val="0047178F"/>
    <w:rsid w:val="0047181B"/>
    <w:rsid w:val="00471864"/>
    <w:rsid w:val="00471A43"/>
    <w:rsid w:val="00471F6E"/>
    <w:rsid w:val="004720E5"/>
    <w:rsid w:val="00472218"/>
    <w:rsid w:val="004727C6"/>
    <w:rsid w:val="00472808"/>
    <w:rsid w:val="00472D89"/>
    <w:rsid w:val="00472E6B"/>
    <w:rsid w:val="0047309D"/>
    <w:rsid w:val="004730D4"/>
    <w:rsid w:val="004734C9"/>
    <w:rsid w:val="00473899"/>
    <w:rsid w:val="00473DD5"/>
    <w:rsid w:val="00473F25"/>
    <w:rsid w:val="00474069"/>
    <w:rsid w:val="00474097"/>
    <w:rsid w:val="0047451B"/>
    <w:rsid w:val="0047464B"/>
    <w:rsid w:val="0047477B"/>
    <w:rsid w:val="00474881"/>
    <w:rsid w:val="00474D08"/>
    <w:rsid w:val="00475083"/>
    <w:rsid w:val="004751F4"/>
    <w:rsid w:val="004752A5"/>
    <w:rsid w:val="00475361"/>
    <w:rsid w:val="00475827"/>
    <w:rsid w:val="00475A4A"/>
    <w:rsid w:val="00475B27"/>
    <w:rsid w:val="00475B70"/>
    <w:rsid w:val="004760D0"/>
    <w:rsid w:val="00476423"/>
    <w:rsid w:val="00476715"/>
    <w:rsid w:val="00476764"/>
    <w:rsid w:val="00476A60"/>
    <w:rsid w:val="00476A62"/>
    <w:rsid w:val="00476B2A"/>
    <w:rsid w:val="00476D31"/>
    <w:rsid w:val="0047710B"/>
    <w:rsid w:val="00477290"/>
    <w:rsid w:val="004775A7"/>
    <w:rsid w:val="004775FF"/>
    <w:rsid w:val="00477C6E"/>
    <w:rsid w:val="004800FF"/>
    <w:rsid w:val="0048076D"/>
    <w:rsid w:val="00480890"/>
    <w:rsid w:val="004808E2"/>
    <w:rsid w:val="00480A58"/>
    <w:rsid w:val="00481114"/>
    <w:rsid w:val="00481274"/>
    <w:rsid w:val="0048129F"/>
    <w:rsid w:val="004813AF"/>
    <w:rsid w:val="004814E6"/>
    <w:rsid w:val="0048162C"/>
    <w:rsid w:val="004819F3"/>
    <w:rsid w:val="00481D22"/>
    <w:rsid w:val="00481FE0"/>
    <w:rsid w:val="00482176"/>
    <w:rsid w:val="00482266"/>
    <w:rsid w:val="004825C5"/>
    <w:rsid w:val="00482786"/>
    <w:rsid w:val="004828C5"/>
    <w:rsid w:val="00482D18"/>
    <w:rsid w:val="00483240"/>
    <w:rsid w:val="004833CD"/>
    <w:rsid w:val="0048343B"/>
    <w:rsid w:val="0048353F"/>
    <w:rsid w:val="00483917"/>
    <w:rsid w:val="00483B76"/>
    <w:rsid w:val="00483CEA"/>
    <w:rsid w:val="00483F57"/>
    <w:rsid w:val="0048423E"/>
    <w:rsid w:val="00484316"/>
    <w:rsid w:val="004844E1"/>
    <w:rsid w:val="00484A02"/>
    <w:rsid w:val="00484BA0"/>
    <w:rsid w:val="00484BBF"/>
    <w:rsid w:val="0048523A"/>
    <w:rsid w:val="00485247"/>
    <w:rsid w:val="0048542E"/>
    <w:rsid w:val="004855C9"/>
    <w:rsid w:val="0048568C"/>
    <w:rsid w:val="00485E87"/>
    <w:rsid w:val="00486087"/>
    <w:rsid w:val="0048610C"/>
    <w:rsid w:val="00486747"/>
    <w:rsid w:val="004869E0"/>
    <w:rsid w:val="00486AC1"/>
    <w:rsid w:val="00487091"/>
    <w:rsid w:val="004870D9"/>
    <w:rsid w:val="0048752D"/>
    <w:rsid w:val="0048779E"/>
    <w:rsid w:val="0048797A"/>
    <w:rsid w:val="00487ABC"/>
    <w:rsid w:val="00487DE1"/>
    <w:rsid w:val="00487F3C"/>
    <w:rsid w:val="004900D0"/>
    <w:rsid w:val="004901D0"/>
    <w:rsid w:val="00490309"/>
    <w:rsid w:val="004913A4"/>
    <w:rsid w:val="00491858"/>
    <w:rsid w:val="004918A2"/>
    <w:rsid w:val="00491B98"/>
    <w:rsid w:val="00491CEF"/>
    <w:rsid w:val="00491D16"/>
    <w:rsid w:val="0049217A"/>
    <w:rsid w:val="00492280"/>
    <w:rsid w:val="004923FD"/>
    <w:rsid w:val="00492C06"/>
    <w:rsid w:val="00492D7E"/>
    <w:rsid w:val="00493521"/>
    <w:rsid w:val="00493626"/>
    <w:rsid w:val="00493707"/>
    <w:rsid w:val="004938FC"/>
    <w:rsid w:val="00493AA4"/>
    <w:rsid w:val="00493B4F"/>
    <w:rsid w:val="00493C20"/>
    <w:rsid w:val="00493D22"/>
    <w:rsid w:val="00493EE4"/>
    <w:rsid w:val="00494305"/>
    <w:rsid w:val="004943C4"/>
    <w:rsid w:val="004946EF"/>
    <w:rsid w:val="004948F7"/>
    <w:rsid w:val="00494A82"/>
    <w:rsid w:val="00494C4F"/>
    <w:rsid w:val="004951B6"/>
    <w:rsid w:val="004953A4"/>
    <w:rsid w:val="00495625"/>
    <w:rsid w:val="00495F88"/>
    <w:rsid w:val="00495F97"/>
    <w:rsid w:val="00496068"/>
    <w:rsid w:val="0049629B"/>
    <w:rsid w:val="00496304"/>
    <w:rsid w:val="004963B9"/>
    <w:rsid w:val="00496433"/>
    <w:rsid w:val="0049664B"/>
    <w:rsid w:val="00496731"/>
    <w:rsid w:val="004968A2"/>
    <w:rsid w:val="00496B64"/>
    <w:rsid w:val="00496C7A"/>
    <w:rsid w:val="00497191"/>
    <w:rsid w:val="004973B7"/>
    <w:rsid w:val="004975F5"/>
    <w:rsid w:val="00497A97"/>
    <w:rsid w:val="00497BD5"/>
    <w:rsid w:val="00497DF4"/>
    <w:rsid w:val="004A0204"/>
    <w:rsid w:val="004A0413"/>
    <w:rsid w:val="004A0419"/>
    <w:rsid w:val="004A05C1"/>
    <w:rsid w:val="004A08CF"/>
    <w:rsid w:val="004A0E52"/>
    <w:rsid w:val="004A0EB9"/>
    <w:rsid w:val="004A0F03"/>
    <w:rsid w:val="004A1066"/>
    <w:rsid w:val="004A10B8"/>
    <w:rsid w:val="004A10CE"/>
    <w:rsid w:val="004A1333"/>
    <w:rsid w:val="004A134A"/>
    <w:rsid w:val="004A139A"/>
    <w:rsid w:val="004A13CC"/>
    <w:rsid w:val="004A161F"/>
    <w:rsid w:val="004A196A"/>
    <w:rsid w:val="004A1A4B"/>
    <w:rsid w:val="004A1A99"/>
    <w:rsid w:val="004A1B60"/>
    <w:rsid w:val="004A1E9E"/>
    <w:rsid w:val="004A1EEB"/>
    <w:rsid w:val="004A247D"/>
    <w:rsid w:val="004A2819"/>
    <w:rsid w:val="004A2846"/>
    <w:rsid w:val="004A28E3"/>
    <w:rsid w:val="004A2954"/>
    <w:rsid w:val="004A2C12"/>
    <w:rsid w:val="004A32B5"/>
    <w:rsid w:val="004A338D"/>
    <w:rsid w:val="004A37D4"/>
    <w:rsid w:val="004A3845"/>
    <w:rsid w:val="004A3895"/>
    <w:rsid w:val="004A3AEB"/>
    <w:rsid w:val="004A3AF3"/>
    <w:rsid w:val="004A3DDE"/>
    <w:rsid w:val="004A43FE"/>
    <w:rsid w:val="004A47AA"/>
    <w:rsid w:val="004A49AA"/>
    <w:rsid w:val="004A4AB4"/>
    <w:rsid w:val="004A4ADB"/>
    <w:rsid w:val="004A4C31"/>
    <w:rsid w:val="004A4D55"/>
    <w:rsid w:val="004A4DD4"/>
    <w:rsid w:val="004A51B8"/>
    <w:rsid w:val="004A5404"/>
    <w:rsid w:val="004A57C3"/>
    <w:rsid w:val="004A5AE5"/>
    <w:rsid w:val="004A5DDE"/>
    <w:rsid w:val="004A60E6"/>
    <w:rsid w:val="004A6904"/>
    <w:rsid w:val="004A69A2"/>
    <w:rsid w:val="004A6A14"/>
    <w:rsid w:val="004A6A9D"/>
    <w:rsid w:val="004A6AE0"/>
    <w:rsid w:val="004A6AEB"/>
    <w:rsid w:val="004A70CA"/>
    <w:rsid w:val="004A7666"/>
    <w:rsid w:val="004A76A5"/>
    <w:rsid w:val="004A7822"/>
    <w:rsid w:val="004A790F"/>
    <w:rsid w:val="004A7989"/>
    <w:rsid w:val="004A7A0B"/>
    <w:rsid w:val="004A7E2C"/>
    <w:rsid w:val="004B02B5"/>
    <w:rsid w:val="004B0308"/>
    <w:rsid w:val="004B0B2D"/>
    <w:rsid w:val="004B0CEA"/>
    <w:rsid w:val="004B0E48"/>
    <w:rsid w:val="004B118E"/>
    <w:rsid w:val="004B1318"/>
    <w:rsid w:val="004B1356"/>
    <w:rsid w:val="004B1934"/>
    <w:rsid w:val="004B1A3F"/>
    <w:rsid w:val="004B1B98"/>
    <w:rsid w:val="004B1F2E"/>
    <w:rsid w:val="004B22B7"/>
    <w:rsid w:val="004B2310"/>
    <w:rsid w:val="004B2395"/>
    <w:rsid w:val="004B25C6"/>
    <w:rsid w:val="004B282D"/>
    <w:rsid w:val="004B28A0"/>
    <w:rsid w:val="004B2C8C"/>
    <w:rsid w:val="004B305F"/>
    <w:rsid w:val="004B3197"/>
    <w:rsid w:val="004B3403"/>
    <w:rsid w:val="004B39B2"/>
    <w:rsid w:val="004B3AA4"/>
    <w:rsid w:val="004B3D59"/>
    <w:rsid w:val="004B3E82"/>
    <w:rsid w:val="004B4068"/>
    <w:rsid w:val="004B42EC"/>
    <w:rsid w:val="004B487A"/>
    <w:rsid w:val="004B4892"/>
    <w:rsid w:val="004B4D23"/>
    <w:rsid w:val="004B4E74"/>
    <w:rsid w:val="004B4F5E"/>
    <w:rsid w:val="004B508F"/>
    <w:rsid w:val="004B570F"/>
    <w:rsid w:val="004B57D2"/>
    <w:rsid w:val="004B58AE"/>
    <w:rsid w:val="004B5C65"/>
    <w:rsid w:val="004B5D93"/>
    <w:rsid w:val="004B5DF2"/>
    <w:rsid w:val="004B5EDE"/>
    <w:rsid w:val="004B5F66"/>
    <w:rsid w:val="004B6253"/>
    <w:rsid w:val="004B64F9"/>
    <w:rsid w:val="004B653C"/>
    <w:rsid w:val="004B66CF"/>
    <w:rsid w:val="004B6AC5"/>
    <w:rsid w:val="004B6AEB"/>
    <w:rsid w:val="004B6AF7"/>
    <w:rsid w:val="004B7199"/>
    <w:rsid w:val="004B71C1"/>
    <w:rsid w:val="004B72A9"/>
    <w:rsid w:val="004B74D2"/>
    <w:rsid w:val="004B753A"/>
    <w:rsid w:val="004B7752"/>
    <w:rsid w:val="004B7B18"/>
    <w:rsid w:val="004B7BDE"/>
    <w:rsid w:val="004B7CD0"/>
    <w:rsid w:val="004B7E9F"/>
    <w:rsid w:val="004C00C6"/>
    <w:rsid w:val="004C00F5"/>
    <w:rsid w:val="004C0251"/>
    <w:rsid w:val="004C05B5"/>
    <w:rsid w:val="004C0990"/>
    <w:rsid w:val="004C0CD8"/>
    <w:rsid w:val="004C11BF"/>
    <w:rsid w:val="004C1AC6"/>
    <w:rsid w:val="004C1AFF"/>
    <w:rsid w:val="004C1B21"/>
    <w:rsid w:val="004C21A8"/>
    <w:rsid w:val="004C23DC"/>
    <w:rsid w:val="004C241E"/>
    <w:rsid w:val="004C2420"/>
    <w:rsid w:val="004C24D9"/>
    <w:rsid w:val="004C2556"/>
    <w:rsid w:val="004C2798"/>
    <w:rsid w:val="004C288F"/>
    <w:rsid w:val="004C2A3D"/>
    <w:rsid w:val="004C2DEC"/>
    <w:rsid w:val="004C2E0D"/>
    <w:rsid w:val="004C3297"/>
    <w:rsid w:val="004C3592"/>
    <w:rsid w:val="004C3671"/>
    <w:rsid w:val="004C391B"/>
    <w:rsid w:val="004C3990"/>
    <w:rsid w:val="004C3A24"/>
    <w:rsid w:val="004C3E1F"/>
    <w:rsid w:val="004C4869"/>
    <w:rsid w:val="004C4B1E"/>
    <w:rsid w:val="004C4B45"/>
    <w:rsid w:val="004C4C84"/>
    <w:rsid w:val="004C4D75"/>
    <w:rsid w:val="004C4E09"/>
    <w:rsid w:val="004C5449"/>
    <w:rsid w:val="004C5AD4"/>
    <w:rsid w:val="004C634B"/>
    <w:rsid w:val="004C670F"/>
    <w:rsid w:val="004C6755"/>
    <w:rsid w:val="004C6795"/>
    <w:rsid w:val="004C68B2"/>
    <w:rsid w:val="004C69BD"/>
    <w:rsid w:val="004C6CD4"/>
    <w:rsid w:val="004C6E3E"/>
    <w:rsid w:val="004C747A"/>
    <w:rsid w:val="004C78B0"/>
    <w:rsid w:val="004C7BD4"/>
    <w:rsid w:val="004C7C2C"/>
    <w:rsid w:val="004C7F95"/>
    <w:rsid w:val="004D0198"/>
    <w:rsid w:val="004D04D1"/>
    <w:rsid w:val="004D0A84"/>
    <w:rsid w:val="004D0D46"/>
    <w:rsid w:val="004D0F18"/>
    <w:rsid w:val="004D0F33"/>
    <w:rsid w:val="004D0F49"/>
    <w:rsid w:val="004D0FC4"/>
    <w:rsid w:val="004D11E5"/>
    <w:rsid w:val="004D12C8"/>
    <w:rsid w:val="004D1455"/>
    <w:rsid w:val="004D14BA"/>
    <w:rsid w:val="004D158E"/>
    <w:rsid w:val="004D1824"/>
    <w:rsid w:val="004D1851"/>
    <w:rsid w:val="004D1873"/>
    <w:rsid w:val="004D194C"/>
    <w:rsid w:val="004D1A6D"/>
    <w:rsid w:val="004D1CCD"/>
    <w:rsid w:val="004D1D0A"/>
    <w:rsid w:val="004D20AB"/>
    <w:rsid w:val="004D213F"/>
    <w:rsid w:val="004D22C8"/>
    <w:rsid w:val="004D2582"/>
    <w:rsid w:val="004D2699"/>
    <w:rsid w:val="004D28C9"/>
    <w:rsid w:val="004D2A6C"/>
    <w:rsid w:val="004D2B4A"/>
    <w:rsid w:val="004D2BD9"/>
    <w:rsid w:val="004D2EDD"/>
    <w:rsid w:val="004D32A7"/>
    <w:rsid w:val="004D34A7"/>
    <w:rsid w:val="004D37EE"/>
    <w:rsid w:val="004D39BA"/>
    <w:rsid w:val="004D3CF4"/>
    <w:rsid w:val="004D3F43"/>
    <w:rsid w:val="004D41C7"/>
    <w:rsid w:val="004D42B8"/>
    <w:rsid w:val="004D4308"/>
    <w:rsid w:val="004D441F"/>
    <w:rsid w:val="004D44AC"/>
    <w:rsid w:val="004D4505"/>
    <w:rsid w:val="004D463F"/>
    <w:rsid w:val="004D469A"/>
    <w:rsid w:val="004D49BD"/>
    <w:rsid w:val="004D4A18"/>
    <w:rsid w:val="004D4C1A"/>
    <w:rsid w:val="004D4C45"/>
    <w:rsid w:val="004D522E"/>
    <w:rsid w:val="004D5331"/>
    <w:rsid w:val="004D5BA0"/>
    <w:rsid w:val="004D5BDD"/>
    <w:rsid w:val="004D5FED"/>
    <w:rsid w:val="004D618E"/>
    <w:rsid w:val="004D6345"/>
    <w:rsid w:val="004D64E2"/>
    <w:rsid w:val="004D68C3"/>
    <w:rsid w:val="004D6F1B"/>
    <w:rsid w:val="004D721D"/>
    <w:rsid w:val="004D75AA"/>
    <w:rsid w:val="004D7AAE"/>
    <w:rsid w:val="004D7EBF"/>
    <w:rsid w:val="004E07ED"/>
    <w:rsid w:val="004E0A3F"/>
    <w:rsid w:val="004E0A43"/>
    <w:rsid w:val="004E0A5D"/>
    <w:rsid w:val="004E0FF8"/>
    <w:rsid w:val="004E1104"/>
    <w:rsid w:val="004E139F"/>
    <w:rsid w:val="004E14A3"/>
    <w:rsid w:val="004E15E8"/>
    <w:rsid w:val="004E174A"/>
    <w:rsid w:val="004E1888"/>
    <w:rsid w:val="004E1B03"/>
    <w:rsid w:val="004E1C01"/>
    <w:rsid w:val="004E2558"/>
    <w:rsid w:val="004E27DE"/>
    <w:rsid w:val="004E2941"/>
    <w:rsid w:val="004E2F90"/>
    <w:rsid w:val="004E3580"/>
    <w:rsid w:val="004E36E0"/>
    <w:rsid w:val="004E395D"/>
    <w:rsid w:val="004E3983"/>
    <w:rsid w:val="004E3A91"/>
    <w:rsid w:val="004E3A98"/>
    <w:rsid w:val="004E3B3E"/>
    <w:rsid w:val="004E40B4"/>
    <w:rsid w:val="004E4257"/>
    <w:rsid w:val="004E499A"/>
    <w:rsid w:val="004E4BA4"/>
    <w:rsid w:val="004E4EA3"/>
    <w:rsid w:val="004E50BC"/>
    <w:rsid w:val="004E54A4"/>
    <w:rsid w:val="004E5A7D"/>
    <w:rsid w:val="004E5A8A"/>
    <w:rsid w:val="004E5D6A"/>
    <w:rsid w:val="004E5ECE"/>
    <w:rsid w:val="004E610A"/>
    <w:rsid w:val="004E62BD"/>
    <w:rsid w:val="004E62C6"/>
    <w:rsid w:val="004E6808"/>
    <w:rsid w:val="004E6877"/>
    <w:rsid w:val="004E6CDD"/>
    <w:rsid w:val="004E722A"/>
    <w:rsid w:val="004E72D8"/>
    <w:rsid w:val="004E7505"/>
    <w:rsid w:val="004E75B8"/>
    <w:rsid w:val="004E7810"/>
    <w:rsid w:val="004E7BEA"/>
    <w:rsid w:val="004E7BF4"/>
    <w:rsid w:val="004E7D11"/>
    <w:rsid w:val="004E7D9E"/>
    <w:rsid w:val="004F001A"/>
    <w:rsid w:val="004F0335"/>
    <w:rsid w:val="004F039F"/>
    <w:rsid w:val="004F04BB"/>
    <w:rsid w:val="004F0AD2"/>
    <w:rsid w:val="004F0C46"/>
    <w:rsid w:val="004F0D24"/>
    <w:rsid w:val="004F0E69"/>
    <w:rsid w:val="004F106C"/>
    <w:rsid w:val="004F1090"/>
    <w:rsid w:val="004F12D6"/>
    <w:rsid w:val="004F15C6"/>
    <w:rsid w:val="004F162B"/>
    <w:rsid w:val="004F1846"/>
    <w:rsid w:val="004F186E"/>
    <w:rsid w:val="004F1B29"/>
    <w:rsid w:val="004F1CAA"/>
    <w:rsid w:val="004F1D64"/>
    <w:rsid w:val="004F2186"/>
    <w:rsid w:val="004F237C"/>
    <w:rsid w:val="004F23B0"/>
    <w:rsid w:val="004F2500"/>
    <w:rsid w:val="004F2ADD"/>
    <w:rsid w:val="004F38AE"/>
    <w:rsid w:val="004F3A2A"/>
    <w:rsid w:val="004F3A54"/>
    <w:rsid w:val="004F3AEC"/>
    <w:rsid w:val="004F43AB"/>
    <w:rsid w:val="004F44DC"/>
    <w:rsid w:val="004F48D8"/>
    <w:rsid w:val="004F4913"/>
    <w:rsid w:val="004F49B7"/>
    <w:rsid w:val="004F4B59"/>
    <w:rsid w:val="004F4BC6"/>
    <w:rsid w:val="004F4C65"/>
    <w:rsid w:val="004F4DA7"/>
    <w:rsid w:val="004F4E09"/>
    <w:rsid w:val="004F4E43"/>
    <w:rsid w:val="004F5149"/>
    <w:rsid w:val="004F5216"/>
    <w:rsid w:val="004F531F"/>
    <w:rsid w:val="004F55E4"/>
    <w:rsid w:val="004F56E5"/>
    <w:rsid w:val="004F5C4F"/>
    <w:rsid w:val="004F5CA4"/>
    <w:rsid w:val="004F5CEE"/>
    <w:rsid w:val="004F5DDE"/>
    <w:rsid w:val="004F6266"/>
    <w:rsid w:val="004F6646"/>
    <w:rsid w:val="004F6A95"/>
    <w:rsid w:val="004F6BFC"/>
    <w:rsid w:val="004F6DF9"/>
    <w:rsid w:val="004F7057"/>
    <w:rsid w:val="004F756C"/>
    <w:rsid w:val="004F7928"/>
    <w:rsid w:val="004F79BA"/>
    <w:rsid w:val="004F7C94"/>
    <w:rsid w:val="0050045D"/>
    <w:rsid w:val="00500869"/>
    <w:rsid w:val="00501050"/>
    <w:rsid w:val="00501297"/>
    <w:rsid w:val="0050156A"/>
    <w:rsid w:val="00501690"/>
    <w:rsid w:val="005017D2"/>
    <w:rsid w:val="00501C74"/>
    <w:rsid w:val="00501D3A"/>
    <w:rsid w:val="00501E23"/>
    <w:rsid w:val="00501EC9"/>
    <w:rsid w:val="00502914"/>
    <w:rsid w:val="00502BAC"/>
    <w:rsid w:val="00502CA0"/>
    <w:rsid w:val="00502EDC"/>
    <w:rsid w:val="0050367E"/>
    <w:rsid w:val="00503753"/>
    <w:rsid w:val="00503D30"/>
    <w:rsid w:val="00503F22"/>
    <w:rsid w:val="00504167"/>
    <w:rsid w:val="0050417B"/>
    <w:rsid w:val="0050422F"/>
    <w:rsid w:val="00504517"/>
    <w:rsid w:val="00504754"/>
    <w:rsid w:val="0050475B"/>
    <w:rsid w:val="005047B2"/>
    <w:rsid w:val="00505266"/>
    <w:rsid w:val="0050537B"/>
    <w:rsid w:val="00505470"/>
    <w:rsid w:val="00505843"/>
    <w:rsid w:val="005059ED"/>
    <w:rsid w:val="00505B55"/>
    <w:rsid w:val="00505BE9"/>
    <w:rsid w:val="00506060"/>
    <w:rsid w:val="005060CA"/>
    <w:rsid w:val="005062F4"/>
    <w:rsid w:val="005064B8"/>
    <w:rsid w:val="005067CB"/>
    <w:rsid w:val="00506BB4"/>
    <w:rsid w:val="00506BD8"/>
    <w:rsid w:val="00506F58"/>
    <w:rsid w:val="005071E6"/>
    <w:rsid w:val="00507385"/>
    <w:rsid w:val="005073E7"/>
    <w:rsid w:val="00507700"/>
    <w:rsid w:val="00507B39"/>
    <w:rsid w:val="00507BD9"/>
    <w:rsid w:val="00507D3E"/>
    <w:rsid w:val="00507FE2"/>
    <w:rsid w:val="005104B3"/>
    <w:rsid w:val="0051108F"/>
    <w:rsid w:val="00511143"/>
    <w:rsid w:val="00511561"/>
    <w:rsid w:val="005116FF"/>
    <w:rsid w:val="005117F2"/>
    <w:rsid w:val="00511846"/>
    <w:rsid w:val="00511CDF"/>
    <w:rsid w:val="00511CFC"/>
    <w:rsid w:val="00511D25"/>
    <w:rsid w:val="00511D35"/>
    <w:rsid w:val="00511E56"/>
    <w:rsid w:val="00511E5C"/>
    <w:rsid w:val="005120BB"/>
    <w:rsid w:val="0051224B"/>
    <w:rsid w:val="0051246B"/>
    <w:rsid w:val="005126B4"/>
    <w:rsid w:val="005128E0"/>
    <w:rsid w:val="00512D8D"/>
    <w:rsid w:val="0051302E"/>
    <w:rsid w:val="00513228"/>
    <w:rsid w:val="005136E2"/>
    <w:rsid w:val="0051374B"/>
    <w:rsid w:val="00513983"/>
    <w:rsid w:val="00513A58"/>
    <w:rsid w:val="00513B8E"/>
    <w:rsid w:val="00513F85"/>
    <w:rsid w:val="00514253"/>
    <w:rsid w:val="005143F3"/>
    <w:rsid w:val="00514699"/>
    <w:rsid w:val="00514B35"/>
    <w:rsid w:val="00514BC5"/>
    <w:rsid w:val="00514C31"/>
    <w:rsid w:val="00515193"/>
    <w:rsid w:val="0051524B"/>
    <w:rsid w:val="00515380"/>
    <w:rsid w:val="00515862"/>
    <w:rsid w:val="00515AFE"/>
    <w:rsid w:val="00515B78"/>
    <w:rsid w:val="00515E21"/>
    <w:rsid w:val="005161D4"/>
    <w:rsid w:val="0051626C"/>
    <w:rsid w:val="0051647F"/>
    <w:rsid w:val="0051667A"/>
    <w:rsid w:val="005168AA"/>
    <w:rsid w:val="005169F7"/>
    <w:rsid w:val="00516D4A"/>
    <w:rsid w:val="00516F1D"/>
    <w:rsid w:val="00516FD4"/>
    <w:rsid w:val="005171FC"/>
    <w:rsid w:val="00517326"/>
    <w:rsid w:val="0051787D"/>
    <w:rsid w:val="00517C89"/>
    <w:rsid w:val="00517EB9"/>
    <w:rsid w:val="005203F9"/>
    <w:rsid w:val="0052061E"/>
    <w:rsid w:val="00520670"/>
    <w:rsid w:val="00520BB6"/>
    <w:rsid w:val="00520EA3"/>
    <w:rsid w:val="00520F92"/>
    <w:rsid w:val="0052118E"/>
    <w:rsid w:val="005211A0"/>
    <w:rsid w:val="005213E6"/>
    <w:rsid w:val="00521517"/>
    <w:rsid w:val="00521575"/>
    <w:rsid w:val="005216A8"/>
    <w:rsid w:val="00521A24"/>
    <w:rsid w:val="00521EF3"/>
    <w:rsid w:val="0052209E"/>
    <w:rsid w:val="005222E9"/>
    <w:rsid w:val="00522689"/>
    <w:rsid w:val="005226F7"/>
    <w:rsid w:val="00522890"/>
    <w:rsid w:val="005230A4"/>
    <w:rsid w:val="0052323B"/>
    <w:rsid w:val="0052324C"/>
    <w:rsid w:val="00523379"/>
    <w:rsid w:val="00523423"/>
    <w:rsid w:val="00523468"/>
    <w:rsid w:val="00523CB1"/>
    <w:rsid w:val="00524043"/>
    <w:rsid w:val="00524200"/>
    <w:rsid w:val="00524632"/>
    <w:rsid w:val="0052486E"/>
    <w:rsid w:val="00524CBE"/>
    <w:rsid w:val="00524D24"/>
    <w:rsid w:val="00524F75"/>
    <w:rsid w:val="00525038"/>
    <w:rsid w:val="00525062"/>
    <w:rsid w:val="0052525F"/>
    <w:rsid w:val="00525405"/>
    <w:rsid w:val="00525780"/>
    <w:rsid w:val="0052590A"/>
    <w:rsid w:val="00525D10"/>
    <w:rsid w:val="00525DE3"/>
    <w:rsid w:val="005260A0"/>
    <w:rsid w:val="0052614B"/>
    <w:rsid w:val="0052633A"/>
    <w:rsid w:val="00526F9F"/>
    <w:rsid w:val="005270D3"/>
    <w:rsid w:val="00527597"/>
    <w:rsid w:val="00527D55"/>
    <w:rsid w:val="00530095"/>
    <w:rsid w:val="00530717"/>
    <w:rsid w:val="00530FDF"/>
    <w:rsid w:val="00531011"/>
    <w:rsid w:val="00531373"/>
    <w:rsid w:val="00531478"/>
    <w:rsid w:val="00531671"/>
    <w:rsid w:val="005316FD"/>
    <w:rsid w:val="00531749"/>
    <w:rsid w:val="0053184F"/>
    <w:rsid w:val="00532276"/>
    <w:rsid w:val="0053271F"/>
    <w:rsid w:val="00532872"/>
    <w:rsid w:val="00532F21"/>
    <w:rsid w:val="00533085"/>
    <w:rsid w:val="005332DD"/>
    <w:rsid w:val="005335B1"/>
    <w:rsid w:val="00533750"/>
    <w:rsid w:val="00533BC7"/>
    <w:rsid w:val="00534093"/>
    <w:rsid w:val="005340BF"/>
    <w:rsid w:val="0053412E"/>
    <w:rsid w:val="005343F4"/>
    <w:rsid w:val="005344E6"/>
    <w:rsid w:val="0053469A"/>
    <w:rsid w:val="00534AD1"/>
    <w:rsid w:val="00534BD1"/>
    <w:rsid w:val="00534C56"/>
    <w:rsid w:val="00534D4D"/>
    <w:rsid w:val="00534D53"/>
    <w:rsid w:val="00534E9B"/>
    <w:rsid w:val="00534EC4"/>
    <w:rsid w:val="00535025"/>
    <w:rsid w:val="00535352"/>
    <w:rsid w:val="00535425"/>
    <w:rsid w:val="00535722"/>
    <w:rsid w:val="005359DD"/>
    <w:rsid w:val="00535D94"/>
    <w:rsid w:val="00535DAA"/>
    <w:rsid w:val="00535FB1"/>
    <w:rsid w:val="0053612E"/>
    <w:rsid w:val="00536586"/>
    <w:rsid w:val="00536592"/>
    <w:rsid w:val="00536604"/>
    <w:rsid w:val="005367F4"/>
    <w:rsid w:val="005369FF"/>
    <w:rsid w:val="00536A00"/>
    <w:rsid w:val="005370EA"/>
    <w:rsid w:val="00537199"/>
    <w:rsid w:val="005371A5"/>
    <w:rsid w:val="0053790B"/>
    <w:rsid w:val="00537A63"/>
    <w:rsid w:val="00537CEA"/>
    <w:rsid w:val="00540151"/>
    <w:rsid w:val="005403B8"/>
    <w:rsid w:val="00540491"/>
    <w:rsid w:val="0054052D"/>
    <w:rsid w:val="00540564"/>
    <w:rsid w:val="005406E0"/>
    <w:rsid w:val="005408F0"/>
    <w:rsid w:val="00540F88"/>
    <w:rsid w:val="0054134C"/>
    <w:rsid w:val="005415A4"/>
    <w:rsid w:val="00541719"/>
    <w:rsid w:val="005419E2"/>
    <w:rsid w:val="00541F96"/>
    <w:rsid w:val="00542221"/>
    <w:rsid w:val="005427D9"/>
    <w:rsid w:val="00542899"/>
    <w:rsid w:val="00542FF0"/>
    <w:rsid w:val="00543B61"/>
    <w:rsid w:val="00543B9B"/>
    <w:rsid w:val="00543D82"/>
    <w:rsid w:val="00543E6A"/>
    <w:rsid w:val="00543E7E"/>
    <w:rsid w:val="00544018"/>
    <w:rsid w:val="0054447D"/>
    <w:rsid w:val="00544515"/>
    <w:rsid w:val="00544913"/>
    <w:rsid w:val="00544A58"/>
    <w:rsid w:val="00544E72"/>
    <w:rsid w:val="00545014"/>
    <w:rsid w:val="00545153"/>
    <w:rsid w:val="0054517C"/>
    <w:rsid w:val="005451B1"/>
    <w:rsid w:val="00545751"/>
    <w:rsid w:val="00545C82"/>
    <w:rsid w:val="00545E8F"/>
    <w:rsid w:val="00545FCC"/>
    <w:rsid w:val="00546235"/>
    <w:rsid w:val="00546B01"/>
    <w:rsid w:val="00546B29"/>
    <w:rsid w:val="00546EF2"/>
    <w:rsid w:val="00546FA6"/>
    <w:rsid w:val="0054744A"/>
    <w:rsid w:val="005474BE"/>
    <w:rsid w:val="0054751C"/>
    <w:rsid w:val="005479FA"/>
    <w:rsid w:val="00547AC7"/>
    <w:rsid w:val="00547BE6"/>
    <w:rsid w:val="00550189"/>
    <w:rsid w:val="0055049F"/>
    <w:rsid w:val="005504AB"/>
    <w:rsid w:val="00550637"/>
    <w:rsid w:val="005506AB"/>
    <w:rsid w:val="0055119D"/>
    <w:rsid w:val="00551380"/>
    <w:rsid w:val="00551725"/>
    <w:rsid w:val="0055194E"/>
    <w:rsid w:val="00551D04"/>
    <w:rsid w:val="00551F1E"/>
    <w:rsid w:val="00551F35"/>
    <w:rsid w:val="005520FA"/>
    <w:rsid w:val="00552639"/>
    <w:rsid w:val="0055286B"/>
    <w:rsid w:val="00552C5E"/>
    <w:rsid w:val="0055300C"/>
    <w:rsid w:val="00553019"/>
    <w:rsid w:val="00553394"/>
    <w:rsid w:val="00553397"/>
    <w:rsid w:val="005536D5"/>
    <w:rsid w:val="00553D84"/>
    <w:rsid w:val="00554454"/>
    <w:rsid w:val="0055445F"/>
    <w:rsid w:val="00554469"/>
    <w:rsid w:val="00554789"/>
    <w:rsid w:val="0055495C"/>
    <w:rsid w:val="00554B23"/>
    <w:rsid w:val="00554CF7"/>
    <w:rsid w:val="00554EA8"/>
    <w:rsid w:val="005551BC"/>
    <w:rsid w:val="0055531F"/>
    <w:rsid w:val="00555624"/>
    <w:rsid w:val="005556AB"/>
    <w:rsid w:val="00555B9A"/>
    <w:rsid w:val="00555BF2"/>
    <w:rsid w:val="00555D17"/>
    <w:rsid w:val="00556440"/>
    <w:rsid w:val="00556581"/>
    <w:rsid w:val="0055690E"/>
    <w:rsid w:val="005569D2"/>
    <w:rsid w:val="00556CBD"/>
    <w:rsid w:val="00557399"/>
    <w:rsid w:val="00557530"/>
    <w:rsid w:val="0055784C"/>
    <w:rsid w:val="00557872"/>
    <w:rsid w:val="00557B04"/>
    <w:rsid w:val="00557F57"/>
    <w:rsid w:val="00560135"/>
    <w:rsid w:val="00560288"/>
    <w:rsid w:val="00560AF0"/>
    <w:rsid w:val="00560E43"/>
    <w:rsid w:val="0056111B"/>
    <w:rsid w:val="005612A0"/>
    <w:rsid w:val="005618D9"/>
    <w:rsid w:val="00561B99"/>
    <w:rsid w:val="00561C3A"/>
    <w:rsid w:val="00561F8F"/>
    <w:rsid w:val="0056251E"/>
    <w:rsid w:val="005626E9"/>
    <w:rsid w:val="005628F0"/>
    <w:rsid w:val="00562919"/>
    <w:rsid w:val="00562CC5"/>
    <w:rsid w:val="00562EE9"/>
    <w:rsid w:val="0056303E"/>
    <w:rsid w:val="00563167"/>
    <w:rsid w:val="0056350B"/>
    <w:rsid w:val="00563928"/>
    <w:rsid w:val="00563A39"/>
    <w:rsid w:val="0056427C"/>
    <w:rsid w:val="00564343"/>
    <w:rsid w:val="00564506"/>
    <w:rsid w:val="00564D20"/>
    <w:rsid w:val="00564D34"/>
    <w:rsid w:val="00564D7B"/>
    <w:rsid w:val="00564F21"/>
    <w:rsid w:val="00565260"/>
    <w:rsid w:val="00565617"/>
    <w:rsid w:val="00565C7E"/>
    <w:rsid w:val="00566122"/>
    <w:rsid w:val="00566525"/>
    <w:rsid w:val="0056652C"/>
    <w:rsid w:val="0056659C"/>
    <w:rsid w:val="00566AC2"/>
    <w:rsid w:val="00566BBE"/>
    <w:rsid w:val="00566DDE"/>
    <w:rsid w:val="005671F2"/>
    <w:rsid w:val="0056749F"/>
    <w:rsid w:val="00567703"/>
    <w:rsid w:val="0056773F"/>
    <w:rsid w:val="00567802"/>
    <w:rsid w:val="00567F3C"/>
    <w:rsid w:val="0057022E"/>
    <w:rsid w:val="0057033E"/>
    <w:rsid w:val="005703A0"/>
    <w:rsid w:val="00570432"/>
    <w:rsid w:val="00570665"/>
    <w:rsid w:val="005708F5"/>
    <w:rsid w:val="005710F0"/>
    <w:rsid w:val="0057116E"/>
    <w:rsid w:val="00571192"/>
    <w:rsid w:val="005714B6"/>
    <w:rsid w:val="0057161D"/>
    <w:rsid w:val="005716D0"/>
    <w:rsid w:val="0057172A"/>
    <w:rsid w:val="00571AF1"/>
    <w:rsid w:val="00571C95"/>
    <w:rsid w:val="00571F7B"/>
    <w:rsid w:val="005721DA"/>
    <w:rsid w:val="00572267"/>
    <w:rsid w:val="005724D3"/>
    <w:rsid w:val="00572629"/>
    <w:rsid w:val="00572998"/>
    <w:rsid w:val="00572B10"/>
    <w:rsid w:val="00572C14"/>
    <w:rsid w:val="00572F21"/>
    <w:rsid w:val="005730A6"/>
    <w:rsid w:val="0057322B"/>
    <w:rsid w:val="005732E6"/>
    <w:rsid w:val="00573675"/>
    <w:rsid w:val="00573888"/>
    <w:rsid w:val="00573AAE"/>
    <w:rsid w:val="00573BED"/>
    <w:rsid w:val="00573D8D"/>
    <w:rsid w:val="00573DD4"/>
    <w:rsid w:val="00573DFF"/>
    <w:rsid w:val="00573F26"/>
    <w:rsid w:val="00574087"/>
    <w:rsid w:val="0057421A"/>
    <w:rsid w:val="00574282"/>
    <w:rsid w:val="00574CCD"/>
    <w:rsid w:val="00574EFC"/>
    <w:rsid w:val="00575050"/>
    <w:rsid w:val="0057520F"/>
    <w:rsid w:val="005752D8"/>
    <w:rsid w:val="005755F8"/>
    <w:rsid w:val="00575717"/>
    <w:rsid w:val="00575CA8"/>
    <w:rsid w:val="00576105"/>
    <w:rsid w:val="0057611E"/>
    <w:rsid w:val="005761D8"/>
    <w:rsid w:val="005766A1"/>
    <w:rsid w:val="005767C8"/>
    <w:rsid w:val="00576FF9"/>
    <w:rsid w:val="0057712D"/>
    <w:rsid w:val="00577170"/>
    <w:rsid w:val="005777F5"/>
    <w:rsid w:val="00577866"/>
    <w:rsid w:val="0057787C"/>
    <w:rsid w:val="005778C8"/>
    <w:rsid w:val="0057796F"/>
    <w:rsid w:val="00577998"/>
    <w:rsid w:val="00577A05"/>
    <w:rsid w:val="00577F0A"/>
    <w:rsid w:val="00577FCD"/>
    <w:rsid w:val="005806DD"/>
    <w:rsid w:val="005808BA"/>
    <w:rsid w:val="005810D1"/>
    <w:rsid w:val="0058110F"/>
    <w:rsid w:val="005812AB"/>
    <w:rsid w:val="0058138A"/>
    <w:rsid w:val="0058156E"/>
    <w:rsid w:val="005816FE"/>
    <w:rsid w:val="005817C6"/>
    <w:rsid w:val="0058180A"/>
    <w:rsid w:val="00581848"/>
    <w:rsid w:val="00581A6E"/>
    <w:rsid w:val="00581C85"/>
    <w:rsid w:val="00581EB1"/>
    <w:rsid w:val="00581F88"/>
    <w:rsid w:val="00582915"/>
    <w:rsid w:val="00582B05"/>
    <w:rsid w:val="00583181"/>
    <w:rsid w:val="00583663"/>
    <w:rsid w:val="005836A7"/>
    <w:rsid w:val="00583768"/>
    <w:rsid w:val="005837AF"/>
    <w:rsid w:val="00583D11"/>
    <w:rsid w:val="00583D1B"/>
    <w:rsid w:val="00583D95"/>
    <w:rsid w:val="00583F19"/>
    <w:rsid w:val="005841B9"/>
    <w:rsid w:val="0058421B"/>
    <w:rsid w:val="005844E3"/>
    <w:rsid w:val="0058452D"/>
    <w:rsid w:val="00584793"/>
    <w:rsid w:val="00584AE7"/>
    <w:rsid w:val="00584B97"/>
    <w:rsid w:val="00584BBC"/>
    <w:rsid w:val="00584BD1"/>
    <w:rsid w:val="00584D23"/>
    <w:rsid w:val="00584FF8"/>
    <w:rsid w:val="00585274"/>
    <w:rsid w:val="0058554A"/>
    <w:rsid w:val="005857E0"/>
    <w:rsid w:val="0058580D"/>
    <w:rsid w:val="00585CC4"/>
    <w:rsid w:val="00585FA4"/>
    <w:rsid w:val="00585FED"/>
    <w:rsid w:val="00586274"/>
    <w:rsid w:val="00586417"/>
    <w:rsid w:val="00587177"/>
    <w:rsid w:val="0058753A"/>
    <w:rsid w:val="005902A6"/>
    <w:rsid w:val="00590A2B"/>
    <w:rsid w:val="0059100F"/>
    <w:rsid w:val="005912B1"/>
    <w:rsid w:val="005913EA"/>
    <w:rsid w:val="005915CB"/>
    <w:rsid w:val="005917B1"/>
    <w:rsid w:val="0059193F"/>
    <w:rsid w:val="005929B7"/>
    <w:rsid w:val="00592A8D"/>
    <w:rsid w:val="00592BBD"/>
    <w:rsid w:val="005930CF"/>
    <w:rsid w:val="00593792"/>
    <w:rsid w:val="005938D0"/>
    <w:rsid w:val="00593BDC"/>
    <w:rsid w:val="00593CF2"/>
    <w:rsid w:val="00593F42"/>
    <w:rsid w:val="00593FC5"/>
    <w:rsid w:val="00594100"/>
    <w:rsid w:val="0059446D"/>
    <w:rsid w:val="00594861"/>
    <w:rsid w:val="0059496C"/>
    <w:rsid w:val="00594C3E"/>
    <w:rsid w:val="00594CC6"/>
    <w:rsid w:val="00594CD2"/>
    <w:rsid w:val="0059514E"/>
    <w:rsid w:val="005952B7"/>
    <w:rsid w:val="00595313"/>
    <w:rsid w:val="00595A41"/>
    <w:rsid w:val="00595CF7"/>
    <w:rsid w:val="00595D3E"/>
    <w:rsid w:val="00595E62"/>
    <w:rsid w:val="005960EE"/>
    <w:rsid w:val="005964AB"/>
    <w:rsid w:val="00596A2B"/>
    <w:rsid w:val="00596B4A"/>
    <w:rsid w:val="00596B84"/>
    <w:rsid w:val="00596CC5"/>
    <w:rsid w:val="00596FC4"/>
    <w:rsid w:val="00597032"/>
    <w:rsid w:val="00597798"/>
    <w:rsid w:val="005977AE"/>
    <w:rsid w:val="00597CAB"/>
    <w:rsid w:val="00597DB5"/>
    <w:rsid w:val="00597FC5"/>
    <w:rsid w:val="005A0463"/>
    <w:rsid w:val="005A0862"/>
    <w:rsid w:val="005A0989"/>
    <w:rsid w:val="005A0ECB"/>
    <w:rsid w:val="005A0EDE"/>
    <w:rsid w:val="005A10D5"/>
    <w:rsid w:val="005A1355"/>
    <w:rsid w:val="005A14B0"/>
    <w:rsid w:val="005A16E6"/>
    <w:rsid w:val="005A1AF1"/>
    <w:rsid w:val="005A1E66"/>
    <w:rsid w:val="005A1F1D"/>
    <w:rsid w:val="005A2494"/>
    <w:rsid w:val="005A24E0"/>
    <w:rsid w:val="005A254F"/>
    <w:rsid w:val="005A2C8F"/>
    <w:rsid w:val="005A2DA4"/>
    <w:rsid w:val="005A2E5A"/>
    <w:rsid w:val="005A2FCC"/>
    <w:rsid w:val="005A3140"/>
    <w:rsid w:val="005A3283"/>
    <w:rsid w:val="005A3363"/>
    <w:rsid w:val="005A342D"/>
    <w:rsid w:val="005A383F"/>
    <w:rsid w:val="005A3972"/>
    <w:rsid w:val="005A3D54"/>
    <w:rsid w:val="005A3E1A"/>
    <w:rsid w:val="005A422A"/>
    <w:rsid w:val="005A45CD"/>
    <w:rsid w:val="005A4678"/>
    <w:rsid w:val="005A48DD"/>
    <w:rsid w:val="005A4A68"/>
    <w:rsid w:val="005A4BE2"/>
    <w:rsid w:val="005A4D01"/>
    <w:rsid w:val="005A4D2C"/>
    <w:rsid w:val="005A4D6B"/>
    <w:rsid w:val="005A4F63"/>
    <w:rsid w:val="005A4FE3"/>
    <w:rsid w:val="005A5003"/>
    <w:rsid w:val="005A50B9"/>
    <w:rsid w:val="005A50CB"/>
    <w:rsid w:val="005A50F8"/>
    <w:rsid w:val="005A54B2"/>
    <w:rsid w:val="005A54EA"/>
    <w:rsid w:val="005A5DBC"/>
    <w:rsid w:val="005A5DEC"/>
    <w:rsid w:val="005A5F11"/>
    <w:rsid w:val="005A6203"/>
    <w:rsid w:val="005A6430"/>
    <w:rsid w:val="005A6F16"/>
    <w:rsid w:val="005A7386"/>
    <w:rsid w:val="005A7593"/>
    <w:rsid w:val="005A7941"/>
    <w:rsid w:val="005A7A39"/>
    <w:rsid w:val="005A7C76"/>
    <w:rsid w:val="005A7E7F"/>
    <w:rsid w:val="005B00C1"/>
    <w:rsid w:val="005B015F"/>
    <w:rsid w:val="005B0327"/>
    <w:rsid w:val="005B03BD"/>
    <w:rsid w:val="005B0532"/>
    <w:rsid w:val="005B0599"/>
    <w:rsid w:val="005B05B9"/>
    <w:rsid w:val="005B0637"/>
    <w:rsid w:val="005B0724"/>
    <w:rsid w:val="005B0837"/>
    <w:rsid w:val="005B095F"/>
    <w:rsid w:val="005B0A78"/>
    <w:rsid w:val="005B0BB4"/>
    <w:rsid w:val="005B0CB7"/>
    <w:rsid w:val="005B111D"/>
    <w:rsid w:val="005B180F"/>
    <w:rsid w:val="005B18AC"/>
    <w:rsid w:val="005B1976"/>
    <w:rsid w:val="005B1E21"/>
    <w:rsid w:val="005B227F"/>
    <w:rsid w:val="005B2390"/>
    <w:rsid w:val="005B2411"/>
    <w:rsid w:val="005B2547"/>
    <w:rsid w:val="005B25EA"/>
    <w:rsid w:val="005B27E6"/>
    <w:rsid w:val="005B2B88"/>
    <w:rsid w:val="005B2BDD"/>
    <w:rsid w:val="005B2BEE"/>
    <w:rsid w:val="005B2C26"/>
    <w:rsid w:val="005B2CE5"/>
    <w:rsid w:val="005B2E02"/>
    <w:rsid w:val="005B2E3C"/>
    <w:rsid w:val="005B2EC1"/>
    <w:rsid w:val="005B2F06"/>
    <w:rsid w:val="005B2FE2"/>
    <w:rsid w:val="005B36A4"/>
    <w:rsid w:val="005B373D"/>
    <w:rsid w:val="005B3AB7"/>
    <w:rsid w:val="005B4030"/>
    <w:rsid w:val="005B43AB"/>
    <w:rsid w:val="005B44B7"/>
    <w:rsid w:val="005B48AB"/>
    <w:rsid w:val="005B4C9C"/>
    <w:rsid w:val="005B4F41"/>
    <w:rsid w:val="005B4FB5"/>
    <w:rsid w:val="005B5121"/>
    <w:rsid w:val="005B54C3"/>
    <w:rsid w:val="005B57BD"/>
    <w:rsid w:val="005B5CFC"/>
    <w:rsid w:val="005B5EC8"/>
    <w:rsid w:val="005B6282"/>
    <w:rsid w:val="005B63DC"/>
    <w:rsid w:val="005B6583"/>
    <w:rsid w:val="005B65FF"/>
    <w:rsid w:val="005B6AAB"/>
    <w:rsid w:val="005B6E7B"/>
    <w:rsid w:val="005B6FBB"/>
    <w:rsid w:val="005B722E"/>
    <w:rsid w:val="005B73F5"/>
    <w:rsid w:val="005B7994"/>
    <w:rsid w:val="005B7BFD"/>
    <w:rsid w:val="005B7D5F"/>
    <w:rsid w:val="005C039F"/>
    <w:rsid w:val="005C0A50"/>
    <w:rsid w:val="005C0A99"/>
    <w:rsid w:val="005C0B5D"/>
    <w:rsid w:val="005C0EB1"/>
    <w:rsid w:val="005C0FB7"/>
    <w:rsid w:val="005C111A"/>
    <w:rsid w:val="005C121B"/>
    <w:rsid w:val="005C150A"/>
    <w:rsid w:val="005C187A"/>
    <w:rsid w:val="005C18B3"/>
    <w:rsid w:val="005C1A52"/>
    <w:rsid w:val="005C1B0D"/>
    <w:rsid w:val="005C1FC8"/>
    <w:rsid w:val="005C1FF4"/>
    <w:rsid w:val="005C2309"/>
    <w:rsid w:val="005C2515"/>
    <w:rsid w:val="005C25DA"/>
    <w:rsid w:val="005C2D33"/>
    <w:rsid w:val="005C2DE7"/>
    <w:rsid w:val="005C2F25"/>
    <w:rsid w:val="005C3413"/>
    <w:rsid w:val="005C3430"/>
    <w:rsid w:val="005C3443"/>
    <w:rsid w:val="005C39B0"/>
    <w:rsid w:val="005C3C20"/>
    <w:rsid w:val="005C42DF"/>
    <w:rsid w:val="005C44E2"/>
    <w:rsid w:val="005C4965"/>
    <w:rsid w:val="005C49EE"/>
    <w:rsid w:val="005C4DC5"/>
    <w:rsid w:val="005C5207"/>
    <w:rsid w:val="005C529C"/>
    <w:rsid w:val="005C55EF"/>
    <w:rsid w:val="005C5DF6"/>
    <w:rsid w:val="005C5F22"/>
    <w:rsid w:val="005C5F52"/>
    <w:rsid w:val="005C649C"/>
    <w:rsid w:val="005C6557"/>
    <w:rsid w:val="005C67EC"/>
    <w:rsid w:val="005C6A46"/>
    <w:rsid w:val="005C6B52"/>
    <w:rsid w:val="005C6EE1"/>
    <w:rsid w:val="005C7141"/>
    <w:rsid w:val="005C71F3"/>
    <w:rsid w:val="005C73E0"/>
    <w:rsid w:val="005C7531"/>
    <w:rsid w:val="005C76A9"/>
    <w:rsid w:val="005C78BF"/>
    <w:rsid w:val="005C7ABC"/>
    <w:rsid w:val="005C7F2D"/>
    <w:rsid w:val="005D0035"/>
    <w:rsid w:val="005D0196"/>
    <w:rsid w:val="005D059E"/>
    <w:rsid w:val="005D0635"/>
    <w:rsid w:val="005D089E"/>
    <w:rsid w:val="005D0C7B"/>
    <w:rsid w:val="005D0D9F"/>
    <w:rsid w:val="005D0E10"/>
    <w:rsid w:val="005D0F9A"/>
    <w:rsid w:val="005D102E"/>
    <w:rsid w:val="005D11A6"/>
    <w:rsid w:val="005D1881"/>
    <w:rsid w:val="005D1AB0"/>
    <w:rsid w:val="005D1C9D"/>
    <w:rsid w:val="005D1D4C"/>
    <w:rsid w:val="005D1D7E"/>
    <w:rsid w:val="005D218D"/>
    <w:rsid w:val="005D2496"/>
    <w:rsid w:val="005D2679"/>
    <w:rsid w:val="005D2969"/>
    <w:rsid w:val="005D2E17"/>
    <w:rsid w:val="005D2F2A"/>
    <w:rsid w:val="005D3070"/>
    <w:rsid w:val="005D3B48"/>
    <w:rsid w:val="005D4135"/>
    <w:rsid w:val="005D4406"/>
    <w:rsid w:val="005D4661"/>
    <w:rsid w:val="005D4E72"/>
    <w:rsid w:val="005D5004"/>
    <w:rsid w:val="005D52B7"/>
    <w:rsid w:val="005D5A05"/>
    <w:rsid w:val="005D5AA3"/>
    <w:rsid w:val="005D5CF4"/>
    <w:rsid w:val="005D5F93"/>
    <w:rsid w:val="005D6317"/>
    <w:rsid w:val="005D63D6"/>
    <w:rsid w:val="005D6AA9"/>
    <w:rsid w:val="005D73FE"/>
    <w:rsid w:val="005D7912"/>
    <w:rsid w:val="005E0080"/>
    <w:rsid w:val="005E0223"/>
    <w:rsid w:val="005E0266"/>
    <w:rsid w:val="005E02AC"/>
    <w:rsid w:val="005E02C8"/>
    <w:rsid w:val="005E04C4"/>
    <w:rsid w:val="005E05D7"/>
    <w:rsid w:val="005E06FE"/>
    <w:rsid w:val="005E09C8"/>
    <w:rsid w:val="005E0A63"/>
    <w:rsid w:val="005E1271"/>
    <w:rsid w:val="005E135F"/>
    <w:rsid w:val="005E1538"/>
    <w:rsid w:val="005E1770"/>
    <w:rsid w:val="005E18CA"/>
    <w:rsid w:val="005E1EFD"/>
    <w:rsid w:val="005E272A"/>
    <w:rsid w:val="005E28D8"/>
    <w:rsid w:val="005E3309"/>
    <w:rsid w:val="005E3329"/>
    <w:rsid w:val="005E39B2"/>
    <w:rsid w:val="005E3B5E"/>
    <w:rsid w:val="005E3D72"/>
    <w:rsid w:val="005E3ECA"/>
    <w:rsid w:val="005E4265"/>
    <w:rsid w:val="005E428A"/>
    <w:rsid w:val="005E44E8"/>
    <w:rsid w:val="005E4943"/>
    <w:rsid w:val="005E4A74"/>
    <w:rsid w:val="005E4B27"/>
    <w:rsid w:val="005E4EB4"/>
    <w:rsid w:val="005E4EC6"/>
    <w:rsid w:val="005E5282"/>
    <w:rsid w:val="005E58E1"/>
    <w:rsid w:val="005E5981"/>
    <w:rsid w:val="005E59A8"/>
    <w:rsid w:val="005E5EC9"/>
    <w:rsid w:val="005E6043"/>
    <w:rsid w:val="005E677A"/>
    <w:rsid w:val="005E6A92"/>
    <w:rsid w:val="005E6C71"/>
    <w:rsid w:val="005E6EF6"/>
    <w:rsid w:val="005E7265"/>
    <w:rsid w:val="005E744D"/>
    <w:rsid w:val="005E747D"/>
    <w:rsid w:val="005E74AA"/>
    <w:rsid w:val="005E7524"/>
    <w:rsid w:val="005E7856"/>
    <w:rsid w:val="005E79A3"/>
    <w:rsid w:val="005E7B14"/>
    <w:rsid w:val="005E7DF2"/>
    <w:rsid w:val="005E7E7C"/>
    <w:rsid w:val="005E7F8F"/>
    <w:rsid w:val="005F0C22"/>
    <w:rsid w:val="005F0E10"/>
    <w:rsid w:val="005F0E51"/>
    <w:rsid w:val="005F1064"/>
    <w:rsid w:val="005F128E"/>
    <w:rsid w:val="005F14E1"/>
    <w:rsid w:val="005F1628"/>
    <w:rsid w:val="005F1855"/>
    <w:rsid w:val="005F1C30"/>
    <w:rsid w:val="005F1D82"/>
    <w:rsid w:val="005F1FB6"/>
    <w:rsid w:val="005F2168"/>
    <w:rsid w:val="005F225E"/>
    <w:rsid w:val="005F2426"/>
    <w:rsid w:val="005F24E4"/>
    <w:rsid w:val="005F25EA"/>
    <w:rsid w:val="005F26AF"/>
    <w:rsid w:val="005F2789"/>
    <w:rsid w:val="005F2917"/>
    <w:rsid w:val="005F29D1"/>
    <w:rsid w:val="005F2DCA"/>
    <w:rsid w:val="005F2E84"/>
    <w:rsid w:val="005F310D"/>
    <w:rsid w:val="005F31B6"/>
    <w:rsid w:val="005F3422"/>
    <w:rsid w:val="005F3720"/>
    <w:rsid w:val="005F3918"/>
    <w:rsid w:val="005F3C4F"/>
    <w:rsid w:val="005F3F12"/>
    <w:rsid w:val="005F4000"/>
    <w:rsid w:val="005F44FD"/>
    <w:rsid w:val="005F4736"/>
    <w:rsid w:val="005F497A"/>
    <w:rsid w:val="005F4C92"/>
    <w:rsid w:val="005F4D03"/>
    <w:rsid w:val="005F4FFB"/>
    <w:rsid w:val="005F51FB"/>
    <w:rsid w:val="005F52B8"/>
    <w:rsid w:val="005F5419"/>
    <w:rsid w:val="005F541C"/>
    <w:rsid w:val="005F54C4"/>
    <w:rsid w:val="005F5793"/>
    <w:rsid w:val="005F58FE"/>
    <w:rsid w:val="005F5EE6"/>
    <w:rsid w:val="005F628D"/>
    <w:rsid w:val="005F63A8"/>
    <w:rsid w:val="005F642C"/>
    <w:rsid w:val="005F64F6"/>
    <w:rsid w:val="005F6644"/>
    <w:rsid w:val="005F6792"/>
    <w:rsid w:val="005F6911"/>
    <w:rsid w:val="005F6D3D"/>
    <w:rsid w:val="005F6DF8"/>
    <w:rsid w:val="005F712A"/>
    <w:rsid w:val="005F72FB"/>
    <w:rsid w:val="005F7C50"/>
    <w:rsid w:val="005F7EFF"/>
    <w:rsid w:val="00600185"/>
    <w:rsid w:val="0060040D"/>
    <w:rsid w:val="00600411"/>
    <w:rsid w:val="00600E2C"/>
    <w:rsid w:val="006010B9"/>
    <w:rsid w:val="006010D7"/>
    <w:rsid w:val="0060124D"/>
    <w:rsid w:val="006013A4"/>
    <w:rsid w:val="00601982"/>
    <w:rsid w:val="00601A27"/>
    <w:rsid w:val="00601D31"/>
    <w:rsid w:val="00601E2A"/>
    <w:rsid w:val="00601ED1"/>
    <w:rsid w:val="00601F98"/>
    <w:rsid w:val="00601FAA"/>
    <w:rsid w:val="00602203"/>
    <w:rsid w:val="00602289"/>
    <w:rsid w:val="00602436"/>
    <w:rsid w:val="00602A97"/>
    <w:rsid w:val="00602C39"/>
    <w:rsid w:val="00602D8C"/>
    <w:rsid w:val="00602D97"/>
    <w:rsid w:val="006031AB"/>
    <w:rsid w:val="00603728"/>
    <w:rsid w:val="006037C2"/>
    <w:rsid w:val="00603A31"/>
    <w:rsid w:val="00603AB4"/>
    <w:rsid w:val="00603B3B"/>
    <w:rsid w:val="00603BEE"/>
    <w:rsid w:val="00603DE1"/>
    <w:rsid w:val="00603E3E"/>
    <w:rsid w:val="006040B6"/>
    <w:rsid w:val="006040F8"/>
    <w:rsid w:val="006041A7"/>
    <w:rsid w:val="0060420B"/>
    <w:rsid w:val="006043AA"/>
    <w:rsid w:val="006045E6"/>
    <w:rsid w:val="006046E5"/>
    <w:rsid w:val="00604837"/>
    <w:rsid w:val="00604C5D"/>
    <w:rsid w:val="00604D8A"/>
    <w:rsid w:val="006050E5"/>
    <w:rsid w:val="00605204"/>
    <w:rsid w:val="0060520C"/>
    <w:rsid w:val="006053A6"/>
    <w:rsid w:val="006053E7"/>
    <w:rsid w:val="00605947"/>
    <w:rsid w:val="00605BC9"/>
    <w:rsid w:val="00605EF6"/>
    <w:rsid w:val="00606182"/>
    <w:rsid w:val="006061BE"/>
    <w:rsid w:val="0060662F"/>
    <w:rsid w:val="00606852"/>
    <w:rsid w:val="00606B6F"/>
    <w:rsid w:val="00606C09"/>
    <w:rsid w:val="00607107"/>
    <w:rsid w:val="006075EF"/>
    <w:rsid w:val="00607699"/>
    <w:rsid w:val="00607A7A"/>
    <w:rsid w:val="006104D5"/>
    <w:rsid w:val="0061061C"/>
    <w:rsid w:val="0061069C"/>
    <w:rsid w:val="0061077C"/>
    <w:rsid w:val="00610A03"/>
    <w:rsid w:val="00610F7C"/>
    <w:rsid w:val="006111C6"/>
    <w:rsid w:val="006114E7"/>
    <w:rsid w:val="0061151F"/>
    <w:rsid w:val="00611B59"/>
    <w:rsid w:val="00611DF6"/>
    <w:rsid w:val="00611E17"/>
    <w:rsid w:val="00611F79"/>
    <w:rsid w:val="00612045"/>
    <w:rsid w:val="00612607"/>
    <w:rsid w:val="0061264B"/>
    <w:rsid w:val="0061266F"/>
    <w:rsid w:val="006126B3"/>
    <w:rsid w:val="006128DA"/>
    <w:rsid w:val="0061297E"/>
    <w:rsid w:val="00612B23"/>
    <w:rsid w:val="00612E98"/>
    <w:rsid w:val="00612F4F"/>
    <w:rsid w:val="006130A7"/>
    <w:rsid w:val="00613442"/>
    <w:rsid w:val="006134EF"/>
    <w:rsid w:val="006138F7"/>
    <w:rsid w:val="0061394D"/>
    <w:rsid w:val="00613A85"/>
    <w:rsid w:val="00613AAD"/>
    <w:rsid w:val="00613AFD"/>
    <w:rsid w:val="00613C63"/>
    <w:rsid w:val="00613FFA"/>
    <w:rsid w:val="00614080"/>
    <w:rsid w:val="006140FB"/>
    <w:rsid w:val="00614212"/>
    <w:rsid w:val="006147E3"/>
    <w:rsid w:val="0061500A"/>
    <w:rsid w:val="006153B8"/>
    <w:rsid w:val="0061562A"/>
    <w:rsid w:val="00615B0D"/>
    <w:rsid w:val="00615D15"/>
    <w:rsid w:val="00615E48"/>
    <w:rsid w:val="00615E8D"/>
    <w:rsid w:val="00615EB9"/>
    <w:rsid w:val="0061605C"/>
    <w:rsid w:val="00616122"/>
    <w:rsid w:val="00616303"/>
    <w:rsid w:val="0061648D"/>
    <w:rsid w:val="00616F42"/>
    <w:rsid w:val="00616F55"/>
    <w:rsid w:val="0061752B"/>
    <w:rsid w:val="006179D4"/>
    <w:rsid w:val="00617E9F"/>
    <w:rsid w:val="00620219"/>
    <w:rsid w:val="006203CB"/>
    <w:rsid w:val="00620463"/>
    <w:rsid w:val="00620866"/>
    <w:rsid w:val="00621446"/>
    <w:rsid w:val="00621731"/>
    <w:rsid w:val="0062175C"/>
    <w:rsid w:val="006217CE"/>
    <w:rsid w:val="00621AC3"/>
    <w:rsid w:val="00622339"/>
    <w:rsid w:val="0062236F"/>
    <w:rsid w:val="0062251C"/>
    <w:rsid w:val="006227DF"/>
    <w:rsid w:val="00622A1F"/>
    <w:rsid w:val="00622B30"/>
    <w:rsid w:val="00622B8B"/>
    <w:rsid w:val="00622C21"/>
    <w:rsid w:val="0062301A"/>
    <w:rsid w:val="006230F6"/>
    <w:rsid w:val="006235F0"/>
    <w:rsid w:val="006236DC"/>
    <w:rsid w:val="00624183"/>
    <w:rsid w:val="0062420F"/>
    <w:rsid w:val="00624384"/>
    <w:rsid w:val="006245A2"/>
    <w:rsid w:val="00624CB1"/>
    <w:rsid w:val="00624D57"/>
    <w:rsid w:val="00624F8E"/>
    <w:rsid w:val="00624FAC"/>
    <w:rsid w:val="00625032"/>
    <w:rsid w:val="006252B0"/>
    <w:rsid w:val="006256F5"/>
    <w:rsid w:val="00625824"/>
    <w:rsid w:val="00625B5F"/>
    <w:rsid w:val="00625BA3"/>
    <w:rsid w:val="00625EB1"/>
    <w:rsid w:val="00625F95"/>
    <w:rsid w:val="00626088"/>
    <w:rsid w:val="00626302"/>
    <w:rsid w:val="0062641F"/>
    <w:rsid w:val="00626B35"/>
    <w:rsid w:val="00627019"/>
    <w:rsid w:val="006271FF"/>
    <w:rsid w:val="006276B0"/>
    <w:rsid w:val="00627A3B"/>
    <w:rsid w:val="00627AF2"/>
    <w:rsid w:val="00627D64"/>
    <w:rsid w:val="00627E16"/>
    <w:rsid w:val="00627FF7"/>
    <w:rsid w:val="00630010"/>
    <w:rsid w:val="0063027E"/>
    <w:rsid w:val="006306B4"/>
    <w:rsid w:val="006307E2"/>
    <w:rsid w:val="00630A5F"/>
    <w:rsid w:val="00630BD3"/>
    <w:rsid w:val="00630CFA"/>
    <w:rsid w:val="006312FC"/>
    <w:rsid w:val="0063130F"/>
    <w:rsid w:val="00631640"/>
    <w:rsid w:val="0063187C"/>
    <w:rsid w:val="00631FCC"/>
    <w:rsid w:val="006320FE"/>
    <w:rsid w:val="0063238F"/>
    <w:rsid w:val="00632645"/>
    <w:rsid w:val="00632818"/>
    <w:rsid w:val="00632B6B"/>
    <w:rsid w:val="00632D78"/>
    <w:rsid w:val="00633039"/>
    <w:rsid w:val="00633235"/>
    <w:rsid w:val="00633497"/>
    <w:rsid w:val="006334E1"/>
    <w:rsid w:val="006335C6"/>
    <w:rsid w:val="006336A6"/>
    <w:rsid w:val="00633744"/>
    <w:rsid w:val="0063381F"/>
    <w:rsid w:val="00633878"/>
    <w:rsid w:val="00633C39"/>
    <w:rsid w:val="00634293"/>
    <w:rsid w:val="006343B8"/>
    <w:rsid w:val="006344A4"/>
    <w:rsid w:val="006344B5"/>
    <w:rsid w:val="006346B2"/>
    <w:rsid w:val="006348C9"/>
    <w:rsid w:val="00634A89"/>
    <w:rsid w:val="00634B14"/>
    <w:rsid w:val="00634DB7"/>
    <w:rsid w:val="00634E48"/>
    <w:rsid w:val="00634E6A"/>
    <w:rsid w:val="00634FFE"/>
    <w:rsid w:val="00635086"/>
    <w:rsid w:val="0063509C"/>
    <w:rsid w:val="0063516F"/>
    <w:rsid w:val="006353AD"/>
    <w:rsid w:val="006358B5"/>
    <w:rsid w:val="00635CFC"/>
    <w:rsid w:val="0063604C"/>
    <w:rsid w:val="00636216"/>
    <w:rsid w:val="006365AB"/>
    <w:rsid w:val="006365AE"/>
    <w:rsid w:val="0063698E"/>
    <w:rsid w:val="00636B42"/>
    <w:rsid w:val="00636BC1"/>
    <w:rsid w:val="00636E10"/>
    <w:rsid w:val="00636F16"/>
    <w:rsid w:val="00637007"/>
    <w:rsid w:val="00637383"/>
    <w:rsid w:val="006374E8"/>
    <w:rsid w:val="00637574"/>
    <w:rsid w:val="00637780"/>
    <w:rsid w:val="00637895"/>
    <w:rsid w:val="00637B0B"/>
    <w:rsid w:val="00637BA4"/>
    <w:rsid w:val="00637D19"/>
    <w:rsid w:val="00637FB0"/>
    <w:rsid w:val="006402CC"/>
    <w:rsid w:val="006407AC"/>
    <w:rsid w:val="00640A89"/>
    <w:rsid w:val="00640C2C"/>
    <w:rsid w:val="00640EBD"/>
    <w:rsid w:val="00641125"/>
    <w:rsid w:val="00641135"/>
    <w:rsid w:val="00641224"/>
    <w:rsid w:val="00641637"/>
    <w:rsid w:val="00641E7A"/>
    <w:rsid w:val="00642178"/>
    <w:rsid w:val="00642316"/>
    <w:rsid w:val="00642436"/>
    <w:rsid w:val="006429DC"/>
    <w:rsid w:val="00642AA0"/>
    <w:rsid w:val="006430B4"/>
    <w:rsid w:val="00643416"/>
    <w:rsid w:val="006436CD"/>
    <w:rsid w:val="0064399F"/>
    <w:rsid w:val="00643CDF"/>
    <w:rsid w:val="00643F60"/>
    <w:rsid w:val="00643F63"/>
    <w:rsid w:val="006443A2"/>
    <w:rsid w:val="006443B6"/>
    <w:rsid w:val="006445FB"/>
    <w:rsid w:val="0064475F"/>
    <w:rsid w:val="006447BB"/>
    <w:rsid w:val="00644A2D"/>
    <w:rsid w:val="00644BA2"/>
    <w:rsid w:val="00644C6E"/>
    <w:rsid w:val="00644C8B"/>
    <w:rsid w:val="00645156"/>
    <w:rsid w:val="006451EE"/>
    <w:rsid w:val="006453A8"/>
    <w:rsid w:val="0064540A"/>
    <w:rsid w:val="006454C5"/>
    <w:rsid w:val="00645AA9"/>
    <w:rsid w:val="00645B28"/>
    <w:rsid w:val="00645B4D"/>
    <w:rsid w:val="00645E4A"/>
    <w:rsid w:val="006460AA"/>
    <w:rsid w:val="00646CD0"/>
    <w:rsid w:val="00646E8B"/>
    <w:rsid w:val="00646EBA"/>
    <w:rsid w:val="00646F5F"/>
    <w:rsid w:val="00647136"/>
    <w:rsid w:val="00647974"/>
    <w:rsid w:val="00647A2A"/>
    <w:rsid w:val="00647FA7"/>
    <w:rsid w:val="0065077C"/>
    <w:rsid w:val="00650783"/>
    <w:rsid w:val="006509F5"/>
    <w:rsid w:val="00650E47"/>
    <w:rsid w:val="00650E91"/>
    <w:rsid w:val="00650F80"/>
    <w:rsid w:val="006512E3"/>
    <w:rsid w:val="0065175E"/>
    <w:rsid w:val="00651858"/>
    <w:rsid w:val="0065193C"/>
    <w:rsid w:val="006519BB"/>
    <w:rsid w:val="00651D07"/>
    <w:rsid w:val="00651E83"/>
    <w:rsid w:val="00651EF2"/>
    <w:rsid w:val="0065206D"/>
    <w:rsid w:val="006523B2"/>
    <w:rsid w:val="00652434"/>
    <w:rsid w:val="006524DA"/>
    <w:rsid w:val="00652589"/>
    <w:rsid w:val="0065287D"/>
    <w:rsid w:val="006528A5"/>
    <w:rsid w:val="006528C9"/>
    <w:rsid w:val="00652A8F"/>
    <w:rsid w:val="00652B89"/>
    <w:rsid w:val="00652C4F"/>
    <w:rsid w:val="00652D89"/>
    <w:rsid w:val="00652F93"/>
    <w:rsid w:val="00653052"/>
    <w:rsid w:val="00653445"/>
    <w:rsid w:val="00653F5F"/>
    <w:rsid w:val="00653FC7"/>
    <w:rsid w:val="0065445F"/>
    <w:rsid w:val="006544FD"/>
    <w:rsid w:val="006547F5"/>
    <w:rsid w:val="00654975"/>
    <w:rsid w:val="00654E73"/>
    <w:rsid w:val="00654FAB"/>
    <w:rsid w:val="006552DD"/>
    <w:rsid w:val="00655A48"/>
    <w:rsid w:val="00655AB3"/>
    <w:rsid w:val="006560D9"/>
    <w:rsid w:val="00656154"/>
    <w:rsid w:val="006561A4"/>
    <w:rsid w:val="0065645E"/>
    <w:rsid w:val="0065654F"/>
    <w:rsid w:val="00656AE1"/>
    <w:rsid w:val="00656B00"/>
    <w:rsid w:val="00656D93"/>
    <w:rsid w:val="00656DB4"/>
    <w:rsid w:val="00657100"/>
    <w:rsid w:val="00657336"/>
    <w:rsid w:val="006574AA"/>
    <w:rsid w:val="006574AD"/>
    <w:rsid w:val="00657CFF"/>
    <w:rsid w:val="00657FC4"/>
    <w:rsid w:val="0066011A"/>
    <w:rsid w:val="0066031C"/>
    <w:rsid w:val="00660472"/>
    <w:rsid w:val="00660684"/>
    <w:rsid w:val="0066069C"/>
    <w:rsid w:val="006608A6"/>
    <w:rsid w:val="00660CDB"/>
    <w:rsid w:val="00661087"/>
    <w:rsid w:val="006613CB"/>
    <w:rsid w:val="006613D6"/>
    <w:rsid w:val="00661E7B"/>
    <w:rsid w:val="00661E85"/>
    <w:rsid w:val="00661EF6"/>
    <w:rsid w:val="00661F74"/>
    <w:rsid w:val="00662034"/>
    <w:rsid w:val="00662043"/>
    <w:rsid w:val="006620E8"/>
    <w:rsid w:val="00662244"/>
    <w:rsid w:val="006623BF"/>
    <w:rsid w:val="006623CC"/>
    <w:rsid w:val="00662423"/>
    <w:rsid w:val="00662774"/>
    <w:rsid w:val="00662C7C"/>
    <w:rsid w:val="00662F7E"/>
    <w:rsid w:val="00663677"/>
    <w:rsid w:val="006637F0"/>
    <w:rsid w:val="00663C19"/>
    <w:rsid w:val="006640F9"/>
    <w:rsid w:val="00664166"/>
    <w:rsid w:val="006643A6"/>
    <w:rsid w:val="006655C0"/>
    <w:rsid w:val="00665751"/>
    <w:rsid w:val="00665817"/>
    <w:rsid w:val="00665845"/>
    <w:rsid w:val="0066596D"/>
    <w:rsid w:val="00665E22"/>
    <w:rsid w:val="00665FBD"/>
    <w:rsid w:val="006664BF"/>
    <w:rsid w:val="006664C5"/>
    <w:rsid w:val="00666578"/>
    <w:rsid w:val="00666605"/>
    <w:rsid w:val="006667F8"/>
    <w:rsid w:val="00666CA7"/>
    <w:rsid w:val="00667126"/>
    <w:rsid w:val="00667294"/>
    <w:rsid w:val="0066795D"/>
    <w:rsid w:val="00667B0D"/>
    <w:rsid w:val="00667BA7"/>
    <w:rsid w:val="00667C6B"/>
    <w:rsid w:val="00667E3C"/>
    <w:rsid w:val="006701A6"/>
    <w:rsid w:val="0067086C"/>
    <w:rsid w:val="006708C9"/>
    <w:rsid w:val="006709C7"/>
    <w:rsid w:val="006709CA"/>
    <w:rsid w:val="00670A9E"/>
    <w:rsid w:val="00670B31"/>
    <w:rsid w:val="00670DE6"/>
    <w:rsid w:val="006711EA"/>
    <w:rsid w:val="00671748"/>
    <w:rsid w:val="006718F2"/>
    <w:rsid w:val="00671AA4"/>
    <w:rsid w:val="00671CD2"/>
    <w:rsid w:val="00671EA6"/>
    <w:rsid w:val="00672420"/>
    <w:rsid w:val="006724D8"/>
    <w:rsid w:val="0067251A"/>
    <w:rsid w:val="006727C8"/>
    <w:rsid w:val="00672D3E"/>
    <w:rsid w:val="00673141"/>
    <w:rsid w:val="00673573"/>
    <w:rsid w:val="00673C50"/>
    <w:rsid w:val="00673D43"/>
    <w:rsid w:val="00673DFE"/>
    <w:rsid w:val="00674154"/>
    <w:rsid w:val="0067436E"/>
    <w:rsid w:val="006745F4"/>
    <w:rsid w:val="006746D4"/>
    <w:rsid w:val="00674A8D"/>
    <w:rsid w:val="00674D5B"/>
    <w:rsid w:val="00674E1B"/>
    <w:rsid w:val="00675011"/>
    <w:rsid w:val="006750E1"/>
    <w:rsid w:val="00675384"/>
    <w:rsid w:val="00675411"/>
    <w:rsid w:val="006756D7"/>
    <w:rsid w:val="006759C8"/>
    <w:rsid w:val="00675C85"/>
    <w:rsid w:val="00676195"/>
    <w:rsid w:val="006761F9"/>
    <w:rsid w:val="006769A7"/>
    <w:rsid w:val="00676A30"/>
    <w:rsid w:val="00676AED"/>
    <w:rsid w:val="00676E8F"/>
    <w:rsid w:val="00676EF6"/>
    <w:rsid w:val="00676FCF"/>
    <w:rsid w:val="00677112"/>
    <w:rsid w:val="006771FE"/>
    <w:rsid w:val="006773CE"/>
    <w:rsid w:val="00677472"/>
    <w:rsid w:val="0067774D"/>
    <w:rsid w:val="006777FA"/>
    <w:rsid w:val="00677856"/>
    <w:rsid w:val="00677B3C"/>
    <w:rsid w:val="00677B7C"/>
    <w:rsid w:val="00677CB9"/>
    <w:rsid w:val="00677DAE"/>
    <w:rsid w:val="00677E00"/>
    <w:rsid w:val="00677E80"/>
    <w:rsid w:val="006800C3"/>
    <w:rsid w:val="0068012D"/>
    <w:rsid w:val="0068025E"/>
    <w:rsid w:val="00680292"/>
    <w:rsid w:val="00680468"/>
    <w:rsid w:val="006805AD"/>
    <w:rsid w:val="00680623"/>
    <w:rsid w:val="006809F5"/>
    <w:rsid w:val="00680B84"/>
    <w:rsid w:val="006812C0"/>
    <w:rsid w:val="0068139F"/>
    <w:rsid w:val="006814C2"/>
    <w:rsid w:val="006817C0"/>
    <w:rsid w:val="00681816"/>
    <w:rsid w:val="006819C6"/>
    <w:rsid w:val="00681D98"/>
    <w:rsid w:val="00681F40"/>
    <w:rsid w:val="006821C2"/>
    <w:rsid w:val="006827A8"/>
    <w:rsid w:val="00682A66"/>
    <w:rsid w:val="00682ADF"/>
    <w:rsid w:val="00682BE9"/>
    <w:rsid w:val="00683070"/>
    <w:rsid w:val="00683532"/>
    <w:rsid w:val="00683570"/>
    <w:rsid w:val="00683607"/>
    <w:rsid w:val="00683B86"/>
    <w:rsid w:val="00683DEF"/>
    <w:rsid w:val="0068402F"/>
    <w:rsid w:val="006842C4"/>
    <w:rsid w:val="006842FB"/>
    <w:rsid w:val="00684A96"/>
    <w:rsid w:val="00684D17"/>
    <w:rsid w:val="00684E00"/>
    <w:rsid w:val="00684E5C"/>
    <w:rsid w:val="006851F8"/>
    <w:rsid w:val="00685335"/>
    <w:rsid w:val="00685356"/>
    <w:rsid w:val="00685667"/>
    <w:rsid w:val="0068570B"/>
    <w:rsid w:val="0068597E"/>
    <w:rsid w:val="006859AE"/>
    <w:rsid w:val="00685AF0"/>
    <w:rsid w:val="00685C62"/>
    <w:rsid w:val="00685FE4"/>
    <w:rsid w:val="00686050"/>
    <w:rsid w:val="006864A4"/>
    <w:rsid w:val="006868CE"/>
    <w:rsid w:val="006869BD"/>
    <w:rsid w:val="00686AF1"/>
    <w:rsid w:val="00686CC0"/>
    <w:rsid w:val="00686D1F"/>
    <w:rsid w:val="00686DD3"/>
    <w:rsid w:val="00686E91"/>
    <w:rsid w:val="00686EC5"/>
    <w:rsid w:val="0068758F"/>
    <w:rsid w:val="0068770D"/>
    <w:rsid w:val="0068793B"/>
    <w:rsid w:val="00687A20"/>
    <w:rsid w:val="00687AC0"/>
    <w:rsid w:val="00687BFE"/>
    <w:rsid w:val="00687F78"/>
    <w:rsid w:val="0069000A"/>
    <w:rsid w:val="00690063"/>
    <w:rsid w:val="00690089"/>
    <w:rsid w:val="006903C0"/>
    <w:rsid w:val="00690775"/>
    <w:rsid w:val="0069094E"/>
    <w:rsid w:val="00690A7D"/>
    <w:rsid w:val="006915F7"/>
    <w:rsid w:val="00691DB3"/>
    <w:rsid w:val="0069200D"/>
    <w:rsid w:val="006920C1"/>
    <w:rsid w:val="00692329"/>
    <w:rsid w:val="00692749"/>
    <w:rsid w:val="006929AA"/>
    <w:rsid w:val="00692A62"/>
    <w:rsid w:val="00692DFD"/>
    <w:rsid w:val="006933E4"/>
    <w:rsid w:val="00693471"/>
    <w:rsid w:val="006935F4"/>
    <w:rsid w:val="006938CC"/>
    <w:rsid w:val="006939A6"/>
    <w:rsid w:val="00693ACF"/>
    <w:rsid w:val="00693BAC"/>
    <w:rsid w:val="00693F86"/>
    <w:rsid w:val="0069568C"/>
    <w:rsid w:val="006959D5"/>
    <w:rsid w:val="0069606D"/>
    <w:rsid w:val="0069619E"/>
    <w:rsid w:val="0069629C"/>
    <w:rsid w:val="00696662"/>
    <w:rsid w:val="006976DB"/>
    <w:rsid w:val="00697728"/>
    <w:rsid w:val="00697784"/>
    <w:rsid w:val="006977F4"/>
    <w:rsid w:val="00697C74"/>
    <w:rsid w:val="00697DD2"/>
    <w:rsid w:val="00697DDC"/>
    <w:rsid w:val="00697EAA"/>
    <w:rsid w:val="006A00CC"/>
    <w:rsid w:val="006A0368"/>
    <w:rsid w:val="006A04CC"/>
    <w:rsid w:val="006A0FFB"/>
    <w:rsid w:val="006A135F"/>
    <w:rsid w:val="006A147A"/>
    <w:rsid w:val="006A1489"/>
    <w:rsid w:val="006A1594"/>
    <w:rsid w:val="006A1825"/>
    <w:rsid w:val="006A1AA7"/>
    <w:rsid w:val="006A1AA8"/>
    <w:rsid w:val="006A1B09"/>
    <w:rsid w:val="006A1DC0"/>
    <w:rsid w:val="006A1DDD"/>
    <w:rsid w:val="006A2141"/>
    <w:rsid w:val="006A2559"/>
    <w:rsid w:val="006A25A3"/>
    <w:rsid w:val="006A2AA9"/>
    <w:rsid w:val="006A2BC6"/>
    <w:rsid w:val="006A30A4"/>
    <w:rsid w:val="006A31F5"/>
    <w:rsid w:val="006A3C29"/>
    <w:rsid w:val="006A43AD"/>
    <w:rsid w:val="006A43FC"/>
    <w:rsid w:val="006A444D"/>
    <w:rsid w:val="006A4462"/>
    <w:rsid w:val="006A45E2"/>
    <w:rsid w:val="006A4763"/>
    <w:rsid w:val="006A48B7"/>
    <w:rsid w:val="006A503F"/>
    <w:rsid w:val="006A514F"/>
    <w:rsid w:val="006A53DB"/>
    <w:rsid w:val="006A53F6"/>
    <w:rsid w:val="006A55C9"/>
    <w:rsid w:val="006A5667"/>
    <w:rsid w:val="006A5690"/>
    <w:rsid w:val="006A581E"/>
    <w:rsid w:val="006A5D1F"/>
    <w:rsid w:val="006A5DD8"/>
    <w:rsid w:val="006A60C9"/>
    <w:rsid w:val="006A62CE"/>
    <w:rsid w:val="006A65A5"/>
    <w:rsid w:val="006A66B9"/>
    <w:rsid w:val="006A6BFF"/>
    <w:rsid w:val="006A6C4D"/>
    <w:rsid w:val="006A7046"/>
    <w:rsid w:val="006A7CD4"/>
    <w:rsid w:val="006A7D26"/>
    <w:rsid w:val="006B0150"/>
    <w:rsid w:val="006B0197"/>
    <w:rsid w:val="006B093C"/>
    <w:rsid w:val="006B0E00"/>
    <w:rsid w:val="006B10E7"/>
    <w:rsid w:val="006B11BF"/>
    <w:rsid w:val="006B1323"/>
    <w:rsid w:val="006B13F3"/>
    <w:rsid w:val="006B1605"/>
    <w:rsid w:val="006B1647"/>
    <w:rsid w:val="006B16ED"/>
    <w:rsid w:val="006B188D"/>
    <w:rsid w:val="006B1ACA"/>
    <w:rsid w:val="006B1D38"/>
    <w:rsid w:val="006B1E11"/>
    <w:rsid w:val="006B1F75"/>
    <w:rsid w:val="006B2132"/>
    <w:rsid w:val="006B218F"/>
    <w:rsid w:val="006B2258"/>
    <w:rsid w:val="006B24E0"/>
    <w:rsid w:val="006B293F"/>
    <w:rsid w:val="006B2A57"/>
    <w:rsid w:val="006B2BB9"/>
    <w:rsid w:val="006B2C70"/>
    <w:rsid w:val="006B322E"/>
    <w:rsid w:val="006B3B89"/>
    <w:rsid w:val="006B3C55"/>
    <w:rsid w:val="006B3D30"/>
    <w:rsid w:val="006B3D46"/>
    <w:rsid w:val="006B3EA8"/>
    <w:rsid w:val="006B3F3F"/>
    <w:rsid w:val="006B3FA5"/>
    <w:rsid w:val="006B40F4"/>
    <w:rsid w:val="006B4238"/>
    <w:rsid w:val="006B475A"/>
    <w:rsid w:val="006B47D7"/>
    <w:rsid w:val="006B4A1F"/>
    <w:rsid w:val="006B4A74"/>
    <w:rsid w:val="006B4AB8"/>
    <w:rsid w:val="006B4F00"/>
    <w:rsid w:val="006B50CA"/>
    <w:rsid w:val="006B5260"/>
    <w:rsid w:val="006B53DC"/>
    <w:rsid w:val="006B55A9"/>
    <w:rsid w:val="006B593A"/>
    <w:rsid w:val="006B5EBC"/>
    <w:rsid w:val="006B631F"/>
    <w:rsid w:val="006B635C"/>
    <w:rsid w:val="006B6605"/>
    <w:rsid w:val="006B6932"/>
    <w:rsid w:val="006B6D3D"/>
    <w:rsid w:val="006B72A2"/>
    <w:rsid w:val="006B75B7"/>
    <w:rsid w:val="006B762A"/>
    <w:rsid w:val="006B767B"/>
    <w:rsid w:val="006B7B1C"/>
    <w:rsid w:val="006B7F09"/>
    <w:rsid w:val="006B7F9D"/>
    <w:rsid w:val="006C033F"/>
    <w:rsid w:val="006C04BD"/>
    <w:rsid w:val="006C0512"/>
    <w:rsid w:val="006C0A49"/>
    <w:rsid w:val="006C0C9B"/>
    <w:rsid w:val="006C0E6F"/>
    <w:rsid w:val="006C0F0E"/>
    <w:rsid w:val="006C164B"/>
    <w:rsid w:val="006C1BB8"/>
    <w:rsid w:val="006C1E4E"/>
    <w:rsid w:val="006C1EBF"/>
    <w:rsid w:val="006C2441"/>
    <w:rsid w:val="006C2923"/>
    <w:rsid w:val="006C33C4"/>
    <w:rsid w:val="006C358C"/>
    <w:rsid w:val="006C3859"/>
    <w:rsid w:val="006C3BE5"/>
    <w:rsid w:val="006C43F0"/>
    <w:rsid w:val="006C4EFB"/>
    <w:rsid w:val="006C5346"/>
    <w:rsid w:val="006C567F"/>
    <w:rsid w:val="006C5944"/>
    <w:rsid w:val="006C5A5C"/>
    <w:rsid w:val="006C5E7A"/>
    <w:rsid w:val="006C6129"/>
    <w:rsid w:val="006C6565"/>
    <w:rsid w:val="006C65F7"/>
    <w:rsid w:val="006C6A8E"/>
    <w:rsid w:val="006C6C44"/>
    <w:rsid w:val="006C6D8A"/>
    <w:rsid w:val="006C6E04"/>
    <w:rsid w:val="006C6E25"/>
    <w:rsid w:val="006C6E81"/>
    <w:rsid w:val="006C7089"/>
    <w:rsid w:val="006C70F3"/>
    <w:rsid w:val="006C7833"/>
    <w:rsid w:val="006D0160"/>
    <w:rsid w:val="006D07D3"/>
    <w:rsid w:val="006D0ABD"/>
    <w:rsid w:val="006D0AD3"/>
    <w:rsid w:val="006D0BB3"/>
    <w:rsid w:val="006D0DAA"/>
    <w:rsid w:val="006D114D"/>
    <w:rsid w:val="006D1291"/>
    <w:rsid w:val="006D13B7"/>
    <w:rsid w:val="006D1843"/>
    <w:rsid w:val="006D1971"/>
    <w:rsid w:val="006D1A0B"/>
    <w:rsid w:val="006D1A7D"/>
    <w:rsid w:val="006D1D0A"/>
    <w:rsid w:val="006D1D3A"/>
    <w:rsid w:val="006D2164"/>
    <w:rsid w:val="006D2419"/>
    <w:rsid w:val="006D243D"/>
    <w:rsid w:val="006D258B"/>
    <w:rsid w:val="006D2875"/>
    <w:rsid w:val="006D2973"/>
    <w:rsid w:val="006D2A66"/>
    <w:rsid w:val="006D2D0A"/>
    <w:rsid w:val="006D3075"/>
    <w:rsid w:val="006D3399"/>
    <w:rsid w:val="006D3F26"/>
    <w:rsid w:val="006D4063"/>
    <w:rsid w:val="006D4305"/>
    <w:rsid w:val="006D431D"/>
    <w:rsid w:val="006D448B"/>
    <w:rsid w:val="006D4C70"/>
    <w:rsid w:val="006D4E4F"/>
    <w:rsid w:val="006D5089"/>
    <w:rsid w:val="006D534E"/>
    <w:rsid w:val="006D5623"/>
    <w:rsid w:val="006D5DFE"/>
    <w:rsid w:val="006D64C6"/>
    <w:rsid w:val="006D666E"/>
    <w:rsid w:val="006D6895"/>
    <w:rsid w:val="006D6ADC"/>
    <w:rsid w:val="006D6BD1"/>
    <w:rsid w:val="006D6C4A"/>
    <w:rsid w:val="006D70EE"/>
    <w:rsid w:val="006D73B4"/>
    <w:rsid w:val="006D76CC"/>
    <w:rsid w:val="006D7733"/>
    <w:rsid w:val="006D7CA0"/>
    <w:rsid w:val="006D7F8C"/>
    <w:rsid w:val="006E0333"/>
    <w:rsid w:val="006E0868"/>
    <w:rsid w:val="006E0933"/>
    <w:rsid w:val="006E0E5E"/>
    <w:rsid w:val="006E0FB9"/>
    <w:rsid w:val="006E1791"/>
    <w:rsid w:val="006E186B"/>
    <w:rsid w:val="006E19AB"/>
    <w:rsid w:val="006E1CB5"/>
    <w:rsid w:val="006E1CCC"/>
    <w:rsid w:val="006E1F00"/>
    <w:rsid w:val="006E2520"/>
    <w:rsid w:val="006E272D"/>
    <w:rsid w:val="006E2A3C"/>
    <w:rsid w:val="006E2AFB"/>
    <w:rsid w:val="006E2C97"/>
    <w:rsid w:val="006E2EF3"/>
    <w:rsid w:val="006E307B"/>
    <w:rsid w:val="006E3178"/>
    <w:rsid w:val="006E356E"/>
    <w:rsid w:val="006E35E2"/>
    <w:rsid w:val="006E3899"/>
    <w:rsid w:val="006E3A29"/>
    <w:rsid w:val="006E3F4A"/>
    <w:rsid w:val="006E3F66"/>
    <w:rsid w:val="006E3FE1"/>
    <w:rsid w:val="006E4067"/>
    <w:rsid w:val="006E466A"/>
    <w:rsid w:val="006E47D2"/>
    <w:rsid w:val="006E50FE"/>
    <w:rsid w:val="006E514F"/>
    <w:rsid w:val="006E53BA"/>
    <w:rsid w:val="006E53C9"/>
    <w:rsid w:val="006E5500"/>
    <w:rsid w:val="006E5601"/>
    <w:rsid w:val="006E5611"/>
    <w:rsid w:val="006E567B"/>
    <w:rsid w:val="006E5993"/>
    <w:rsid w:val="006E5AE3"/>
    <w:rsid w:val="006E5F3A"/>
    <w:rsid w:val="006E6184"/>
    <w:rsid w:val="006E6469"/>
    <w:rsid w:val="006E6522"/>
    <w:rsid w:val="006E6732"/>
    <w:rsid w:val="006E6789"/>
    <w:rsid w:val="006E69DE"/>
    <w:rsid w:val="006E6BAC"/>
    <w:rsid w:val="006E6D56"/>
    <w:rsid w:val="006E6FB2"/>
    <w:rsid w:val="006E740C"/>
    <w:rsid w:val="006E760F"/>
    <w:rsid w:val="006E77F6"/>
    <w:rsid w:val="006E7860"/>
    <w:rsid w:val="006E7ADB"/>
    <w:rsid w:val="006E7ADF"/>
    <w:rsid w:val="006E7D42"/>
    <w:rsid w:val="006F015B"/>
    <w:rsid w:val="006F056C"/>
    <w:rsid w:val="006F0664"/>
    <w:rsid w:val="006F076D"/>
    <w:rsid w:val="006F07FC"/>
    <w:rsid w:val="006F08F7"/>
    <w:rsid w:val="006F0962"/>
    <w:rsid w:val="006F0B89"/>
    <w:rsid w:val="006F117D"/>
    <w:rsid w:val="006F11DF"/>
    <w:rsid w:val="006F123D"/>
    <w:rsid w:val="006F1294"/>
    <w:rsid w:val="006F1597"/>
    <w:rsid w:val="006F15ED"/>
    <w:rsid w:val="006F1A29"/>
    <w:rsid w:val="006F1EBF"/>
    <w:rsid w:val="006F221E"/>
    <w:rsid w:val="006F22FA"/>
    <w:rsid w:val="006F23C3"/>
    <w:rsid w:val="006F2628"/>
    <w:rsid w:val="006F2760"/>
    <w:rsid w:val="006F2C40"/>
    <w:rsid w:val="006F2CCB"/>
    <w:rsid w:val="006F2D20"/>
    <w:rsid w:val="006F2D7D"/>
    <w:rsid w:val="006F2E89"/>
    <w:rsid w:val="006F3119"/>
    <w:rsid w:val="006F31B0"/>
    <w:rsid w:val="006F321B"/>
    <w:rsid w:val="006F333A"/>
    <w:rsid w:val="006F40FA"/>
    <w:rsid w:val="006F4318"/>
    <w:rsid w:val="006F43F5"/>
    <w:rsid w:val="006F4857"/>
    <w:rsid w:val="006F4A0C"/>
    <w:rsid w:val="006F4A78"/>
    <w:rsid w:val="006F4D21"/>
    <w:rsid w:val="006F4FEE"/>
    <w:rsid w:val="006F5040"/>
    <w:rsid w:val="006F5103"/>
    <w:rsid w:val="006F54D3"/>
    <w:rsid w:val="006F5885"/>
    <w:rsid w:val="006F5A36"/>
    <w:rsid w:val="006F5AB6"/>
    <w:rsid w:val="006F5D82"/>
    <w:rsid w:val="006F5E95"/>
    <w:rsid w:val="006F5EDC"/>
    <w:rsid w:val="006F6100"/>
    <w:rsid w:val="006F627A"/>
    <w:rsid w:val="006F63D1"/>
    <w:rsid w:val="006F654E"/>
    <w:rsid w:val="006F66F5"/>
    <w:rsid w:val="006F6734"/>
    <w:rsid w:val="006F682D"/>
    <w:rsid w:val="006F695E"/>
    <w:rsid w:val="006F69E9"/>
    <w:rsid w:val="006F6A43"/>
    <w:rsid w:val="006F6C4E"/>
    <w:rsid w:val="006F6F85"/>
    <w:rsid w:val="006F72F6"/>
    <w:rsid w:val="006F730C"/>
    <w:rsid w:val="006F74A0"/>
    <w:rsid w:val="006F7A0C"/>
    <w:rsid w:val="006F7A2D"/>
    <w:rsid w:val="006F7BC8"/>
    <w:rsid w:val="00700071"/>
    <w:rsid w:val="0070036A"/>
    <w:rsid w:val="00700484"/>
    <w:rsid w:val="00700994"/>
    <w:rsid w:val="00700D05"/>
    <w:rsid w:val="00700D8C"/>
    <w:rsid w:val="007013BF"/>
    <w:rsid w:val="0070177A"/>
    <w:rsid w:val="00701A94"/>
    <w:rsid w:val="00701B15"/>
    <w:rsid w:val="00702153"/>
    <w:rsid w:val="00702307"/>
    <w:rsid w:val="007023D7"/>
    <w:rsid w:val="00702422"/>
    <w:rsid w:val="0070283F"/>
    <w:rsid w:val="00702865"/>
    <w:rsid w:val="007029BD"/>
    <w:rsid w:val="00702EE1"/>
    <w:rsid w:val="00702F5E"/>
    <w:rsid w:val="0070366D"/>
    <w:rsid w:val="00703998"/>
    <w:rsid w:val="00703B51"/>
    <w:rsid w:val="007041A9"/>
    <w:rsid w:val="007042B8"/>
    <w:rsid w:val="007043A5"/>
    <w:rsid w:val="00704806"/>
    <w:rsid w:val="00704A27"/>
    <w:rsid w:val="00704A71"/>
    <w:rsid w:val="00704AD5"/>
    <w:rsid w:val="00704B0D"/>
    <w:rsid w:val="00704CC6"/>
    <w:rsid w:val="00704D65"/>
    <w:rsid w:val="00705167"/>
    <w:rsid w:val="00705397"/>
    <w:rsid w:val="0070550C"/>
    <w:rsid w:val="00705536"/>
    <w:rsid w:val="00705A51"/>
    <w:rsid w:val="00705A9F"/>
    <w:rsid w:val="00705FA3"/>
    <w:rsid w:val="007060BF"/>
    <w:rsid w:val="00706374"/>
    <w:rsid w:val="0070645B"/>
    <w:rsid w:val="00706462"/>
    <w:rsid w:val="0070667D"/>
    <w:rsid w:val="00706750"/>
    <w:rsid w:val="0070701A"/>
    <w:rsid w:val="00707122"/>
    <w:rsid w:val="00707205"/>
    <w:rsid w:val="0070725A"/>
    <w:rsid w:val="0070746F"/>
    <w:rsid w:val="0070754B"/>
    <w:rsid w:val="007079C1"/>
    <w:rsid w:val="00707A4F"/>
    <w:rsid w:val="00707AAA"/>
    <w:rsid w:val="00707AAE"/>
    <w:rsid w:val="00707C19"/>
    <w:rsid w:val="00707F15"/>
    <w:rsid w:val="007100EF"/>
    <w:rsid w:val="007109B1"/>
    <w:rsid w:val="00710D18"/>
    <w:rsid w:val="00710DD0"/>
    <w:rsid w:val="00711527"/>
    <w:rsid w:val="00711647"/>
    <w:rsid w:val="0071167F"/>
    <w:rsid w:val="00711755"/>
    <w:rsid w:val="007117C5"/>
    <w:rsid w:val="00711839"/>
    <w:rsid w:val="007118A0"/>
    <w:rsid w:val="007118E7"/>
    <w:rsid w:val="00711901"/>
    <w:rsid w:val="00711B65"/>
    <w:rsid w:val="00712898"/>
    <w:rsid w:val="00712A0D"/>
    <w:rsid w:val="00712C7F"/>
    <w:rsid w:val="00712CB8"/>
    <w:rsid w:val="00712D8D"/>
    <w:rsid w:val="00712E09"/>
    <w:rsid w:val="00712F76"/>
    <w:rsid w:val="0071335A"/>
    <w:rsid w:val="00713931"/>
    <w:rsid w:val="00713F2D"/>
    <w:rsid w:val="00713FF3"/>
    <w:rsid w:val="00714484"/>
    <w:rsid w:val="007145F8"/>
    <w:rsid w:val="007146C1"/>
    <w:rsid w:val="0071495F"/>
    <w:rsid w:val="007149C6"/>
    <w:rsid w:val="00714A0E"/>
    <w:rsid w:val="00714C63"/>
    <w:rsid w:val="00714F9A"/>
    <w:rsid w:val="0071528A"/>
    <w:rsid w:val="007152BC"/>
    <w:rsid w:val="00715677"/>
    <w:rsid w:val="00715781"/>
    <w:rsid w:val="00715843"/>
    <w:rsid w:val="007158E2"/>
    <w:rsid w:val="00715D7F"/>
    <w:rsid w:val="00715DF6"/>
    <w:rsid w:val="00715EA1"/>
    <w:rsid w:val="00715F19"/>
    <w:rsid w:val="00715F5F"/>
    <w:rsid w:val="007160BF"/>
    <w:rsid w:val="007164CE"/>
    <w:rsid w:val="0071672E"/>
    <w:rsid w:val="00716FFC"/>
    <w:rsid w:val="0071780B"/>
    <w:rsid w:val="007201EF"/>
    <w:rsid w:val="0072052A"/>
    <w:rsid w:val="00720A77"/>
    <w:rsid w:val="00720CA3"/>
    <w:rsid w:val="00720E14"/>
    <w:rsid w:val="007211CA"/>
    <w:rsid w:val="00721242"/>
    <w:rsid w:val="00721549"/>
    <w:rsid w:val="00721591"/>
    <w:rsid w:val="00721848"/>
    <w:rsid w:val="00721D81"/>
    <w:rsid w:val="00721DAA"/>
    <w:rsid w:val="00721DFC"/>
    <w:rsid w:val="00721EF1"/>
    <w:rsid w:val="00722011"/>
    <w:rsid w:val="00722091"/>
    <w:rsid w:val="007225C5"/>
    <w:rsid w:val="007227A0"/>
    <w:rsid w:val="00722814"/>
    <w:rsid w:val="00722958"/>
    <w:rsid w:val="00722B0E"/>
    <w:rsid w:val="00722C00"/>
    <w:rsid w:val="00722F20"/>
    <w:rsid w:val="00722F88"/>
    <w:rsid w:val="00723035"/>
    <w:rsid w:val="0072343D"/>
    <w:rsid w:val="00723695"/>
    <w:rsid w:val="00723709"/>
    <w:rsid w:val="00723829"/>
    <w:rsid w:val="0072439A"/>
    <w:rsid w:val="00724672"/>
    <w:rsid w:val="007246C0"/>
    <w:rsid w:val="00724BEC"/>
    <w:rsid w:val="00724C33"/>
    <w:rsid w:val="00724EC6"/>
    <w:rsid w:val="00725770"/>
    <w:rsid w:val="00725D42"/>
    <w:rsid w:val="0072617E"/>
    <w:rsid w:val="00726580"/>
    <w:rsid w:val="007265DB"/>
    <w:rsid w:val="0072663A"/>
    <w:rsid w:val="0072665C"/>
    <w:rsid w:val="00726803"/>
    <w:rsid w:val="00726EE5"/>
    <w:rsid w:val="00726F8D"/>
    <w:rsid w:val="00727712"/>
    <w:rsid w:val="007279CD"/>
    <w:rsid w:val="00727D21"/>
    <w:rsid w:val="00727D97"/>
    <w:rsid w:val="00727F01"/>
    <w:rsid w:val="00727F98"/>
    <w:rsid w:val="00727FAE"/>
    <w:rsid w:val="00727FC7"/>
    <w:rsid w:val="007302F5"/>
    <w:rsid w:val="00730649"/>
    <w:rsid w:val="007306A2"/>
    <w:rsid w:val="007309C0"/>
    <w:rsid w:val="00730FEB"/>
    <w:rsid w:val="0073127E"/>
    <w:rsid w:val="00731327"/>
    <w:rsid w:val="00731661"/>
    <w:rsid w:val="0073188A"/>
    <w:rsid w:val="00731984"/>
    <w:rsid w:val="00731BDA"/>
    <w:rsid w:val="00731BEB"/>
    <w:rsid w:val="00731D61"/>
    <w:rsid w:val="007321BC"/>
    <w:rsid w:val="007325F8"/>
    <w:rsid w:val="00732C75"/>
    <w:rsid w:val="00732C82"/>
    <w:rsid w:val="00732E24"/>
    <w:rsid w:val="00733170"/>
    <w:rsid w:val="007331FD"/>
    <w:rsid w:val="00733535"/>
    <w:rsid w:val="00733C0B"/>
    <w:rsid w:val="0073409A"/>
    <w:rsid w:val="0073411C"/>
    <w:rsid w:val="007341E3"/>
    <w:rsid w:val="00734921"/>
    <w:rsid w:val="00734922"/>
    <w:rsid w:val="00734B40"/>
    <w:rsid w:val="00734C80"/>
    <w:rsid w:val="00734EA9"/>
    <w:rsid w:val="00735083"/>
    <w:rsid w:val="007350EA"/>
    <w:rsid w:val="00735526"/>
    <w:rsid w:val="0073553E"/>
    <w:rsid w:val="00735F20"/>
    <w:rsid w:val="00736256"/>
    <w:rsid w:val="00736266"/>
    <w:rsid w:val="007364AA"/>
    <w:rsid w:val="0073657F"/>
    <w:rsid w:val="00736674"/>
    <w:rsid w:val="00736745"/>
    <w:rsid w:val="00736908"/>
    <w:rsid w:val="00736B7A"/>
    <w:rsid w:val="00736BE7"/>
    <w:rsid w:val="00736DBE"/>
    <w:rsid w:val="00736EF4"/>
    <w:rsid w:val="00736F90"/>
    <w:rsid w:val="00737086"/>
    <w:rsid w:val="00737708"/>
    <w:rsid w:val="00737756"/>
    <w:rsid w:val="00737978"/>
    <w:rsid w:val="00737C53"/>
    <w:rsid w:val="00737F1F"/>
    <w:rsid w:val="00740541"/>
    <w:rsid w:val="007405B7"/>
    <w:rsid w:val="007407F0"/>
    <w:rsid w:val="00740BBA"/>
    <w:rsid w:val="00740F6B"/>
    <w:rsid w:val="00741026"/>
    <w:rsid w:val="0074103D"/>
    <w:rsid w:val="00741312"/>
    <w:rsid w:val="00741526"/>
    <w:rsid w:val="007415A6"/>
    <w:rsid w:val="007416A4"/>
    <w:rsid w:val="00741763"/>
    <w:rsid w:val="00741B24"/>
    <w:rsid w:val="00741C37"/>
    <w:rsid w:val="00741D4C"/>
    <w:rsid w:val="0074209D"/>
    <w:rsid w:val="0074231D"/>
    <w:rsid w:val="0074287C"/>
    <w:rsid w:val="00742B75"/>
    <w:rsid w:val="00742E19"/>
    <w:rsid w:val="00742F0D"/>
    <w:rsid w:val="00743391"/>
    <w:rsid w:val="007435C4"/>
    <w:rsid w:val="007435C5"/>
    <w:rsid w:val="0074384A"/>
    <w:rsid w:val="0074389E"/>
    <w:rsid w:val="0074399A"/>
    <w:rsid w:val="00743A1C"/>
    <w:rsid w:val="00743B67"/>
    <w:rsid w:val="00743F8E"/>
    <w:rsid w:val="0074417A"/>
    <w:rsid w:val="00744881"/>
    <w:rsid w:val="007449C7"/>
    <w:rsid w:val="00745117"/>
    <w:rsid w:val="0074562B"/>
    <w:rsid w:val="007456A9"/>
    <w:rsid w:val="007457CF"/>
    <w:rsid w:val="00745889"/>
    <w:rsid w:val="007458C5"/>
    <w:rsid w:val="007458ED"/>
    <w:rsid w:val="00745C01"/>
    <w:rsid w:val="00745C4D"/>
    <w:rsid w:val="00746068"/>
    <w:rsid w:val="0074607D"/>
    <w:rsid w:val="007460B0"/>
    <w:rsid w:val="007460BE"/>
    <w:rsid w:val="00746320"/>
    <w:rsid w:val="00746619"/>
    <w:rsid w:val="00746BC9"/>
    <w:rsid w:val="00746EAA"/>
    <w:rsid w:val="007470B9"/>
    <w:rsid w:val="00747180"/>
    <w:rsid w:val="007473EB"/>
    <w:rsid w:val="007475AC"/>
    <w:rsid w:val="007475C1"/>
    <w:rsid w:val="0074789B"/>
    <w:rsid w:val="0074790D"/>
    <w:rsid w:val="00747950"/>
    <w:rsid w:val="00747AFE"/>
    <w:rsid w:val="00750042"/>
    <w:rsid w:val="0075039A"/>
    <w:rsid w:val="00750659"/>
    <w:rsid w:val="0075093D"/>
    <w:rsid w:val="0075097D"/>
    <w:rsid w:val="007509CE"/>
    <w:rsid w:val="00750AF3"/>
    <w:rsid w:val="00750F2C"/>
    <w:rsid w:val="00751066"/>
    <w:rsid w:val="00751330"/>
    <w:rsid w:val="007513D9"/>
    <w:rsid w:val="007516D9"/>
    <w:rsid w:val="0075172D"/>
    <w:rsid w:val="007523BB"/>
    <w:rsid w:val="00752A0F"/>
    <w:rsid w:val="00752A5A"/>
    <w:rsid w:val="00752B03"/>
    <w:rsid w:val="00752E79"/>
    <w:rsid w:val="00752F4D"/>
    <w:rsid w:val="00752F60"/>
    <w:rsid w:val="00753228"/>
    <w:rsid w:val="0075342C"/>
    <w:rsid w:val="007534A1"/>
    <w:rsid w:val="00753626"/>
    <w:rsid w:val="00753791"/>
    <w:rsid w:val="007538D7"/>
    <w:rsid w:val="00753972"/>
    <w:rsid w:val="00753AE1"/>
    <w:rsid w:val="00753AE6"/>
    <w:rsid w:val="00753DEC"/>
    <w:rsid w:val="00754E04"/>
    <w:rsid w:val="00755030"/>
    <w:rsid w:val="00755082"/>
    <w:rsid w:val="00755271"/>
    <w:rsid w:val="007552D3"/>
    <w:rsid w:val="00755577"/>
    <w:rsid w:val="007555FD"/>
    <w:rsid w:val="007557D4"/>
    <w:rsid w:val="007557F7"/>
    <w:rsid w:val="00755AE7"/>
    <w:rsid w:val="00755E61"/>
    <w:rsid w:val="007562C5"/>
    <w:rsid w:val="00756561"/>
    <w:rsid w:val="00756683"/>
    <w:rsid w:val="0075687F"/>
    <w:rsid w:val="00756A23"/>
    <w:rsid w:val="00756EB3"/>
    <w:rsid w:val="00756F68"/>
    <w:rsid w:val="00756F9B"/>
    <w:rsid w:val="007571C2"/>
    <w:rsid w:val="00757327"/>
    <w:rsid w:val="00757679"/>
    <w:rsid w:val="007578F8"/>
    <w:rsid w:val="00757E2E"/>
    <w:rsid w:val="00760084"/>
    <w:rsid w:val="007602E8"/>
    <w:rsid w:val="0076053F"/>
    <w:rsid w:val="007605FF"/>
    <w:rsid w:val="00760936"/>
    <w:rsid w:val="00760976"/>
    <w:rsid w:val="00760CF8"/>
    <w:rsid w:val="00760E57"/>
    <w:rsid w:val="00761A07"/>
    <w:rsid w:val="00761B13"/>
    <w:rsid w:val="00761B15"/>
    <w:rsid w:val="00761BDF"/>
    <w:rsid w:val="00761F23"/>
    <w:rsid w:val="007620C3"/>
    <w:rsid w:val="00762238"/>
    <w:rsid w:val="00762506"/>
    <w:rsid w:val="00762792"/>
    <w:rsid w:val="00762935"/>
    <w:rsid w:val="00762ED2"/>
    <w:rsid w:val="0076313B"/>
    <w:rsid w:val="007631D1"/>
    <w:rsid w:val="007637DF"/>
    <w:rsid w:val="007639D5"/>
    <w:rsid w:val="00763B42"/>
    <w:rsid w:val="00763D51"/>
    <w:rsid w:val="00763D54"/>
    <w:rsid w:val="00763D61"/>
    <w:rsid w:val="0076428A"/>
    <w:rsid w:val="007642FD"/>
    <w:rsid w:val="0076445A"/>
    <w:rsid w:val="007647A9"/>
    <w:rsid w:val="00764A26"/>
    <w:rsid w:val="00764C5E"/>
    <w:rsid w:val="00764C66"/>
    <w:rsid w:val="00764D07"/>
    <w:rsid w:val="00765677"/>
    <w:rsid w:val="00765734"/>
    <w:rsid w:val="00765744"/>
    <w:rsid w:val="00765D44"/>
    <w:rsid w:val="00765E5D"/>
    <w:rsid w:val="00765F8A"/>
    <w:rsid w:val="007664FA"/>
    <w:rsid w:val="00766507"/>
    <w:rsid w:val="00766A37"/>
    <w:rsid w:val="00766A86"/>
    <w:rsid w:val="00766EA5"/>
    <w:rsid w:val="00766EF4"/>
    <w:rsid w:val="0076718C"/>
    <w:rsid w:val="0076725C"/>
    <w:rsid w:val="0076753A"/>
    <w:rsid w:val="00767A8F"/>
    <w:rsid w:val="00767B11"/>
    <w:rsid w:val="00767BE3"/>
    <w:rsid w:val="00767C3A"/>
    <w:rsid w:val="00767D94"/>
    <w:rsid w:val="00767F51"/>
    <w:rsid w:val="0077016B"/>
    <w:rsid w:val="007701E1"/>
    <w:rsid w:val="00770260"/>
    <w:rsid w:val="00770293"/>
    <w:rsid w:val="00770303"/>
    <w:rsid w:val="007707D2"/>
    <w:rsid w:val="007709B0"/>
    <w:rsid w:val="00770E05"/>
    <w:rsid w:val="007711BD"/>
    <w:rsid w:val="0077132D"/>
    <w:rsid w:val="00771809"/>
    <w:rsid w:val="007718E5"/>
    <w:rsid w:val="00771F65"/>
    <w:rsid w:val="00771F74"/>
    <w:rsid w:val="00771FFB"/>
    <w:rsid w:val="00772186"/>
    <w:rsid w:val="007721C8"/>
    <w:rsid w:val="00772296"/>
    <w:rsid w:val="007722E7"/>
    <w:rsid w:val="00772C2C"/>
    <w:rsid w:val="00772C87"/>
    <w:rsid w:val="00772CBF"/>
    <w:rsid w:val="00772DC1"/>
    <w:rsid w:val="00772DFD"/>
    <w:rsid w:val="00772E32"/>
    <w:rsid w:val="00772E7F"/>
    <w:rsid w:val="0077318B"/>
    <w:rsid w:val="00773211"/>
    <w:rsid w:val="007737C0"/>
    <w:rsid w:val="00773805"/>
    <w:rsid w:val="007738EF"/>
    <w:rsid w:val="00773D72"/>
    <w:rsid w:val="00773EE7"/>
    <w:rsid w:val="00773F74"/>
    <w:rsid w:val="00773F77"/>
    <w:rsid w:val="007741A5"/>
    <w:rsid w:val="007741EF"/>
    <w:rsid w:val="007746BC"/>
    <w:rsid w:val="00774E07"/>
    <w:rsid w:val="00774EF5"/>
    <w:rsid w:val="00775066"/>
    <w:rsid w:val="0077560E"/>
    <w:rsid w:val="00775777"/>
    <w:rsid w:val="00775A3F"/>
    <w:rsid w:val="00775B5E"/>
    <w:rsid w:val="00775E5D"/>
    <w:rsid w:val="00776118"/>
    <w:rsid w:val="007761FC"/>
    <w:rsid w:val="0077621C"/>
    <w:rsid w:val="00776333"/>
    <w:rsid w:val="00776341"/>
    <w:rsid w:val="0077645D"/>
    <w:rsid w:val="007765EC"/>
    <w:rsid w:val="0077692E"/>
    <w:rsid w:val="00776B23"/>
    <w:rsid w:val="00776D42"/>
    <w:rsid w:val="00777548"/>
    <w:rsid w:val="00777B9C"/>
    <w:rsid w:val="00777DB3"/>
    <w:rsid w:val="00780423"/>
    <w:rsid w:val="007806B7"/>
    <w:rsid w:val="007807F7"/>
    <w:rsid w:val="00780870"/>
    <w:rsid w:val="0078098C"/>
    <w:rsid w:val="0078099D"/>
    <w:rsid w:val="00780A7E"/>
    <w:rsid w:val="00780C35"/>
    <w:rsid w:val="00780C76"/>
    <w:rsid w:val="00780E65"/>
    <w:rsid w:val="00781080"/>
    <w:rsid w:val="0078112B"/>
    <w:rsid w:val="00781149"/>
    <w:rsid w:val="0078145C"/>
    <w:rsid w:val="00781664"/>
    <w:rsid w:val="00781AD1"/>
    <w:rsid w:val="00781DFE"/>
    <w:rsid w:val="00781F35"/>
    <w:rsid w:val="007820D4"/>
    <w:rsid w:val="007821C1"/>
    <w:rsid w:val="007823DF"/>
    <w:rsid w:val="00782595"/>
    <w:rsid w:val="007827C1"/>
    <w:rsid w:val="00782859"/>
    <w:rsid w:val="007828F2"/>
    <w:rsid w:val="00782B6B"/>
    <w:rsid w:val="007831A9"/>
    <w:rsid w:val="007831BA"/>
    <w:rsid w:val="007832D7"/>
    <w:rsid w:val="007834D0"/>
    <w:rsid w:val="007837A9"/>
    <w:rsid w:val="00783CD8"/>
    <w:rsid w:val="00783D25"/>
    <w:rsid w:val="00783D4F"/>
    <w:rsid w:val="00783E11"/>
    <w:rsid w:val="00783E76"/>
    <w:rsid w:val="00783E7A"/>
    <w:rsid w:val="00784479"/>
    <w:rsid w:val="007844AA"/>
    <w:rsid w:val="0078469F"/>
    <w:rsid w:val="0078487E"/>
    <w:rsid w:val="00784981"/>
    <w:rsid w:val="00784BAA"/>
    <w:rsid w:val="00784C87"/>
    <w:rsid w:val="007853D6"/>
    <w:rsid w:val="007854A3"/>
    <w:rsid w:val="00785533"/>
    <w:rsid w:val="007856C0"/>
    <w:rsid w:val="00785A36"/>
    <w:rsid w:val="00785A3F"/>
    <w:rsid w:val="00785AA3"/>
    <w:rsid w:val="00785B01"/>
    <w:rsid w:val="00785F6F"/>
    <w:rsid w:val="0078626A"/>
    <w:rsid w:val="007862C9"/>
    <w:rsid w:val="0078647B"/>
    <w:rsid w:val="0078696A"/>
    <w:rsid w:val="0078699C"/>
    <w:rsid w:val="00786BEB"/>
    <w:rsid w:val="00787173"/>
    <w:rsid w:val="0078729F"/>
    <w:rsid w:val="007873D9"/>
    <w:rsid w:val="00787580"/>
    <w:rsid w:val="007875A1"/>
    <w:rsid w:val="007876CC"/>
    <w:rsid w:val="007878BA"/>
    <w:rsid w:val="007878D8"/>
    <w:rsid w:val="0078790A"/>
    <w:rsid w:val="00787919"/>
    <w:rsid w:val="00787B76"/>
    <w:rsid w:val="00787DA8"/>
    <w:rsid w:val="00787E04"/>
    <w:rsid w:val="00787F67"/>
    <w:rsid w:val="00790060"/>
    <w:rsid w:val="00790973"/>
    <w:rsid w:val="00790B12"/>
    <w:rsid w:val="00790E99"/>
    <w:rsid w:val="00791233"/>
    <w:rsid w:val="00791384"/>
    <w:rsid w:val="00791634"/>
    <w:rsid w:val="00791AD5"/>
    <w:rsid w:val="0079219C"/>
    <w:rsid w:val="007921C1"/>
    <w:rsid w:val="00792458"/>
    <w:rsid w:val="0079293F"/>
    <w:rsid w:val="00792F41"/>
    <w:rsid w:val="007932C2"/>
    <w:rsid w:val="007934CC"/>
    <w:rsid w:val="007937AF"/>
    <w:rsid w:val="00793AEF"/>
    <w:rsid w:val="00793B39"/>
    <w:rsid w:val="00793EED"/>
    <w:rsid w:val="00793F21"/>
    <w:rsid w:val="00793FA5"/>
    <w:rsid w:val="007946B9"/>
    <w:rsid w:val="007947C6"/>
    <w:rsid w:val="00794A4C"/>
    <w:rsid w:val="0079525B"/>
    <w:rsid w:val="0079555C"/>
    <w:rsid w:val="00795987"/>
    <w:rsid w:val="00795F80"/>
    <w:rsid w:val="0079609D"/>
    <w:rsid w:val="00796179"/>
    <w:rsid w:val="007967AC"/>
    <w:rsid w:val="007968B8"/>
    <w:rsid w:val="007969AD"/>
    <w:rsid w:val="00796AF9"/>
    <w:rsid w:val="00796CEF"/>
    <w:rsid w:val="00797001"/>
    <w:rsid w:val="00797179"/>
    <w:rsid w:val="0079722F"/>
    <w:rsid w:val="00797680"/>
    <w:rsid w:val="007976A6"/>
    <w:rsid w:val="00797EF2"/>
    <w:rsid w:val="00797F4B"/>
    <w:rsid w:val="007A0039"/>
    <w:rsid w:val="007A0144"/>
    <w:rsid w:val="007A0194"/>
    <w:rsid w:val="007A0329"/>
    <w:rsid w:val="007A089D"/>
    <w:rsid w:val="007A11BE"/>
    <w:rsid w:val="007A120B"/>
    <w:rsid w:val="007A1296"/>
    <w:rsid w:val="007A1313"/>
    <w:rsid w:val="007A15BE"/>
    <w:rsid w:val="007A169D"/>
    <w:rsid w:val="007A1AFA"/>
    <w:rsid w:val="007A1BF8"/>
    <w:rsid w:val="007A1C06"/>
    <w:rsid w:val="007A225F"/>
    <w:rsid w:val="007A2286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950"/>
    <w:rsid w:val="007A3A03"/>
    <w:rsid w:val="007A3C76"/>
    <w:rsid w:val="007A3D24"/>
    <w:rsid w:val="007A4537"/>
    <w:rsid w:val="007A46AD"/>
    <w:rsid w:val="007A4A0F"/>
    <w:rsid w:val="007A4C87"/>
    <w:rsid w:val="007A51A7"/>
    <w:rsid w:val="007A53E0"/>
    <w:rsid w:val="007A541B"/>
    <w:rsid w:val="007A57B1"/>
    <w:rsid w:val="007A5ACD"/>
    <w:rsid w:val="007A5FAB"/>
    <w:rsid w:val="007A5FD3"/>
    <w:rsid w:val="007A60EC"/>
    <w:rsid w:val="007A6229"/>
    <w:rsid w:val="007A62FE"/>
    <w:rsid w:val="007A66F7"/>
    <w:rsid w:val="007A69F8"/>
    <w:rsid w:val="007A7010"/>
    <w:rsid w:val="007A789C"/>
    <w:rsid w:val="007A7955"/>
    <w:rsid w:val="007A7C47"/>
    <w:rsid w:val="007A7F0E"/>
    <w:rsid w:val="007A7F1E"/>
    <w:rsid w:val="007B0027"/>
    <w:rsid w:val="007B00D1"/>
    <w:rsid w:val="007B0132"/>
    <w:rsid w:val="007B02EA"/>
    <w:rsid w:val="007B0870"/>
    <w:rsid w:val="007B08E5"/>
    <w:rsid w:val="007B0E52"/>
    <w:rsid w:val="007B101A"/>
    <w:rsid w:val="007B12E4"/>
    <w:rsid w:val="007B183B"/>
    <w:rsid w:val="007B1922"/>
    <w:rsid w:val="007B1F17"/>
    <w:rsid w:val="007B223B"/>
    <w:rsid w:val="007B2798"/>
    <w:rsid w:val="007B2A3E"/>
    <w:rsid w:val="007B2B6F"/>
    <w:rsid w:val="007B30BA"/>
    <w:rsid w:val="007B321C"/>
    <w:rsid w:val="007B327B"/>
    <w:rsid w:val="007B331A"/>
    <w:rsid w:val="007B335F"/>
    <w:rsid w:val="007B361A"/>
    <w:rsid w:val="007B36C1"/>
    <w:rsid w:val="007B383B"/>
    <w:rsid w:val="007B3A2D"/>
    <w:rsid w:val="007B3A81"/>
    <w:rsid w:val="007B3B0A"/>
    <w:rsid w:val="007B3F83"/>
    <w:rsid w:val="007B4048"/>
    <w:rsid w:val="007B4358"/>
    <w:rsid w:val="007B44AF"/>
    <w:rsid w:val="007B45E0"/>
    <w:rsid w:val="007B45F2"/>
    <w:rsid w:val="007B4832"/>
    <w:rsid w:val="007B4A08"/>
    <w:rsid w:val="007B4AB3"/>
    <w:rsid w:val="007B4B90"/>
    <w:rsid w:val="007B4B9E"/>
    <w:rsid w:val="007B521B"/>
    <w:rsid w:val="007B531B"/>
    <w:rsid w:val="007B5426"/>
    <w:rsid w:val="007B599A"/>
    <w:rsid w:val="007B5B4B"/>
    <w:rsid w:val="007B5BCB"/>
    <w:rsid w:val="007B5BDF"/>
    <w:rsid w:val="007B5DE8"/>
    <w:rsid w:val="007B609F"/>
    <w:rsid w:val="007B65FE"/>
    <w:rsid w:val="007B6C1A"/>
    <w:rsid w:val="007B6E5C"/>
    <w:rsid w:val="007B772A"/>
    <w:rsid w:val="007B7897"/>
    <w:rsid w:val="007B7BCA"/>
    <w:rsid w:val="007B7FC1"/>
    <w:rsid w:val="007C0109"/>
    <w:rsid w:val="007C02FE"/>
    <w:rsid w:val="007C03B0"/>
    <w:rsid w:val="007C058C"/>
    <w:rsid w:val="007C0BE9"/>
    <w:rsid w:val="007C0D88"/>
    <w:rsid w:val="007C0ED2"/>
    <w:rsid w:val="007C0EE3"/>
    <w:rsid w:val="007C0F48"/>
    <w:rsid w:val="007C1016"/>
    <w:rsid w:val="007C10FE"/>
    <w:rsid w:val="007C16C8"/>
    <w:rsid w:val="007C171B"/>
    <w:rsid w:val="007C17E2"/>
    <w:rsid w:val="007C181A"/>
    <w:rsid w:val="007C198A"/>
    <w:rsid w:val="007C1A62"/>
    <w:rsid w:val="007C1A7E"/>
    <w:rsid w:val="007C1E6E"/>
    <w:rsid w:val="007C20A5"/>
    <w:rsid w:val="007C2171"/>
    <w:rsid w:val="007C29EA"/>
    <w:rsid w:val="007C2A87"/>
    <w:rsid w:val="007C2D59"/>
    <w:rsid w:val="007C2FD3"/>
    <w:rsid w:val="007C3114"/>
    <w:rsid w:val="007C312C"/>
    <w:rsid w:val="007C3316"/>
    <w:rsid w:val="007C343F"/>
    <w:rsid w:val="007C39DB"/>
    <w:rsid w:val="007C3B43"/>
    <w:rsid w:val="007C3C71"/>
    <w:rsid w:val="007C3EA8"/>
    <w:rsid w:val="007C3EFB"/>
    <w:rsid w:val="007C3F60"/>
    <w:rsid w:val="007C41B7"/>
    <w:rsid w:val="007C41F7"/>
    <w:rsid w:val="007C43D9"/>
    <w:rsid w:val="007C445C"/>
    <w:rsid w:val="007C45A0"/>
    <w:rsid w:val="007C48D3"/>
    <w:rsid w:val="007C4A9D"/>
    <w:rsid w:val="007C4CE8"/>
    <w:rsid w:val="007C4E93"/>
    <w:rsid w:val="007C5040"/>
    <w:rsid w:val="007C5226"/>
    <w:rsid w:val="007C53C2"/>
    <w:rsid w:val="007C55A5"/>
    <w:rsid w:val="007C574D"/>
    <w:rsid w:val="007C586C"/>
    <w:rsid w:val="007C5B27"/>
    <w:rsid w:val="007C6164"/>
    <w:rsid w:val="007C6748"/>
    <w:rsid w:val="007C69B5"/>
    <w:rsid w:val="007C6A6E"/>
    <w:rsid w:val="007C6FA8"/>
    <w:rsid w:val="007C712F"/>
    <w:rsid w:val="007C71FD"/>
    <w:rsid w:val="007C7233"/>
    <w:rsid w:val="007C7304"/>
    <w:rsid w:val="007C78A4"/>
    <w:rsid w:val="007C7923"/>
    <w:rsid w:val="007C7AD6"/>
    <w:rsid w:val="007C7D33"/>
    <w:rsid w:val="007C7D9C"/>
    <w:rsid w:val="007C7EF5"/>
    <w:rsid w:val="007D00AC"/>
    <w:rsid w:val="007D0544"/>
    <w:rsid w:val="007D057D"/>
    <w:rsid w:val="007D0587"/>
    <w:rsid w:val="007D07D5"/>
    <w:rsid w:val="007D082D"/>
    <w:rsid w:val="007D0897"/>
    <w:rsid w:val="007D091C"/>
    <w:rsid w:val="007D0B38"/>
    <w:rsid w:val="007D0C67"/>
    <w:rsid w:val="007D0C9F"/>
    <w:rsid w:val="007D0CF8"/>
    <w:rsid w:val="007D0E67"/>
    <w:rsid w:val="007D0FDA"/>
    <w:rsid w:val="007D144C"/>
    <w:rsid w:val="007D16D4"/>
    <w:rsid w:val="007D1D4B"/>
    <w:rsid w:val="007D1DA3"/>
    <w:rsid w:val="007D1DCA"/>
    <w:rsid w:val="007D205C"/>
    <w:rsid w:val="007D236F"/>
    <w:rsid w:val="007D26EF"/>
    <w:rsid w:val="007D2933"/>
    <w:rsid w:val="007D2A85"/>
    <w:rsid w:val="007D2AB8"/>
    <w:rsid w:val="007D2C1D"/>
    <w:rsid w:val="007D2F92"/>
    <w:rsid w:val="007D326D"/>
    <w:rsid w:val="007D32BD"/>
    <w:rsid w:val="007D341E"/>
    <w:rsid w:val="007D356D"/>
    <w:rsid w:val="007D35A6"/>
    <w:rsid w:val="007D35F4"/>
    <w:rsid w:val="007D3A08"/>
    <w:rsid w:val="007D3ADB"/>
    <w:rsid w:val="007D3C22"/>
    <w:rsid w:val="007D3F76"/>
    <w:rsid w:val="007D3FED"/>
    <w:rsid w:val="007D4017"/>
    <w:rsid w:val="007D403F"/>
    <w:rsid w:val="007D4E6C"/>
    <w:rsid w:val="007D4F28"/>
    <w:rsid w:val="007D53F3"/>
    <w:rsid w:val="007D586C"/>
    <w:rsid w:val="007D5986"/>
    <w:rsid w:val="007D5DBF"/>
    <w:rsid w:val="007D5F4A"/>
    <w:rsid w:val="007D60AE"/>
    <w:rsid w:val="007D60F2"/>
    <w:rsid w:val="007D61E4"/>
    <w:rsid w:val="007D61EF"/>
    <w:rsid w:val="007D6275"/>
    <w:rsid w:val="007D6473"/>
    <w:rsid w:val="007D6D8B"/>
    <w:rsid w:val="007D6F91"/>
    <w:rsid w:val="007D71F1"/>
    <w:rsid w:val="007D724B"/>
    <w:rsid w:val="007D725C"/>
    <w:rsid w:val="007D77C6"/>
    <w:rsid w:val="007D7B7B"/>
    <w:rsid w:val="007D7C7C"/>
    <w:rsid w:val="007D7CF8"/>
    <w:rsid w:val="007E064C"/>
    <w:rsid w:val="007E06DD"/>
    <w:rsid w:val="007E0846"/>
    <w:rsid w:val="007E08DE"/>
    <w:rsid w:val="007E0AC6"/>
    <w:rsid w:val="007E0AD4"/>
    <w:rsid w:val="007E0F11"/>
    <w:rsid w:val="007E0F82"/>
    <w:rsid w:val="007E10B1"/>
    <w:rsid w:val="007E1117"/>
    <w:rsid w:val="007E13F4"/>
    <w:rsid w:val="007E14B9"/>
    <w:rsid w:val="007E1960"/>
    <w:rsid w:val="007E25CD"/>
    <w:rsid w:val="007E2703"/>
    <w:rsid w:val="007E2B1F"/>
    <w:rsid w:val="007E2BDF"/>
    <w:rsid w:val="007E2CB6"/>
    <w:rsid w:val="007E2CFD"/>
    <w:rsid w:val="007E2F4D"/>
    <w:rsid w:val="007E3034"/>
    <w:rsid w:val="007E37E5"/>
    <w:rsid w:val="007E3A3C"/>
    <w:rsid w:val="007E4101"/>
    <w:rsid w:val="007E466E"/>
    <w:rsid w:val="007E4771"/>
    <w:rsid w:val="007E4CC3"/>
    <w:rsid w:val="007E4FC1"/>
    <w:rsid w:val="007E5463"/>
    <w:rsid w:val="007E5966"/>
    <w:rsid w:val="007E59EC"/>
    <w:rsid w:val="007E5A5D"/>
    <w:rsid w:val="007E5AAE"/>
    <w:rsid w:val="007E5D42"/>
    <w:rsid w:val="007E5EDA"/>
    <w:rsid w:val="007E5F6A"/>
    <w:rsid w:val="007E6069"/>
    <w:rsid w:val="007E609A"/>
    <w:rsid w:val="007E67C6"/>
    <w:rsid w:val="007E6B8B"/>
    <w:rsid w:val="007E6D21"/>
    <w:rsid w:val="007E6F4E"/>
    <w:rsid w:val="007E70D4"/>
    <w:rsid w:val="007E77C5"/>
    <w:rsid w:val="007E789F"/>
    <w:rsid w:val="007E78BF"/>
    <w:rsid w:val="007E7B0B"/>
    <w:rsid w:val="007E7C43"/>
    <w:rsid w:val="007F010C"/>
    <w:rsid w:val="007F02B4"/>
    <w:rsid w:val="007F041C"/>
    <w:rsid w:val="007F05F6"/>
    <w:rsid w:val="007F084F"/>
    <w:rsid w:val="007F0874"/>
    <w:rsid w:val="007F0AE8"/>
    <w:rsid w:val="007F0FD5"/>
    <w:rsid w:val="007F1148"/>
    <w:rsid w:val="007F1307"/>
    <w:rsid w:val="007F1711"/>
    <w:rsid w:val="007F17F3"/>
    <w:rsid w:val="007F198A"/>
    <w:rsid w:val="007F1A41"/>
    <w:rsid w:val="007F1E9C"/>
    <w:rsid w:val="007F2093"/>
    <w:rsid w:val="007F20BB"/>
    <w:rsid w:val="007F2293"/>
    <w:rsid w:val="007F23C9"/>
    <w:rsid w:val="007F26D3"/>
    <w:rsid w:val="007F29CA"/>
    <w:rsid w:val="007F2B79"/>
    <w:rsid w:val="007F2B90"/>
    <w:rsid w:val="007F31C3"/>
    <w:rsid w:val="007F3C58"/>
    <w:rsid w:val="007F3CBB"/>
    <w:rsid w:val="007F3EA0"/>
    <w:rsid w:val="007F412F"/>
    <w:rsid w:val="007F41C7"/>
    <w:rsid w:val="007F4485"/>
    <w:rsid w:val="007F46BB"/>
    <w:rsid w:val="007F46FF"/>
    <w:rsid w:val="007F4830"/>
    <w:rsid w:val="007F48EB"/>
    <w:rsid w:val="007F4C3A"/>
    <w:rsid w:val="007F4C74"/>
    <w:rsid w:val="007F4EA8"/>
    <w:rsid w:val="007F526A"/>
    <w:rsid w:val="007F55C9"/>
    <w:rsid w:val="007F5A97"/>
    <w:rsid w:val="007F5D2B"/>
    <w:rsid w:val="007F61B9"/>
    <w:rsid w:val="007F650D"/>
    <w:rsid w:val="007F6AB8"/>
    <w:rsid w:val="007F72A0"/>
    <w:rsid w:val="007F7451"/>
    <w:rsid w:val="007F797F"/>
    <w:rsid w:val="007F79EE"/>
    <w:rsid w:val="007F7A8A"/>
    <w:rsid w:val="007F7FDA"/>
    <w:rsid w:val="0080046A"/>
    <w:rsid w:val="00800482"/>
    <w:rsid w:val="00800882"/>
    <w:rsid w:val="00800A7C"/>
    <w:rsid w:val="00800E3B"/>
    <w:rsid w:val="0080143C"/>
    <w:rsid w:val="0080171E"/>
    <w:rsid w:val="00801808"/>
    <w:rsid w:val="008019CB"/>
    <w:rsid w:val="00801A9F"/>
    <w:rsid w:val="008027F2"/>
    <w:rsid w:val="00802B69"/>
    <w:rsid w:val="00802D1A"/>
    <w:rsid w:val="00803CBB"/>
    <w:rsid w:val="00803D3E"/>
    <w:rsid w:val="00803E63"/>
    <w:rsid w:val="00804098"/>
    <w:rsid w:val="00804148"/>
    <w:rsid w:val="00804996"/>
    <w:rsid w:val="00804C58"/>
    <w:rsid w:val="00804D0A"/>
    <w:rsid w:val="00804E2B"/>
    <w:rsid w:val="00805191"/>
    <w:rsid w:val="0080573F"/>
    <w:rsid w:val="008059B7"/>
    <w:rsid w:val="00805B16"/>
    <w:rsid w:val="00805CF1"/>
    <w:rsid w:val="00805DC5"/>
    <w:rsid w:val="00805E2D"/>
    <w:rsid w:val="00806039"/>
    <w:rsid w:val="00806094"/>
    <w:rsid w:val="00806389"/>
    <w:rsid w:val="008065BD"/>
    <w:rsid w:val="0080684C"/>
    <w:rsid w:val="008068D2"/>
    <w:rsid w:val="008068E7"/>
    <w:rsid w:val="008069DF"/>
    <w:rsid w:val="00806C79"/>
    <w:rsid w:val="0080703C"/>
    <w:rsid w:val="0080741A"/>
    <w:rsid w:val="008074AA"/>
    <w:rsid w:val="00807654"/>
    <w:rsid w:val="00807A4E"/>
    <w:rsid w:val="00807B9C"/>
    <w:rsid w:val="00807DAB"/>
    <w:rsid w:val="00807E5D"/>
    <w:rsid w:val="00810223"/>
    <w:rsid w:val="00810395"/>
    <w:rsid w:val="00810620"/>
    <w:rsid w:val="008107CC"/>
    <w:rsid w:val="0081089C"/>
    <w:rsid w:val="008108AE"/>
    <w:rsid w:val="00810BC5"/>
    <w:rsid w:val="00810C14"/>
    <w:rsid w:val="008110E7"/>
    <w:rsid w:val="0081145B"/>
    <w:rsid w:val="00811644"/>
    <w:rsid w:val="00811802"/>
    <w:rsid w:val="00811A8F"/>
    <w:rsid w:val="00811E04"/>
    <w:rsid w:val="00811E56"/>
    <w:rsid w:val="008120C2"/>
    <w:rsid w:val="008122FF"/>
    <w:rsid w:val="0081253C"/>
    <w:rsid w:val="008127A3"/>
    <w:rsid w:val="00812A32"/>
    <w:rsid w:val="008133AF"/>
    <w:rsid w:val="008133B1"/>
    <w:rsid w:val="0081366F"/>
    <w:rsid w:val="008138D0"/>
    <w:rsid w:val="00813988"/>
    <w:rsid w:val="00813C8B"/>
    <w:rsid w:val="00813CDA"/>
    <w:rsid w:val="00813CF0"/>
    <w:rsid w:val="00813E57"/>
    <w:rsid w:val="00813F73"/>
    <w:rsid w:val="00813F8B"/>
    <w:rsid w:val="008140A5"/>
    <w:rsid w:val="00814879"/>
    <w:rsid w:val="00814E3F"/>
    <w:rsid w:val="00814E4A"/>
    <w:rsid w:val="00814EA5"/>
    <w:rsid w:val="00815150"/>
    <w:rsid w:val="0081541A"/>
    <w:rsid w:val="0081588F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B1"/>
    <w:rsid w:val="00816C62"/>
    <w:rsid w:val="00816CB7"/>
    <w:rsid w:val="00816D95"/>
    <w:rsid w:val="0081701D"/>
    <w:rsid w:val="00817045"/>
    <w:rsid w:val="00817156"/>
    <w:rsid w:val="0081721E"/>
    <w:rsid w:val="0081782C"/>
    <w:rsid w:val="0081785A"/>
    <w:rsid w:val="00817CBB"/>
    <w:rsid w:val="0082005F"/>
    <w:rsid w:val="00820068"/>
    <w:rsid w:val="00820904"/>
    <w:rsid w:val="00820AEE"/>
    <w:rsid w:val="00820D93"/>
    <w:rsid w:val="00820D95"/>
    <w:rsid w:val="00820D9B"/>
    <w:rsid w:val="00820E7A"/>
    <w:rsid w:val="0082127B"/>
    <w:rsid w:val="00821464"/>
    <w:rsid w:val="008218B7"/>
    <w:rsid w:val="00821AE5"/>
    <w:rsid w:val="00821B7C"/>
    <w:rsid w:val="00821C17"/>
    <w:rsid w:val="00821D02"/>
    <w:rsid w:val="00821E6D"/>
    <w:rsid w:val="00821FCC"/>
    <w:rsid w:val="00821FFE"/>
    <w:rsid w:val="008221C6"/>
    <w:rsid w:val="0082281D"/>
    <w:rsid w:val="008229B2"/>
    <w:rsid w:val="00822B6A"/>
    <w:rsid w:val="00823080"/>
    <w:rsid w:val="00823128"/>
    <w:rsid w:val="00823485"/>
    <w:rsid w:val="00823866"/>
    <w:rsid w:val="008239B2"/>
    <w:rsid w:val="00823C84"/>
    <w:rsid w:val="00823CF6"/>
    <w:rsid w:val="00823D0C"/>
    <w:rsid w:val="00823E8B"/>
    <w:rsid w:val="00824390"/>
    <w:rsid w:val="008244FF"/>
    <w:rsid w:val="00824E4A"/>
    <w:rsid w:val="0082545B"/>
    <w:rsid w:val="00825D50"/>
    <w:rsid w:val="00825D63"/>
    <w:rsid w:val="00826038"/>
    <w:rsid w:val="008260E7"/>
    <w:rsid w:val="0082620B"/>
    <w:rsid w:val="00826728"/>
    <w:rsid w:val="00826791"/>
    <w:rsid w:val="008269D1"/>
    <w:rsid w:val="00826ACB"/>
    <w:rsid w:val="00826C29"/>
    <w:rsid w:val="008270D7"/>
    <w:rsid w:val="008271D7"/>
    <w:rsid w:val="00827272"/>
    <w:rsid w:val="00827937"/>
    <w:rsid w:val="00827E1B"/>
    <w:rsid w:val="008301C0"/>
    <w:rsid w:val="008301C2"/>
    <w:rsid w:val="00830230"/>
    <w:rsid w:val="0083042B"/>
    <w:rsid w:val="00830941"/>
    <w:rsid w:val="00830AD7"/>
    <w:rsid w:val="008310A7"/>
    <w:rsid w:val="008310CA"/>
    <w:rsid w:val="008314ED"/>
    <w:rsid w:val="00831954"/>
    <w:rsid w:val="0083202D"/>
    <w:rsid w:val="008322A5"/>
    <w:rsid w:val="00832468"/>
    <w:rsid w:val="008324B2"/>
    <w:rsid w:val="0083252E"/>
    <w:rsid w:val="008326B7"/>
    <w:rsid w:val="008329D1"/>
    <w:rsid w:val="00832B29"/>
    <w:rsid w:val="00832D3D"/>
    <w:rsid w:val="008330E6"/>
    <w:rsid w:val="0083311A"/>
    <w:rsid w:val="008331BF"/>
    <w:rsid w:val="00833431"/>
    <w:rsid w:val="0083369F"/>
    <w:rsid w:val="00833897"/>
    <w:rsid w:val="008338F7"/>
    <w:rsid w:val="00833C2E"/>
    <w:rsid w:val="00834120"/>
    <w:rsid w:val="0083444B"/>
    <w:rsid w:val="00834751"/>
    <w:rsid w:val="0083488D"/>
    <w:rsid w:val="00834953"/>
    <w:rsid w:val="00834A29"/>
    <w:rsid w:val="00834B9E"/>
    <w:rsid w:val="00834E45"/>
    <w:rsid w:val="008352BD"/>
    <w:rsid w:val="008352E8"/>
    <w:rsid w:val="00835417"/>
    <w:rsid w:val="008355F0"/>
    <w:rsid w:val="008357A5"/>
    <w:rsid w:val="008357FA"/>
    <w:rsid w:val="00835970"/>
    <w:rsid w:val="00836058"/>
    <w:rsid w:val="008360FB"/>
    <w:rsid w:val="00836A66"/>
    <w:rsid w:val="00836B76"/>
    <w:rsid w:val="00836D63"/>
    <w:rsid w:val="00836F3E"/>
    <w:rsid w:val="0083719C"/>
    <w:rsid w:val="0083750E"/>
    <w:rsid w:val="008375DC"/>
    <w:rsid w:val="00837805"/>
    <w:rsid w:val="00837869"/>
    <w:rsid w:val="00837BC5"/>
    <w:rsid w:val="00837F6A"/>
    <w:rsid w:val="00840248"/>
    <w:rsid w:val="008402F7"/>
    <w:rsid w:val="008404DE"/>
    <w:rsid w:val="00840877"/>
    <w:rsid w:val="00841000"/>
    <w:rsid w:val="0084125B"/>
    <w:rsid w:val="00841BA7"/>
    <w:rsid w:val="00841D5D"/>
    <w:rsid w:val="008421D1"/>
    <w:rsid w:val="008425DF"/>
    <w:rsid w:val="00842618"/>
    <w:rsid w:val="00842703"/>
    <w:rsid w:val="00842950"/>
    <w:rsid w:val="00842DBA"/>
    <w:rsid w:val="0084323C"/>
    <w:rsid w:val="00843733"/>
    <w:rsid w:val="0084381E"/>
    <w:rsid w:val="008439B8"/>
    <w:rsid w:val="00843F3F"/>
    <w:rsid w:val="00843F98"/>
    <w:rsid w:val="00844179"/>
    <w:rsid w:val="00844194"/>
    <w:rsid w:val="008444E9"/>
    <w:rsid w:val="00844ABE"/>
    <w:rsid w:val="00844BC1"/>
    <w:rsid w:val="00844C91"/>
    <w:rsid w:val="00844E0E"/>
    <w:rsid w:val="00844F3D"/>
    <w:rsid w:val="00845029"/>
    <w:rsid w:val="00845098"/>
    <w:rsid w:val="008450ED"/>
    <w:rsid w:val="0084511B"/>
    <w:rsid w:val="0084515E"/>
    <w:rsid w:val="00845298"/>
    <w:rsid w:val="00845CC4"/>
    <w:rsid w:val="00845DED"/>
    <w:rsid w:val="00845E51"/>
    <w:rsid w:val="00846371"/>
    <w:rsid w:val="0084681C"/>
    <w:rsid w:val="0084699A"/>
    <w:rsid w:val="00846CAC"/>
    <w:rsid w:val="00847022"/>
    <w:rsid w:val="008472B3"/>
    <w:rsid w:val="00847803"/>
    <w:rsid w:val="00847A7C"/>
    <w:rsid w:val="00847D19"/>
    <w:rsid w:val="00847F46"/>
    <w:rsid w:val="00850144"/>
    <w:rsid w:val="008502B1"/>
    <w:rsid w:val="0085038C"/>
    <w:rsid w:val="008504AC"/>
    <w:rsid w:val="008509FB"/>
    <w:rsid w:val="00850C0C"/>
    <w:rsid w:val="00850E96"/>
    <w:rsid w:val="00850FB7"/>
    <w:rsid w:val="00850FE0"/>
    <w:rsid w:val="008510FC"/>
    <w:rsid w:val="00851197"/>
    <w:rsid w:val="00851412"/>
    <w:rsid w:val="008515B6"/>
    <w:rsid w:val="00851716"/>
    <w:rsid w:val="00851B8A"/>
    <w:rsid w:val="00851BC2"/>
    <w:rsid w:val="00851CA9"/>
    <w:rsid w:val="00851E76"/>
    <w:rsid w:val="00851EC0"/>
    <w:rsid w:val="008520C5"/>
    <w:rsid w:val="0085210E"/>
    <w:rsid w:val="0085221C"/>
    <w:rsid w:val="00852393"/>
    <w:rsid w:val="00852415"/>
    <w:rsid w:val="008524E2"/>
    <w:rsid w:val="00852793"/>
    <w:rsid w:val="00852A18"/>
    <w:rsid w:val="00852A21"/>
    <w:rsid w:val="00852C05"/>
    <w:rsid w:val="00852DF1"/>
    <w:rsid w:val="00852E2A"/>
    <w:rsid w:val="00853064"/>
    <w:rsid w:val="008530C8"/>
    <w:rsid w:val="0085325D"/>
    <w:rsid w:val="008533C4"/>
    <w:rsid w:val="00853404"/>
    <w:rsid w:val="00853499"/>
    <w:rsid w:val="0085363D"/>
    <w:rsid w:val="0085380D"/>
    <w:rsid w:val="00853D24"/>
    <w:rsid w:val="00853E60"/>
    <w:rsid w:val="0085429B"/>
    <w:rsid w:val="008542F1"/>
    <w:rsid w:val="008547D2"/>
    <w:rsid w:val="00854AD5"/>
    <w:rsid w:val="00855A2B"/>
    <w:rsid w:val="00855B1C"/>
    <w:rsid w:val="00855C8E"/>
    <w:rsid w:val="00855D8D"/>
    <w:rsid w:val="00856314"/>
    <w:rsid w:val="0085682E"/>
    <w:rsid w:val="00856A9A"/>
    <w:rsid w:val="00856BAD"/>
    <w:rsid w:val="00856D6F"/>
    <w:rsid w:val="00856F02"/>
    <w:rsid w:val="00856FB8"/>
    <w:rsid w:val="0085756A"/>
    <w:rsid w:val="0085784D"/>
    <w:rsid w:val="00857AB1"/>
    <w:rsid w:val="00857C50"/>
    <w:rsid w:val="00857D95"/>
    <w:rsid w:val="0086006C"/>
    <w:rsid w:val="0086021F"/>
    <w:rsid w:val="00860366"/>
    <w:rsid w:val="00860813"/>
    <w:rsid w:val="00860D51"/>
    <w:rsid w:val="00860E4F"/>
    <w:rsid w:val="00860F2D"/>
    <w:rsid w:val="00860FB4"/>
    <w:rsid w:val="0086118B"/>
    <w:rsid w:val="00861277"/>
    <w:rsid w:val="00861482"/>
    <w:rsid w:val="00861674"/>
    <w:rsid w:val="00861703"/>
    <w:rsid w:val="00861958"/>
    <w:rsid w:val="00861965"/>
    <w:rsid w:val="00861AD9"/>
    <w:rsid w:val="00861BE8"/>
    <w:rsid w:val="00861D0E"/>
    <w:rsid w:val="00862196"/>
    <w:rsid w:val="008626A1"/>
    <w:rsid w:val="00862988"/>
    <w:rsid w:val="00862A47"/>
    <w:rsid w:val="00862D19"/>
    <w:rsid w:val="00862E10"/>
    <w:rsid w:val="00863162"/>
    <w:rsid w:val="00863455"/>
    <w:rsid w:val="00863510"/>
    <w:rsid w:val="008635E8"/>
    <w:rsid w:val="00863C90"/>
    <w:rsid w:val="00863CAF"/>
    <w:rsid w:val="00863D34"/>
    <w:rsid w:val="0086436D"/>
    <w:rsid w:val="00864390"/>
    <w:rsid w:val="008643AB"/>
    <w:rsid w:val="008646A7"/>
    <w:rsid w:val="0086477A"/>
    <w:rsid w:val="0086490C"/>
    <w:rsid w:val="00864A0C"/>
    <w:rsid w:val="00864AFD"/>
    <w:rsid w:val="00864D66"/>
    <w:rsid w:val="0086508E"/>
    <w:rsid w:val="0086537B"/>
    <w:rsid w:val="008653C3"/>
    <w:rsid w:val="008654A4"/>
    <w:rsid w:val="0086557D"/>
    <w:rsid w:val="00865DA3"/>
    <w:rsid w:val="00865ED2"/>
    <w:rsid w:val="008660A9"/>
    <w:rsid w:val="008664EE"/>
    <w:rsid w:val="0086653B"/>
    <w:rsid w:val="00866693"/>
    <w:rsid w:val="00866819"/>
    <w:rsid w:val="00866A1B"/>
    <w:rsid w:val="00866CC7"/>
    <w:rsid w:val="00866D1E"/>
    <w:rsid w:val="00866D5A"/>
    <w:rsid w:val="00867070"/>
    <w:rsid w:val="008672E3"/>
    <w:rsid w:val="008676E7"/>
    <w:rsid w:val="0086775D"/>
    <w:rsid w:val="008679BA"/>
    <w:rsid w:val="008679DA"/>
    <w:rsid w:val="00867D62"/>
    <w:rsid w:val="00867EF6"/>
    <w:rsid w:val="00870130"/>
    <w:rsid w:val="00870192"/>
    <w:rsid w:val="0087022E"/>
    <w:rsid w:val="00870605"/>
    <w:rsid w:val="0087087C"/>
    <w:rsid w:val="00870EC4"/>
    <w:rsid w:val="00870FDF"/>
    <w:rsid w:val="00871220"/>
    <w:rsid w:val="00871858"/>
    <w:rsid w:val="0087185A"/>
    <w:rsid w:val="00871895"/>
    <w:rsid w:val="00871B37"/>
    <w:rsid w:val="00871E2F"/>
    <w:rsid w:val="0087213D"/>
    <w:rsid w:val="008722E7"/>
    <w:rsid w:val="008727E0"/>
    <w:rsid w:val="008728B8"/>
    <w:rsid w:val="00872A7A"/>
    <w:rsid w:val="00872ABC"/>
    <w:rsid w:val="00872B0A"/>
    <w:rsid w:val="00872C79"/>
    <w:rsid w:val="00872E7C"/>
    <w:rsid w:val="008730A9"/>
    <w:rsid w:val="008731A4"/>
    <w:rsid w:val="00873247"/>
    <w:rsid w:val="00873735"/>
    <w:rsid w:val="00873743"/>
    <w:rsid w:val="008737D0"/>
    <w:rsid w:val="008739AB"/>
    <w:rsid w:val="00873B28"/>
    <w:rsid w:val="00873F57"/>
    <w:rsid w:val="00873FFA"/>
    <w:rsid w:val="00874116"/>
    <w:rsid w:val="00874721"/>
    <w:rsid w:val="0087476E"/>
    <w:rsid w:val="00874967"/>
    <w:rsid w:val="00874E3D"/>
    <w:rsid w:val="0087500A"/>
    <w:rsid w:val="0087565E"/>
    <w:rsid w:val="00875A0C"/>
    <w:rsid w:val="00875BD4"/>
    <w:rsid w:val="00876147"/>
    <w:rsid w:val="0087640A"/>
    <w:rsid w:val="00876634"/>
    <w:rsid w:val="00876672"/>
    <w:rsid w:val="00876714"/>
    <w:rsid w:val="008767BF"/>
    <w:rsid w:val="00876C78"/>
    <w:rsid w:val="008771AD"/>
    <w:rsid w:val="00877382"/>
    <w:rsid w:val="00877470"/>
    <w:rsid w:val="0087748F"/>
    <w:rsid w:val="008774A0"/>
    <w:rsid w:val="00877551"/>
    <w:rsid w:val="00877575"/>
    <w:rsid w:val="00877A78"/>
    <w:rsid w:val="00877BBA"/>
    <w:rsid w:val="00877D59"/>
    <w:rsid w:val="00877FDA"/>
    <w:rsid w:val="00880024"/>
    <w:rsid w:val="008802ED"/>
    <w:rsid w:val="008803A1"/>
    <w:rsid w:val="0088070B"/>
    <w:rsid w:val="0088094B"/>
    <w:rsid w:val="00880A82"/>
    <w:rsid w:val="00880D94"/>
    <w:rsid w:val="00880ED5"/>
    <w:rsid w:val="0088123C"/>
    <w:rsid w:val="008812DA"/>
    <w:rsid w:val="008813B6"/>
    <w:rsid w:val="008815F0"/>
    <w:rsid w:val="008817E9"/>
    <w:rsid w:val="00881940"/>
    <w:rsid w:val="00881E2E"/>
    <w:rsid w:val="008820FB"/>
    <w:rsid w:val="008821A2"/>
    <w:rsid w:val="008821D5"/>
    <w:rsid w:val="00882B7E"/>
    <w:rsid w:val="00882C37"/>
    <w:rsid w:val="00882C79"/>
    <w:rsid w:val="00882E2B"/>
    <w:rsid w:val="00882FAF"/>
    <w:rsid w:val="008833F2"/>
    <w:rsid w:val="00883BEC"/>
    <w:rsid w:val="00883DA9"/>
    <w:rsid w:val="00883E4F"/>
    <w:rsid w:val="00884102"/>
    <w:rsid w:val="008841A8"/>
    <w:rsid w:val="008844D8"/>
    <w:rsid w:val="008845B2"/>
    <w:rsid w:val="00884601"/>
    <w:rsid w:val="008846A3"/>
    <w:rsid w:val="00884763"/>
    <w:rsid w:val="0088482C"/>
    <w:rsid w:val="008849A9"/>
    <w:rsid w:val="00884A0C"/>
    <w:rsid w:val="00884B1E"/>
    <w:rsid w:val="00884B44"/>
    <w:rsid w:val="00884DFD"/>
    <w:rsid w:val="0088500F"/>
    <w:rsid w:val="008855AB"/>
    <w:rsid w:val="00885908"/>
    <w:rsid w:val="00885AF5"/>
    <w:rsid w:val="00885D4B"/>
    <w:rsid w:val="00885E63"/>
    <w:rsid w:val="00885E94"/>
    <w:rsid w:val="00885F00"/>
    <w:rsid w:val="00886021"/>
    <w:rsid w:val="00886C55"/>
    <w:rsid w:val="00886CE1"/>
    <w:rsid w:val="00886CFF"/>
    <w:rsid w:val="00886E19"/>
    <w:rsid w:val="00887355"/>
    <w:rsid w:val="00887661"/>
    <w:rsid w:val="0088784C"/>
    <w:rsid w:val="008878EE"/>
    <w:rsid w:val="0089004B"/>
    <w:rsid w:val="00890200"/>
    <w:rsid w:val="00890233"/>
    <w:rsid w:val="00890723"/>
    <w:rsid w:val="00890871"/>
    <w:rsid w:val="008908E2"/>
    <w:rsid w:val="00890952"/>
    <w:rsid w:val="00890CCB"/>
    <w:rsid w:val="00891782"/>
    <w:rsid w:val="008917DB"/>
    <w:rsid w:val="00891835"/>
    <w:rsid w:val="00891AF0"/>
    <w:rsid w:val="00891DFA"/>
    <w:rsid w:val="00891E80"/>
    <w:rsid w:val="0089217E"/>
    <w:rsid w:val="0089249F"/>
    <w:rsid w:val="008924DC"/>
    <w:rsid w:val="0089259A"/>
    <w:rsid w:val="0089274A"/>
    <w:rsid w:val="00892926"/>
    <w:rsid w:val="008929A4"/>
    <w:rsid w:val="00892A9D"/>
    <w:rsid w:val="00892B3B"/>
    <w:rsid w:val="0089324E"/>
    <w:rsid w:val="00893271"/>
    <w:rsid w:val="00893363"/>
    <w:rsid w:val="008934FA"/>
    <w:rsid w:val="00893796"/>
    <w:rsid w:val="00893AB7"/>
    <w:rsid w:val="00893BED"/>
    <w:rsid w:val="00893CC6"/>
    <w:rsid w:val="00893D09"/>
    <w:rsid w:val="00893E0F"/>
    <w:rsid w:val="00893E16"/>
    <w:rsid w:val="008940A0"/>
    <w:rsid w:val="00894696"/>
    <w:rsid w:val="00894740"/>
    <w:rsid w:val="00894790"/>
    <w:rsid w:val="00894D94"/>
    <w:rsid w:val="00894FCD"/>
    <w:rsid w:val="008955FC"/>
    <w:rsid w:val="00895EB0"/>
    <w:rsid w:val="00895F71"/>
    <w:rsid w:val="00896171"/>
    <w:rsid w:val="00896385"/>
    <w:rsid w:val="0089655F"/>
    <w:rsid w:val="00896708"/>
    <w:rsid w:val="0089678A"/>
    <w:rsid w:val="00896E00"/>
    <w:rsid w:val="00896F0C"/>
    <w:rsid w:val="00897B43"/>
    <w:rsid w:val="00897BFD"/>
    <w:rsid w:val="00897ECF"/>
    <w:rsid w:val="008A018B"/>
    <w:rsid w:val="008A02EA"/>
    <w:rsid w:val="008A0872"/>
    <w:rsid w:val="008A104D"/>
    <w:rsid w:val="008A11B4"/>
    <w:rsid w:val="008A11C2"/>
    <w:rsid w:val="008A14AC"/>
    <w:rsid w:val="008A17E8"/>
    <w:rsid w:val="008A17F6"/>
    <w:rsid w:val="008A1BCF"/>
    <w:rsid w:val="008A1F62"/>
    <w:rsid w:val="008A1F66"/>
    <w:rsid w:val="008A2515"/>
    <w:rsid w:val="008A2674"/>
    <w:rsid w:val="008A2735"/>
    <w:rsid w:val="008A2878"/>
    <w:rsid w:val="008A28A6"/>
    <w:rsid w:val="008A2C9F"/>
    <w:rsid w:val="008A2DE6"/>
    <w:rsid w:val="008A2E0A"/>
    <w:rsid w:val="008A2E24"/>
    <w:rsid w:val="008A30D1"/>
    <w:rsid w:val="008A3229"/>
    <w:rsid w:val="008A327B"/>
    <w:rsid w:val="008A32DE"/>
    <w:rsid w:val="008A3338"/>
    <w:rsid w:val="008A3A77"/>
    <w:rsid w:val="008A40BF"/>
    <w:rsid w:val="008A4119"/>
    <w:rsid w:val="008A422D"/>
    <w:rsid w:val="008A45FB"/>
    <w:rsid w:val="008A4927"/>
    <w:rsid w:val="008A49FC"/>
    <w:rsid w:val="008A4B28"/>
    <w:rsid w:val="008A4D15"/>
    <w:rsid w:val="008A4D84"/>
    <w:rsid w:val="008A4E46"/>
    <w:rsid w:val="008A4EEB"/>
    <w:rsid w:val="008A5A37"/>
    <w:rsid w:val="008A5E0E"/>
    <w:rsid w:val="008A5FB8"/>
    <w:rsid w:val="008A6301"/>
    <w:rsid w:val="008A684E"/>
    <w:rsid w:val="008A6A93"/>
    <w:rsid w:val="008A6C0D"/>
    <w:rsid w:val="008A6DA2"/>
    <w:rsid w:val="008A6FA9"/>
    <w:rsid w:val="008A7009"/>
    <w:rsid w:val="008A7326"/>
    <w:rsid w:val="008A7782"/>
    <w:rsid w:val="008A78F9"/>
    <w:rsid w:val="008A7D3E"/>
    <w:rsid w:val="008A7E94"/>
    <w:rsid w:val="008B0342"/>
    <w:rsid w:val="008B03E8"/>
    <w:rsid w:val="008B048D"/>
    <w:rsid w:val="008B0851"/>
    <w:rsid w:val="008B0B34"/>
    <w:rsid w:val="008B0D5B"/>
    <w:rsid w:val="008B0E72"/>
    <w:rsid w:val="008B0EEC"/>
    <w:rsid w:val="008B157E"/>
    <w:rsid w:val="008B1631"/>
    <w:rsid w:val="008B1823"/>
    <w:rsid w:val="008B1EA7"/>
    <w:rsid w:val="008B1ED5"/>
    <w:rsid w:val="008B2585"/>
    <w:rsid w:val="008B2602"/>
    <w:rsid w:val="008B2606"/>
    <w:rsid w:val="008B2968"/>
    <w:rsid w:val="008B2CB5"/>
    <w:rsid w:val="008B3194"/>
    <w:rsid w:val="008B33C1"/>
    <w:rsid w:val="008B352F"/>
    <w:rsid w:val="008B35BC"/>
    <w:rsid w:val="008B371F"/>
    <w:rsid w:val="008B3960"/>
    <w:rsid w:val="008B3A3A"/>
    <w:rsid w:val="008B3B5B"/>
    <w:rsid w:val="008B3F28"/>
    <w:rsid w:val="008B421C"/>
    <w:rsid w:val="008B44E6"/>
    <w:rsid w:val="008B4825"/>
    <w:rsid w:val="008B4AB4"/>
    <w:rsid w:val="008B4B6C"/>
    <w:rsid w:val="008B4D43"/>
    <w:rsid w:val="008B563A"/>
    <w:rsid w:val="008B5B23"/>
    <w:rsid w:val="008B5EA1"/>
    <w:rsid w:val="008B5FC7"/>
    <w:rsid w:val="008B60C1"/>
    <w:rsid w:val="008B628A"/>
    <w:rsid w:val="008B62AE"/>
    <w:rsid w:val="008B62FE"/>
    <w:rsid w:val="008B639A"/>
    <w:rsid w:val="008B648E"/>
    <w:rsid w:val="008B6A93"/>
    <w:rsid w:val="008B6BE1"/>
    <w:rsid w:val="008B6D0D"/>
    <w:rsid w:val="008B7106"/>
    <w:rsid w:val="008B71EF"/>
    <w:rsid w:val="008B7475"/>
    <w:rsid w:val="008B755D"/>
    <w:rsid w:val="008B7586"/>
    <w:rsid w:val="008B7966"/>
    <w:rsid w:val="008B79A7"/>
    <w:rsid w:val="008B7A4C"/>
    <w:rsid w:val="008B7B85"/>
    <w:rsid w:val="008B7BAA"/>
    <w:rsid w:val="008B7FE4"/>
    <w:rsid w:val="008C0337"/>
    <w:rsid w:val="008C0357"/>
    <w:rsid w:val="008C0685"/>
    <w:rsid w:val="008C0DD8"/>
    <w:rsid w:val="008C0E54"/>
    <w:rsid w:val="008C10E1"/>
    <w:rsid w:val="008C191D"/>
    <w:rsid w:val="008C1CA3"/>
    <w:rsid w:val="008C1E1B"/>
    <w:rsid w:val="008C2454"/>
    <w:rsid w:val="008C2D55"/>
    <w:rsid w:val="008C3257"/>
    <w:rsid w:val="008C3A02"/>
    <w:rsid w:val="008C3AC7"/>
    <w:rsid w:val="008C3C36"/>
    <w:rsid w:val="008C4504"/>
    <w:rsid w:val="008C4891"/>
    <w:rsid w:val="008C4B1C"/>
    <w:rsid w:val="008C4B53"/>
    <w:rsid w:val="008C4B5E"/>
    <w:rsid w:val="008C5871"/>
    <w:rsid w:val="008C5A2B"/>
    <w:rsid w:val="008C5A67"/>
    <w:rsid w:val="008C5B64"/>
    <w:rsid w:val="008C5F10"/>
    <w:rsid w:val="008C6004"/>
    <w:rsid w:val="008C622C"/>
    <w:rsid w:val="008C6B44"/>
    <w:rsid w:val="008C6BC7"/>
    <w:rsid w:val="008C7022"/>
    <w:rsid w:val="008C70DF"/>
    <w:rsid w:val="008C723A"/>
    <w:rsid w:val="008C7418"/>
    <w:rsid w:val="008C74A4"/>
    <w:rsid w:val="008C75C4"/>
    <w:rsid w:val="008C7941"/>
    <w:rsid w:val="008C7B09"/>
    <w:rsid w:val="008C7B2D"/>
    <w:rsid w:val="008C7CF1"/>
    <w:rsid w:val="008D05E3"/>
    <w:rsid w:val="008D066E"/>
    <w:rsid w:val="008D0672"/>
    <w:rsid w:val="008D0CFA"/>
    <w:rsid w:val="008D0D28"/>
    <w:rsid w:val="008D0EE3"/>
    <w:rsid w:val="008D1001"/>
    <w:rsid w:val="008D14FA"/>
    <w:rsid w:val="008D1577"/>
    <w:rsid w:val="008D1608"/>
    <w:rsid w:val="008D1673"/>
    <w:rsid w:val="008D1AF2"/>
    <w:rsid w:val="008D1D5E"/>
    <w:rsid w:val="008D1E84"/>
    <w:rsid w:val="008D22D6"/>
    <w:rsid w:val="008D244F"/>
    <w:rsid w:val="008D2721"/>
    <w:rsid w:val="008D274D"/>
    <w:rsid w:val="008D2C62"/>
    <w:rsid w:val="008D2D76"/>
    <w:rsid w:val="008D2E4F"/>
    <w:rsid w:val="008D3063"/>
    <w:rsid w:val="008D3467"/>
    <w:rsid w:val="008D3561"/>
    <w:rsid w:val="008D3928"/>
    <w:rsid w:val="008D3E0C"/>
    <w:rsid w:val="008D41BA"/>
    <w:rsid w:val="008D41FC"/>
    <w:rsid w:val="008D43A7"/>
    <w:rsid w:val="008D48B5"/>
    <w:rsid w:val="008D4BA1"/>
    <w:rsid w:val="008D4E93"/>
    <w:rsid w:val="008D503B"/>
    <w:rsid w:val="008D52A3"/>
    <w:rsid w:val="008D5684"/>
    <w:rsid w:val="008D5A88"/>
    <w:rsid w:val="008D6048"/>
    <w:rsid w:val="008D6176"/>
    <w:rsid w:val="008D66AD"/>
    <w:rsid w:val="008D677B"/>
    <w:rsid w:val="008D67AC"/>
    <w:rsid w:val="008D68E5"/>
    <w:rsid w:val="008D69DB"/>
    <w:rsid w:val="008D6B08"/>
    <w:rsid w:val="008D6BD3"/>
    <w:rsid w:val="008D6D28"/>
    <w:rsid w:val="008D7141"/>
    <w:rsid w:val="008D7274"/>
    <w:rsid w:val="008D75C6"/>
    <w:rsid w:val="008D78FE"/>
    <w:rsid w:val="008D7C5E"/>
    <w:rsid w:val="008D7C85"/>
    <w:rsid w:val="008D7D1C"/>
    <w:rsid w:val="008E01EB"/>
    <w:rsid w:val="008E03A4"/>
    <w:rsid w:val="008E084C"/>
    <w:rsid w:val="008E0963"/>
    <w:rsid w:val="008E0D1D"/>
    <w:rsid w:val="008E1137"/>
    <w:rsid w:val="008E11A5"/>
    <w:rsid w:val="008E14E2"/>
    <w:rsid w:val="008E15D4"/>
    <w:rsid w:val="008E199E"/>
    <w:rsid w:val="008E19F6"/>
    <w:rsid w:val="008E1CF3"/>
    <w:rsid w:val="008E1F9D"/>
    <w:rsid w:val="008E233A"/>
    <w:rsid w:val="008E243C"/>
    <w:rsid w:val="008E2696"/>
    <w:rsid w:val="008E2792"/>
    <w:rsid w:val="008E2977"/>
    <w:rsid w:val="008E2AD6"/>
    <w:rsid w:val="008E2C86"/>
    <w:rsid w:val="008E2E20"/>
    <w:rsid w:val="008E2EE4"/>
    <w:rsid w:val="008E30F6"/>
    <w:rsid w:val="008E3119"/>
    <w:rsid w:val="008E32C0"/>
    <w:rsid w:val="008E343A"/>
    <w:rsid w:val="008E36C9"/>
    <w:rsid w:val="008E3774"/>
    <w:rsid w:val="008E424D"/>
    <w:rsid w:val="008E4487"/>
    <w:rsid w:val="008E46BD"/>
    <w:rsid w:val="008E499E"/>
    <w:rsid w:val="008E4D9B"/>
    <w:rsid w:val="008E4DF6"/>
    <w:rsid w:val="008E4EE4"/>
    <w:rsid w:val="008E5708"/>
    <w:rsid w:val="008E57EC"/>
    <w:rsid w:val="008E5884"/>
    <w:rsid w:val="008E69C2"/>
    <w:rsid w:val="008E6A99"/>
    <w:rsid w:val="008E6AAA"/>
    <w:rsid w:val="008E6C48"/>
    <w:rsid w:val="008E6D54"/>
    <w:rsid w:val="008E6D63"/>
    <w:rsid w:val="008E6E3A"/>
    <w:rsid w:val="008E7136"/>
    <w:rsid w:val="008E73C8"/>
    <w:rsid w:val="008E75D2"/>
    <w:rsid w:val="008E7644"/>
    <w:rsid w:val="008E766D"/>
    <w:rsid w:val="008E768E"/>
    <w:rsid w:val="008E786A"/>
    <w:rsid w:val="008E78AB"/>
    <w:rsid w:val="008E7B16"/>
    <w:rsid w:val="008E7F56"/>
    <w:rsid w:val="008F00E5"/>
    <w:rsid w:val="008F05BA"/>
    <w:rsid w:val="008F0793"/>
    <w:rsid w:val="008F0A42"/>
    <w:rsid w:val="008F0BDC"/>
    <w:rsid w:val="008F0D73"/>
    <w:rsid w:val="008F0D89"/>
    <w:rsid w:val="008F0E8E"/>
    <w:rsid w:val="008F0FF8"/>
    <w:rsid w:val="008F10D0"/>
    <w:rsid w:val="008F10FD"/>
    <w:rsid w:val="008F11AB"/>
    <w:rsid w:val="008F12DC"/>
    <w:rsid w:val="008F155C"/>
    <w:rsid w:val="008F1AC7"/>
    <w:rsid w:val="008F1AE9"/>
    <w:rsid w:val="008F1B59"/>
    <w:rsid w:val="008F1B9F"/>
    <w:rsid w:val="008F230F"/>
    <w:rsid w:val="008F23C7"/>
    <w:rsid w:val="008F282B"/>
    <w:rsid w:val="008F284B"/>
    <w:rsid w:val="008F2D77"/>
    <w:rsid w:val="008F2DE6"/>
    <w:rsid w:val="008F376B"/>
    <w:rsid w:val="008F3900"/>
    <w:rsid w:val="008F3A11"/>
    <w:rsid w:val="008F3EA7"/>
    <w:rsid w:val="008F40A5"/>
    <w:rsid w:val="008F41AB"/>
    <w:rsid w:val="008F4228"/>
    <w:rsid w:val="008F4497"/>
    <w:rsid w:val="008F4516"/>
    <w:rsid w:val="008F4847"/>
    <w:rsid w:val="008F4B58"/>
    <w:rsid w:val="008F4D7D"/>
    <w:rsid w:val="008F5459"/>
    <w:rsid w:val="008F597D"/>
    <w:rsid w:val="008F59AD"/>
    <w:rsid w:val="008F5A28"/>
    <w:rsid w:val="008F5D4F"/>
    <w:rsid w:val="008F661E"/>
    <w:rsid w:val="008F6758"/>
    <w:rsid w:val="008F6778"/>
    <w:rsid w:val="008F678A"/>
    <w:rsid w:val="008F6847"/>
    <w:rsid w:val="008F7031"/>
    <w:rsid w:val="008F745C"/>
    <w:rsid w:val="008F79CE"/>
    <w:rsid w:val="008F7A4D"/>
    <w:rsid w:val="008F7A7A"/>
    <w:rsid w:val="008F7EAE"/>
    <w:rsid w:val="008F7FB8"/>
    <w:rsid w:val="009000B4"/>
    <w:rsid w:val="0090042D"/>
    <w:rsid w:val="00900438"/>
    <w:rsid w:val="0090046D"/>
    <w:rsid w:val="00900551"/>
    <w:rsid w:val="00900B49"/>
    <w:rsid w:val="00900D70"/>
    <w:rsid w:val="00900EE2"/>
    <w:rsid w:val="00900FF7"/>
    <w:rsid w:val="0090106F"/>
    <w:rsid w:val="00901347"/>
    <w:rsid w:val="009016A0"/>
    <w:rsid w:val="00902104"/>
    <w:rsid w:val="0090235F"/>
    <w:rsid w:val="009026FC"/>
    <w:rsid w:val="009029DC"/>
    <w:rsid w:val="00902C76"/>
    <w:rsid w:val="0090341F"/>
    <w:rsid w:val="00903FE9"/>
    <w:rsid w:val="00904027"/>
    <w:rsid w:val="0090422A"/>
    <w:rsid w:val="009042C4"/>
    <w:rsid w:val="00904374"/>
    <w:rsid w:val="0090472E"/>
    <w:rsid w:val="0090475F"/>
    <w:rsid w:val="009048C3"/>
    <w:rsid w:val="0090490C"/>
    <w:rsid w:val="00904A83"/>
    <w:rsid w:val="00904B0D"/>
    <w:rsid w:val="00904D40"/>
    <w:rsid w:val="00904EFE"/>
    <w:rsid w:val="00905247"/>
    <w:rsid w:val="0090526D"/>
    <w:rsid w:val="009055D1"/>
    <w:rsid w:val="00905727"/>
    <w:rsid w:val="009058EC"/>
    <w:rsid w:val="00906242"/>
    <w:rsid w:val="009064BE"/>
    <w:rsid w:val="00906690"/>
    <w:rsid w:val="0090675A"/>
    <w:rsid w:val="009067BD"/>
    <w:rsid w:val="00906A12"/>
    <w:rsid w:val="00906AFA"/>
    <w:rsid w:val="00906D45"/>
    <w:rsid w:val="0090712A"/>
    <w:rsid w:val="00907132"/>
    <w:rsid w:val="009074CA"/>
    <w:rsid w:val="00907569"/>
    <w:rsid w:val="009079D4"/>
    <w:rsid w:val="00907DA4"/>
    <w:rsid w:val="009102B1"/>
    <w:rsid w:val="00910433"/>
    <w:rsid w:val="0091056C"/>
    <w:rsid w:val="00910626"/>
    <w:rsid w:val="009106C6"/>
    <w:rsid w:val="009107C1"/>
    <w:rsid w:val="009109E7"/>
    <w:rsid w:val="009109EA"/>
    <w:rsid w:val="00910C0F"/>
    <w:rsid w:val="00910CD7"/>
    <w:rsid w:val="00910D09"/>
    <w:rsid w:val="00910F11"/>
    <w:rsid w:val="00911102"/>
    <w:rsid w:val="00911159"/>
    <w:rsid w:val="0091146B"/>
    <w:rsid w:val="009114E2"/>
    <w:rsid w:val="00911726"/>
    <w:rsid w:val="0091176C"/>
    <w:rsid w:val="0091178A"/>
    <w:rsid w:val="00911885"/>
    <w:rsid w:val="00911AAA"/>
    <w:rsid w:val="00912160"/>
    <w:rsid w:val="00912278"/>
    <w:rsid w:val="009122B8"/>
    <w:rsid w:val="0091236C"/>
    <w:rsid w:val="009126EF"/>
    <w:rsid w:val="00912807"/>
    <w:rsid w:val="00912A2B"/>
    <w:rsid w:val="00912B46"/>
    <w:rsid w:val="00912B98"/>
    <w:rsid w:val="00912B99"/>
    <w:rsid w:val="00912BB1"/>
    <w:rsid w:val="00912EBD"/>
    <w:rsid w:val="00912FD6"/>
    <w:rsid w:val="009132A8"/>
    <w:rsid w:val="00913400"/>
    <w:rsid w:val="0091343B"/>
    <w:rsid w:val="00913559"/>
    <w:rsid w:val="0091383E"/>
    <w:rsid w:val="00913C18"/>
    <w:rsid w:val="00913DB2"/>
    <w:rsid w:val="00913DEE"/>
    <w:rsid w:val="00913E70"/>
    <w:rsid w:val="00913F29"/>
    <w:rsid w:val="0091420B"/>
    <w:rsid w:val="009143E4"/>
    <w:rsid w:val="00914450"/>
    <w:rsid w:val="0091478A"/>
    <w:rsid w:val="00914856"/>
    <w:rsid w:val="009153BF"/>
    <w:rsid w:val="00915496"/>
    <w:rsid w:val="009155D3"/>
    <w:rsid w:val="0091585E"/>
    <w:rsid w:val="009159C3"/>
    <w:rsid w:val="00915E28"/>
    <w:rsid w:val="00915E57"/>
    <w:rsid w:val="0091601C"/>
    <w:rsid w:val="00916846"/>
    <w:rsid w:val="00916948"/>
    <w:rsid w:val="00916AA2"/>
    <w:rsid w:val="009171B4"/>
    <w:rsid w:val="0091769A"/>
    <w:rsid w:val="00917D3C"/>
    <w:rsid w:val="00917D61"/>
    <w:rsid w:val="00917DA9"/>
    <w:rsid w:val="00917DCD"/>
    <w:rsid w:val="00920470"/>
    <w:rsid w:val="009205A0"/>
    <w:rsid w:val="00920610"/>
    <w:rsid w:val="00920619"/>
    <w:rsid w:val="00920624"/>
    <w:rsid w:val="0092086E"/>
    <w:rsid w:val="00920C72"/>
    <w:rsid w:val="00920F75"/>
    <w:rsid w:val="009210BD"/>
    <w:rsid w:val="0092117B"/>
    <w:rsid w:val="00921434"/>
    <w:rsid w:val="00921A55"/>
    <w:rsid w:val="00921D04"/>
    <w:rsid w:val="00921DCD"/>
    <w:rsid w:val="00921F42"/>
    <w:rsid w:val="00922254"/>
    <w:rsid w:val="0092226C"/>
    <w:rsid w:val="00922295"/>
    <w:rsid w:val="009223CB"/>
    <w:rsid w:val="0092287D"/>
    <w:rsid w:val="00922910"/>
    <w:rsid w:val="00922A79"/>
    <w:rsid w:val="00922B6F"/>
    <w:rsid w:val="00922D80"/>
    <w:rsid w:val="0092326D"/>
    <w:rsid w:val="0092355D"/>
    <w:rsid w:val="00923616"/>
    <w:rsid w:val="0092369A"/>
    <w:rsid w:val="0092383D"/>
    <w:rsid w:val="00923AF5"/>
    <w:rsid w:val="00923C7D"/>
    <w:rsid w:val="009240ED"/>
    <w:rsid w:val="00924157"/>
    <w:rsid w:val="00924383"/>
    <w:rsid w:val="009247F6"/>
    <w:rsid w:val="00925378"/>
    <w:rsid w:val="00926141"/>
    <w:rsid w:val="00926305"/>
    <w:rsid w:val="00926401"/>
    <w:rsid w:val="00926643"/>
    <w:rsid w:val="0092667A"/>
    <w:rsid w:val="0092677A"/>
    <w:rsid w:val="00927321"/>
    <w:rsid w:val="009278E1"/>
    <w:rsid w:val="00930CEB"/>
    <w:rsid w:val="00930E09"/>
    <w:rsid w:val="00930FD4"/>
    <w:rsid w:val="00931266"/>
    <w:rsid w:val="00931307"/>
    <w:rsid w:val="009314EB"/>
    <w:rsid w:val="00931948"/>
    <w:rsid w:val="009324E4"/>
    <w:rsid w:val="009326A2"/>
    <w:rsid w:val="00932803"/>
    <w:rsid w:val="009329DF"/>
    <w:rsid w:val="00932AC4"/>
    <w:rsid w:val="00932D34"/>
    <w:rsid w:val="00932E42"/>
    <w:rsid w:val="00932E75"/>
    <w:rsid w:val="00933407"/>
    <w:rsid w:val="009337F1"/>
    <w:rsid w:val="00933871"/>
    <w:rsid w:val="00933AA9"/>
    <w:rsid w:val="00933CE1"/>
    <w:rsid w:val="00933FCE"/>
    <w:rsid w:val="00934185"/>
    <w:rsid w:val="0093425D"/>
    <w:rsid w:val="009343DB"/>
    <w:rsid w:val="009343F6"/>
    <w:rsid w:val="009346A4"/>
    <w:rsid w:val="009347F2"/>
    <w:rsid w:val="00934AD6"/>
    <w:rsid w:val="00934D30"/>
    <w:rsid w:val="00934F78"/>
    <w:rsid w:val="009351C4"/>
    <w:rsid w:val="009354DA"/>
    <w:rsid w:val="00935802"/>
    <w:rsid w:val="009358BA"/>
    <w:rsid w:val="009358F1"/>
    <w:rsid w:val="00935F72"/>
    <w:rsid w:val="0093613B"/>
    <w:rsid w:val="0093615C"/>
    <w:rsid w:val="009362F8"/>
    <w:rsid w:val="009367D2"/>
    <w:rsid w:val="00936B6F"/>
    <w:rsid w:val="00936CCC"/>
    <w:rsid w:val="00936D52"/>
    <w:rsid w:val="00937095"/>
    <w:rsid w:val="0093712D"/>
    <w:rsid w:val="0093730F"/>
    <w:rsid w:val="009373DB"/>
    <w:rsid w:val="00937475"/>
    <w:rsid w:val="0093752D"/>
    <w:rsid w:val="009375A0"/>
    <w:rsid w:val="00937C44"/>
    <w:rsid w:val="00937C5E"/>
    <w:rsid w:val="00937DE4"/>
    <w:rsid w:val="00937F20"/>
    <w:rsid w:val="00940383"/>
    <w:rsid w:val="009403C5"/>
    <w:rsid w:val="00940596"/>
    <w:rsid w:val="00940708"/>
    <w:rsid w:val="00940920"/>
    <w:rsid w:val="00940ABC"/>
    <w:rsid w:val="00940B62"/>
    <w:rsid w:val="00940B6B"/>
    <w:rsid w:val="00940C1A"/>
    <w:rsid w:val="00940DDE"/>
    <w:rsid w:val="00941092"/>
    <w:rsid w:val="009410B5"/>
    <w:rsid w:val="0094110A"/>
    <w:rsid w:val="00941111"/>
    <w:rsid w:val="00941148"/>
    <w:rsid w:val="00941293"/>
    <w:rsid w:val="009412E1"/>
    <w:rsid w:val="009415A7"/>
    <w:rsid w:val="009415C8"/>
    <w:rsid w:val="00941836"/>
    <w:rsid w:val="00941A18"/>
    <w:rsid w:val="00941AF0"/>
    <w:rsid w:val="00941C14"/>
    <w:rsid w:val="0094220B"/>
    <w:rsid w:val="0094221E"/>
    <w:rsid w:val="00942373"/>
    <w:rsid w:val="009424BF"/>
    <w:rsid w:val="009425EC"/>
    <w:rsid w:val="00942AF8"/>
    <w:rsid w:val="00942BB1"/>
    <w:rsid w:val="00942F06"/>
    <w:rsid w:val="00942F36"/>
    <w:rsid w:val="00943065"/>
    <w:rsid w:val="009432FA"/>
    <w:rsid w:val="0094345A"/>
    <w:rsid w:val="0094358E"/>
    <w:rsid w:val="009439F5"/>
    <w:rsid w:val="00943C34"/>
    <w:rsid w:val="00943DBE"/>
    <w:rsid w:val="0094412D"/>
    <w:rsid w:val="00944384"/>
    <w:rsid w:val="009444F2"/>
    <w:rsid w:val="009446C7"/>
    <w:rsid w:val="009446F2"/>
    <w:rsid w:val="009447DC"/>
    <w:rsid w:val="00944B9B"/>
    <w:rsid w:val="00944C02"/>
    <w:rsid w:val="00944C9C"/>
    <w:rsid w:val="00944D00"/>
    <w:rsid w:val="00944FF8"/>
    <w:rsid w:val="0094522E"/>
    <w:rsid w:val="0094533C"/>
    <w:rsid w:val="00945996"/>
    <w:rsid w:val="00945AC5"/>
    <w:rsid w:val="00945C77"/>
    <w:rsid w:val="00946405"/>
    <w:rsid w:val="009465CD"/>
    <w:rsid w:val="00946887"/>
    <w:rsid w:val="009468BF"/>
    <w:rsid w:val="00947038"/>
    <w:rsid w:val="009472A8"/>
    <w:rsid w:val="009472F3"/>
    <w:rsid w:val="00947AC1"/>
    <w:rsid w:val="00947AF5"/>
    <w:rsid w:val="00947C67"/>
    <w:rsid w:val="00947E3E"/>
    <w:rsid w:val="00950205"/>
    <w:rsid w:val="00950697"/>
    <w:rsid w:val="00950881"/>
    <w:rsid w:val="00950992"/>
    <w:rsid w:val="00950BD4"/>
    <w:rsid w:val="00950E14"/>
    <w:rsid w:val="00950E62"/>
    <w:rsid w:val="00951613"/>
    <w:rsid w:val="00951649"/>
    <w:rsid w:val="009516CC"/>
    <w:rsid w:val="00951773"/>
    <w:rsid w:val="00951E13"/>
    <w:rsid w:val="00951F9A"/>
    <w:rsid w:val="00952292"/>
    <w:rsid w:val="00952674"/>
    <w:rsid w:val="009527FB"/>
    <w:rsid w:val="00952C69"/>
    <w:rsid w:val="00952E3E"/>
    <w:rsid w:val="00952F02"/>
    <w:rsid w:val="009533D5"/>
    <w:rsid w:val="00953451"/>
    <w:rsid w:val="009536CC"/>
    <w:rsid w:val="0095375A"/>
    <w:rsid w:val="00953887"/>
    <w:rsid w:val="00953A65"/>
    <w:rsid w:val="00953B2B"/>
    <w:rsid w:val="00953CC5"/>
    <w:rsid w:val="00953E6F"/>
    <w:rsid w:val="009541D9"/>
    <w:rsid w:val="009542A0"/>
    <w:rsid w:val="009544B1"/>
    <w:rsid w:val="009545FA"/>
    <w:rsid w:val="009548B6"/>
    <w:rsid w:val="0095495F"/>
    <w:rsid w:val="00954E23"/>
    <w:rsid w:val="00954E2E"/>
    <w:rsid w:val="00954F09"/>
    <w:rsid w:val="009558B2"/>
    <w:rsid w:val="0095591D"/>
    <w:rsid w:val="00955DD3"/>
    <w:rsid w:val="00955F49"/>
    <w:rsid w:val="009563B1"/>
    <w:rsid w:val="009565B1"/>
    <w:rsid w:val="009565B3"/>
    <w:rsid w:val="009566A0"/>
    <w:rsid w:val="00957229"/>
    <w:rsid w:val="00957680"/>
    <w:rsid w:val="00957698"/>
    <w:rsid w:val="00957A6E"/>
    <w:rsid w:val="00957CCE"/>
    <w:rsid w:val="00960029"/>
    <w:rsid w:val="009600FD"/>
    <w:rsid w:val="00960230"/>
    <w:rsid w:val="0096031C"/>
    <w:rsid w:val="00960797"/>
    <w:rsid w:val="00960810"/>
    <w:rsid w:val="00960826"/>
    <w:rsid w:val="00960B57"/>
    <w:rsid w:val="00961188"/>
    <w:rsid w:val="0096129D"/>
    <w:rsid w:val="009619A5"/>
    <w:rsid w:val="00961E10"/>
    <w:rsid w:val="00961E75"/>
    <w:rsid w:val="0096227A"/>
    <w:rsid w:val="009624D5"/>
    <w:rsid w:val="00962A08"/>
    <w:rsid w:val="00962FE3"/>
    <w:rsid w:val="00963258"/>
    <w:rsid w:val="0096331A"/>
    <w:rsid w:val="00963408"/>
    <w:rsid w:val="00963438"/>
    <w:rsid w:val="00963528"/>
    <w:rsid w:val="00963779"/>
    <w:rsid w:val="009637D6"/>
    <w:rsid w:val="00963975"/>
    <w:rsid w:val="00963F31"/>
    <w:rsid w:val="009640FB"/>
    <w:rsid w:val="00964201"/>
    <w:rsid w:val="00964487"/>
    <w:rsid w:val="0096463C"/>
    <w:rsid w:val="0096478A"/>
    <w:rsid w:val="00964D72"/>
    <w:rsid w:val="009650C5"/>
    <w:rsid w:val="009650F1"/>
    <w:rsid w:val="0096550E"/>
    <w:rsid w:val="009658D2"/>
    <w:rsid w:val="00965A80"/>
    <w:rsid w:val="00965D88"/>
    <w:rsid w:val="00966626"/>
    <w:rsid w:val="00966B56"/>
    <w:rsid w:val="00966E07"/>
    <w:rsid w:val="00966F5B"/>
    <w:rsid w:val="0096701C"/>
    <w:rsid w:val="009675C2"/>
    <w:rsid w:val="0096799B"/>
    <w:rsid w:val="00967C1D"/>
    <w:rsid w:val="00967CD4"/>
    <w:rsid w:val="00967DAE"/>
    <w:rsid w:val="00967E50"/>
    <w:rsid w:val="009702F9"/>
    <w:rsid w:val="009704C4"/>
    <w:rsid w:val="009705C3"/>
    <w:rsid w:val="00970620"/>
    <w:rsid w:val="00970707"/>
    <w:rsid w:val="009707A2"/>
    <w:rsid w:val="009709ED"/>
    <w:rsid w:val="00970A33"/>
    <w:rsid w:val="00970AD4"/>
    <w:rsid w:val="00970B50"/>
    <w:rsid w:val="00970BF6"/>
    <w:rsid w:val="00970EB3"/>
    <w:rsid w:val="00970F69"/>
    <w:rsid w:val="0097123C"/>
    <w:rsid w:val="00971306"/>
    <w:rsid w:val="0097178D"/>
    <w:rsid w:val="00971A1E"/>
    <w:rsid w:val="00971A64"/>
    <w:rsid w:val="00971A98"/>
    <w:rsid w:val="00971C87"/>
    <w:rsid w:val="00971D6B"/>
    <w:rsid w:val="009720C1"/>
    <w:rsid w:val="00972135"/>
    <w:rsid w:val="00972699"/>
    <w:rsid w:val="009727BF"/>
    <w:rsid w:val="00972B06"/>
    <w:rsid w:val="00973023"/>
    <w:rsid w:val="0097303A"/>
    <w:rsid w:val="0097340E"/>
    <w:rsid w:val="00973445"/>
    <w:rsid w:val="00973486"/>
    <w:rsid w:val="00973531"/>
    <w:rsid w:val="00973678"/>
    <w:rsid w:val="00973712"/>
    <w:rsid w:val="00973A40"/>
    <w:rsid w:val="00973C25"/>
    <w:rsid w:val="00973E43"/>
    <w:rsid w:val="00973EB0"/>
    <w:rsid w:val="00973F24"/>
    <w:rsid w:val="0097420C"/>
    <w:rsid w:val="0097424F"/>
    <w:rsid w:val="00974270"/>
    <w:rsid w:val="0097427B"/>
    <w:rsid w:val="00974721"/>
    <w:rsid w:val="0097483B"/>
    <w:rsid w:val="00974C39"/>
    <w:rsid w:val="00974FC8"/>
    <w:rsid w:val="00975119"/>
    <w:rsid w:val="00975660"/>
    <w:rsid w:val="009757D0"/>
    <w:rsid w:val="00975E29"/>
    <w:rsid w:val="00976322"/>
    <w:rsid w:val="009764B1"/>
    <w:rsid w:val="00976B35"/>
    <w:rsid w:val="00976ED6"/>
    <w:rsid w:val="00977020"/>
    <w:rsid w:val="009773B7"/>
    <w:rsid w:val="00977600"/>
    <w:rsid w:val="00977BF7"/>
    <w:rsid w:val="00977E99"/>
    <w:rsid w:val="00977FE7"/>
    <w:rsid w:val="009801A9"/>
    <w:rsid w:val="009802AC"/>
    <w:rsid w:val="009805CF"/>
    <w:rsid w:val="00980708"/>
    <w:rsid w:val="009807BC"/>
    <w:rsid w:val="009807C6"/>
    <w:rsid w:val="00980A5A"/>
    <w:rsid w:val="00980C4A"/>
    <w:rsid w:val="00980D35"/>
    <w:rsid w:val="00980D9B"/>
    <w:rsid w:val="00981155"/>
    <w:rsid w:val="009811A3"/>
    <w:rsid w:val="00981327"/>
    <w:rsid w:val="0098153B"/>
    <w:rsid w:val="009816AC"/>
    <w:rsid w:val="009819CC"/>
    <w:rsid w:val="00981B08"/>
    <w:rsid w:val="00981CEF"/>
    <w:rsid w:val="00981E58"/>
    <w:rsid w:val="00982187"/>
    <w:rsid w:val="009822DF"/>
    <w:rsid w:val="00982A8E"/>
    <w:rsid w:val="00982D44"/>
    <w:rsid w:val="00982E3D"/>
    <w:rsid w:val="00982FF8"/>
    <w:rsid w:val="0098362C"/>
    <w:rsid w:val="0098367F"/>
    <w:rsid w:val="009837B6"/>
    <w:rsid w:val="00983BCE"/>
    <w:rsid w:val="00984025"/>
    <w:rsid w:val="00984076"/>
    <w:rsid w:val="009845A9"/>
    <w:rsid w:val="00984841"/>
    <w:rsid w:val="00984E81"/>
    <w:rsid w:val="00985389"/>
    <w:rsid w:val="009858AE"/>
    <w:rsid w:val="00985999"/>
    <w:rsid w:val="009859D2"/>
    <w:rsid w:val="00985AF3"/>
    <w:rsid w:val="00985BDB"/>
    <w:rsid w:val="00985C50"/>
    <w:rsid w:val="00985DC2"/>
    <w:rsid w:val="00985F43"/>
    <w:rsid w:val="009860FA"/>
    <w:rsid w:val="009863C1"/>
    <w:rsid w:val="0098671A"/>
    <w:rsid w:val="009867E2"/>
    <w:rsid w:val="009868C3"/>
    <w:rsid w:val="00986D83"/>
    <w:rsid w:val="00986F68"/>
    <w:rsid w:val="00986FA8"/>
    <w:rsid w:val="00987116"/>
    <w:rsid w:val="00987689"/>
    <w:rsid w:val="009878C5"/>
    <w:rsid w:val="00987FBC"/>
    <w:rsid w:val="00990263"/>
    <w:rsid w:val="00990517"/>
    <w:rsid w:val="009905EC"/>
    <w:rsid w:val="009908C8"/>
    <w:rsid w:val="009909D8"/>
    <w:rsid w:val="00990DAB"/>
    <w:rsid w:val="00990EB3"/>
    <w:rsid w:val="00990FF9"/>
    <w:rsid w:val="00991003"/>
    <w:rsid w:val="00991113"/>
    <w:rsid w:val="0099114E"/>
    <w:rsid w:val="0099146F"/>
    <w:rsid w:val="009916B9"/>
    <w:rsid w:val="00991DBE"/>
    <w:rsid w:val="00991E8A"/>
    <w:rsid w:val="0099293E"/>
    <w:rsid w:val="00992A47"/>
    <w:rsid w:val="00992A7D"/>
    <w:rsid w:val="00992EF1"/>
    <w:rsid w:val="00992FCE"/>
    <w:rsid w:val="009931FA"/>
    <w:rsid w:val="009932CA"/>
    <w:rsid w:val="009934D7"/>
    <w:rsid w:val="009935B1"/>
    <w:rsid w:val="00993C1B"/>
    <w:rsid w:val="00993CFC"/>
    <w:rsid w:val="00993DD6"/>
    <w:rsid w:val="009943A0"/>
    <w:rsid w:val="00994494"/>
    <w:rsid w:val="00994796"/>
    <w:rsid w:val="00994A51"/>
    <w:rsid w:val="00995217"/>
    <w:rsid w:val="00995335"/>
    <w:rsid w:val="009956A0"/>
    <w:rsid w:val="00995754"/>
    <w:rsid w:val="009957CE"/>
    <w:rsid w:val="009959E1"/>
    <w:rsid w:val="00995A46"/>
    <w:rsid w:val="00995EBB"/>
    <w:rsid w:val="00996121"/>
    <w:rsid w:val="00996244"/>
    <w:rsid w:val="009962DD"/>
    <w:rsid w:val="00996302"/>
    <w:rsid w:val="00996337"/>
    <w:rsid w:val="009964A8"/>
    <w:rsid w:val="009967C9"/>
    <w:rsid w:val="009969B9"/>
    <w:rsid w:val="00996BE2"/>
    <w:rsid w:val="009971CB"/>
    <w:rsid w:val="009973A9"/>
    <w:rsid w:val="00997767"/>
    <w:rsid w:val="009979E2"/>
    <w:rsid w:val="00997A5C"/>
    <w:rsid w:val="00997CFA"/>
    <w:rsid w:val="00997E15"/>
    <w:rsid w:val="009A0361"/>
    <w:rsid w:val="009A0503"/>
    <w:rsid w:val="009A08F5"/>
    <w:rsid w:val="009A0CFD"/>
    <w:rsid w:val="009A0DD8"/>
    <w:rsid w:val="009A0F95"/>
    <w:rsid w:val="009A1293"/>
    <w:rsid w:val="009A1396"/>
    <w:rsid w:val="009A162E"/>
    <w:rsid w:val="009A1EC9"/>
    <w:rsid w:val="009A1FC8"/>
    <w:rsid w:val="009A2247"/>
    <w:rsid w:val="009A2A81"/>
    <w:rsid w:val="009A2B78"/>
    <w:rsid w:val="009A2C76"/>
    <w:rsid w:val="009A2CD1"/>
    <w:rsid w:val="009A2D8F"/>
    <w:rsid w:val="009A2F03"/>
    <w:rsid w:val="009A3166"/>
    <w:rsid w:val="009A33D7"/>
    <w:rsid w:val="009A350A"/>
    <w:rsid w:val="009A385E"/>
    <w:rsid w:val="009A3883"/>
    <w:rsid w:val="009A394C"/>
    <w:rsid w:val="009A3997"/>
    <w:rsid w:val="009A39DD"/>
    <w:rsid w:val="009A3A50"/>
    <w:rsid w:val="009A3BD1"/>
    <w:rsid w:val="009A401C"/>
    <w:rsid w:val="009A4368"/>
    <w:rsid w:val="009A46A2"/>
    <w:rsid w:val="009A47AD"/>
    <w:rsid w:val="009A4838"/>
    <w:rsid w:val="009A49C8"/>
    <w:rsid w:val="009A4DFF"/>
    <w:rsid w:val="009A50CD"/>
    <w:rsid w:val="009A56C7"/>
    <w:rsid w:val="009A5727"/>
    <w:rsid w:val="009A57EC"/>
    <w:rsid w:val="009A5D00"/>
    <w:rsid w:val="009A63DA"/>
    <w:rsid w:val="009A640F"/>
    <w:rsid w:val="009A65B2"/>
    <w:rsid w:val="009A6A22"/>
    <w:rsid w:val="009A6C95"/>
    <w:rsid w:val="009A6CFC"/>
    <w:rsid w:val="009A7321"/>
    <w:rsid w:val="009A73B8"/>
    <w:rsid w:val="009A7471"/>
    <w:rsid w:val="009A756F"/>
    <w:rsid w:val="009A76EC"/>
    <w:rsid w:val="009A77EA"/>
    <w:rsid w:val="009A7928"/>
    <w:rsid w:val="009A7A5A"/>
    <w:rsid w:val="009A7A9A"/>
    <w:rsid w:val="009A7FD5"/>
    <w:rsid w:val="009B0540"/>
    <w:rsid w:val="009B0C75"/>
    <w:rsid w:val="009B0F2A"/>
    <w:rsid w:val="009B111A"/>
    <w:rsid w:val="009B118E"/>
    <w:rsid w:val="009B1580"/>
    <w:rsid w:val="009B15D4"/>
    <w:rsid w:val="009B1899"/>
    <w:rsid w:val="009B195E"/>
    <w:rsid w:val="009B2028"/>
    <w:rsid w:val="009B2064"/>
    <w:rsid w:val="009B265F"/>
    <w:rsid w:val="009B27DD"/>
    <w:rsid w:val="009B2839"/>
    <w:rsid w:val="009B2876"/>
    <w:rsid w:val="009B2CAA"/>
    <w:rsid w:val="009B33C3"/>
    <w:rsid w:val="009B3465"/>
    <w:rsid w:val="009B3611"/>
    <w:rsid w:val="009B36BF"/>
    <w:rsid w:val="009B3818"/>
    <w:rsid w:val="009B38BE"/>
    <w:rsid w:val="009B3EBA"/>
    <w:rsid w:val="009B4593"/>
    <w:rsid w:val="009B46C0"/>
    <w:rsid w:val="009B46DE"/>
    <w:rsid w:val="009B46DF"/>
    <w:rsid w:val="009B46F0"/>
    <w:rsid w:val="009B4D9C"/>
    <w:rsid w:val="009B4EA6"/>
    <w:rsid w:val="009B520F"/>
    <w:rsid w:val="009B5235"/>
    <w:rsid w:val="009B58A0"/>
    <w:rsid w:val="009B5A2F"/>
    <w:rsid w:val="009B5ACE"/>
    <w:rsid w:val="009B5AE6"/>
    <w:rsid w:val="009B5CFD"/>
    <w:rsid w:val="009B63B2"/>
    <w:rsid w:val="009B6494"/>
    <w:rsid w:val="009B65E1"/>
    <w:rsid w:val="009B6676"/>
    <w:rsid w:val="009B6890"/>
    <w:rsid w:val="009B6F36"/>
    <w:rsid w:val="009B71EE"/>
    <w:rsid w:val="009B7625"/>
    <w:rsid w:val="009B77C6"/>
    <w:rsid w:val="009B7883"/>
    <w:rsid w:val="009B7E9C"/>
    <w:rsid w:val="009B7F1B"/>
    <w:rsid w:val="009C01CC"/>
    <w:rsid w:val="009C035D"/>
    <w:rsid w:val="009C0508"/>
    <w:rsid w:val="009C05F6"/>
    <w:rsid w:val="009C064B"/>
    <w:rsid w:val="009C08B2"/>
    <w:rsid w:val="009C0A63"/>
    <w:rsid w:val="009C0BA5"/>
    <w:rsid w:val="009C0F19"/>
    <w:rsid w:val="009C1121"/>
    <w:rsid w:val="009C121D"/>
    <w:rsid w:val="009C16FA"/>
    <w:rsid w:val="009C1862"/>
    <w:rsid w:val="009C19AC"/>
    <w:rsid w:val="009C1A88"/>
    <w:rsid w:val="009C2249"/>
    <w:rsid w:val="009C237B"/>
    <w:rsid w:val="009C2396"/>
    <w:rsid w:val="009C24F2"/>
    <w:rsid w:val="009C267F"/>
    <w:rsid w:val="009C28BE"/>
    <w:rsid w:val="009C2906"/>
    <w:rsid w:val="009C29A8"/>
    <w:rsid w:val="009C2D1C"/>
    <w:rsid w:val="009C2D3D"/>
    <w:rsid w:val="009C2F53"/>
    <w:rsid w:val="009C3592"/>
    <w:rsid w:val="009C36FF"/>
    <w:rsid w:val="009C39AB"/>
    <w:rsid w:val="009C3B11"/>
    <w:rsid w:val="009C415C"/>
    <w:rsid w:val="009C42C0"/>
    <w:rsid w:val="009C42E4"/>
    <w:rsid w:val="009C4435"/>
    <w:rsid w:val="009C4544"/>
    <w:rsid w:val="009C4BF9"/>
    <w:rsid w:val="009C4E51"/>
    <w:rsid w:val="009C50DE"/>
    <w:rsid w:val="009C541D"/>
    <w:rsid w:val="009C548D"/>
    <w:rsid w:val="009C59DF"/>
    <w:rsid w:val="009C5AF2"/>
    <w:rsid w:val="009C5AFF"/>
    <w:rsid w:val="009C61D5"/>
    <w:rsid w:val="009C65E3"/>
    <w:rsid w:val="009C671E"/>
    <w:rsid w:val="009C6845"/>
    <w:rsid w:val="009C72B6"/>
    <w:rsid w:val="009C7399"/>
    <w:rsid w:val="009C76B9"/>
    <w:rsid w:val="009C76FB"/>
    <w:rsid w:val="009C7799"/>
    <w:rsid w:val="009C78B7"/>
    <w:rsid w:val="009C7ACF"/>
    <w:rsid w:val="009C7B62"/>
    <w:rsid w:val="009C7B83"/>
    <w:rsid w:val="009C7C75"/>
    <w:rsid w:val="009C7E08"/>
    <w:rsid w:val="009C7F3B"/>
    <w:rsid w:val="009D01D8"/>
    <w:rsid w:val="009D0461"/>
    <w:rsid w:val="009D0BE3"/>
    <w:rsid w:val="009D0E64"/>
    <w:rsid w:val="009D1048"/>
    <w:rsid w:val="009D16C6"/>
    <w:rsid w:val="009D2073"/>
    <w:rsid w:val="009D20D7"/>
    <w:rsid w:val="009D2240"/>
    <w:rsid w:val="009D2311"/>
    <w:rsid w:val="009D25DE"/>
    <w:rsid w:val="009D2832"/>
    <w:rsid w:val="009D290F"/>
    <w:rsid w:val="009D2CEF"/>
    <w:rsid w:val="009D2CFD"/>
    <w:rsid w:val="009D2E30"/>
    <w:rsid w:val="009D33A0"/>
    <w:rsid w:val="009D34EF"/>
    <w:rsid w:val="009D3847"/>
    <w:rsid w:val="009D3B60"/>
    <w:rsid w:val="009D3E86"/>
    <w:rsid w:val="009D3F1B"/>
    <w:rsid w:val="009D4043"/>
    <w:rsid w:val="009D40EB"/>
    <w:rsid w:val="009D413C"/>
    <w:rsid w:val="009D41D5"/>
    <w:rsid w:val="009D4A63"/>
    <w:rsid w:val="009D4B7C"/>
    <w:rsid w:val="009D4F21"/>
    <w:rsid w:val="009D5151"/>
    <w:rsid w:val="009D55A3"/>
    <w:rsid w:val="009D55AA"/>
    <w:rsid w:val="009D5694"/>
    <w:rsid w:val="009D57F2"/>
    <w:rsid w:val="009D58BD"/>
    <w:rsid w:val="009D5AC6"/>
    <w:rsid w:val="009D5EBE"/>
    <w:rsid w:val="009D63A7"/>
    <w:rsid w:val="009D64A7"/>
    <w:rsid w:val="009D662B"/>
    <w:rsid w:val="009D6810"/>
    <w:rsid w:val="009D6897"/>
    <w:rsid w:val="009D6C79"/>
    <w:rsid w:val="009D6DC9"/>
    <w:rsid w:val="009D7483"/>
    <w:rsid w:val="009D7775"/>
    <w:rsid w:val="009D7889"/>
    <w:rsid w:val="009D7949"/>
    <w:rsid w:val="009D7EBC"/>
    <w:rsid w:val="009D7F72"/>
    <w:rsid w:val="009E00BD"/>
    <w:rsid w:val="009E01B7"/>
    <w:rsid w:val="009E03B6"/>
    <w:rsid w:val="009E0683"/>
    <w:rsid w:val="009E08E7"/>
    <w:rsid w:val="009E098A"/>
    <w:rsid w:val="009E0EF1"/>
    <w:rsid w:val="009E1AF0"/>
    <w:rsid w:val="009E1BCB"/>
    <w:rsid w:val="009E28F7"/>
    <w:rsid w:val="009E29B3"/>
    <w:rsid w:val="009E2AF9"/>
    <w:rsid w:val="009E2E2E"/>
    <w:rsid w:val="009E33AF"/>
    <w:rsid w:val="009E3575"/>
    <w:rsid w:val="009E387C"/>
    <w:rsid w:val="009E394B"/>
    <w:rsid w:val="009E399C"/>
    <w:rsid w:val="009E39D1"/>
    <w:rsid w:val="009E3B83"/>
    <w:rsid w:val="009E3C7E"/>
    <w:rsid w:val="009E3DA7"/>
    <w:rsid w:val="009E4098"/>
    <w:rsid w:val="009E4361"/>
    <w:rsid w:val="009E442A"/>
    <w:rsid w:val="009E44A2"/>
    <w:rsid w:val="009E457D"/>
    <w:rsid w:val="009E489E"/>
    <w:rsid w:val="009E4AF6"/>
    <w:rsid w:val="009E4B27"/>
    <w:rsid w:val="009E4BEC"/>
    <w:rsid w:val="009E4D16"/>
    <w:rsid w:val="009E4F6E"/>
    <w:rsid w:val="009E524A"/>
    <w:rsid w:val="009E53D7"/>
    <w:rsid w:val="009E5490"/>
    <w:rsid w:val="009E567D"/>
    <w:rsid w:val="009E5698"/>
    <w:rsid w:val="009E579D"/>
    <w:rsid w:val="009E5AD1"/>
    <w:rsid w:val="009E639C"/>
    <w:rsid w:val="009E6B41"/>
    <w:rsid w:val="009E6B61"/>
    <w:rsid w:val="009E713D"/>
    <w:rsid w:val="009E74BA"/>
    <w:rsid w:val="009E7552"/>
    <w:rsid w:val="009E7A03"/>
    <w:rsid w:val="009E7A94"/>
    <w:rsid w:val="009E7AA1"/>
    <w:rsid w:val="009E7B81"/>
    <w:rsid w:val="009E7CBE"/>
    <w:rsid w:val="009E7F16"/>
    <w:rsid w:val="009F01CC"/>
    <w:rsid w:val="009F035C"/>
    <w:rsid w:val="009F03D8"/>
    <w:rsid w:val="009F079F"/>
    <w:rsid w:val="009F08B4"/>
    <w:rsid w:val="009F0954"/>
    <w:rsid w:val="009F0A48"/>
    <w:rsid w:val="009F0D8D"/>
    <w:rsid w:val="009F1324"/>
    <w:rsid w:val="009F15C6"/>
    <w:rsid w:val="009F1711"/>
    <w:rsid w:val="009F1845"/>
    <w:rsid w:val="009F1AD1"/>
    <w:rsid w:val="009F1B75"/>
    <w:rsid w:val="009F1C4B"/>
    <w:rsid w:val="009F2026"/>
    <w:rsid w:val="009F2129"/>
    <w:rsid w:val="009F228A"/>
    <w:rsid w:val="009F22B3"/>
    <w:rsid w:val="009F2406"/>
    <w:rsid w:val="009F2BBE"/>
    <w:rsid w:val="009F2E33"/>
    <w:rsid w:val="009F2FAE"/>
    <w:rsid w:val="009F3008"/>
    <w:rsid w:val="009F307B"/>
    <w:rsid w:val="009F3300"/>
    <w:rsid w:val="009F3504"/>
    <w:rsid w:val="009F3B1E"/>
    <w:rsid w:val="009F3F81"/>
    <w:rsid w:val="009F4250"/>
    <w:rsid w:val="009F43C4"/>
    <w:rsid w:val="009F4951"/>
    <w:rsid w:val="009F4A20"/>
    <w:rsid w:val="009F4E0E"/>
    <w:rsid w:val="009F4FBA"/>
    <w:rsid w:val="009F5B2A"/>
    <w:rsid w:val="009F5B50"/>
    <w:rsid w:val="009F5B7D"/>
    <w:rsid w:val="009F5CA6"/>
    <w:rsid w:val="009F5EEA"/>
    <w:rsid w:val="009F6176"/>
    <w:rsid w:val="009F62BF"/>
    <w:rsid w:val="009F64D3"/>
    <w:rsid w:val="009F67FC"/>
    <w:rsid w:val="009F6B99"/>
    <w:rsid w:val="009F6C15"/>
    <w:rsid w:val="009F6F6A"/>
    <w:rsid w:val="009F6FA9"/>
    <w:rsid w:val="009F70E1"/>
    <w:rsid w:val="009F76FD"/>
    <w:rsid w:val="009F7806"/>
    <w:rsid w:val="009F793F"/>
    <w:rsid w:val="009F7DC4"/>
    <w:rsid w:val="00A00456"/>
    <w:rsid w:val="00A00590"/>
    <w:rsid w:val="00A00796"/>
    <w:rsid w:val="00A0098E"/>
    <w:rsid w:val="00A00BA8"/>
    <w:rsid w:val="00A015A0"/>
    <w:rsid w:val="00A01A8F"/>
    <w:rsid w:val="00A01F92"/>
    <w:rsid w:val="00A01FFC"/>
    <w:rsid w:val="00A0201E"/>
    <w:rsid w:val="00A02059"/>
    <w:rsid w:val="00A0219D"/>
    <w:rsid w:val="00A021A2"/>
    <w:rsid w:val="00A029CD"/>
    <w:rsid w:val="00A03377"/>
    <w:rsid w:val="00A03534"/>
    <w:rsid w:val="00A036F5"/>
    <w:rsid w:val="00A038AB"/>
    <w:rsid w:val="00A03C53"/>
    <w:rsid w:val="00A03E0F"/>
    <w:rsid w:val="00A03EF7"/>
    <w:rsid w:val="00A03EF8"/>
    <w:rsid w:val="00A042BD"/>
    <w:rsid w:val="00A048C9"/>
    <w:rsid w:val="00A049BB"/>
    <w:rsid w:val="00A04F66"/>
    <w:rsid w:val="00A051AA"/>
    <w:rsid w:val="00A0535D"/>
    <w:rsid w:val="00A0551F"/>
    <w:rsid w:val="00A0564C"/>
    <w:rsid w:val="00A05721"/>
    <w:rsid w:val="00A057F7"/>
    <w:rsid w:val="00A058FC"/>
    <w:rsid w:val="00A05A96"/>
    <w:rsid w:val="00A05B57"/>
    <w:rsid w:val="00A05E26"/>
    <w:rsid w:val="00A06098"/>
    <w:rsid w:val="00A0619A"/>
    <w:rsid w:val="00A06A13"/>
    <w:rsid w:val="00A06B98"/>
    <w:rsid w:val="00A06BF8"/>
    <w:rsid w:val="00A06C5A"/>
    <w:rsid w:val="00A07350"/>
    <w:rsid w:val="00A073CD"/>
    <w:rsid w:val="00A07639"/>
    <w:rsid w:val="00A07655"/>
    <w:rsid w:val="00A076DF"/>
    <w:rsid w:val="00A07861"/>
    <w:rsid w:val="00A07BDB"/>
    <w:rsid w:val="00A07C30"/>
    <w:rsid w:val="00A07DE2"/>
    <w:rsid w:val="00A07E64"/>
    <w:rsid w:val="00A1006A"/>
    <w:rsid w:val="00A10208"/>
    <w:rsid w:val="00A1035B"/>
    <w:rsid w:val="00A1048C"/>
    <w:rsid w:val="00A1076F"/>
    <w:rsid w:val="00A1089D"/>
    <w:rsid w:val="00A108B1"/>
    <w:rsid w:val="00A10B03"/>
    <w:rsid w:val="00A10EEF"/>
    <w:rsid w:val="00A112A6"/>
    <w:rsid w:val="00A1156B"/>
    <w:rsid w:val="00A115AC"/>
    <w:rsid w:val="00A1167F"/>
    <w:rsid w:val="00A116F4"/>
    <w:rsid w:val="00A119EB"/>
    <w:rsid w:val="00A11A56"/>
    <w:rsid w:val="00A11B44"/>
    <w:rsid w:val="00A11BC7"/>
    <w:rsid w:val="00A11C0D"/>
    <w:rsid w:val="00A12374"/>
    <w:rsid w:val="00A1244C"/>
    <w:rsid w:val="00A127D2"/>
    <w:rsid w:val="00A128F5"/>
    <w:rsid w:val="00A12AD4"/>
    <w:rsid w:val="00A12D56"/>
    <w:rsid w:val="00A13990"/>
    <w:rsid w:val="00A13AE5"/>
    <w:rsid w:val="00A14B40"/>
    <w:rsid w:val="00A152F6"/>
    <w:rsid w:val="00A152FF"/>
    <w:rsid w:val="00A15321"/>
    <w:rsid w:val="00A154DD"/>
    <w:rsid w:val="00A154FD"/>
    <w:rsid w:val="00A15677"/>
    <w:rsid w:val="00A15A7F"/>
    <w:rsid w:val="00A15E57"/>
    <w:rsid w:val="00A15F00"/>
    <w:rsid w:val="00A16349"/>
    <w:rsid w:val="00A16356"/>
    <w:rsid w:val="00A163AE"/>
    <w:rsid w:val="00A163C0"/>
    <w:rsid w:val="00A1641C"/>
    <w:rsid w:val="00A16424"/>
    <w:rsid w:val="00A16B31"/>
    <w:rsid w:val="00A171B8"/>
    <w:rsid w:val="00A1721B"/>
    <w:rsid w:val="00A172A6"/>
    <w:rsid w:val="00A173A8"/>
    <w:rsid w:val="00A17A1C"/>
    <w:rsid w:val="00A17D24"/>
    <w:rsid w:val="00A2009A"/>
    <w:rsid w:val="00A2029D"/>
    <w:rsid w:val="00A20373"/>
    <w:rsid w:val="00A20564"/>
    <w:rsid w:val="00A205A6"/>
    <w:rsid w:val="00A207EE"/>
    <w:rsid w:val="00A20A14"/>
    <w:rsid w:val="00A20C34"/>
    <w:rsid w:val="00A20C75"/>
    <w:rsid w:val="00A20CCA"/>
    <w:rsid w:val="00A20DCC"/>
    <w:rsid w:val="00A212F0"/>
    <w:rsid w:val="00A21339"/>
    <w:rsid w:val="00A21413"/>
    <w:rsid w:val="00A2164F"/>
    <w:rsid w:val="00A21AB8"/>
    <w:rsid w:val="00A220EC"/>
    <w:rsid w:val="00A22546"/>
    <w:rsid w:val="00A22678"/>
    <w:rsid w:val="00A22811"/>
    <w:rsid w:val="00A22A1E"/>
    <w:rsid w:val="00A22C05"/>
    <w:rsid w:val="00A22C67"/>
    <w:rsid w:val="00A2333F"/>
    <w:rsid w:val="00A2375A"/>
    <w:rsid w:val="00A238DD"/>
    <w:rsid w:val="00A23C66"/>
    <w:rsid w:val="00A23C70"/>
    <w:rsid w:val="00A245E5"/>
    <w:rsid w:val="00A245F5"/>
    <w:rsid w:val="00A24FFD"/>
    <w:rsid w:val="00A25710"/>
    <w:rsid w:val="00A25804"/>
    <w:rsid w:val="00A25B32"/>
    <w:rsid w:val="00A25B8B"/>
    <w:rsid w:val="00A25C45"/>
    <w:rsid w:val="00A2603F"/>
    <w:rsid w:val="00A261D5"/>
    <w:rsid w:val="00A26248"/>
    <w:rsid w:val="00A26973"/>
    <w:rsid w:val="00A27117"/>
    <w:rsid w:val="00A271FD"/>
    <w:rsid w:val="00A2746E"/>
    <w:rsid w:val="00A27ADF"/>
    <w:rsid w:val="00A27B00"/>
    <w:rsid w:val="00A27CC9"/>
    <w:rsid w:val="00A3037C"/>
    <w:rsid w:val="00A30411"/>
    <w:rsid w:val="00A3095D"/>
    <w:rsid w:val="00A30A57"/>
    <w:rsid w:val="00A30A89"/>
    <w:rsid w:val="00A30CE2"/>
    <w:rsid w:val="00A3149C"/>
    <w:rsid w:val="00A314D2"/>
    <w:rsid w:val="00A31527"/>
    <w:rsid w:val="00A315B2"/>
    <w:rsid w:val="00A318CC"/>
    <w:rsid w:val="00A3198D"/>
    <w:rsid w:val="00A31EDE"/>
    <w:rsid w:val="00A31F88"/>
    <w:rsid w:val="00A327CE"/>
    <w:rsid w:val="00A32916"/>
    <w:rsid w:val="00A32981"/>
    <w:rsid w:val="00A32F32"/>
    <w:rsid w:val="00A32F4C"/>
    <w:rsid w:val="00A33171"/>
    <w:rsid w:val="00A3357B"/>
    <w:rsid w:val="00A339BF"/>
    <w:rsid w:val="00A33A0B"/>
    <w:rsid w:val="00A33D03"/>
    <w:rsid w:val="00A33D11"/>
    <w:rsid w:val="00A33E81"/>
    <w:rsid w:val="00A341EC"/>
    <w:rsid w:val="00A341F3"/>
    <w:rsid w:val="00A34223"/>
    <w:rsid w:val="00A3482A"/>
    <w:rsid w:val="00A34864"/>
    <w:rsid w:val="00A34C8E"/>
    <w:rsid w:val="00A34ECA"/>
    <w:rsid w:val="00A35492"/>
    <w:rsid w:val="00A35740"/>
    <w:rsid w:val="00A35A85"/>
    <w:rsid w:val="00A35D94"/>
    <w:rsid w:val="00A35EA4"/>
    <w:rsid w:val="00A361CA"/>
    <w:rsid w:val="00A36417"/>
    <w:rsid w:val="00A3645F"/>
    <w:rsid w:val="00A36627"/>
    <w:rsid w:val="00A368DF"/>
    <w:rsid w:val="00A36C50"/>
    <w:rsid w:val="00A36E10"/>
    <w:rsid w:val="00A36F9A"/>
    <w:rsid w:val="00A37342"/>
    <w:rsid w:val="00A3745F"/>
    <w:rsid w:val="00A3791C"/>
    <w:rsid w:val="00A37952"/>
    <w:rsid w:val="00A37BB8"/>
    <w:rsid w:val="00A37D84"/>
    <w:rsid w:val="00A40140"/>
    <w:rsid w:val="00A4068A"/>
    <w:rsid w:val="00A40AC6"/>
    <w:rsid w:val="00A4124D"/>
    <w:rsid w:val="00A414FC"/>
    <w:rsid w:val="00A41753"/>
    <w:rsid w:val="00A41800"/>
    <w:rsid w:val="00A41AEA"/>
    <w:rsid w:val="00A41CA7"/>
    <w:rsid w:val="00A41CBC"/>
    <w:rsid w:val="00A41D4F"/>
    <w:rsid w:val="00A41DB6"/>
    <w:rsid w:val="00A42154"/>
    <w:rsid w:val="00A421B3"/>
    <w:rsid w:val="00A42222"/>
    <w:rsid w:val="00A4252E"/>
    <w:rsid w:val="00A42676"/>
    <w:rsid w:val="00A42B38"/>
    <w:rsid w:val="00A42E74"/>
    <w:rsid w:val="00A42F7F"/>
    <w:rsid w:val="00A43052"/>
    <w:rsid w:val="00A433C6"/>
    <w:rsid w:val="00A43660"/>
    <w:rsid w:val="00A437EC"/>
    <w:rsid w:val="00A43E8D"/>
    <w:rsid w:val="00A44105"/>
    <w:rsid w:val="00A444AD"/>
    <w:rsid w:val="00A445CB"/>
    <w:rsid w:val="00A446C0"/>
    <w:rsid w:val="00A44F47"/>
    <w:rsid w:val="00A45135"/>
    <w:rsid w:val="00A4514D"/>
    <w:rsid w:val="00A4525C"/>
    <w:rsid w:val="00A45937"/>
    <w:rsid w:val="00A45AED"/>
    <w:rsid w:val="00A45ECC"/>
    <w:rsid w:val="00A45F2F"/>
    <w:rsid w:val="00A4601D"/>
    <w:rsid w:val="00A4610A"/>
    <w:rsid w:val="00A4628A"/>
    <w:rsid w:val="00A464D0"/>
    <w:rsid w:val="00A46572"/>
    <w:rsid w:val="00A46EA6"/>
    <w:rsid w:val="00A4710F"/>
    <w:rsid w:val="00A47469"/>
    <w:rsid w:val="00A47641"/>
    <w:rsid w:val="00A4766E"/>
    <w:rsid w:val="00A47704"/>
    <w:rsid w:val="00A47AE9"/>
    <w:rsid w:val="00A47EFD"/>
    <w:rsid w:val="00A5005C"/>
    <w:rsid w:val="00A508AF"/>
    <w:rsid w:val="00A50BC5"/>
    <w:rsid w:val="00A50C3E"/>
    <w:rsid w:val="00A5104A"/>
    <w:rsid w:val="00A5131B"/>
    <w:rsid w:val="00A516AB"/>
    <w:rsid w:val="00A519A0"/>
    <w:rsid w:val="00A51A3C"/>
    <w:rsid w:val="00A5206C"/>
    <w:rsid w:val="00A52098"/>
    <w:rsid w:val="00A524FB"/>
    <w:rsid w:val="00A527DA"/>
    <w:rsid w:val="00A52C19"/>
    <w:rsid w:val="00A53158"/>
    <w:rsid w:val="00A53451"/>
    <w:rsid w:val="00A537C5"/>
    <w:rsid w:val="00A53EF5"/>
    <w:rsid w:val="00A54233"/>
    <w:rsid w:val="00A5441C"/>
    <w:rsid w:val="00A54480"/>
    <w:rsid w:val="00A545B4"/>
    <w:rsid w:val="00A549A9"/>
    <w:rsid w:val="00A54BF9"/>
    <w:rsid w:val="00A54D60"/>
    <w:rsid w:val="00A54EEE"/>
    <w:rsid w:val="00A54F07"/>
    <w:rsid w:val="00A55A3F"/>
    <w:rsid w:val="00A55B5E"/>
    <w:rsid w:val="00A55CE5"/>
    <w:rsid w:val="00A560EE"/>
    <w:rsid w:val="00A56184"/>
    <w:rsid w:val="00A5647D"/>
    <w:rsid w:val="00A56882"/>
    <w:rsid w:val="00A56B20"/>
    <w:rsid w:val="00A57635"/>
    <w:rsid w:val="00A57AF1"/>
    <w:rsid w:val="00A57CF9"/>
    <w:rsid w:val="00A60177"/>
    <w:rsid w:val="00A60229"/>
    <w:rsid w:val="00A602C0"/>
    <w:rsid w:val="00A604AB"/>
    <w:rsid w:val="00A605EE"/>
    <w:rsid w:val="00A607DA"/>
    <w:rsid w:val="00A608DC"/>
    <w:rsid w:val="00A60937"/>
    <w:rsid w:val="00A60CC1"/>
    <w:rsid w:val="00A60CEC"/>
    <w:rsid w:val="00A60D62"/>
    <w:rsid w:val="00A60E3E"/>
    <w:rsid w:val="00A60E92"/>
    <w:rsid w:val="00A61222"/>
    <w:rsid w:val="00A6136D"/>
    <w:rsid w:val="00A6156C"/>
    <w:rsid w:val="00A615C9"/>
    <w:rsid w:val="00A61775"/>
    <w:rsid w:val="00A61A8C"/>
    <w:rsid w:val="00A61E30"/>
    <w:rsid w:val="00A61F8B"/>
    <w:rsid w:val="00A621A0"/>
    <w:rsid w:val="00A62307"/>
    <w:rsid w:val="00A623BC"/>
    <w:rsid w:val="00A6287C"/>
    <w:rsid w:val="00A62898"/>
    <w:rsid w:val="00A628DC"/>
    <w:rsid w:val="00A62A0F"/>
    <w:rsid w:val="00A62DFA"/>
    <w:rsid w:val="00A62EF2"/>
    <w:rsid w:val="00A631B8"/>
    <w:rsid w:val="00A63848"/>
    <w:rsid w:val="00A6386A"/>
    <w:rsid w:val="00A638AF"/>
    <w:rsid w:val="00A63967"/>
    <w:rsid w:val="00A63979"/>
    <w:rsid w:val="00A63C01"/>
    <w:rsid w:val="00A63CF0"/>
    <w:rsid w:val="00A63E3F"/>
    <w:rsid w:val="00A6454B"/>
    <w:rsid w:val="00A64729"/>
    <w:rsid w:val="00A64936"/>
    <w:rsid w:val="00A64A7F"/>
    <w:rsid w:val="00A64D38"/>
    <w:rsid w:val="00A65015"/>
    <w:rsid w:val="00A65116"/>
    <w:rsid w:val="00A65167"/>
    <w:rsid w:val="00A65381"/>
    <w:rsid w:val="00A65502"/>
    <w:rsid w:val="00A6583A"/>
    <w:rsid w:val="00A65B7E"/>
    <w:rsid w:val="00A65CCB"/>
    <w:rsid w:val="00A66081"/>
    <w:rsid w:val="00A6623E"/>
    <w:rsid w:val="00A6628A"/>
    <w:rsid w:val="00A666EB"/>
    <w:rsid w:val="00A66801"/>
    <w:rsid w:val="00A66970"/>
    <w:rsid w:val="00A66AF9"/>
    <w:rsid w:val="00A66C0A"/>
    <w:rsid w:val="00A6739C"/>
    <w:rsid w:val="00A674AA"/>
    <w:rsid w:val="00A6788E"/>
    <w:rsid w:val="00A67D0D"/>
    <w:rsid w:val="00A70381"/>
    <w:rsid w:val="00A704ED"/>
    <w:rsid w:val="00A705A9"/>
    <w:rsid w:val="00A70801"/>
    <w:rsid w:val="00A7086C"/>
    <w:rsid w:val="00A70A38"/>
    <w:rsid w:val="00A70BF5"/>
    <w:rsid w:val="00A70D5F"/>
    <w:rsid w:val="00A70DD1"/>
    <w:rsid w:val="00A70EE9"/>
    <w:rsid w:val="00A70EF1"/>
    <w:rsid w:val="00A70FEA"/>
    <w:rsid w:val="00A71052"/>
    <w:rsid w:val="00A7109B"/>
    <w:rsid w:val="00A716D9"/>
    <w:rsid w:val="00A718D5"/>
    <w:rsid w:val="00A71B57"/>
    <w:rsid w:val="00A71D82"/>
    <w:rsid w:val="00A72156"/>
    <w:rsid w:val="00A7228F"/>
    <w:rsid w:val="00A72766"/>
    <w:rsid w:val="00A72800"/>
    <w:rsid w:val="00A728E0"/>
    <w:rsid w:val="00A72B10"/>
    <w:rsid w:val="00A730A9"/>
    <w:rsid w:val="00A733B7"/>
    <w:rsid w:val="00A73663"/>
    <w:rsid w:val="00A73853"/>
    <w:rsid w:val="00A738FD"/>
    <w:rsid w:val="00A7417B"/>
    <w:rsid w:val="00A7457C"/>
    <w:rsid w:val="00A74A99"/>
    <w:rsid w:val="00A74D11"/>
    <w:rsid w:val="00A74E62"/>
    <w:rsid w:val="00A74F20"/>
    <w:rsid w:val="00A75060"/>
    <w:rsid w:val="00A75669"/>
    <w:rsid w:val="00A758B0"/>
    <w:rsid w:val="00A75B65"/>
    <w:rsid w:val="00A75C6D"/>
    <w:rsid w:val="00A75C9E"/>
    <w:rsid w:val="00A75F4F"/>
    <w:rsid w:val="00A76394"/>
    <w:rsid w:val="00A765FC"/>
    <w:rsid w:val="00A76841"/>
    <w:rsid w:val="00A768E6"/>
    <w:rsid w:val="00A76E0F"/>
    <w:rsid w:val="00A775B3"/>
    <w:rsid w:val="00A77A28"/>
    <w:rsid w:val="00A77FA3"/>
    <w:rsid w:val="00A802C0"/>
    <w:rsid w:val="00A806B7"/>
    <w:rsid w:val="00A806CB"/>
    <w:rsid w:val="00A807BC"/>
    <w:rsid w:val="00A8080F"/>
    <w:rsid w:val="00A808AF"/>
    <w:rsid w:val="00A808EB"/>
    <w:rsid w:val="00A8099F"/>
    <w:rsid w:val="00A80EBE"/>
    <w:rsid w:val="00A81134"/>
    <w:rsid w:val="00A812C9"/>
    <w:rsid w:val="00A8144E"/>
    <w:rsid w:val="00A81510"/>
    <w:rsid w:val="00A8164F"/>
    <w:rsid w:val="00A8196A"/>
    <w:rsid w:val="00A81E0F"/>
    <w:rsid w:val="00A824F0"/>
    <w:rsid w:val="00A82594"/>
    <w:rsid w:val="00A82B2A"/>
    <w:rsid w:val="00A82F1D"/>
    <w:rsid w:val="00A83B53"/>
    <w:rsid w:val="00A83D39"/>
    <w:rsid w:val="00A83D5A"/>
    <w:rsid w:val="00A83DC7"/>
    <w:rsid w:val="00A83E66"/>
    <w:rsid w:val="00A83E80"/>
    <w:rsid w:val="00A84340"/>
    <w:rsid w:val="00A84626"/>
    <w:rsid w:val="00A84872"/>
    <w:rsid w:val="00A84A47"/>
    <w:rsid w:val="00A84BB3"/>
    <w:rsid w:val="00A84C07"/>
    <w:rsid w:val="00A84C6A"/>
    <w:rsid w:val="00A859BF"/>
    <w:rsid w:val="00A85BCF"/>
    <w:rsid w:val="00A85DF0"/>
    <w:rsid w:val="00A85E64"/>
    <w:rsid w:val="00A85E9E"/>
    <w:rsid w:val="00A86164"/>
    <w:rsid w:val="00A8630E"/>
    <w:rsid w:val="00A8648A"/>
    <w:rsid w:val="00A86BCB"/>
    <w:rsid w:val="00A86CB8"/>
    <w:rsid w:val="00A86CE1"/>
    <w:rsid w:val="00A86DCB"/>
    <w:rsid w:val="00A870B1"/>
    <w:rsid w:val="00A87204"/>
    <w:rsid w:val="00A873F7"/>
    <w:rsid w:val="00A87579"/>
    <w:rsid w:val="00A879E0"/>
    <w:rsid w:val="00A87B03"/>
    <w:rsid w:val="00A87C4F"/>
    <w:rsid w:val="00A87D71"/>
    <w:rsid w:val="00A90449"/>
    <w:rsid w:val="00A90683"/>
    <w:rsid w:val="00A90AE7"/>
    <w:rsid w:val="00A90CD8"/>
    <w:rsid w:val="00A90D8B"/>
    <w:rsid w:val="00A90F68"/>
    <w:rsid w:val="00A914C4"/>
    <w:rsid w:val="00A914E4"/>
    <w:rsid w:val="00A91794"/>
    <w:rsid w:val="00A91992"/>
    <w:rsid w:val="00A91FBD"/>
    <w:rsid w:val="00A92436"/>
    <w:rsid w:val="00A92456"/>
    <w:rsid w:val="00A9283C"/>
    <w:rsid w:val="00A92897"/>
    <w:rsid w:val="00A92899"/>
    <w:rsid w:val="00A928AC"/>
    <w:rsid w:val="00A92963"/>
    <w:rsid w:val="00A92A79"/>
    <w:rsid w:val="00A92A92"/>
    <w:rsid w:val="00A92C03"/>
    <w:rsid w:val="00A92D97"/>
    <w:rsid w:val="00A92FFE"/>
    <w:rsid w:val="00A93038"/>
    <w:rsid w:val="00A9335F"/>
    <w:rsid w:val="00A9355B"/>
    <w:rsid w:val="00A9381A"/>
    <w:rsid w:val="00A938C7"/>
    <w:rsid w:val="00A93C0C"/>
    <w:rsid w:val="00A93D5B"/>
    <w:rsid w:val="00A93DDD"/>
    <w:rsid w:val="00A93E02"/>
    <w:rsid w:val="00A93F58"/>
    <w:rsid w:val="00A9401B"/>
    <w:rsid w:val="00A9426C"/>
    <w:rsid w:val="00A9427D"/>
    <w:rsid w:val="00A942C5"/>
    <w:rsid w:val="00A9434C"/>
    <w:rsid w:val="00A946E4"/>
    <w:rsid w:val="00A94827"/>
    <w:rsid w:val="00A94832"/>
    <w:rsid w:val="00A94CC3"/>
    <w:rsid w:val="00A95362"/>
    <w:rsid w:val="00A95788"/>
    <w:rsid w:val="00A957BC"/>
    <w:rsid w:val="00A95992"/>
    <w:rsid w:val="00A95A3D"/>
    <w:rsid w:val="00A95BB1"/>
    <w:rsid w:val="00A95F08"/>
    <w:rsid w:val="00A95F6E"/>
    <w:rsid w:val="00A960BF"/>
    <w:rsid w:val="00A96116"/>
    <w:rsid w:val="00A9633D"/>
    <w:rsid w:val="00A963BD"/>
    <w:rsid w:val="00A969C4"/>
    <w:rsid w:val="00A96AD1"/>
    <w:rsid w:val="00A96BD3"/>
    <w:rsid w:val="00A96CBB"/>
    <w:rsid w:val="00A9731C"/>
    <w:rsid w:val="00A97803"/>
    <w:rsid w:val="00A97902"/>
    <w:rsid w:val="00A97C05"/>
    <w:rsid w:val="00A97D8B"/>
    <w:rsid w:val="00A97DE3"/>
    <w:rsid w:val="00AA0064"/>
    <w:rsid w:val="00AA01A6"/>
    <w:rsid w:val="00AA0718"/>
    <w:rsid w:val="00AA0BF4"/>
    <w:rsid w:val="00AA0D11"/>
    <w:rsid w:val="00AA0EED"/>
    <w:rsid w:val="00AA1576"/>
    <w:rsid w:val="00AA159C"/>
    <w:rsid w:val="00AA19EC"/>
    <w:rsid w:val="00AA1B0C"/>
    <w:rsid w:val="00AA1DD0"/>
    <w:rsid w:val="00AA1ED7"/>
    <w:rsid w:val="00AA21E4"/>
    <w:rsid w:val="00AA22DB"/>
    <w:rsid w:val="00AA281C"/>
    <w:rsid w:val="00AA285F"/>
    <w:rsid w:val="00AA32EC"/>
    <w:rsid w:val="00AA36BB"/>
    <w:rsid w:val="00AA3918"/>
    <w:rsid w:val="00AA3953"/>
    <w:rsid w:val="00AA3A7F"/>
    <w:rsid w:val="00AA3A95"/>
    <w:rsid w:val="00AA3C3E"/>
    <w:rsid w:val="00AA3E10"/>
    <w:rsid w:val="00AA42A3"/>
    <w:rsid w:val="00AA43CB"/>
    <w:rsid w:val="00AA4480"/>
    <w:rsid w:val="00AA44CA"/>
    <w:rsid w:val="00AA486C"/>
    <w:rsid w:val="00AA48AB"/>
    <w:rsid w:val="00AA4AB3"/>
    <w:rsid w:val="00AA4E31"/>
    <w:rsid w:val="00AA4F93"/>
    <w:rsid w:val="00AA5278"/>
    <w:rsid w:val="00AA533D"/>
    <w:rsid w:val="00AA543E"/>
    <w:rsid w:val="00AA5450"/>
    <w:rsid w:val="00AA5483"/>
    <w:rsid w:val="00AA57AC"/>
    <w:rsid w:val="00AA5C3E"/>
    <w:rsid w:val="00AA5E03"/>
    <w:rsid w:val="00AA5EB8"/>
    <w:rsid w:val="00AA5FC7"/>
    <w:rsid w:val="00AA608B"/>
    <w:rsid w:val="00AA6324"/>
    <w:rsid w:val="00AA6AF1"/>
    <w:rsid w:val="00AA7116"/>
    <w:rsid w:val="00AA7668"/>
    <w:rsid w:val="00AA76F8"/>
    <w:rsid w:val="00AB016B"/>
    <w:rsid w:val="00AB01BF"/>
    <w:rsid w:val="00AB02AF"/>
    <w:rsid w:val="00AB0446"/>
    <w:rsid w:val="00AB051E"/>
    <w:rsid w:val="00AB0668"/>
    <w:rsid w:val="00AB06AE"/>
    <w:rsid w:val="00AB0802"/>
    <w:rsid w:val="00AB0B8F"/>
    <w:rsid w:val="00AB0D6A"/>
    <w:rsid w:val="00AB0ECF"/>
    <w:rsid w:val="00AB107A"/>
    <w:rsid w:val="00AB1088"/>
    <w:rsid w:val="00AB111E"/>
    <w:rsid w:val="00AB1127"/>
    <w:rsid w:val="00AB1175"/>
    <w:rsid w:val="00AB1183"/>
    <w:rsid w:val="00AB1559"/>
    <w:rsid w:val="00AB159C"/>
    <w:rsid w:val="00AB1813"/>
    <w:rsid w:val="00AB1A71"/>
    <w:rsid w:val="00AB1D3A"/>
    <w:rsid w:val="00AB29CF"/>
    <w:rsid w:val="00AB2A88"/>
    <w:rsid w:val="00AB2D74"/>
    <w:rsid w:val="00AB3064"/>
    <w:rsid w:val="00AB308A"/>
    <w:rsid w:val="00AB356B"/>
    <w:rsid w:val="00AB358D"/>
    <w:rsid w:val="00AB35B3"/>
    <w:rsid w:val="00AB366C"/>
    <w:rsid w:val="00AB3684"/>
    <w:rsid w:val="00AB3A21"/>
    <w:rsid w:val="00AB4304"/>
    <w:rsid w:val="00AB443C"/>
    <w:rsid w:val="00AB45F1"/>
    <w:rsid w:val="00AB46E2"/>
    <w:rsid w:val="00AB49A9"/>
    <w:rsid w:val="00AB4A28"/>
    <w:rsid w:val="00AB4DA6"/>
    <w:rsid w:val="00AB4F1A"/>
    <w:rsid w:val="00AB4FF4"/>
    <w:rsid w:val="00AB5104"/>
    <w:rsid w:val="00AB51BA"/>
    <w:rsid w:val="00AB522D"/>
    <w:rsid w:val="00AB581D"/>
    <w:rsid w:val="00AB58B7"/>
    <w:rsid w:val="00AB5CD5"/>
    <w:rsid w:val="00AB5D6C"/>
    <w:rsid w:val="00AB6005"/>
    <w:rsid w:val="00AB60FF"/>
    <w:rsid w:val="00AB623B"/>
    <w:rsid w:val="00AB62F6"/>
    <w:rsid w:val="00AB6734"/>
    <w:rsid w:val="00AB6A69"/>
    <w:rsid w:val="00AB6C86"/>
    <w:rsid w:val="00AB6E25"/>
    <w:rsid w:val="00AB6EE6"/>
    <w:rsid w:val="00AB7278"/>
    <w:rsid w:val="00AB7401"/>
    <w:rsid w:val="00AB75A2"/>
    <w:rsid w:val="00AB7818"/>
    <w:rsid w:val="00AB782F"/>
    <w:rsid w:val="00AB7907"/>
    <w:rsid w:val="00AB7AC0"/>
    <w:rsid w:val="00AB7B53"/>
    <w:rsid w:val="00AB7E29"/>
    <w:rsid w:val="00AC037D"/>
    <w:rsid w:val="00AC04A6"/>
    <w:rsid w:val="00AC04FE"/>
    <w:rsid w:val="00AC05F0"/>
    <w:rsid w:val="00AC093F"/>
    <w:rsid w:val="00AC0DED"/>
    <w:rsid w:val="00AC0F54"/>
    <w:rsid w:val="00AC1209"/>
    <w:rsid w:val="00AC1796"/>
    <w:rsid w:val="00AC1DE4"/>
    <w:rsid w:val="00AC2103"/>
    <w:rsid w:val="00AC215E"/>
    <w:rsid w:val="00AC2470"/>
    <w:rsid w:val="00AC2532"/>
    <w:rsid w:val="00AC2933"/>
    <w:rsid w:val="00AC2ABF"/>
    <w:rsid w:val="00AC2ACF"/>
    <w:rsid w:val="00AC2D28"/>
    <w:rsid w:val="00AC2F31"/>
    <w:rsid w:val="00AC300D"/>
    <w:rsid w:val="00AC31C1"/>
    <w:rsid w:val="00AC3570"/>
    <w:rsid w:val="00AC3616"/>
    <w:rsid w:val="00AC37A6"/>
    <w:rsid w:val="00AC3978"/>
    <w:rsid w:val="00AC3B03"/>
    <w:rsid w:val="00AC3B93"/>
    <w:rsid w:val="00AC3C68"/>
    <w:rsid w:val="00AC3E62"/>
    <w:rsid w:val="00AC4057"/>
    <w:rsid w:val="00AC407D"/>
    <w:rsid w:val="00AC414A"/>
    <w:rsid w:val="00AC4621"/>
    <w:rsid w:val="00AC462B"/>
    <w:rsid w:val="00AC46CE"/>
    <w:rsid w:val="00AC4893"/>
    <w:rsid w:val="00AC4A7B"/>
    <w:rsid w:val="00AC5028"/>
    <w:rsid w:val="00AC5041"/>
    <w:rsid w:val="00AC5301"/>
    <w:rsid w:val="00AC556E"/>
    <w:rsid w:val="00AC55AD"/>
    <w:rsid w:val="00AC561A"/>
    <w:rsid w:val="00AC5684"/>
    <w:rsid w:val="00AC5702"/>
    <w:rsid w:val="00AC575E"/>
    <w:rsid w:val="00AC5BD7"/>
    <w:rsid w:val="00AC5D2E"/>
    <w:rsid w:val="00AC5D40"/>
    <w:rsid w:val="00AC5FEE"/>
    <w:rsid w:val="00AC6384"/>
    <w:rsid w:val="00AC6509"/>
    <w:rsid w:val="00AC680B"/>
    <w:rsid w:val="00AC690C"/>
    <w:rsid w:val="00AC6B63"/>
    <w:rsid w:val="00AC6CE5"/>
    <w:rsid w:val="00AC6D6E"/>
    <w:rsid w:val="00AC6F43"/>
    <w:rsid w:val="00AC6F68"/>
    <w:rsid w:val="00AC6F6A"/>
    <w:rsid w:val="00AC6F99"/>
    <w:rsid w:val="00AC750E"/>
    <w:rsid w:val="00AC77EC"/>
    <w:rsid w:val="00AC78E4"/>
    <w:rsid w:val="00AC7A21"/>
    <w:rsid w:val="00AC7C2F"/>
    <w:rsid w:val="00AC7E47"/>
    <w:rsid w:val="00AD0109"/>
    <w:rsid w:val="00AD01F0"/>
    <w:rsid w:val="00AD05D9"/>
    <w:rsid w:val="00AD07C2"/>
    <w:rsid w:val="00AD085C"/>
    <w:rsid w:val="00AD08AC"/>
    <w:rsid w:val="00AD09E4"/>
    <w:rsid w:val="00AD0A28"/>
    <w:rsid w:val="00AD0C96"/>
    <w:rsid w:val="00AD0F13"/>
    <w:rsid w:val="00AD106B"/>
    <w:rsid w:val="00AD10E0"/>
    <w:rsid w:val="00AD12B4"/>
    <w:rsid w:val="00AD1479"/>
    <w:rsid w:val="00AD1928"/>
    <w:rsid w:val="00AD1A49"/>
    <w:rsid w:val="00AD1B69"/>
    <w:rsid w:val="00AD1BC5"/>
    <w:rsid w:val="00AD1FAC"/>
    <w:rsid w:val="00AD2008"/>
    <w:rsid w:val="00AD2029"/>
    <w:rsid w:val="00AD235D"/>
    <w:rsid w:val="00AD276F"/>
    <w:rsid w:val="00AD309F"/>
    <w:rsid w:val="00AD3220"/>
    <w:rsid w:val="00AD353B"/>
    <w:rsid w:val="00AD35F6"/>
    <w:rsid w:val="00AD37A9"/>
    <w:rsid w:val="00AD39F3"/>
    <w:rsid w:val="00AD3A8C"/>
    <w:rsid w:val="00AD3AA6"/>
    <w:rsid w:val="00AD3BF6"/>
    <w:rsid w:val="00AD3E10"/>
    <w:rsid w:val="00AD3F8E"/>
    <w:rsid w:val="00AD41FD"/>
    <w:rsid w:val="00AD46F5"/>
    <w:rsid w:val="00AD47EA"/>
    <w:rsid w:val="00AD4AB4"/>
    <w:rsid w:val="00AD4E96"/>
    <w:rsid w:val="00AD5447"/>
    <w:rsid w:val="00AD54A6"/>
    <w:rsid w:val="00AD54C9"/>
    <w:rsid w:val="00AD57B9"/>
    <w:rsid w:val="00AD5965"/>
    <w:rsid w:val="00AD5E16"/>
    <w:rsid w:val="00AD5EF2"/>
    <w:rsid w:val="00AD62A5"/>
    <w:rsid w:val="00AD64D4"/>
    <w:rsid w:val="00AD687D"/>
    <w:rsid w:val="00AD6903"/>
    <w:rsid w:val="00AD6A0A"/>
    <w:rsid w:val="00AD6D2E"/>
    <w:rsid w:val="00AD6D8F"/>
    <w:rsid w:val="00AD6FC8"/>
    <w:rsid w:val="00AD71B8"/>
    <w:rsid w:val="00AD72A3"/>
    <w:rsid w:val="00AD731C"/>
    <w:rsid w:val="00AD732E"/>
    <w:rsid w:val="00AD77E0"/>
    <w:rsid w:val="00AD7914"/>
    <w:rsid w:val="00AD7AB6"/>
    <w:rsid w:val="00AE00F9"/>
    <w:rsid w:val="00AE063E"/>
    <w:rsid w:val="00AE0CCD"/>
    <w:rsid w:val="00AE11FE"/>
    <w:rsid w:val="00AE139C"/>
    <w:rsid w:val="00AE1641"/>
    <w:rsid w:val="00AE1729"/>
    <w:rsid w:val="00AE18FE"/>
    <w:rsid w:val="00AE195A"/>
    <w:rsid w:val="00AE2064"/>
    <w:rsid w:val="00AE225D"/>
    <w:rsid w:val="00AE239E"/>
    <w:rsid w:val="00AE246A"/>
    <w:rsid w:val="00AE2533"/>
    <w:rsid w:val="00AE269E"/>
    <w:rsid w:val="00AE27CD"/>
    <w:rsid w:val="00AE2820"/>
    <w:rsid w:val="00AE2C8D"/>
    <w:rsid w:val="00AE2CFD"/>
    <w:rsid w:val="00AE2D4E"/>
    <w:rsid w:val="00AE2FCD"/>
    <w:rsid w:val="00AE31FF"/>
    <w:rsid w:val="00AE32FC"/>
    <w:rsid w:val="00AE3709"/>
    <w:rsid w:val="00AE371B"/>
    <w:rsid w:val="00AE3DA0"/>
    <w:rsid w:val="00AE3EF9"/>
    <w:rsid w:val="00AE3F22"/>
    <w:rsid w:val="00AE3FF4"/>
    <w:rsid w:val="00AE406D"/>
    <w:rsid w:val="00AE4103"/>
    <w:rsid w:val="00AE41E2"/>
    <w:rsid w:val="00AE42DF"/>
    <w:rsid w:val="00AE4559"/>
    <w:rsid w:val="00AE496B"/>
    <w:rsid w:val="00AE4B88"/>
    <w:rsid w:val="00AE4C2D"/>
    <w:rsid w:val="00AE4CE0"/>
    <w:rsid w:val="00AE4F00"/>
    <w:rsid w:val="00AE5071"/>
    <w:rsid w:val="00AE536F"/>
    <w:rsid w:val="00AE584A"/>
    <w:rsid w:val="00AE59C4"/>
    <w:rsid w:val="00AE59EF"/>
    <w:rsid w:val="00AE5E5E"/>
    <w:rsid w:val="00AE5FA4"/>
    <w:rsid w:val="00AE60F4"/>
    <w:rsid w:val="00AE6157"/>
    <w:rsid w:val="00AE615B"/>
    <w:rsid w:val="00AE6C5B"/>
    <w:rsid w:val="00AE6F90"/>
    <w:rsid w:val="00AE737F"/>
    <w:rsid w:val="00AE781B"/>
    <w:rsid w:val="00AE7981"/>
    <w:rsid w:val="00AE7D87"/>
    <w:rsid w:val="00AF01FF"/>
    <w:rsid w:val="00AF06B7"/>
    <w:rsid w:val="00AF06EB"/>
    <w:rsid w:val="00AF0740"/>
    <w:rsid w:val="00AF1073"/>
    <w:rsid w:val="00AF11F7"/>
    <w:rsid w:val="00AF1709"/>
    <w:rsid w:val="00AF1C2A"/>
    <w:rsid w:val="00AF206B"/>
    <w:rsid w:val="00AF21EE"/>
    <w:rsid w:val="00AF2389"/>
    <w:rsid w:val="00AF2553"/>
    <w:rsid w:val="00AF2649"/>
    <w:rsid w:val="00AF2B47"/>
    <w:rsid w:val="00AF2F14"/>
    <w:rsid w:val="00AF306A"/>
    <w:rsid w:val="00AF318C"/>
    <w:rsid w:val="00AF3481"/>
    <w:rsid w:val="00AF349E"/>
    <w:rsid w:val="00AF34D2"/>
    <w:rsid w:val="00AF37AD"/>
    <w:rsid w:val="00AF3AB0"/>
    <w:rsid w:val="00AF3AD4"/>
    <w:rsid w:val="00AF3B64"/>
    <w:rsid w:val="00AF45DE"/>
    <w:rsid w:val="00AF4A0F"/>
    <w:rsid w:val="00AF4E4D"/>
    <w:rsid w:val="00AF5017"/>
    <w:rsid w:val="00AF551D"/>
    <w:rsid w:val="00AF55E7"/>
    <w:rsid w:val="00AF5877"/>
    <w:rsid w:val="00AF5CB6"/>
    <w:rsid w:val="00AF5E99"/>
    <w:rsid w:val="00AF6463"/>
    <w:rsid w:val="00AF6662"/>
    <w:rsid w:val="00AF6C56"/>
    <w:rsid w:val="00AF6F5B"/>
    <w:rsid w:val="00AF6F70"/>
    <w:rsid w:val="00AF728B"/>
    <w:rsid w:val="00AF7455"/>
    <w:rsid w:val="00AF7557"/>
    <w:rsid w:val="00AF77B8"/>
    <w:rsid w:val="00AF7C55"/>
    <w:rsid w:val="00AF7ED0"/>
    <w:rsid w:val="00B00497"/>
    <w:rsid w:val="00B0052E"/>
    <w:rsid w:val="00B00924"/>
    <w:rsid w:val="00B009B2"/>
    <w:rsid w:val="00B009EC"/>
    <w:rsid w:val="00B0107C"/>
    <w:rsid w:val="00B01389"/>
    <w:rsid w:val="00B01433"/>
    <w:rsid w:val="00B01590"/>
    <w:rsid w:val="00B01620"/>
    <w:rsid w:val="00B01985"/>
    <w:rsid w:val="00B019D4"/>
    <w:rsid w:val="00B01C25"/>
    <w:rsid w:val="00B01E1D"/>
    <w:rsid w:val="00B022DB"/>
    <w:rsid w:val="00B0291F"/>
    <w:rsid w:val="00B02E36"/>
    <w:rsid w:val="00B02E68"/>
    <w:rsid w:val="00B02EAB"/>
    <w:rsid w:val="00B02F72"/>
    <w:rsid w:val="00B03090"/>
    <w:rsid w:val="00B03997"/>
    <w:rsid w:val="00B039D2"/>
    <w:rsid w:val="00B04016"/>
    <w:rsid w:val="00B040A7"/>
    <w:rsid w:val="00B04D9C"/>
    <w:rsid w:val="00B0503C"/>
    <w:rsid w:val="00B0534D"/>
    <w:rsid w:val="00B05553"/>
    <w:rsid w:val="00B05594"/>
    <w:rsid w:val="00B0608E"/>
    <w:rsid w:val="00B0609E"/>
    <w:rsid w:val="00B0632D"/>
    <w:rsid w:val="00B06389"/>
    <w:rsid w:val="00B063C7"/>
    <w:rsid w:val="00B065B3"/>
    <w:rsid w:val="00B06783"/>
    <w:rsid w:val="00B07056"/>
    <w:rsid w:val="00B07436"/>
    <w:rsid w:val="00B078A7"/>
    <w:rsid w:val="00B07925"/>
    <w:rsid w:val="00B07B82"/>
    <w:rsid w:val="00B10096"/>
    <w:rsid w:val="00B1009F"/>
    <w:rsid w:val="00B10129"/>
    <w:rsid w:val="00B10174"/>
    <w:rsid w:val="00B103D6"/>
    <w:rsid w:val="00B104F0"/>
    <w:rsid w:val="00B1074C"/>
    <w:rsid w:val="00B10A7D"/>
    <w:rsid w:val="00B10C7C"/>
    <w:rsid w:val="00B10C8C"/>
    <w:rsid w:val="00B10CAB"/>
    <w:rsid w:val="00B10CB6"/>
    <w:rsid w:val="00B10D0A"/>
    <w:rsid w:val="00B10EA8"/>
    <w:rsid w:val="00B10EC3"/>
    <w:rsid w:val="00B10FEB"/>
    <w:rsid w:val="00B11119"/>
    <w:rsid w:val="00B1129B"/>
    <w:rsid w:val="00B11385"/>
    <w:rsid w:val="00B115F8"/>
    <w:rsid w:val="00B11873"/>
    <w:rsid w:val="00B11881"/>
    <w:rsid w:val="00B11997"/>
    <w:rsid w:val="00B11C65"/>
    <w:rsid w:val="00B11E17"/>
    <w:rsid w:val="00B120EB"/>
    <w:rsid w:val="00B12132"/>
    <w:rsid w:val="00B121EB"/>
    <w:rsid w:val="00B123A4"/>
    <w:rsid w:val="00B12949"/>
    <w:rsid w:val="00B12A11"/>
    <w:rsid w:val="00B12FE4"/>
    <w:rsid w:val="00B131C0"/>
    <w:rsid w:val="00B134FE"/>
    <w:rsid w:val="00B1361F"/>
    <w:rsid w:val="00B13AB0"/>
    <w:rsid w:val="00B13B1B"/>
    <w:rsid w:val="00B13C28"/>
    <w:rsid w:val="00B13C81"/>
    <w:rsid w:val="00B13DCB"/>
    <w:rsid w:val="00B13E01"/>
    <w:rsid w:val="00B14161"/>
    <w:rsid w:val="00B144F6"/>
    <w:rsid w:val="00B14575"/>
    <w:rsid w:val="00B14631"/>
    <w:rsid w:val="00B146D8"/>
    <w:rsid w:val="00B149DE"/>
    <w:rsid w:val="00B14A47"/>
    <w:rsid w:val="00B14A99"/>
    <w:rsid w:val="00B14FE8"/>
    <w:rsid w:val="00B151A2"/>
    <w:rsid w:val="00B152C5"/>
    <w:rsid w:val="00B15348"/>
    <w:rsid w:val="00B1553D"/>
    <w:rsid w:val="00B15721"/>
    <w:rsid w:val="00B15896"/>
    <w:rsid w:val="00B15EFF"/>
    <w:rsid w:val="00B16453"/>
    <w:rsid w:val="00B16DED"/>
    <w:rsid w:val="00B16E51"/>
    <w:rsid w:val="00B1707F"/>
    <w:rsid w:val="00B171C9"/>
    <w:rsid w:val="00B17314"/>
    <w:rsid w:val="00B17463"/>
    <w:rsid w:val="00B174C3"/>
    <w:rsid w:val="00B17767"/>
    <w:rsid w:val="00B17790"/>
    <w:rsid w:val="00B178EC"/>
    <w:rsid w:val="00B17971"/>
    <w:rsid w:val="00B17C12"/>
    <w:rsid w:val="00B17C55"/>
    <w:rsid w:val="00B2010D"/>
    <w:rsid w:val="00B202E0"/>
    <w:rsid w:val="00B20514"/>
    <w:rsid w:val="00B20829"/>
    <w:rsid w:val="00B2098B"/>
    <w:rsid w:val="00B2099B"/>
    <w:rsid w:val="00B20B33"/>
    <w:rsid w:val="00B20D3F"/>
    <w:rsid w:val="00B211D9"/>
    <w:rsid w:val="00B212CE"/>
    <w:rsid w:val="00B21329"/>
    <w:rsid w:val="00B213DA"/>
    <w:rsid w:val="00B21A46"/>
    <w:rsid w:val="00B21C31"/>
    <w:rsid w:val="00B21D54"/>
    <w:rsid w:val="00B21E7D"/>
    <w:rsid w:val="00B223AB"/>
    <w:rsid w:val="00B22479"/>
    <w:rsid w:val="00B22A4E"/>
    <w:rsid w:val="00B22BD7"/>
    <w:rsid w:val="00B22ED0"/>
    <w:rsid w:val="00B230B5"/>
    <w:rsid w:val="00B233C4"/>
    <w:rsid w:val="00B2347E"/>
    <w:rsid w:val="00B237B9"/>
    <w:rsid w:val="00B239FF"/>
    <w:rsid w:val="00B23D45"/>
    <w:rsid w:val="00B23E4C"/>
    <w:rsid w:val="00B23EC5"/>
    <w:rsid w:val="00B240A6"/>
    <w:rsid w:val="00B243E0"/>
    <w:rsid w:val="00B24580"/>
    <w:rsid w:val="00B24997"/>
    <w:rsid w:val="00B24BCE"/>
    <w:rsid w:val="00B25342"/>
    <w:rsid w:val="00B254CF"/>
    <w:rsid w:val="00B25B06"/>
    <w:rsid w:val="00B25C35"/>
    <w:rsid w:val="00B25C6C"/>
    <w:rsid w:val="00B25FD3"/>
    <w:rsid w:val="00B261E6"/>
    <w:rsid w:val="00B26909"/>
    <w:rsid w:val="00B26A48"/>
    <w:rsid w:val="00B26D55"/>
    <w:rsid w:val="00B26EDF"/>
    <w:rsid w:val="00B26F08"/>
    <w:rsid w:val="00B27252"/>
    <w:rsid w:val="00B27A5A"/>
    <w:rsid w:val="00B27C62"/>
    <w:rsid w:val="00B27DF1"/>
    <w:rsid w:val="00B27E01"/>
    <w:rsid w:val="00B27F63"/>
    <w:rsid w:val="00B305B7"/>
    <w:rsid w:val="00B30B45"/>
    <w:rsid w:val="00B30DAC"/>
    <w:rsid w:val="00B30F10"/>
    <w:rsid w:val="00B31398"/>
    <w:rsid w:val="00B313B6"/>
    <w:rsid w:val="00B313CB"/>
    <w:rsid w:val="00B3149C"/>
    <w:rsid w:val="00B3160F"/>
    <w:rsid w:val="00B319A0"/>
    <w:rsid w:val="00B31C73"/>
    <w:rsid w:val="00B31D2F"/>
    <w:rsid w:val="00B31D9B"/>
    <w:rsid w:val="00B31EDB"/>
    <w:rsid w:val="00B31F5D"/>
    <w:rsid w:val="00B3229D"/>
    <w:rsid w:val="00B322D0"/>
    <w:rsid w:val="00B3230B"/>
    <w:rsid w:val="00B32DDA"/>
    <w:rsid w:val="00B33193"/>
    <w:rsid w:val="00B33BFF"/>
    <w:rsid w:val="00B34119"/>
    <w:rsid w:val="00B3423A"/>
    <w:rsid w:val="00B344E4"/>
    <w:rsid w:val="00B346D5"/>
    <w:rsid w:val="00B3489B"/>
    <w:rsid w:val="00B34C46"/>
    <w:rsid w:val="00B34E82"/>
    <w:rsid w:val="00B34EBA"/>
    <w:rsid w:val="00B3543E"/>
    <w:rsid w:val="00B35557"/>
    <w:rsid w:val="00B35756"/>
    <w:rsid w:val="00B36657"/>
    <w:rsid w:val="00B36BC4"/>
    <w:rsid w:val="00B36CA7"/>
    <w:rsid w:val="00B36EF5"/>
    <w:rsid w:val="00B37183"/>
    <w:rsid w:val="00B372BA"/>
    <w:rsid w:val="00B37554"/>
    <w:rsid w:val="00B37655"/>
    <w:rsid w:val="00B378C2"/>
    <w:rsid w:val="00B37953"/>
    <w:rsid w:val="00B37B37"/>
    <w:rsid w:val="00B37B7C"/>
    <w:rsid w:val="00B37B95"/>
    <w:rsid w:val="00B37C2E"/>
    <w:rsid w:val="00B37D7E"/>
    <w:rsid w:val="00B40446"/>
    <w:rsid w:val="00B4049D"/>
    <w:rsid w:val="00B406BB"/>
    <w:rsid w:val="00B40844"/>
    <w:rsid w:val="00B408D8"/>
    <w:rsid w:val="00B4099B"/>
    <w:rsid w:val="00B409D9"/>
    <w:rsid w:val="00B40F2E"/>
    <w:rsid w:val="00B4123A"/>
    <w:rsid w:val="00B4127F"/>
    <w:rsid w:val="00B4149F"/>
    <w:rsid w:val="00B4164E"/>
    <w:rsid w:val="00B41B83"/>
    <w:rsid w:val="00B41F0F"/>
    <w:rsid w:val="00B41F92"/>
    <w:rsid w:val="00B42626"/>
    <w:rsid w:val="00B42C74"/>
    <w:rsid w:val="00B42DBD"/>
    <w:rsid w:val="00B42F98"/>
    <w:rsid w:val="00B43188"/>
    <w:rsid w:val="00B43438"/>
    <w:rsid w:val="00B435B7"/>
    <w:rsid w:val="00B43655"/>
    <w:rsid w:val="00B4390C"/>
    <w:rsid w:val="00B43BFF"/>
    <w:rsid w:val="00B43CDF"/>
    <w:rsid w:val="00B440CC"/>
    <w:rsid w:val="00B441C7"/>
    <w:rsid w:val="00B443C2"/>
    <w:rsid w:val="00B44405"/>
    <w:rsid w:val="00B44832"/>
    <w:rsid w:val="00B44883"/>
    <w:rsid w:val="00B44C7E"/>
    <w:rsid w:val="00B44CD2"/>
    <w:rsid w:val="00B44DED"/>
    <w:rsid w:val="00B44E86"/>
    <w:rsid w:val="00B450B9"/>
    <w:rsid w:val="00B452FF"/>
    <w:rsid w:val="00B4537C"/>
    <w:rsid w:val="00B456C6"/>
    <w:rsid w:val="00B45B85"/>
    <w:rsid w:val="00B46494"/>
    <w:rsid w:val="00B4670A"/>
    <w:rsid w:val="00B46834"/>
    <w:rsid w:val="00B4689A"/>
    <w:rsid w:val="00B468E6"/>
    <w:rsid w:val="00B4712E"/>
    <w:rsid w:val="00B471A3"/>
    <w:rsid w:val="00B4737E"/>
    <w:rsid w:val="00B474D1"/>
    <w:rsid w:val="00B47B8C"/>
    <w:rsid w:val="00B50120"/>
    <w:rsid w:val="00B50401"/>
    <w:rsid w:val="00B50497"/>
    <w:rsid w:val="00B5071F"/>
    <w:rsid w:val="00B50B31"/>
    <w:rsid w:val="00B50BBF"/>
    <w:rsid w:val="00B50F73"/>
    <w:rsid w:val="00B51084"/>
    <w:rsid w:val="00B5137A"/>
    <w:rsid w:val="00B513EB"/>
    <w:rsid w:val="00B51A37"/>
    <w:rsid w:val="00B51ABB"/>
    <w:rsid w:val="00B51C79"/>
    <w:rsid w:val="00B51CE6"/>
    <w:rsid w:val="00B5249C"/>
    <w:rsid w:val="00B52517"/>
    <w:rsid w:val="00B52838"/>
    <w:rsid w:val="00B5290B"/>
    <w:rsid w:val="00B529A1"/>
    <w:rsid w:val="00B52F64"/>
    <w:rsid w:val="00B52FB1"/>
    <w:rsid w:val="00B53405"/>
    <w:rsid w:val="00B535E4"/>
    <w:rsid w:val="00B53644"/>
    <w:rsid w:val="00B536B4"/>
    <w:rsid w:val="00B5389F"/>
    <w:rsid w:val="00B53D60"/>
    <w:rsid w:val="00B53F31"/>
    <w:rsid w:val="00B54127"/>
    <w:rsid w:val="00B54244"/>
    <w:rsid w:val="00B5458E"/>
    <w:rsid w:val="00B54630"/>
    <w:rsid w:val="00B54950"/>
    <w:rsid w:val="00B54CFE"/>
    <w:rsid w:val="00B5523C"/>
    <w:rsid w:val="00B55523"/>
    <w:rsid w:val="00B55763"/>
    <w:rsid w:val="00B559BA"/>
    <w:rsid w:val="00B55B67"/>
    <w:rsid w:val="00B55E45"/>
    <w:rsid w:val="00B55F01"/>
    <w:rsid w:val="00B55F80"/>
    <w:rsid w:val="00B55F82"/>
    <w:rsid w:val="00B561ED"/>
    <w:rsid w:val="00B5647D"/>
    <w:rsid w:val="00B56639"/>
    <w:rsid w:val="00B5664A"/>
    <w:rsid w:val="00B566FC"/>
    <w:rsid w:val="00B567C3"/>
    <w:rsid w:val="00B568E4"/>
    <w:rsid w:val="00B5719F"/>
    <w:rsid w:val="00B5791F"/>
    <w:rsid w:val="00B57D0E"/>
    <w:rsid w:val="00B600E1"/>
    <w:rsid w:val="00B605A9"/>
    <w:rsid w:val="00B606A7"/>
    <w:rsid w:val="00B60730"/>
    <w:rsid w:val="00B60938"/>
    <w:rsid w:val="00B60DD2"/>
    <w:rsid w:val="00B6117C"/>
    <w:rsid w:val="00B611AF"/>
    <w:rsid w:val="00B612BC"/>
    <w:rsid w:val="00B6142B"/>
    <w:rsid w:val="00B614AF"/>
    <w:rsid w:val="00B6164E"/>
    <w:rsid w:val="00B618DC"/>
    <w:rsid w:val="00B61B0D"/>
    <w:rsid w:val="00B61CA8"/>
    <w:rsid w:val="00B61E83"/>
    <w:rsid w:val="00B61ED9"/>
    <w:rsid w:val="00B620E5"/>
    <w:rsid w:val="00B633B1"/>
    <w:rsid w:val="00B63615"/>
    <w:rsid w:val="00B63699"/>
    <w:rsid w:val="00B63837"/>
    <w:rsid w:val="00B63A33"/>
    <w:rsid w:val="00B63D0A"/>
    <w:rsid w:val="00B6415B"/>
    <w:rsid w:val="00B64412"/>
    <w:rsid w:val="00B64433"/>
    <w:rsid w:val="00B64769"/>
    <w:rsid w:val="00B647C4"/>
    <w:rsid w:val="00B64A76"/>
    <w:rsid w:val="00B64AD3"/>
    <w:rsid w:val="00B64AF1"/>
    <w:rsid w:val="00B64B13"/>
    <w:rsid w:val="00B64C26"/>
    <w:rsid w:val="00B65559"/>
    <w:rsid w:val="00B65A1D"/>
    <w:rsid w:val="00B65B7A"/>
    <w:rsid w:val="00B660A6"/>
    <w:rsid w:val="00B6611F"/>
    <w:rsid w:val="00B661B0"/>
    <w:rsid w:val="00B66659"/>
    <w:rsid w:val="00B66D30"/>
    <w:rsid w:val="00B66DBC"/>
    <w:rsid w:val="00B66E8F"/>
    <w:rsid w:val="00B66F85"/>
    <w:rsid w:val="00B6723F"/>
    <w:rsid w:val="00B67386"/>
    <w:rsid w:val="00B6792C"/>
    <w:rsid w:val="00B67988"/>
    <w:rsid w:val="00B67C82"/>
    <w:rsid w:val="00B67D86"/>
    <w:rsid w:val="00B70C9C"/>
    <w:rsid w:val="00B70CCC"/>
    <w:rsid w:val="00B70D8E"/>
    <w:rsid w:val="00B70E02"/>
    <w:rsid w:val="00B710B8"/>
    <w:rsid w:val="00B7112C"/>
    <w:rsid w:val="00B71130"/>
    <w:rsid w:val="00B711D2"/>
    <w:rsid w:val="00B7154D"/>
    <w:rsid w:val="00B715A6"/>
    <w:rsid w:val="00B71883"/>
    <w:rsid w:val="00B71996"/>
    <w:rsid w:val="00B71D14"/>
    <w:rsid w:val="00B71E3A"/>
    <w:rsid w:val="00B71EFE"/>
    <w:rsid w:val="00B723AB"/>
    <w:rsid w:val="00B72554"/>
    <w:rsid w:val="00B72740"/>
    <w:rsid w:val="00B72A19"/>
    <w:rsid w:val="00B72D8C"/>
    <w:rsid w:val="00B72F87"/>
    <w:rsid w:val="00B73215"/>
    <w:rsid w:val="00B7352C"/>
    <w:rsid w:val="00B73611"/>
    <w:rsid w:val="00B736C3"/>
    <w:rsid w:val="00B73B55"/>
    <w:rsid w:val="00B73BB1"/>
    <w:rsid w:val="00B73D60"/>
    <w:rsid w:val="00B73D85"/>
    <w:rsid w:val="00B73F30"/>
    <w:rsid w:val="00B73F79"/>
    <w:rsid w:val="00B7409A"/>
    <w:rsid w:val="00B74337"/>
    <w:rsid w:val="00B74564"/>
    <w:rsid w:val="00B7474C"/>
    <w:rsid w:val="00B749B2"/>
    <w:rsid w:val="00B74A0E"/>
    <w:rsid w:val="00B74A3A"/>
    <w:rsid w:val="00B74D34"/>
    <w:rsid w:val="00B74D49"/>
    <w:rsid w:val="00B74D6C"/>
    <w:rsid w:val="00B75085"/>
    <w:rsid w:val="00B75089"/>
    <w:rsid w:val="00B757EE"/>
    <w:rsid w:val="00B760BA"/>
    <w:rsid w:val="00B76160"/>
    <w:rsid w:val="00B762D7"/>
    <w:rsid w:val="00B7646A"/>
    <w:rsid w:val="00B76605"/>
    <w:rsid w:val="00B766F8"/>
    <w:rsid w:val="00B767ED"/>
    <w:rsid w:val="00B7682A"/>
    <w:rsid w:val="00B7688B"/>
    <w:rsid w:val="00B76941"/>
    <w:rsid w:val="00B76C5E"/>
    <w:rsid w:val="00B76CEE"/>
    <w:rsid w:val="00B76D72"/>
    <w:rsid w:val="00B7716F"/>
    <w:rsid w:val="00B774CF"/>
    <w:rsid w:val="00B77825"/>
    <w:rsid w:val="00B77AFF"/>
    <w:rsid w:val="00B77D6B"/>
    <w:rsid w:val="00B806EA"/>
    <w:rsid w:val="00B80E22"/>
    <w:rsid w:val="00B810D6"/>
    <w:rsid w:val="00B81147"/>
    <w:rsid w:val="00B814BA"/>
    <w:rsid w:val="00B81618"/>
    <w:rsid w:val="00B81915"/>
    <w:rsid w:val="00B819FE"/>
    <w:rsid w:val="00B81BC8"/>
    <w:rsid w:val="00B81BC9"/>
    <w:rsid w:val="00B81EF6"/>
    <w:rsid w:val="00B81F8A"/>
    <w:rsid w:val="00B820D7"/>
    <w:rsid w:val="00B825FE"/>
    <w:rsid w:val="00B827C2"/>
    <w:rsid w:val="00B8294F"/>
    <w:rsid w:val="00B82DAD"/>
    <w:rsid w:val="00B82F9C"/>
    <w:rsid w:val="00B832DC"/>
    <w:rsid w:val="00B834CC"/>
    <w:rsid w:val="00B837B0"/>
    <w:rsid w:val="00B837D5"/>
    <w:rsid w:val="00B83C54"/>
    <w:rsid w:val="00B83CA4"/>
    <w:rsid w:val="00B83CB4"/>
    <w:rsid w:val="00B83E58"/>
    <w:rsid w:val="00B83E6A"/>
    <w:rsid w:val="00B83F1F"/>
    <w:rsid w:val="00B84059"/>
    <w:rsid w:val="00B84094"/>
    <w:rsid w:val="00B8414B"/>
    <w:rsid w:val="00B84381"/>
    <w:rsid w:val="00B84B7E"/>
    <w:rsid w:val="00B84CF0"/>
    <w:rsid w:val="00B8505F"/>
    <w:rsid w:val="00B852C6"/>
    <w:rsid w:val="00B8570C"/>
    <w:rsid w:val="00B85FCB"/>
    <w:rsid w:val="00B86304"/>
    <w:rsid w:val="00B86422"/>
    <w:rsid w:val="00B86499"/>
    <w:rsid w:val="00B86973"/>
    <w:rsid w:val="00B86980"/>
    <w:rsid w:val="00B86B8E"/>
    <w:rsid w:val="00B86DF0"/>
    <w:rsid w:val="00B86E42"/>
    <w:rsid w:val="00B86E78"/>
    <w:rsid w:val="00B86F01"/>
    <w:rsid w:val="00B87148"/>
    <w:rsid w:val="00B87236"/>
    <w:rsid w:val="00B872F3"/>
    <w:rsid w:val="00B8762A"/>
    <w:rsid w:val="00B878FB"/>
    <w:rsid w:val="00B87938"/>
    <w:rsid w:val="00B87A51"/>
    <w:rsid w:val="00B87A63"/>
    <w:rsid w:val="00B87E4C"/>
    <w:rsid w:val="00B87FAA"/>
    <w:rsid w:val="00B87FD3"/>
    <w:rsid w:val="00B906A4"/>
    <w:rsid w:val="00B9146A"/>
    <w:rsid w:val="00B9156D"/>
    <w:rsid w:val="00B916C5"/>
    <w:rsid w:val="00B9196A"/>
    <w:rsid w:val="00B91CAD"/>
    <w:rsid w:val="00B91DB3"/>
    <w:rsid w:val="00B91ECB"/>
    <w:rsid w:val="00B9235F"/>
    <w:rsid w:val="00B923FA"/>
    <w:rsid w:val="00B9244D"/>
    <w:rsid w:val="00B92625"/>
    <w:rsid w:val="00B927E7"/>
    <w:rsid w:val="00B92999"/>
    <w:rsid w:val="00B92A7A"/>
    <w:rsid w:val="00B92EB8"/>
    <w:rsid w:val="00B93200"/>
    <w:rsid w:val="00B93530"/>
    <w:rsid w:val="00B935CF"/>
    <w:rsid w:val="00B93745"/>
    <w:rsid w:val="00B93A2B"/>
    <w:rsid w:val="00B93A55"/>
    <w:rsid w:val="00B93B02"/>
    <w:rsid w:val="00B93BD7"/>
    <w:rsid w:val="00B93C21"/>
    <w:rsid w:val="00B93EBD"/>
    <w:rsid w:val="00B94289"/>
    <w:rsid w:val="00B94565"/>
    <w:rsid w:val="00B945C3"/>
    <w:rsid w:val="00B948E7"/>
    <w:rsid w:val="00B949F1"/>
    <w:rsid w:val="00B94ACC"/>
    <w:rsid w:val="00B94B2A"/>
    <w:rsid w:val="00B94B48"/>
    <w:rsid w:val="00B94CCF"/>
    <w:rsid w:val="00B94CF9"/>
    <w:rsid w:val="00B94D7D"/>
    <w:rsid w:val="00B9536E"/>
    <w:rsid w:val="00B9547E"/>
    <w:rsid w:val="00B95775"/>
    <w:rsid w:val="00B95789"/>
    <w:rsid w:val="00B9579E"/>
    <w:rsid w:val="00B95832"/>
    <w:rsid w:val="00B95912"/>
    <w:rsid w:val="00B95E03"/>
    <w:rsid w:val="00B9626B"/>
    <w:rsid w:val="00B9631D"/>
    <w:rsid w:val="00B96490"/>
    <w:rsid w:val="00B96664"/>
    <w:rsid w:val="00B96A7A"/>
    <w:rsid w:val="00B96B58"/>
    <w:rsid w:val="00B96B7A"/>
    <w:rsid w:val="00B974C2"/>
    <w:rsid w:val="00B975F0"/>
    <w:rsid w:val="00B977FD"/>
    <w:rsid w:val="00B97B26"/>
    <w:rsid w:val="00B97E54"/>
    <w:rsid w:val="00BA0405"/>
    <w:rsid w:val="00BA0496"/>
    <w:rsid w:val="00BA080E"/>
    <w:rsid w:val="00BA081F"/>
    <w:rsid w:val="00BA0EFA"/>
    <w:rsid w:val="00BA14A0"/>
    <w:rsid w:val="00BA1516"/>
    <w:rsid w:val="00BA1571"/>
    <w:rsid w:val="00BA1854"/>
    <w:rsid w:val="00BA1A32"/>
    <w:rsid w:val="00BA210D"/>
    <w:rsid w:val="00BA2299"/>
    <w:rsid w:val="00BA268B"/>
    <w:rsid w:val="00BA28F1"/>
    <w:rsid w:val="00BA2BC5"/>
    <w:rsid w:val="00BA2DB0"/>
    <w:rsid w:val="00BA3038"/>
    <w:rsid w:val="00BA3304"/>
    <w:rsid w:val="00BA339D"/>
    <w:rsid w:val="00BA33AF"/>
    <w:rsid w:val="00BA356F"/>
    <w:rsid w:val="00BA373B"/>
    <w:rsid w:val="00BA37EA"/>
    <w:rsid w:val="00BA38FB"/>
    <w:rsid w:val="00BA3D56"/>
    <w:rsid w:val="00BA3ED6"/>
    <w:rsid w:val="00BA403E"/>
    <w:rsid w:val="00BA406E"/>
    <w:rsid w:val="00BA473B"/>
    <w:rsid w:val="00BA4CA5"/>
    <w:rsid w:val="00BA4E44"/>
    <w:rsid w:val="00BA4FDA"/>
    <w:rsid w:val="00BA5242"/>
    <w:rsid w:val="00BA52AD"/>
    <w:rsid w:val="00BA5358"/>
    <w:rsid w:val="00BA5450"/>
    <w:rsid w:val="00BA545B"/>
    <w:rsid w:val="00BA5498"/>
    <w:rsid w:val="00BA5504"/>
    <w:rsid w:val="00BA586C"/>
    <w:rsid w:val="00BA5998"/>
    <w:rsid w:val="00BA59F1"/>
    <w:rsid w:val="00BA5B05"/>
    <w:rsid w:val="00BA5D0A"/>
    <w:rsid w:val="00BA5E33"/>
    <w:rsid w:val="00BA5EEB"/>
    <w:rsid w:val="00BA5F00"/>
    <w:rsid w:val="00BA6318"/>
    <w:rsid w:val="00BA64E4"/>
    <w:rsid w:val="00BA67B2"/>
    <w:rsid w:val="00BA6938"/>
    <w:rsid w:val="00BA6C1F"/>
    <w:rsid w:val="00BA6C47"/>
    <w:rsid w:val="00BA6EA1"/>
    <w:rsid w:val="00BA6F69"/>
    <w:rsid w:val="00BB02AD"/>
    <w:rsid w:val="00BB055E"/>
    <w:rsid w:val="00BB0699"/>
    <w:rsid w:val="00BB0E69"/>
    <w:rsid w:val="00BB1144"/>
    <w:rsid w:val="00BB11BB"/>
    <w:rsid w:val="00BB129F"/>
    <w:rsid w:val="00BB13EA"/>
    <w:rsid w:val="00BB148C"/>
    <w:rsid w:val="00BB165E"/>
    <w:rsid w:val="00BB179B"/>
    <w:rsid w:val="00BB1978"/>
    <w:rsid w:val="00BB1A8A"/>
    <w:rsid w:val="00BB1AAE"/>
    <w:rsid w:val="00BB1B78"/>
    <w:rsid w:val="00BB1D20"/>
    <w:rsid w:val="00BB1EAF"/>
    <w:rsid w:val="00BB217E"/>
    <w:rsid w:val="00BB25F3"/>
    <w:rsid w:val="00BB2BE6"/>
    <w:rsid w:val="00BB2C73"/>
    <w:rsid w:val="00BB2EA9"/>
    <w:rsid w:val="00BB304E"/>
    <w:rsid w:val="00BB315C"/>
    <w:rsid w:val="00BB354D"/>
    <w:rsid w:val="00BB35D5"/>
    <w:rsid w:val="00BB3A7F"/>
    <w:rsid w:val="00BB4B07"/>
    <w:rsid w:val="00BB4E71"/>
    <w:rsid w:val="00BB58CC"/>
    <w:rsid w:val="00BB5A42"/>
    <w:rsid w:val="00BB5C17"/>
    <w:rsid w:val="00BB5C4F"/>
    <w:rsid w:val="00BB5C5D"/>
    <w:rsid w:val="00BB5D45"/>
    <w:rsid w:val="00BB5E42"/>
    <w:rsid w:val="00BB6147"/>
    <w:rsid w:val="00BB63AE"/>
    <w:rsid w:val="00BB645F"/>
    <w:rsid w:val="00BB655B"/>
    <w:rsid w:val="00BB66B8"/>
    <w:rsid w:val="00BB671F"/>
    <w:rsid w:val="00BB6776"/>
    <w:rsid w:val="00BB7210"/>
    <w:rsid w:val="00BB73B8"/>
    <w:rsid w:val="00BB75C8"/>
    <w:rsid w:val="00BB763C"/>
    <w:rsid w:val="00BB79C3"/>
    <w:rsid w:val="00BB7ABC"/>
    <w:rsid w:val="00BB7C62"/>
    <w:rsid w:val="00BB7DD2"/>
    <w:rsid w:val="00BC0167"/>
    <w:rsid w:val="00BC0575"/>
    <w:rsid w:val="00BC0596"/>
    <w:rsid w:val="00BC05AE"/>
    <w:rsid w:val="00BC0CD3"/>
    <w:rsid w:val="00BC0D00"/>
    <w:rsid w:val="00BC106F"/>
    <w:rsid w:val="00BC181D"/>
    <w:rsid w:val="00BC1ED8"/>
    <w:rsid w:val="00BC2081"/>
    <w:rsid w:val="00BC2C3A"/>
    <w:rsid w:val="00BC2F74"/>
    <w:rsid w:val="00BC2F8C"/>
    <w:rsid w:val="00BC30CA"/>
    <w:rsid w:val="00BC338A"/>
    <w:rsid w:val="00BC355B"/>
    <w:rsid w:val="00BC36EC"/>
    <w:rsid w:val="00BC3710"/>
    <w:rsid w:val="00BC3AD0"/>
    <w:rsid w:val="00BC3AD5"/>
    <w:rsid w:val="00BC3AE5"/>
    <w:rsid w:val="00BC400E"/>
    <w:rsid w:val="00BC408E"/>
    <w:rsid w:val="00BC4462"/>
    <w:rsid w:val="00BC44F0"/>
    <w:rsid w:val="00BC490D"/>
    <w:rsid w:val="00BC49D6"/>
    <w:rsid w:val="00BC4A86"/>
    <w:rsid w:val="00BC4D65"/>
    <w:rsid w:val="00BC4F9F"/>
    <w:rsid w:val="00BC4FA2"/>
    <w:rsid w:val="00BC5113"/>
    <w:rsid w:val="00BC54C1"/>
    <w:rsid w:val="00BC577B"/>
    <w:rsid w:val="00BC5822"/>
    <w:rsid w:val="00BC5DCB"/>
    <w:rsid w:val="00BC6027"/>
    <w:rsid w:val="00BC61B7"/>
    <w:rsid w:val="00BC648C"/>
    <w:rsid w:val="00BC66B8"/>
    <w:rsid w:val="00BC69A2"/>
    <w:rsid w:val="00BC6C25"/>
    <w:rsid w:val="00BC6D79"/>
    <w:rsid w:val="00BC6F8E"/>
    <w:rsid w:val="00BC709B"/>
    <w:rsid w:val="00BC7220"/>
    <w:rsid w:val="00BC746B"/>
    <w:rsid w:val="00BC7490"/>
    <w:rsid w:val="00BC765B"/>
    <w:rsid w:val="00BC79CB"/>
    <w:rsid w:val="00BC7BCC"/>
    <w:rsid w:val="00BC7EFE"/>
    <w:rsid w:val="00BD0347"/>
    <w:rsid w:val="00BD083A"/>
    <w:rsid w:val="00BD0CFF"/>
    <w:rsid w:val="00BD12D5"/>
    <w:rsid w:val="00BD137F"/>
    <w:rsid w:val="00BD15F6"/>
    <w:rsid w:val="00BD1AD6"/>
    <w:rsid w:val="00BD1B28"/>
    <w:rsid w:val="00BD1B84"/>
    <w:rsid w:val="00BD1BFF"/>
    <w:rsid w:val="00BD1E2E"/>
    <w:rsid w:val="00BD1E4D"/>
    <w:rsid w:val="00BD1F3E"/>
    <w:rsid w:val="00BD200E"/>
    <w:rsid w:val="00BD2369"/>
    <w:rsid w:val="00BD24E0"/>
    <w:rsid w:val="00BD273A"/>
    <w:rsid w:val="00BD2A99"/>
    <w:rsid w:val="00BD2B01"/>
    <w:rsid w:val="00BD2B43"/>
    <w:rsid w:val="00BD2C42"/>
    <w:rsid w:val="00BD31D4"/>
    <w:rsid w:val="00BD3771"/>
    <w:rsid w:val="00BD3C60"/>
    <w:rsid w:val="00BD424C"/>
    <w:rsid w:val="00BD4AC3"/>
    <w:rsid w:val="00BD4B2D"/>
    <w:rsid w:val="00BD4E82"/>
    <w:rsid w:val="00BD5130"/>
    <w:rsid w:val="00BD51C2"/>
    <w:rsid w:val="00BD535E"/>
    <w:rsid w:val="00BD53EB"/>
    <w:rsid w:val="00BD5501"/>
    <w:rsid w:val="00BD5B4A"/>
    <w:rsid w:val="00BD5D8E"/>
    <w:rsid w:val="00BD5DD8"/>
    <w:rsid w:val="00BD60BA"/>
    <w:rsid w:val="00BD654F"/>
    <w:rsid w:val="00BD65BA"/>
    <w:rsid w:val="00BD6921"/>
    <w:rsid w:val="00BD6997"/>
    <w:rsid w:val="00BD6BA0"/>
    <w:rsid w:val="00BD6CF0"/>
    <w:rsid w:val="00BD6F6B"/>
    <w:rsid w:val="00BD70C5"/>
    <w:rsid w:val="00BD7346"/>
    <w:rsid w:val="00BD73D5"/>
    <w:rsid w:val="00BD7D87"/>
    <w:rsid w:val="00BD7F49"/>
    <w:rsid w:val="00BE000D"/>
    <w:rsid w:val="00BE05AB"/>
    <w:rsid w:val="00BE05AC"/>
    <w:rsid w:val="00BE05F4"/>
    <w:rsid w:val="00BE07F1"/>
    <w:rsid w:val="00BE08D0"/>
    <w:rsid w:val="00BE093D"/>
    <w:rsid w:val="00BE0C35"/>
    <w:rsid w:val="00BE0CA7"/>
    <w:rsid w:val="00BE10D4"/>
    <w:rsid w:val="00BE112A"/>
    <w:rsid w:val="00BE1233"/>
    <w:rsid w:val="00BE12E3"/>
    <w:rsid w:val="00BE1734"/>
    <w:rsid w:val="00BE1738"/>
    <w:rsid w:val="00BE1864"/>
    <w:rsid w:val="00BE2075"/>
    <w:rsid w:val="00BE2093"/>
    <w:rsid w:val="00BE235C"/>
    <w:rsid w:val="00BE23A3"/>
    <w:rsid w:val="00BE240B"/>
    <w:rsid w:val="00BE27FA"/>
    <w:rsid w:val="00BE2855"/>
    <w:rsid w:val="00BE2BD0"/>
    <w:rsid w:val="00BE2C94"/>
    <w:rsid w:val="00BE2CC1"/>
    <w:rsid w:val="00BE2FAF"/>
    <w:rsid w:val="00BE313F"/>
    <w:rsid w:val="00BE32AA"/>
    <w:rsid w:val="00BE33E8"/>
    <w:rsid w:val="00BE3560"/>
    <w:rsid w:val="00BE3621"/>
    <w:rsid w:val="00BE36DC"/>
    <w:rsid w:val="00BE3CA3"/>
    <w:rsid w:val="00BE3FDA"/>
    <w:rsid w:val="00BE4035"/>
    <w:rsid w:val="00BE416D"/>
    <w:rsid w:val="00BE43B0"/>
    <w:rsid w:val="00BE4446"/>
    <w:rsid w:val="00BE44C7"/>
    <w:rsid w:val="00BE4588"/>
    <w:rsid w:val="00BE46A3"/>
    <w:rsid w:val="00BE4706"/>
    <w:rsid w:val="00BE4881"/>
    <w:rsid w:val="00BE48AD"/>
    <w:rsid w:val="00BE4A7B"/>
    <w:rsid w:val="00BE4B64"/>
    <w:rsid w:val="00BE4CA2"/>
    <w:rsid w:val="00BE4D30"/>
    <w:rsid w:val="00BE4DA7"/>
    <w:rsid w:val="00BE4DB1"/>
    <w:rsid w:val="00BE4F32"/>
    <w:rsid w:val="00BE4F83"/>
    <w:rsid w:val="00BE4FC3"/>
    <w:rsid w:val="00BE504B"/>
    <w:rsid w:val="00BE51CD"/>
    <w:rsid w:val="00BE5AEC"/>
    <w:rsid w:val="00BE5B26"/>
    <w:rsid w:val="00BE5EC6"/>
    <w:rsid w:val="00BE62F2"/>
    <w:rsid w:val="00BE6579"/>
    <w:rsid w:val="00BE6590"/>
    <w:rsid w:val="00BE65E4"/>
    <w:rsid w:val="00BE6A2B"/>
    <w:rsid w:val="00BE6A50"/>
    <w:rsid w:val="00BE6AB3"/>
    <w:rsid w:val="00BE6E03"/>
    <w:rsid w:val="00BE76B2"/>
    <w:rsid w:val="00BE78DB"/>
    <w:rsid w:val="00BE7A27"/>
    <w:rsid w:val="00BE7A42"/>
    <w:rsid w:val="00BE7E09"/>
    <w:rsid w:val="00BF0044"/>
    <w:rsid w:val="00BF0085"/>
    <w:rsid w:val="00BF00CA"/>
    <w:rsid w:val="00BF011D"/>
    <w:rsid w:val="00BF057B"/>
    <w:rsid w:val="00BF0ACA"/>
    <w:rsid w:val="00BF0AF2"/>
    <w:rsid w:val="00BF0C79"/>
    <w:rsid w:val="00BF1270"/>
    <w:rsid w:val="00BF14CE"/>
    <w:rsid w:val="00BF14FE"/>
    <w:rsid w:val="00BF175C"/>
    <w:rsid w:val="00BF1880"/>
    <w:rsid w:val="00BF1B14"/>
    <w:rsid w:val="00BF1BFF"/>
    <w:rsid w:val="00BF1D34"/>
    <w:rsid w:val="00BF1E86"/>
    <w:rsid w:val="00BF2053"/>
    <w:rsid w:val="00BF2418"/>
    <w:rsid w:val="00BF3154"/>
    <w:rsid w:val="00BF350C"/>
    <w:rsid w:val="00BF378C"/>
    <w:rsid w:val="00BF3A0D"/>
    <w:rsid w:val="00BF408E"/>
    <w:rsid w:val="00BF41B4"/>
    <w:rsid w:val="00BF429E"/>
    <w:rsid w:val="00BF46C3"/>
    <w:rsid w:val="00BF49C4"/>
    <w:rsid w:val="00BF4C26"/>
    <w:rsid w:val="00BF4EB6"/>
    <w:rsid w:val="00BF5048"/>
    <w:rsid w:val="00BF507D"/>
    <w:rsid w:val="00BF51AF"/>
    <w:rsid w:val="00BF543E"/>
    <w:rsid w:val="00BF556D"/>
    <w:rsid w:val="00BF5850"/>
    <w:rsid w:val="00BF599C"/>
    <w:rsid w:val="00BF59ED"/>
    <w:rsid w:val="00BF5AC6"/>
    <w:rsid w:val="00BF5CD0"/>
    <w:rsid w:val="00BF5D31"/>
    <w:rsid w:val="00BF5E30"/>
    <w:rsid w:val="00BF5F3E"/>
    <w:rsid w:val="00BF6843"/>
    <w:rsid w:val="00BF6B6C"/>
    <w:rsid w:val="00BF6C9F"/>
    <w:rsid w:val="00BF7022"/>
    <w:rsid w:val="00BF72DF"/>
    <w:rsid w:val="00BF76E0"/>
    <w:rsid w:val="00BF7843"/>
    <w:rsid w:val="00BF7877"/>
    <w:rsid w:val="00BF79CB"/>
    <w:rsid w:val="00BF7A29"/>
    <w:rsid w:val="00BF7C5C"/>
    <w:rsid w:val="00BF7E60"/>
    <w:rsid w:val="00BF7F6D"/>
    <w:rsid w:val="00C00000"/>
    <w:rsid w:val="00C00390"/>
    <w:rsid w:val="00C00447"/>
    <w:rsid w:val="00C004FF"/>
    <w:rsid w:val="00C005F8"/>
    <w:rsid w:val="00C00DD3"/>
    <w:rsid w:val="00C00F5A"/>
    <w:rsid w:val="00C0110E"/>
    <w:rsid w:val="00C0146C"/>
    <w:rsid w:val="00C01804"/>
    <w:rsid w:val="00C01945"/>
    <w:rsid w:val="00C019A0"/>
    <w:rsid w:val="00C01C9D"/>
    <w:rsid w:val="00C01D7A"/>
    <w:rsid w:val="00C01EE9"/>
    <w:rsid w:val="00C0201D"/>
    <w:rsid w:val="00C020F2"/>
    <w:rsid w:val="00C02481"/>
    <w:rsid w:val="00C030DB"/>
    <w:rsid w:val="00C031C6"/>
    <w:rsid w:val="00C03487"/>
    <w:rsid w:val="00C0350E"/>
    <w:rsid w:val="00C03A86"/>
    <w:rsid w:val="00C03A8B"/>
    <w:rsid w:val="00C03B8E"/>
    <w:rsid w:val="00C03C77"/>
    <w:rsid w:val="00C03E98"/>
    <w:rsid w:val="00C03F71"/>
    <w:rsid w:val="00C03FAC"/>
    <w:rsid w:val="00C044DA"/>
    <w:rsid w:val="00C04B0A"/>
    <w:rsid w:val="00C04BA4"/>
    <w:rsid w:val="00C04BE9"/>
    <w:rsid w:val="00C04BEF"/>
    <w:rsid w:val="00C04F22"/>
    <w:rsid w:val="00C04F5D"/>
    <w:rsid w:val="00C054FB"/>
    <w:rsid w:val="00C059B5"/>
    <w:rsid w:val="00C05CD7"/>
    <w:rsid w:val="00C05EC2"/>
    <w:rsid w:val="00C0632D"/>
    <w:rsid w:val="00C06708"/>
    <w:rsid w:val="00C06781"/>
    <w:rsid w:val="00C068F2"/>
    <w:rsid w:val="00C06999"/>
    <w:rsid w:val="00C06C48"/>
    <w:rsid w:val="00C07400"/>
    <w:rsid w:val="00C07805"/>
    <w:rsid w:val="00C07A9C"/>
    <w:rsid w:val="00C07C5D"/>
    <w:rsid w:val="00C07F85"/>
    <w:rsid w:val="00C07FBD"/>
    <w:rsid w:val="00C10C7A"/>
    <w:rsid w:val="00C10DE0"/>
    <w:rsid w:val="00C10F69"/>
    <w:rsid w:val="00C10FB5"/>
    <w:rsid w:val="00C110C3"/>
    <w:rsid w:val="00C11555"/>
    <w:rsid w:val="00C1173C"/>
    <w:rsid w:val="00C1185F"/>
    <w:rsid w:val="00C11E0B"/>
    <w:rsid w:val="00C121D7"/>
    <w:rsid w:val="00C12409"/>
    <w:rsid w:val="00C12496"/>
    <w:rsid w:val="00C12871"/>
    <w:rsid w:val="00C12A67"/>
    <w:rsid w:val="00C12D88"/>
    <w:rsid w:val="00C12F7E"/>
    <w:rsid w:val="00C1308D"/>
    <w:rsid w:val="00C133D9"/>
    <w:rsid w:val="00C13434"/>
    <w:rsid w:val="00C1377F"/>
    <w:rsid w:val="00C13882"/>
    <w:rsid w:val="00C13C3C"/>
    <w:rsid w:val="00C13C71"/>
    <w:rsid w:val="00C13D41"/>
    <w:rsid w:val="00C13D8D"/>
    <w:rsid w:val="00C1488F"/>
    <w:rsid w:val="00C149B7"/>
    <w:rsid w:val="00C14CA8"/>
    <w:rsid w:val="00C14F4E"/>
    <w:rsid w:val="00C14FB7"/>
    <w:rsid w:val="00C14FBB"/>
    <w:rsid w:val="00C15202"/>
    <w:rsid w:val="00C152C8"/>
    <w:rsid w:val="00C153FE"/>
    <w:rsid w:val="00C156E4"/>
    <w:rsid w:val="00C15CFD"/>
    <w:rsid w:val="00C15E09"/>
    <w:rsid w:val="00C15FB1"/>
    <w:rsid w:val="00C16066"/>
    <w:rsid w:val="00C16208"/>
    <w:rsid w:val="00C16745"/>
    <w:rsid w:val="00C167A7"/>
    <w:rsid w:val="00C16827"/>
    <w:rsid w:val="00C16B97"/>
    <w:rsid w:val="00C16BF2"/>
    <w:rsid w:val="00C16BF6"/>
    <w:rsid w:val="00C16C47"/>
    <w:rsid w:val="00C16F9C"/>
    <w:rsid w:val="00C17235"/>
    <w:rsid w:val="00C173C4"/>
    <w:rsid w:val="00C17874"/>
    <w:rsid w:val="00C17BFB"/>
    <w:rsid w:val="00C17CFE"/>
    <w:rsid w:val="00C17DBC"/>
    <w:rsid w:val="00C17F8E"/>
    <w:rsid w:val="00C203C8"/>
    <w:rsid w:val="00C203D4"/>
    <w:rsid w:val="00C20434"/>
    <w:rsid w:val="00C20818"/>
    <w:rsid w:val="00C209E0"/>
    <w:rsid w:val="00C20A8D"/>
    <w:rsid w:val="00C20D03"/>
    <w:rsid w:val="00C20D1A"/>
    <w:rsid w:val="00C20DC8"/>
    <w:rsid w:val="00C20FA6"/>
    <w:rsid w:val="00C211E3"/>
    <w:rsid w:val="00C21271"/>
    <w:rsid w:val="00C21299"/>
    <w:rsid w:val="00C2177B"/>
    <w:rsid w:val="00C21BF1"/>
    <w:rsid w:val="00C22004"/>
    <w:rsid w:val="00C220D2"/>
    <w:rsid w:val="00C22381"/>
    <w:rsid w:val="00C22CC1"/>
    <w:rsid w:val="00C230CF"/>
    <w:rsid w:val="00C2327F"/>
    <w:rsid w:val="00C232B6"/>
    <w:rsid w:val="00C2358A"/>
    <w:rsid w:val="00C236D7"/>
    <w:rsid w:val="00C23921"/>
    <w:rsid w:val="00C239DE"/>
    <w:rsid w:val="00C23DF6"/>
    <w:rsid w:val="00C2449F"/>
    <w:rsid w:val="00C2483E"/>
    <w:rsid w:val="00C24847"/>
    <w:rsid w:val="00C24894"/>
    <w:rsid w:val="00C249F3"/>
    <w:rsid w:val="00C249FC"/>
    <w:rsid w:val="00C24A3B"/>
    <w:rsid w:val="00C24A5F"/>
    <w:rsid w:val="00C24BDE"/>
    <w:rsid w:val="00C25299"/>
    <w:rsid w:val="00C25373"/>
    <w:rsid w:val="00C2544C"/>
    <w:rsid w:val="00C25526"/>
    <w:rsid w:val="00C25632"/>
    <w:rsid w:val="00C2573D"/>
    <w:rsid w:val="00C257EB"/>
    <w:rsid w:val="00C25A11"/>
    <w:rsid w:val="00C25AAE"/>
    <w:rsid w:val="00C25F07"/>
    <w:rsid w:val="00C25FC9"/>
    <w:rsid w:val="00C260D6"/>
    <w:rsid w:val="00C26350"/>
    <w:rsid w:val="00C2660B"/>
    <w:rsid w:val="00C2672B"/>
    <w:rsid w:val="00C26BF6"/>
    <w:rsid w:val="00C26C78"/>
    <w:rsid w:val="00C26DD8"/>
    <w:rsid w:val="00C27273"/>
    <w:rsid w:val="00C2730E"/>
    <w:rsid w:val="00C2747C"/>
    <w:rsid w:val="00C27A74"/>
    <w:rsid w:val="00C27D5D"/>
    <w:rsid w:val="00C27DA8"/>
    <w:rsid w:val="00C27F84"/>
    <w:rsid w:val="00C30304"/>
    <w:rsid w:val="00C30309"/>
    <w:rsid w:val="00C3059D"/>
    <w:rsid w:val="00C30700"/>
    <w:rsid w:val="00C3080D"/>
    <w:rsid w:val="00C310DA"/>
    <w:rsid w:val="00C3130B"/>
    <w:rsid w:val="00C3163C"/>
    <w:rsid w:val="00C319EB"/>
    <w:rsid w:val="00C328AE"/>
    <w:rsid w:val="00C32B79"/>
    <w:rsid w:val="00C32F54"/>
    <w:rsid w:val="00C33168"/>
    <w:rsid w:val="00C3338B"/>
    <w:rsid w:val="00C33D6F"/>
    <w:rsid w:val="00C34042"/>
    <w:rsid w:val="00C340A2"/>
    <w:rsid w:val="00C34654"/>
    <w:rsid w:val="00C34742"/>
    <w:rsid w:val="00C34BA0"/>
    <w:rsid w:val="00C34C85"/>
    <w:rsid w:val="00C34E6E"/>
    <w:rsid w:val="00C351B0"/>
    <w:rsid w:val="00C35202"/>
    <w:rsid w:val="00C35379"/>
    <w:rsid w:val="00C3554D"/>
    <w:rsid w:val="00C355D4"/>
    <w:rsid w:val="00C357A9"/>
    <w:rsid w:val="00C36022"/>
    <w:rsid w:val="00C363B7"/>
    <w:rsid w:val="00C367CD"/>
    <w:rsid w:val="00C3684F"/>
    <w:rsid w:val="00C36DC5"/>
    <w:rsid w:val="00C3705A"/>
    <w:rsid w:val="00C370A4"/>
    <w:rsid w:val="00C3791C"/>
    <w:rsid w:val="00C37C05"/>
    <w:rsid w:val="00C37DCA"/>
    <w:rsid w:val="00C37FE6"/>
    <w:rsid w:val="00C40047"/>
    <w:rsid w:val="00C40284"/>
    <w:rsid w:val="00C40328"/>
    <w:rsid w:val="00C404CE"/>
    <w:rsid w:val="00C4070C"/>
    <w:rsid w:val="00C408E7"/>
    <w:rsid w:val="00C408EE"/>
    <w:rsid w:val="00C40921"/>
    <w:rsid w:val="00C409DA"/>
    <w:rsid w:val="00C40CF3"/>
    <w:rsid w:val="00C410E8"/>
    <w:rsid w:val="00C411DC"/>
    <w:rsid w:val="00C417B0"/>
    <w:rsid w:val="00C41DDA"/>
    <w:rsid w:val="00C41E9B"/>
    <w:rsid w:val="00C41EE5"/>
    <w:rsid w:val="00C41EE6"/>
    <w:rsid w:val="00C41F76"/>
    <w:rsid w:val="00C426B7"/>
    <w:rsid w:val="00C42728"/>
    <w:rsid w:val="00C42B78"/>
    <w:rsid w:val="00C43339"/>
    <w:rsid w:val="00C436EE"/>
    <w:rsid w:val="00C43D6F"/>
    <w:rsid w:val="00C44692"/>
    <w:rsid w:val="00C4470D"/>
    <w:rsid w:val="00C44772"/>
    <w:rsid w:val="00C44809"/>
    <w:rsid w:val="00C44ABA"/>
    <w:rsid w:val="00C44B4B"/>
    <w:rsid w:val="00C44F80"/>
    <w:rsid w:val="00C45381"/>
    <w:rsid w:val="00C45768"/>
    <w:rsid w:val="00C45AAF"/>
    <w:rsid w:val="00C45E2F"/>
    <w:rsid w:val="00C4606C"/>
    <w:rsid w:val="00C460C1"/>
    <w:rsid w:val="00C4659F"/>
    <w:rsid w:val="00C46653"/>
    <w:rsid w:val="00C4685D"/>
    <w:rsid w:val="00C46894"/>
    <w:rsid w:val="00C46952"/>
    <w:rsid w:val="00C46B91"/>
    <w:rsid w:val="00C46D6A"/>
    <w:rsid w:val="00C470B4"/>
    <w:rsid w:val="00C47108"/>
    <w:rsid w:val="00C47207"/>
    <w:rsid w:val="00C4747C"/>
    <w:rsid w:val="00C47496"/>
    <w:rsid w:val="00C4790A"/>
    <w:rsid w:val="00C47AC6"/>
    <w:rsid w:val="00C47B95"/>
    <w:rsid w:val="00C47EC3"/>
    <w:rsid w:val="00C47EF2"/>
    <w:rsid w:val="00C500CA"/>
    <w:rsid w:val="00C501A9"/>
    <w:rsid w:val="00C5048F"/>
    <w:rsid w:val="00C50790"/>
    <w:rsid w:val="00C50FAE"/>
    <w:rsid w:val="00C51287"/>
    <w:rsid w:val="00C5175C"/>
    <w:rsid w:val="00C5176C"/>
    <w:rsid w:val="00C519E7"/>
    <w:rsid w:val="00C51B8C"/>
    <w:rsid w:val="00C51E3E"/>
    <w:rsid w:val="00C520E6"/>
    <w:rsid w:val="00C5257F"/>
    <w:rsid w:val="00C52CA6"/>
    <w:rsid w:val="00C52DD8"/>
    <w:rsid w:val="00C53177"/>
    <w:rsid w:val="00C53276"/>
    <w:rsid w:val="00C53321"/>
    <w:rsid w:val="00C53642"/>
    <w:rsid w:val="00C5378A"/>
    <w:rsid w:val="00C537A2"/>
    <w:rsid w:val="00C539AC"/>
    <w:rsid w:val="00C53B4C"/>
    <w:rsid w:val="00C53C22"/>
    <w:rsid w:val="00C5410E"/>
    <w:rsid w:val="00C54122"/>
    <w:rsid w:val="00C54291"/>
    <w:rsid w:val="00C5450A"/>
    <w:rsid w:val="00C54A6A"/>
    <w:rsid w:val="00C54D7B"/>
    <w:rsid w:val="00C55136"/>
    <w:rsid w:val="00C55233"/>
    <w:rsid w:val="00C5537D"/>
    <w:rsid w:val="00C55E65"/>
    <w:rsid w:val="00C563C1"/>
    <w:rsid w:val="00C564B9"/>
    <w:rsid w:val="00C5662A"/>
    <w:rsid w:val="00C5675C"/>
    <w:rsid w:val="00C569CB"/>
    <w:rsid w:val="00C56F59"/>
    <w:rsid w:val="00C572AE"/>
    <w:rsid w:val="00C5734E"/>
    <w:rsid w:val="00C578FA"/>
    <w:rsid w:val="00C57AC9"/>
    <w:rsid w:val="00C57C9B"/>
    <w:rsid w:val="00C57CE0"/>
    <w:rsid w:val="00C57E4D"/>
    <w:rsid w:val="00C57F65"/>
    <w:rsid w:val="00C60183"/>
    <w:rsid w:val="00C602C3"/>
    <w:rsid w:val="00C6036F"/>
    <w:rsid w:val="00C607A3"/>
    <w:rsid w:val="00C60AE9"/>
    <w:rsid w:val="00C60B87"/>
    <w:rsid w:val="00C60DFC"/>
    <w:rsid w:val="00C60F75"/>
    <w:rsid w:val="00C60FBF"/>
    <w:rsid w:val="00C61371"/>
    <w:rsid w:val="00C6180C"/>
    <w:rsid w:val="00C61F77"/>
    <w:rsid w:val="00C62229"/>
    <w:rsid w:val="00C62418"/>
    <w:rsid w:val="00C62477"/>
    <w:rsid w:val="00C625AD"/>
    <w:rsid w:val="00C625B2"/>
    <w:rsid w:val="00C626CA"/>
    <w:rsid w:val="00C62723"/>
    <w:rsid w:val="00C62ABF"/>
    <w:rsid w:val="00C62B88"/>
    <w:rsid w:val="00C62D62"/>
    <w:rsid w:val="00C62EFB"/>
    <w:rsid w:val="00C63352"/>
    <w:rsid w:val="00C63559"/>
    <w:rsid w:val="00C637E7"/>
    <w:rsid w:val="00C63909"/>
    <w:rsid w:val="00C63B06"/>
    <w:rsid w:val="00C63C9B"/>
    <w:rsid w:val="00C63EDA"/>
    <w:rsid w:val="00C640B8"/>
    <w:rsid w:val="00C64102"/>
    <w:rsid w:val="00C64160"/>
    <w:rsid w:val="00C641EA"/>
    <w:rsid w:val="00C646DA"/>
    <w:rsid w:val="00C6477E"/>
    <w:rsid w:val="00C64A9F"/>
    <w:rsid w:val="00C65017"/>
    <w:rsid w:val="00C65281"/>
    <w:rsid w:val="00C659DD"/>
    <w:rsid w:val="00C65A1B"/>
    <w:rsid w:val="00C65A48"/>
    <w:rsid w:val="00C65CAF"/>
    <w:rsid w:val="00C6603A"/>
    <w:rsid w:val="00C66050"/>
    <w:rsid w:val="00C6621E"/>
    <w:rsid w:val="00C663E8"/>
    <w:rsid w:val="00C66613"/>
    <w:rsid w:val="00C66989"/>
    <w:rsid w:val="00C66BE1"/>
    <w:rsid w:val="00C6742A"/>
    <w:rsid w:val="00C67450"/>
    <w:rsid w:val="00C676E3"/>
    <w:rsid w:val="00C67885"/>
    <w:rsid w:val="00C67963"/>
    <w:rsid w:val="00C67A57"/>
    <w:rsid w:val="00C67B8C"/>
    <w:rsid w:val="00C67D0A"/>
    <w:rsid w:val="00C67D3A"/>
    <w:rsid w:val="00C67E06"/>
    <w:rsid w:val="00C7029F"/>
    <w:rsid w:val="00C70393"/>
    <w:rsid w:val="00C708B4"/>
    <w:rsid w:val="00C70AC5"/>
    <w:rsid w:val="00C70B87"/>
    <w:rsid w:val="00C71599"/>
    <w:rsid w:val="00C718BB"/>
    <w:rsid w:val="00C71AE1"/>
    <w:rsid w:val="00C71C5A"/>
    <w:rsid w:val="00C72084"/>
    <w:rsid w:val="00C72229"/>
    <w:rsid w:val="00C72437"/>
    <w:rsid w:val="00C7249F"/>
    <w:rsid w:val="00C7279E"/>
    <w:rsid w:val="00C72976"/>
    <w:rsid w:val="00C72995"/>
    <w:rsid w:val="00C72D42"/>
    <w:rsid w:val="00C72E99"/>
    <w:rsid w:val="00C72F75"/>
    <w:rsid w:val="00C730B8"/>
    <w:rsid w:val="00C731A6"/>
    <w:rsid w:val="00C7333C"/>
    <w:rsid w:val="00C7362A"/>
    <w:rsid w:val="00C73640"/>
    <w:rsid w:val="00C73656"/>
    <w:rsid w:val="00C736B0"/>
    <w:rsid w:val="00C73E7F"/>
    <w:rsid w:val="00C73EA8"/>
    <w:rsid w:val="00C741BC"/>
    <w:rsid w:val="00C741BD"/>
    <w:rsid w:val="00C74338"/>
    <w:rsid w:val="00C747E7"/>
    <w:rsid w:val="00C74802"/>
    <w:rsid w:val="00C74AA8"/>
    <w:rsid w:val="00C75045"/>
    <w:rsid w:val="00C75070"/>
    <w:rsid w:val="00C752B0"/>
    <w:rsid w:val="00C755CE"/>
    <w:rsid w:val="00C75A4D"/>
    <w:rsid w:val="00C75A6B"/>
    <w:rsid w:val="00C75AB8"/>
    <w:rsid w:val="00C75E50"/>
    <w:rsid w:val="00C75F98"/>
    <w:rsid w:val="00C75FB4"/>
    <w:rsid w:val="00C761C9"/>
    <w:rsid w:val="00C7628E"/>
    <w:rsid w:val="00C76641"/>
    <w:rsid w:val="00C76FE3"/>
    <w:rsid w:val="00C77072"/>
    <w:rsid w:val="00C770F0"/>
    <w:rsid w:val="00C7731B"/>
    <w:rsid w:val="00C773DF"/>
    <w:rsid w:val="00C77496"/>
    <w:rsid w:val="00C77BDA"/>
    <w:rsid w:val="00C77D83"/>
    <w:rsid w:val="00C77DEF"/>
    <w:rsid w:val="00C77F0B"/>
    <w:rsid w:val="00C800FA"/>
    <w:rsid w:val="00C8036B"/>
    <w:rsid w:val="00C804C5"/>
    <w:rsid w:val="00C80574"/>
    <w:rsid w:val="00C80801"/>
    <w:rsid w:val="00C80B2C"/>
    <w:rsid w:val="00C80E5B"/>
    <w:rsid w:val="00C80F04"/>
    <w:rsid w:val="00C810CA"/>
    <w:rsid w:val="00C812CE"/>
    <w:rsid w:val="00C81315"/>
    <w:rsid w:val="00C815D0"/>
    <w:rsid w:val="00C81869"/>
    <w:rsid w:val="00C81887"/>
    <w:rsid w:val="00C81A7D"/>
    <w:rsid w:val="00C81B53"/>
    <w:rsid w:val="00C81C4B"/>
    <w:rsid w:val="00C81D78"/>
    <w:rsid w:val="00C821C7"/>
    <w:rsid w:val="00C82427"/>
    <w:rsid w:val="00C829A3"/>
    <w:rsid w:val="00C829A6"/>
    <w:rsid w:val="00C82B70"/>
    <w:rsid w:val="00C83363"/>
    <w:rsid w:val="00C8336C"/>
    <w:rsid w:val="00C834BD"/>
    <w:rsid w:val="00C83544"/>
    <w:rsid w:val="00C840CC"/>
    <w:rsid w:val="00C84135"/>
    <w:rsid w:val="00C84150"/>
    <w:rsid w:val="00C849A4"/>
    <w:rsid w:val="00C84E81"/>
    <w:rsid w:val="00C85079"/>
    <w:rsid w:val="00C85260"/>
    <w:rsid w:val="00C858F5"/>
    <w:rsid w:val="00C85C78"/>
    <w:rsid w:val="00C86D1D"/>
    <w:rsid w:val="00C873B3"/>
    <w:rsid w:val="00C87449"/>
    <w:rsid w:val="00C87569"/>
    <w:rsid w:val="00C878EE"/>
    <w:rsid w:val="00C87A5C"/>
    <w:rsid w:val="00C87AA7"/>
    <w:rsid w:val="00C87B4E"/>
    <w:rsid w:val="00C90067"/>
    <w:rsid w:val="00C900F9"/>
    <w:rsid w:val="00C9024A"/>
    <w:rsid w:val="00C90464"/>
    <w:rsid w:val="00C90590"/>
    <w:rsid w:val="00C906C5"/>
    <w:rsid w:val="00C90C1E"/>
    <w:rsid w:val="00C91189"/>
    <w:rsid w:val="00C911E4"/>
    <w:rsid w:val="00C914D1"/>
    <w:rsid w:val="00C91A86"/>
    <w:rsid w:val="00C91B02"/>
    <w:rsid w:val="00C91CDC"/>
    <w:rsid w:val="00C92140"/>
    <w:rsid w:val="00C9221E"/>
    <w:rsid w:val="00C92260"/>
    <w:rsid w:val="00C923EA"/>
    <w:rsid w:val="00C929C7"/>
    <w:rsid w:val="00C92A2E"/>
    <w:rsid w:val="00C92ABB"/>
    <w:rsid w:val="00C92E44"/>
    <w:rsid w:val="00C92F2B"/>
    <w:rsid w:val="00C93372"/>
    <w:rsid w:val="00C933AF"/>
    <w:rsid w:val="00C93A18"/>
    <w:rsid w:val="00C93AD1"/>
    <w:rsid w:val="00C93C5A"/>
    <w:rsid w:val="00C93D92"/>
    <w:rsid w:val="00C93E99"/>
    <w:rsid w:val="00C93EC3"/>
    <w:rsid w:val="00C93ECE"/>
    <w:rsid w:val="00C9442E"/>
    <w:rsid w:val="00C94442"/>
    <w:rsid w:val="00C946B3"/>
    <w:rsid w:val="00C94793"/>
    <w:rsid w:val="00C94803"/>
    <w:rsid w:val="00C9486F"/>
    <w:rsid w:val="00C94950"/>
    <w:rsid w:val="00C94A8A"/>
    <w:rsid w:val="00C95015"/>
    <w:rsid w:val="00C950C3"/>
    <w:rsid w:val="00C951FB"/>
    <w:rsid w:val="00C9575D"/>
    <w:rsid w:val="00C95925"/>
    <w:rsid w:val="00C9598F"/>
    <w:rsid w:val="00C95EF1"/>
    <w:rsid w:val="00C963F1"/>
    <w:rsid w:val="00C96465"/>
    <w:rsid w:val="00C9667A"/>
    <w:rsid w:val="00C968E9"/>
    <w:rsid w:val="00C96C77"/>
    <w:rsid w:val="00C96FCA"/>
    <w:rsid w:val="00C971A5"/>
    <w:rsid w:val="00C97494"/>
    <w:rsid w:val="00C97619"/>
    <w:rsid w:val="00C9770A"/>
    <w:rsid w:val="00C97BF8"/>
    <w:rsid w:val="00C97CA8"/>
    <w:rsid w:val="00C97D3C"/>
    <w:rsid w:val="00CA00D6"/>
    <w:rsid w:val="00CA016C"/>
    <w:rsid w:val="00CA0332"/>
    <w:rsid w:val="00CA0388"/>
    <w:rsid w:val="00CA03A6"/>
    <w:rsid w:val="00CA0758"/>
    <w:rsid w:val="00CA087A"/>
    <w:rsid w:val="00CA0963"/>
    <w:rsid w:val="00CA0CB0"/>
    <w:rsid w:val="00CA0D4A"/>
    <w:rsid w:val="00CA0D4F"/>
    <w:rsid w:val="00CA0F43"/>
    <w:rsid w:val="00CA107E"/>
    <w:rsid w:val="00CA1144"/>
    <w:rsid w:val="00CA11C6"/>
    <w:rsid w:val="00CA1218"/>
    <w:rsid w:val="00CA175B"/>
    <w:rsid w:val="00CA1AB5"/>
    <w:rsid w:val="00CA1C7A"/>
    <w:rsid w:val="00CA1D0B"/>
    <w:rsid w:val="00CA1EBC"/>
    <w:rsid w:val="00CA207C"/>
    <w:rsid w:val="00CA2214"/>
    <w:rsid w:val="00CA221A"/>
    <w:rsid w:val="00CA2352"/>
    <w:rsid w:val="00CA238C"/>
    <w:rsid w:val="00CA2401"/>
    <w:rsid w:val="00CA244F"/>
    <w:rsid w:val="00CA2989"/>
    <w:rsid w:val="00CA2997"/>
    <w:rsid w:val="00CA2A34"/>
    <w:rsid w:val="00CA2C72"/>
    <w:rsid w:val="00CA2CCE"/>
    <w:rsid w:val="00CA2D85"/>
    <w:rsid w:val="00CA2D97"/>
    <w:rsid w:val="00CA3189"/>
    <w:rsid w:val="00CA322D"/>
    <w:rsid w:val="00CA3546"/>
    <w:rsid w:val="00CA3619"/>
    <w:rsid w:val="00CA3768"/>
    <w:rsid w:val="00CA3D86"/>
    <w:rsid w:val="00CA3D8F"/>
    <w:rsid w:val="00CA3EB0"/>
    <w:rsid w:val="00CA3F52"/>
    <w:rsid w:val="00CA3F9E"/>
    <w:rsid w:val="00CA42CF"/>
    <w:rsid w:val="00CA42EE"/>
    <w:rsid w:val="00CA4853"/>
    <w:rsid w:val="00CA4B12"/>
    <w:rsid w:val="00CA4F77"/>
    <w:rsid w:val="00CA5135"/>
    <w:rsid w:val="00CA522D"/>
    <w:rsid w:val="00CA526E"/>
    <w:rsid w:val="00CA5406"/>
    <w:rsid w:val="00CA543C"/>
    <w:rsid w:val="00CA557D"/>
    <w:rsid w:val="00CA55C4"/>
    <w:rsid w:val="00CA55D8"/>
    <w:rsid w:val="00CA56BA"/>
    <w:rsid w:val="00CA5874"/>
    <w:rsid w:val="00CA5F77"/>
    <w:rsid w:val="00CA63D9"/>
    <w:rsid w:val="00CA64DC"/>
    <w:rsid w:val="00CA6748"/>
    <w:rsid w:val="00CA6BC8"/>
    <w:rsid w:val="00CA6D6F"/>
    <w:rsid w:val="00CA6EE0"/>
    <w:rsid w:val="00CA70C5"/>
    <w:rsid w:val="00CA726F"/>
    <w:rsid w:val="00CA741C"/>
    <w:rsid w:val="00CA76C3"/>
    <w:rsid w:val="00CA7767"/>
    <w:rsid w:val="00CA7892"/>
    <w:rsid w:val="00CA796E"/>
    <w:rsid w:val="00CA7B57"/>
    <w:rsid w:val="00CA7BD7"/>
    <w:rsid w:val="00CA7D2F"/>
    <w:rsid w:val="00CA7D35"/>
    <w:rsid w:val="00CA7FDE"/>
    <w:rsid w:val="00CB047B"/>
    <w:rsid w:val="00CB066C"/>
    <w:rsid w:val="00CB0683"/>
    <w:rsid w:val="00CB07C9"/>
    <w:rsid w:val="00CB08FE"/>
    <w:rsid w:val="00CB0903"/>
    <w:rsid w:val="00CB09BD"/>
    <w:rsid w:val="00CB0B02"/>
    <w:rsid w:val="00CB0B66"/>
    <w:rsid w:val="00CB0C2E"/>
    <w:rsid w:val="00CB0CD8"/>
    <w:rsid w:val="00CB0D79"/>
    <w:rsid w:val="00CB1341"/>
    <w:rsid w:val="00CB15B0"/>
    <w:rsid w:val="00CB171C"/>
    <w:rsid w:val="00CB175D"/>
    <w:rsid w:val="00CB199B"/>
    <w:rsid w:val="00CB1B9B"/>
    <w:rsid w:val="00CB202F"/>
    <w:rsid w:val="00CB225F"/>
    <w:rsid w:val="00CB23F0"/>
    <w:rsid w:val="00CB2AF6"/>
    <w:rsid w:val="00CB2B88"/>
    <w:rsid w:val="00CB2D2E"/>
    <w:rsid w:val="00CB2E1A"/>
    <w:rsid w:val="00CB3288"/>
    <w:rsid w:val="00CB32BB"/>
    <w:rsid w:val="00CB3327"/>
    <w:rsid w:val="00CB4427"/>
    <w:rsid w:val="00CB4568"/>
    <w:rsid w:val="00CB4D50"/>
    <w:rsid w:val="00CB4EE4"/>
    <w:rsid w:val="00CB4F15"/>
    <w:rsid w:val="00CB5977"/>
    <w:rsid w:val="00CB5A07"/>
    <w:rsid w:val="00CB608C"/>
    <w:rsid w:val="00CB6334"/>
    <w:rsid w:val="00CB64A1"/>
    <w:rsid w:val="00CB66A5"/>
    <w:rsid w:val="00CB6798"/>
    <w:rsid w:val="00CB679C"/>
    <w:rsid w:val="00CB69F5"/>
    <w:rsid w:val="00CB6ABA"/>
    <w:rsid w:val="00CB6BF5"/>
    <w:rsid w:val="00CB746F"/>
    <w:rsid w:val="00CB75E4"/>
    <w:rsid w:val="00CB7910"/>
    <w:rsid w:val="00CB7A65"/>
    <w:rsid w:val="00CB7B02"/>
    <w:rsid w:val="00CB7B35"/>
    <w:rsid w:val="00CB7D7F"/>
    <w:rsid w:val="00CC0103"/>
    <w:rsid w:val="00CC0283"/>
    <w:rsid w:val="00CC0390"/>
    <w:rsid w:val="00CC03EE"/>
    <w:rsid w:val="00CC047C"/>
    <w:rsid w:val="00CC087E"/>
    <w:rsid w:val="00CC09F5"/>
    <w:rsid w:val="00CC0C6A"/>
    <w:rsid w:val="00CC0DEA"/>
    <w:rsid w:val="00CC0EA7"/>
    <w:rsid w:val="00CC10D9"/>
    <w:rsid w:val="00CC1409"/>
    <w:rsid w:val="00CC1794"/>
    <w:rsid w:val="00CC1BD6"/>
    <w:rsid w:val="00CC1D82"/>
    <w:rsid w:val="00CC2177"/>
    <w:rsid w:val="00CC21ED"/>
    <w:rsid w:val="00CC2467"/>
    <w:rsid w:val="00CC2518"/>
    <w:rsid w:val="00CC28BE"/>
    <w:rsid w:val="00CC2A28"/>
    <w:rsid w:val="00CC2C34"/>
    <w:rsid w:val="00CC2C98"/>
    <w:rsid w:val="00CC2FE1"/>
    <w:rsid w:val="00CC3100"/>
    <w:rsid w:val="00CC33BA"/>
    <w:rsid w:val="00CC3508"/>
    <w:rsid w:val="00CC3979"/>
    <w:rsid w:val="00CC3A2D"/>
    <w:rsid w:val="00CC3A54"/>
    <w:rsid w:val="00CC4583"/>
    <w:rsid w:val="00CC480B"/>
    <w:rsid w:val="00CC4AEA"/>
    <w:rsid w:val="00CC4C50"/>
    <w:rsid w:val="00CC4CB8"/>
    <w:rsid w:val="00CC4DF8"/>
    <w:rsid w:val="00CC501F"/>
    <w:rsid w:val="00CC5115"/>
    <w:rsid w:val="00CC51AB"/>
    <w:rsid w:val="00CC5258"/>
    <w:rsid w:val="00CC52F1"/>
    <w:rsid w:val="00CC5587"/>
    <w:rsid w:val="00CC55A9"/>
    <w:rsid w:val="00CC57BF"/>
    <w:rsid w:val="00CC59DE"/>
    <w:rsid w:val="00CC5A41"/>
    <w:rsid w:val="00CC5A9C"/>
    <w:rsid w:val="00CC5D17"/>
    <w:rsid w:val="00CC5F05"/>
    <w:rsid w:val="00CC5FEA"/>
    <w:rsid w:val="00CC643D"/>
    <w:rsid w:val="00CC695C"/>
    <w:rsid w:val="00CC6984"/>
    <w:rsid w:val="00CC6A47"/>
    <w:rsid w:val="00CC6AAC"/>
    <w:rsid w:val="00CC6CFF"/>
    <w:rsid w:val="00CC6E72"/>
    <w:rsid w:val="00CC77ED"/>
    <w:rsid w:val="00CC7F29"/>
    <w:rsid w:val="00CD0228"/>
    <w:rsid w:val="00CD02D7"/>
    <w:rsid w:val="00CD06E9"/>
    <w:rsid w:val="00CD0CE9"/>
    <w:rsid w:val="00CD0F98"/>
    <w:rsid w:val="00CD117F"/>
    <w:rsid w:val="00CD181B"/>
    <w:rsid w:val="00CD1E99"/>
    <w:rsid w:val="00CD1F94"/>
    <w:rsid w:val="00CD200C"/>
    <w:rsid w:val="00CD2047"/>
    <w:rsid w:val="00CD21D7"/>
    <w:rsid w:val="00CD2257"/>
    <w:rsid w:val="00CD2382"/>
    <w:rsid w:val="00CD24BA"/>
    <w:rsid w:val="00CD27B4"/>
    <w:rsid w:val="00CD27F2"/>
    <w:rsid w:val="00CD2836"/>
    <w:rsid w:val="00CD29F8"/>
    <w:rsid w:val="00CD2B51"/>
    <w:rsid w:val="00CD39A7"/>
    <w:rsid w:val="00CD3C40"/>
    <w:rsid w:val="00CD4127"/>
    <w:rsid w:val="00CD4206"/>
    <w:rsid w:val="00CD4220"/>
    <w:rsid w:val="00CD4305"/>
    <w:rsid w:val="00CD44BE"/>
    <w:rsid w:val="00CD454F"/>
    <w:rsid w:val="00CD4755"/>
    <w:rsid w:val="00CD4ADF"/>
    <w:rsid w:val="00CD4BD2"/>
    <w:rsid w:val="00CD4D0B"/>
    <w:rsid w:val="00CD5212"/>
    <w:rsid w:val="00CD5421"/>
    <w:rsid w:val="00CD551C"/>
    <w:rsid w:val="00CD561C"/>
    <w:rsid w:val="00CD5A63"/>
    <w:rsid w:val="00CD5F30"/>
    <w:rsid w:val="00CD60BE"/>
    <w:rsid w:val="00CD60D8"/>
    <w:rsid w:val="00CD6324"/>
    <w:rsid w:val="00CD6460"/>
    <w:rsid w:val="00CD69FB"/>
    <w:rsid w:val="00CD6CF6"/>
    <w:rsid w:val="00CD6D3E"/>
    <w:rsid w:val="00CD710A"/>
    <w:rsid w:val="00CD73D1"/>
    <w:rsid w:val="00CD745B"/>
    <w:rsid w:val="00CD75B4"/>
    <w:rsid w:val="00CD7918"/>
    <w:rsid w:val="00CE0346"/>
    <w:rsid w:val="00CE0718"/>
    <w:rsid w:val="00CE0842"/>
    <w:rsid w:val="00CE0C15"/>
    <w:rsid w:val="00CE0F60"/>
    <w:rsid w:val="00CE1515"/>
    <w:rsid w:val="00CE16E3"/>
    <w:rsid w:val="00CE1867"/>
    <w:rsid w:val="00CE2706"/>
    <w:rsid w:val="00CE28F8"/>
    <w:rsid w:val="00CE2AB3"/>
    <w:rsid w:val="00CE2CE1"/>
    <w:rsid w:val="00CE2D00"/>
    <w:rsid w:val="00CE2F72"/>
    <w:rsid w:val="00CE3007"/>
    <w:rsid w:val="00CE365D"/>
    <w:rsid w:val="00CE39F8"/>
    <w:rsid w:val="00CE3B69"/>
    <w:rsid w:val="00CE3BAE"/>
    <w:rsid w:val="00CE3C66"/>
    <w:rsid w:val="00CE45B0"/>
    <w:rsid w:val="00CE47CE"/>
    <w:rsid w:val="00CE4BE0"/>
    <w:rsid w:val="00CE4CCD"/>
    <w:rsid w:val="00CE4FD3"/>
    <w:rsid w:val="00CE542F"/>
    <w:rsid w:val="00CE58AD"/>
    <w:rsid w:val="00CE58C2"/>
    <w:rsid w:val="00CE59BE"/>
    <w:rsid w:val="00CE5A80"/>
    <w:rsid w:val="00CE5B51"/>
    <w:rsid w:val="00CE5BC6"/>
    <w:rsid w:val="00CE6059"/>
    <w:rsid w:val="00CE621A"/>
    <w:rsid w:val="00CE6469"/>
    <w:rsid w:val="00CE6590"/>
    <w:rsid w:val="00CE6B9E"/>
    <w:rsid w:val="00CE72BF"/>
    <w:rsid w:val="00CE73E4"/>
    <w:rsid w:val="00CE7BC6"/>
    <w:rsid w:val="00CE7E01"/>
    <w:rsid w:val="00CE7F72"/>
    <w:rsid w:val="00CF02EE"/>
    <w:rsid w:val="00CF0493"/>
    <w:rsid w:val="00CF0638"/>
    <w:rsid w:val="00CF0C6E"/>
    <w:rsid w:val="00CF0D69"/>
    <w:rsid w:val="00CF151D"/>
    <w:rsid w:val="00CF19DC"/>
    <w:rsid w:val="00CF1AB2"/>
    <w:rsid w:val="00CF1BA0"/>
    <w:rsid w:val="00CF1BCB"/>
    <w:rsid w:val="00CF1C16"/>
    <w:rsid w:val="00CF1DE5"/>
    <w:rsid w:val="00CF1FAA"/>
    <w:rsid w:val="00CF20BC"/>
    <w:rsid w:val="00CF20F7"/>
    <w:rsid w:val="00CF2311"/>
    <w:rsid w:val="00CF2C24"/>
    <w:rsid w:val="00CF3359"/>
    <w:rsid w:val="00CF3377"/>
    <w:rsid w:val="00CF371F"/>
    <w:rsid w:val="00CF37E7"/>
    <w:rsid w:val="00CF385B"/>
    <w:rsid w:val="00CF3B0C"/>
    <w:rsid w:val="00CF3D07"/>
    <w:rsid w:val="00CF3F83"/>
    <w:rsid w:val="00CF40BE"/>
    <w:rsid w:val="00CF4273"/>
    <w:rsid w:val="00CF4A30"/>
    <w:rsid w:val="00CF4B04"/>
    <w:rsid w:val="00CF4B32"/>
    <w:rsid w:val="00CF4B6C"/>
    <w:rsid w:val="00CF4C5D"/>
    <w:rsid w:val="00CF4D86"/>
    <w:rsid w:val="00CF4EDF"/>
    <w:rsid w:val="00CF531F"/>
    <w:rsid w:val="00CF535B"/>
    <w:rsid w:val="00CF5CBD"/>
    <w:rsid w:val="00CF5CF8"/>
    <w:rsid w:val="00CF5D3D"/>
    <w:rsid w:val="00CF68F6"/>
    <w:rsid w:val="00CF6D1F"/>
    <w:rsid w:val="00CF6E44"/>
    <w:rsid w:val="00CF7062"/>
    <w:rsid w:val="00CF76F7"/>
    <w:rsid w:val="00CF789A"/>
    <w:rsid w:val="00CF78B3"/>
    <w:rsid w:val="00CF7B87"/>
    <w:rsid w:val="00CF7FC1"/>
    <w:rsid w:val="00D003A7"/>
    <w:rsid w:val="00D00562"/>
    <w:rsid w:val="00D00601"/>
    <w:rsid w:val="00D009BB"/>
    <w:rsid w:val="00D00A8A"/>
    <w:rsid w:val="00D00AFB"/>
    <w:rsid w:val="00D00BCB"/>
    <w:rsid w:val="00D00C85"/>
    <w:rsid w:val="00D00D93"/>
    <w:rsid w:val="00D00E3D"/>
    <w:rsid w:val="00D00F1B"/>
    <w:rsid w:val="00D01021"/>
    <w:rsid w:val="00D01107"/>
    <w:rsid w:val="00D017A0"/>
    <w:rsid w:val="00D0198A"/>
    <w:rsid w:val="00D019A3"/>
    <w:rsid w:val="00D01DE5"/>
    <w:rsid w:val="00D0202E"/>
    <w:rsid w:val="00D02242"/>
    <w:rsid w:val="00D022ED"/>
    <w:rsid w:val="00D02AE8"/>
    <w:rsid w:val="00D02B59"/>
    <w:rsid w:val="00D02EC1"/>
    <w:rsid w:val="00D02F34"/>
    <w:rsid w:val="00D02F54"/>
    <w:rsid w:val="00D03044"/>
    <w:rsid w:val="00D03342"/>
    <w:rsid w:val="00D033B4"/>
    <w:rsid w:val="00D03483"/>
    <w:rsid w:val="00D03625"/>
    <w:rsid w:val="00D03998"/>
    <w:rsid w:val="00D03A27"/>
    <w:rsid w:val="00D03A4F"/>
    <w:rsid w:val="00D03E8E"/>
    <w:rsid w:val="00D040AA"/>
    <w:rsid w:val="00D040E1"/>
    <w:rsid w:val="00D048EF"/>
    <w:rsid w:val="00D04D3B"/>
    <w:rsid w:val="00D05908"/>
    <w:rsid w:val="00D059E6"/>
    <w:rsid w:val="00D05C02"/>
    <w:rsid w:val="00D05E7C"/>
    <w:rsid w:val="00D05F3F"/>
    <w:rsid w:val="00D0626A"/>
    <w:rsid w:val="00D06489"/>
    <w:rsid w:val="00D06749"/>
    <w:rsid w:val="00D06827"/>
    <w:rsid w:val="00D06A35"/>
    <w:rsid w:val="00D06AF7"/>
    <w:rsid w:val="00D06BB2"/>
    <w:rsid w:val="00D06BD6"/>
    <w:rsid w:val="00D07629"/>
    <w:rsid w:val="00D076FC"/>
    <w:rsid w:val="00D078CC"/>
    <w:rsid w:val="00D07BC2"/>
    <w:rsid w:val="00D07BEA"/>
    <w:rsid w:val="00D07EBD"/>
    <w:rsid w:val="00D07ED8"/>
    <w:rsid w:val="00D10176"/>
    <w:rsid w:val="00D1061C"/>
    <w:rsid w:val="00D10731"/>
    <w:rsid w:val="00D10947"/>
    <w:rsid w:val="00D10A55"/>
    <w:rsid w:val="00D1110C"/>
    <w:rsid w:val="00D11266"/>
    <w:rsid w:val="00D1195D"/>
    <w:rsid w:val="00D11B3F"/>
    <w:rsid w:val="00D1200C"/>
    <w:rsid w:val="00D1226F"/>
    <w:rsid w:val="00D124D7"/>
    <w:rsid w:val="00D12A2B"/>
    <w:rsid w:val="00D12AC1"/>
    <w:rsid w:val="00D12CA0"/>
    <w:rsid w:val="00D12DF5"/>
    <w:rsid w:val="00D1372E"/>
    <w:rsid w:val="00D13AB0"/>
    <w:rsid w:val="00D13C6E"/>
    <w:rsid w:val="00D140BA"/>
    <w:rsid w:val="00D141C2"/>
    <w:rsid w:val="00D14530"/>
    <w:rsid w:val="00D146B1"/>
    <w:rsid w:val="00D147C7"/>
    <w:rsid w:val="00D14A27"/>
    <w:rsid w:val="00D14B0C"/>
    <w:rsid w:val="00D14CCD"/>
    <w:rsid w:val="00D14D82"/>
    <w:rsid w:val="00D14E77"/>
    <w:rsid w:val="00D1524D"/>
    <w:rsid w:val="00D152B1"/>
    <w:rsid w:val="00D1531D"/>
    <w:rsid w:val="00D15370"/>
    <w:rsid w:val="00D15591"/>
    <w:rsid w:val="00D1581C"/>
    <w:rsid w:val="00D15B45"/>
    <w:rsid w:val="00D161B8"/>
    <w:rsid w:val="00D16579"/>
    <w:rsid w:val="00D16757"/>
    <w:rsid w:val="00D16B2A"/>
    <w:rsid w:val="00D16C4A"/>
    <w:rsid w:val="00D1735D"/>
    <w:rsid w:val="00D174AF"/>
    <w:rsid w:val="00D17C49"/>
    <w:rsid w:val="00D17F45"/>
    <w:rsid w:val="00D200C5"/>
    <w:rsid w:val="00D20214"/>
    <w:rsid w:val="00D2041E"/>
    <w:rsid w:val="00D20AA1"/>
    <w:rsid w:val="00D2138B"/>
    <w:rsid w:val="00D21CAF"/>
    <w:rsid w:val="00D21D65"/>
    <w:rsid w:val="00D21E05"/>
    <w:rsid w:val="00D2209D"/>
    <w:rsid w:val="00D220E1"/>
    <w:rsid w:val="00D2214A"/>
    <w:rsid w:val="00D223AF"/>
    <w:rsid w:val="00D22408"/>
    <w:rsid w:val="00D22B3D"/>
    <w:rsid w:val="00D22F30"/>
    <w:rsid w:val="00D230EE"/>
    <w:rsid w:val="00D23240"/>
    <w:rsid w:val="00D23361"/>
    <w:rsid w:val="00D233C9"/>
    <w:rsid w:val="00D23521"/>
    <w:rsid w:val="00D2359B"/>
    <w:rsid w:val="00D23610"/>
    <w:rsid w:val="00D23842"/>
    <w:rsid w:val="00D239AD"/>
    <w:rsid w:val="00D23AC8"/>
    <w:rsid w:val="00D23D10"/>
    <w:rsid w:val="00D242BB"/>
    <w:rsid w:val="00D24735"/>
    <w:rsid w:val="00D24810"/>
    <w:rsid w:val="00D2488D"/>
    <w:rsid w:val="00D2496C"/>
    <w:rsid w:val="00D2500E"/>
    <w:rsid w:val="00D2508A"/>
    <w:rsid w:val="00D255F7"/>
    <w:rsid w:val="00D256DA"/>
    <w:rsid w:val="00D25BD0"/>
    <w:rsid w:val="00D25F96"/>
    <w:rsid w:val="00D26390"/>
    <w:rsid w:val="00D264DE"/>
    <w:rsid w:val="00D267FA"/>
    <w:rsid w:val="00D26876"/>
    <w:rsid w:val="00D26AA5"/>
    <w:rsid w:val="00D26D39"/>
    <w:rsid w:val="00D272FA"/>
    <w:rsid w:val="00D273BD"/>
    <w:rsid w:val="00D276A2"/>
    <w:rsid w:val="00D2778F"/>
    <w:rsid w:val="00D278A6"/>
    <w:rsid w:val="00D278C6"/>
    <w:rsid w:val="00D27E55"/>
    <w:rsid w:val="00D3006B"/>
    <w:rsid w:val="00D3008A"/>
    <w:rsid w:val="00D30538"/>
    <w:rsid w:val="00D30571"/>
    <w:rsid w:val="00D306FF"/>
    <w:rsid w:val="00D31426"/>
    <w:rsid w:val="00D316A4"/>
    <w:rsid w:val="00D316B5"/>
    <w:rsid w:val="00D31767"/>
    <w:rsid w:val="00D3187E"/>
    <w:rsid w:val="00D31A49"/>
    <w:rsid w:val="00D31C75"/>
    <w:rsid w:val="00D31CE2"/>
    <w:rsid w:val="00D31F15"/>
    <w:rsid w:val="00D31F1C"/>
    <w:rsid w:val="00D31F1F"/>
    <w:rsid w:val="00D32418"/>
    <w:rsid w:val="00D32B12"/>
    <w:rsid w:val="00D32D68"/>
    <w:rsid w:val="00D32DF6"/>
    <w:rsid w:val="00D32FC4"/>
    <w:rsid w:val="00D331C3"/>
    <w:rsid w:val="00D3386D"/>
    <w:rsid w:val="00D3396F"/>
    <w:rsid w:val="00D3424B"/>
    <w:rsid w:val="00D34319"/>
    <w:rsid w:val="00D34471"/>
    <w:rsid w:val="00D344D3"/>
    <w:rsid w:val="00D34C22"/>
    <w:rsid w:val="00D34ECB"/>
    <w:rsid w:val="00D35277"/>
    <w:rsid w:val="00D35CBE"/>
    <w:rsid w:val="00D35D90"/>
    <w:rsid w:val="00D35F13"/>
    <w:rsid w:val="00D3602B"/>
    <w:rsid w:val="00D360A6"/>
    <w:rsid w:val="00D360F3"/>
    <w:rsid w:val="00D3632D"/>
    <w:rsid w:val="00D36E14"/>
    <w:rsid w:val="00D36EDC"/>
    <w:rsid w:val="00D37616"/>
    <w:rsid w:val="00D376DE"/>
    <w:rsid w:val="00D37B78"/>
    <w:rsid w:val="00D37CE3"/>
    <w:rsid w:val="00D4001E"/>
    <w:rsid w:val="00D4047C"/>
    <w:rsid w:val="00D4050F"/>
    <w:rsid w:val="00D40539"/>
    <w:rsid w:val="00D40585"/>
    <w:rsid w:val="00D406E2"/>
    <w:rsid w:val="00D40BDE"/>
    <w:rsid w:val="00D40C8D"/>
    <w:rsid w:val="00D40D9E"/>
    <w:rsid w:val="00D414E1"/>
    <w:rsid w:val="00D4170D"/>
    <w:rsid w:val="00D41767"/>
    <w:rsid w:val="00D417A5"/>
    <w:rsid w:val="00D41CE0"/>
    <w:rsid w:val="00D41CF1"/>
    <w:rsid w:val="00D4247C"/>
    <w:rsid w:val="00D4258B"/>
    <w:rsid w:val="00D42CC1"/>
    <w:rsid w:val="00D42F75"/>
    <w:rsid w:val="00D432A6"/>
    <w:rsid w:val="00D432B4"/>
    <w:rsid w:val="00D434DD"/>
    <w:rsid w:val="00D43606"/>
    <w:rsid w:val="00D4363A"/>
    <w:rsid w:val="00D43667"/>
    <w:rsid w:val="00D436F1"/>
    <w:rsid w:val="00D438B3"/>
    <w:rsid w:val="00D43986"/>
    <w:rsid w:val="00D43ECE"/>
    <w:rsid w:val="00D43F3D"/>
    <w:rsid w:val="00D43F4F"/>
    <w:rsid w:val="00D441BB"/>
    <w:rsid w:val="00D44805"/>
    <w:rsid w:val="00D44A19"/>
    <w:rsid w:val="00D44A8B"/>
    <w:rsid w:val="00D44DE0"/>
    <w:rsid w:val="00D44EA5"/>
    <w:rsid w:val="00D44F61"/>
    <w:rsid w:val="00D453C4"/>
    <w:rsid w:val="00D458CE"/>
    <w:rsid w:val="00D45B66"/>
    <w:rsid w:val="00D45D7A"/>
    <w:rsid w:val="00D46057"/>
    <w:rsid w:val="00D46139"/>
    <w:rsid w:val="00D461B9"/>
    <w:rsid w:val="00D4652C"/>
    <w:rsid w:val="00D47333"/>
    <w:rsid w:val="00D47578"/>
    <w:rsid w:val="00D4764F"/>
    <w:rsid w:val="00D47C6E"/>
    <w:rsid w:val="00D47DDB"/>
    <w:rsid w:val="00D50043"/>
    <w:rsid w:val="00D50116"/>
    <w:rsid w:val="00D501A6"/>
    <w:rsid w:val="00D501C0"/>
    <w:rsid w:val="00D505A8"/>
    <w:rsid w:val="00D50C1A"/>
    <w:rsid w:val="00D50C1D"/>
    <w:rsid w:val="00D50DC8"/>
    <w:rsid w:val="00D510F6"/>
    <w:rsid w:val="00D51124"/>
    <w:rsid w:val="00D51975"/>
    <w:rsid w:val="00D51D41"/>
    <w:rsid w:val="00D51ECF"/>
    <w:rsid w:val="00D51FA4"/>
    <w:rsid w:val="00D52580"/>
    <w:rsid w:val="00D52CC6"/>
    <w:rsid w:val="00D52D81"/>
    <w:rsid w:val="00D52FBE"/>
    <w:rsid w:val="00D53096"/>
    <w:rsid w:val="00D5324A"/>
    <w:rsid w:val="00D532D5"/>
    <w:rsid w:val="00D532E7"/>
    <w:rsid w:val="00D53487"/>
    <w:rsid w:val="00D53B46"/>
    <w:rsid w:val="00D53BA2"/>
    <w:rsid w:val="00D53EBA"/>
    <w:rsid w:val="00D540F2"/>
    <w:rsid w:val="00D5412B"/>
    <w:rsid w:val="00D54231"/>
    <w:rsid w:val="00D544DD"/>
    <w:rsid w:val="00D544DE"/>
    <w:rsid w:val="00D54614"/>
    <w:rsid w:val="00D5465A"/>
    <w:rsid w:val="00D54941"/>
    <w:rsid w:val="00D54A03"/>
    <w:rsid w:val="00D54A83"/>
    <w:rsid w:val="00D54BC6"/>
    <w:rsid w:val="00D54C51"/>
    <w:rsid w:val="00D54F5A"/>
    <w:rsid w:val="00D54F99"/>
    <w:rsid w:val="00D551B6"/>
    <w:rsid w:val="00D55271"/>
    <w:rsid w:val="00D5534D"/>
    <w:rsid w:val="00D55E1E"/>
    <w:rsid w:val="00D56160"/>
    <w:rsid w:val="00D5618B"/>
    <w:rsid w:val="00D56258"/>
    <w:rsid w:val="00D56288"/>
    <w:rsid w:val="00D56389"/>
    <w:rsid w:val="00D56584"/>
    <w:rsid w:val="00D56BFB"/>
    <w:rsid w:val="00D56D7E"/>
    <w:rsid w:val="00D57088"/>
    <w:rsid w:val="00D575E4"/>
    <w:rsid w:val="00D57892"/>
    <w:rsid w:val="00D57918"/>
    <w:rsid w:val="00D579D9"/>
    <w:rsid w:val="00D57AB7"/>
    <w:rsid w:val="00D57BCD"/>
    <w:rsid w:val="00D57CCF"/>
    <w:rsid w:val="00D57E49"/>
    <w:rsid w:val="00D600D2"/>
    <w:rsid w:val="00D60132"/>
    <w:rsid w:val="00D60258"/>
    <w:rsid w:val="00D606C2"/>
    <w:rsid w:val="00D60966"/>
    <w:rsid w:val="00D60A14"/>
    <w:rsid w:val="00D60EF4"/>
    <w:rsid w:val="00D60FAD"/>
    <w:rsid w:val="00D615DD"/>
    <w:rsid w:val="00D61913"/>
    <w:rsid w:val="00D61AD2"/>
    <w:rsid w:val="00D61CB0"/>
    <w:rsid w:val="00D624B3"/>
    <w:rsid w:val="00D6272B"/>
    <w:rsid w:val="00D6299D"/>
    <w:rsid w:val="00D62B16"/>
    <w:rsid w:val="00D62BD1"/>
    <w:rsid w:val="00D62C81"/>
    <w:rsid w:val="00D6325F"/>
    <w:rsid w:val="00D632BE"/>
    <w:rsid w:val="00D63A0A"/>
    <w:rsid w:val="00D63A1A"/>
    <w:rsid w:val="00D63A48"/>
    <w:rsid w:val="00D63D00"/>
    <w:rsid w:val="00D642BB"/>
    <w:rsid w:val="00D6462E"/>
    <w:rsid w:val="00D6465C"/>
    <w:rsid w:val="00D64798"/>
    <w:rsid w:val="00D64894"/>
    <w:rsid w:val="00D6489A"/>
    <w:rsid w:val="00D64B2D"/>
    <w:rsid w:val="00D6517C"/>
    <w:rsid w:val="00D652DA"/>
    <w:rsid w:val="00D65495"/>
    <w:rsid w:val="00D65638"/>
    <w:rsid w:val="00D65AD4"/>
    <w:rsid w:val="00D65D22"/>
    <w:rsid w:val="00D65DBE"/>
    <w:rsid w:val="00D65E22"/>
    <w:rsid w:val="00D662C1"/>
    <w:rsid w:val="00D6698A"/>
    <w:rsid w:val="00D66C46"/>
    <w:rsid w:val="00D672E4"/>
    <w:rsid w:val="00D67332"/>
    <w:rsid w:val="00D673FC"/>
    <w:rsid w:val="00D67C6A"/>
    <w:rsid w:val="00D67CEA"/>
    <w:rsid w:val="00D67DC0"/>
    <w:rsid w:val="00D67F06"/>
    <w:rsid w:val="00D67FF6"/>
    <w:rsid w:val="00D70122"/>
    <w:rsid w:val="00D70160"/>
    <w:rsid w:val="00D702B7"/>
    <w:rsid w:val="00D704ED"/>
    <w:rsid w:val="00D70837"/>
    <w:rsid w:val="00D70995"/>
    <w:rsid w:val="00D70FDA"/>
    <w:rsid w:val="00D7149B"/>
    <w:rsid w:val="00D7153C"/>
    <w:rsid w:val="00D71C8F"/>
    <w:rsid w:val="00D71F13"/>
    <w:rsid w:val="00D723FB"/>
    <w:rsid w:val="00D7243D"/>
    <w:rsid w:val="00D72A06"/>
    <w:rsid w:val="00D72C37"/>
    <w:rsid w:val="00D730A6"/>
    <w:rsid w:val="00D730DD"/>
    <w:rsid w:val="00D731CB"/>
    <w:rsid w:val="00D733B9"/>
    <w:rsid w:val="00D73497"/>
    <w:rsid w:val="00D738C1"/>
    <w:rsid w:val="00D739E9"/>
    <w:rsid w:val="00D739F4"/>
    <w:rsid w:val="00D73B65"/>
    <w:rsid w:val="00D74101"/>
    <w:rsid w:val="00D748F2"/>
    <w:rsid w:val="00D749AA"/>
    <w:rsid w:val="00D74A98"/>
    <w:rsid w:val="00D74B2A"/>
    <w:rsid w:val="00D74B33"/>
    <w:rsid w:val="00D74B56"/>
    <w:rsid w:val="00D74BFE"/>
    <w:rsid w:val="00D74E51"/>
    <w:rsid w:val="00D752D7"/>
    <w:rsid w:val="00D75390"/>
    <w:rsid w:val="00D754B9"/>
    <w:rsid w:val="00D757D7"/>
    <w:rsid w:val="00D75A1A"/>
    <w:rsid w:val="00D7615E"/>
    <w:rsid w:val="00D761D1"/>
    <w:rsid w:val="00D7675B"/>
    <w:rsid w:val="00D768FE"/>
    <w:rsid w:val="00D76B4A"/>
    <w:rsid w:val="00D7704F"/>
    <w:rsid w:val="00D770E7"/>
    <w:rsid w:val="00D7750F"/>
    <w:rsid w:val="00D7754D"/>
    <w:rsid w:val="00D778CB"/>
    <w:rsid w:val="00D77B5F"/>
    <w:rsid w:val="00D77BC7"/>
    <w:rsid w:val="00D77E7B"/>
    <w:rsid w:val="00D77ECC"/>
    <w:rsid w:val="00D8021E"/>
    <w:rsid w:val="00D802D3"/>
    <w:rsid w:val="00D80517"/>
    <w:rsid w:val="00D81567"/>
    <w:rsid w:val="00D81602"/>
    <w:rsid w:val="00D817D5"/>
    <w:rsid w:val="00D81AF9"/>
    <w:rsid w:val="00D82026"/>
    <w:rsid w:val="00D8206E"/>
    <w:rsid w:val="00D82380"/>
    <w:rsid w:val="00D8247D"/>
    <w:rsid w:val="00D82692"/>
    <w:rsid w:val="00D826DB"/>
    <w:rsid w:val="00D828EA"/>
    <w:rsid w:val="00D82A46"/>
    <w:rsid w:val="00D82C66"/>
    <w:rsid w:val="00D82FDD"/>
    <w:rsid w:val="00D83317"/>
    <w:rsid w:val="00D834BF"/>
    <w:rsid w:val="00D83569"/>
    <w:rsid w:val="00D837FC"/>
    <w:rsid w:val="00D83B34"/>
    <w:rsid w:val="00D83C03"/>
    <w:rsid w:val="00D842BB"/>
    <w:rsid w:val="00D84345"/>
    <w:rsid w:val="00D843E2"/>
    <w:rsid w:val="00D846A6"/>
    <w:rsid w:val="00D847F4"/>
    <w:rsid w:val="00D849F1"/>
    <w:rsid w:val="00D84A5D"/>
    <w:rsid w:val="00D84F05"/>
    <w:rsid w:val="00D8503A"/>
    <w:rsid w:val="00D8516E"/>
    <w:rsid w:val="00D853C7"/>
    <w:rsid w:val="00D857B3"/>
    <w:rsid w:val="00D85E17"/>
    <w:rsid w:val="00D861DB"/>
    <w:rsid w:val="00D86287"/>
    <w:rsid w:val="00D86329"/>
    <w:rsid w:val="00D865E3"/>
    <w:rsid w:val="00D86730"/>
    <w:rsid w:val="00D867FA"/>
    <w:rsid w:val="00D86B97"/>
    <w:rsid w:val="00D86C2B"/>
    <w:rsid w:val="00D86C7C"/>
    <w:rsid w:val="00D86D67"/>
    <w:rsid w:val="00D86FBF"/>
    <w:rsid w:val="00D86FEC"/>
    <w:rsid w:val="00D8714F"/>
    <w:rsid w:val="00D8722B"/>
    <w:rsid w:val="00D87AA2"/>
    <w:rsid w:val="00D900B9"/>
    <w:rsid w:val="00D905C1"/>
    <w:rsid w:val="00D9063E"/>
    <w:rsid w:val="00D907AC"/>
    <w:rsid w:val="00D90889"/>
    <w:rsid w:val="00D9096B"/>
    <w:rsid w:val="00D90CC2"/>
    <w:rsid w:val="00D90E25"/>
    <w:rsid w:val="00D91676"/>
    <w:rsid w:val="00D9184A"/>
    <w:rsid w:val="00D91BD5"/>
    <w:rsid w:val="00D91D52"/>
    <w:rsid w:val="00D91EF7"/>
    <w:rsid w:val="00D91F53"/>
    <w:rsid w:val="00D9214F"/>
    <w:rsid w:val="00D921C1"/>
    <w:rsid w:val="00D921CA"/>
    <w:rsid w:val="00D9226F"/>
    <w:rsid w:val="00D92504"/>
    <w:rsid w:val="00D92C6F"/>
    <w:rsid w:val="00D92C92"/>
    <w:rsid w:val="00D92F98"/>
    <w:rsid w:val="00D93044"/>
    <w:rsid w:val="00D931F2"/>
    <w:rsid w:val="00D937E0"/>
    <w:rsid w:val="00D93813"/>
    <w:rsid w:val="00D93A76"/>
    <w:rsid w:val="00D93CA8"/>
    <w:rsid w:val="00D93D2D"/>
    <w:rsid w:val="00D944D9"/>
    <w:rsid w:val="00D94AD6"/>
    <w:rsid w:val="00D94CF5"/>
    <w:rsid w:val="00D94E3C"/>
    <w:rsid w:val="00D9507B"/>
    <w:rsid w:val="00D95149"/>
    <w:rsid w:val="00D95A38"/>
    <w:rsid w:val="00D95F00"/>
    <w:rsid w:val="00D95F82"/>
    <w:rsid w:val="00D96013"/>
    <w:rsid w:val="00D962BC"/>
    <w:rsid w:val="00D96384"/>
    <w:rsid w:val="00D967AF"/>
    <w:rsid w:val="00D967F0"/>
    <w:rsid w:val="00D9689E"/>
    <w:rsid w:val="00D968C5"/>
    <w:rsid w:val="00D96BE6"/>
    <w:rsid w:val="00D96E92"/>
    <w:rsid w:val="00D97CA7"/>
    <w:rsid w:val="00DA0729"/>
    <w:rsid w:val="00DA07E1"/>
    <w:rsid w:val="00DA0CBD"/>
    <w:rsid w:val="00DA0D5E"/>
    <w:rsid w:val="00DA1373"/>
    <w:rsid w:val="00DA1379"/>
    <w:rsid w:val="00DA14A4"/>
    <w:rsid w:val="00DA14B5"/>
    <w:rsid w:val="00DA1602"/>
    <w:rsid w:val="00DA16F1"/>
    <w:rsid w:val="00DA18AD"/>
    <w:rsid w:val="00DA18E9"/>
    <w:rsid w:val="00DA1BDC"/>
    <w:rsid w:val="00DA1C56"/>
    <w:rsid w:val="00DA1FDF"/>
    <w:rsid w:val="00DA200A"/>
    <w:rsid w:val="00DA2111"/>
    <w:rsid w:val="00DA216F"/>
    <w:rsid w:val="00DA2642"/>
    <w:rsid w:val="00DA2724"/>
    <w:rsid w:val="00DA2BC1"/>
    <w:rsid w:val="00DA2C9B"/>
    <w:rsid w:val="00DA2CB0"/>
    <w:rsid w:val="00DA2DC1"/>
    <w:rsid w:val="00DA2F85"/>
    <w:rsid w:val="00DA311C"/>
    <w:rsid w:val="00DA350A"/>
    <w:rsid w:val="00DA363E"/>
    <w:rsid w:val="00DA3CE4"/>
    <w:rsid w:val="00DA43F8"/>
    <w:rsid w:val="00DA44BA"/>
    <w:rsid w:val="00DA474C"/>
    <w:rsid w:val="00DA4916"/>
    <w:rsid w:val="00DA4A89"/>
    <w:rsid w:val="00DA4CB2"/>
    <w:rsid w:val="00DA4D92"/>
    <w:rsid w:val="00DA4E4B"/>
    <w:rsid w:val="00DA5232"/>
    <w:rsid w:val="00DA53B1"/>
    <w:rsid w:val="00DA54A9"/>
    <w:rsid w:val="00DA56E6"/>
    <w:rsid w:val="00DA57C9"/>
    <w:rsid w:val="00DA5DDA"/>
    <w:rsid w:val="00DA671E"/>
    <w:rsid w:val="00DA6BE0"/>
    <w:rsid w:val="00DA6C54"/>
    <w:rsid w:val="00DA75B2"/>
    <w:rsid w:val="00DA79A4"/>
    <w:rsid w:val="00DA7C8F"/>
    <w:rsid w:val="00DA7CB6"/>
    <w:rsid w:val="00DB0093"/>
    <w:rsid w:val="00DB0408"/>
    <w:rsid w:val="00DB050B"/>
    <w:rsid w:val="00DB065D"/>
    <w:rsid w:val="00DB0669"/>
    <w:rsid w:val="00DB06D1"/>
    <w:rsid w:val="00DB086D"/>
    <w:rsid w:val="00DB0981"/>
    <w:rsid w:val="00DB0B8F"/>
    <w:rsid w:val="00DB0D56"/>
    <w:rsid w:val="00DB0D8D"/>
    <w:rsid w:val="00DB0F3F"/>
    <w:rsid w:val="00DB1062"/>
    <w:rsid w:val="00DB106A"/>
    <w:rsid w:val="00DB117A"/>
    <w:rsid w:val="00DB1270"/>
    <w:rsid w:val="00DB13BD"/>
    <w:rsid w:val="00DB1718"/>
    <w:rsid w:val="00DB18B0"/>
    <w:rsid w:val="00DB1B8E"/>
    <w:rsid w:val="00DB1F1B"/>
    <w:rsid w:val="00DB2027"/>
    <w:rsid w:val="00DB225F"/>
    <w:rsid w:val="00DB276C"/>
    <w:rsid w:val="00DB27A3"/>
    <w:rsid w:val="00DB311E"/>
    <w:rsid w:val="00DB3CBC"/>
    <w:rsid w:val="00DB3E72"/>
    <w:rsid w:val="00DB402B"/>
    <w:rsid w:val="00DB41F0"/>
    <w:rsid w:val="00DB4313"/>
    <w:rsid w:val="00DB450A"/>
    <w:rsid w:val="00DB4564"/>
    <w:rsid w:val="00DB46BF"/>
    <w:rsid w:val="00DB47AC"/>
    <w:rsid w:val="00DB481D"/>
    <w:rsid w:val="00DB4FF7"/>
    <w:rsid w:val="00DB5018"/>
    <w:rsid w:val="00DB534F"/>
    <w:rsid w:val="00DB554B"/>
    <w:rsid w:val="00DB561C"/>
    <w:rsid w:val="00DB562A"/>
    <w:rsid w:val="00DB5ABB"/>
    <w:rsid w:val="00DB5AD2"/>
    <w:rsid w:val="00DB5D62"/>
    <w:rsid w:val="00DB63C9"/>
    <w:rsid w:val="00DB6405"/>
    <w:rsid w:val="00DB6532"/>
    <w:rsid w:val="00DB6594"/>
    <w:rsid w:val="00DB6705"/>
    <w:rsid w:val="00DB6877"/>
    <w:rsid w:val="00DB6C5C"/>
    <w:rsid w:val="00DB6D5E"/>
    <w:rsid w:val="00DB6D63"/>
    <w:rsid w:val="00DB7036"/>
    <w:rsid w:val="00DB714B"/>
    <w:rsid w:val="00DB7185"/>
    <w:rsid w:val="00DB736A"/>
    <w:rsid w:val="00DB788F"/>
    <w:rsid w:val="00DB7C8F"/>
    <w:rsid w:val="00DC073C"/>
    <w:rsid w:val="00DC0FD2"/>
    <w:rsid w:val="00DC12D5"/>
    <w:rsid w:val="00DC141F"/>
    <w:rsid w:val="00DC15CA"/>
    <w:rsid w:val="00DC1CE9"/>
    <w:rsid w:val="00DC1D23"/>
    <w:rsid w:val="00DC1FB1"/>
    <w:rsid w:val="00DC2261"/>
    <w:rsid w:val="00DC22B8"/>
    <w:rsid w:val="00DC22E2"/>
    <w:rsid w:val="00DC2528"/>
    <w:rsid w:val="00DC25C8"/>
    <w:rsid w:val="00DC26FF"/>
    <w:rsid w:val="00DC27B8"/>
    <w:rsid w:val="00DC2CD2"/>
    <w:rsid w:val="00DC2E6B"/>
    <w:rsid w:val="00DC3289"/>
    <w:rsid w:val="00DC3524"/>
    <w:rsid w:val="00DC355F"/>
    <w:rsid w:val="00DC360F"/>
    <w:rsid w:val="00DC381E"/>
    <w:rsid w:val="00DC3B8A"/>
    <w:rsid w:val="00DC3DDD"/>
    <w:rsid w:val="00DC4146"/>
    <w:rsid w:val="00DC4149"/>
    <w:rsid w:val="00DC4302"/>
    <w:rsid w:val="00DC43D5"/>
    <w:rsid w:val="00DC440A"/>
    <w:rsid w:val="00DC44FB"/>
    <w:rsid w:val="00DC470A"/>
    <w:rsid w:val="00DC4815"/>
    <w:rsid w:val="00DC4A53"/>
    <w:rsid w:val="00DC4C89"/>
    <w:rsid w:val="00DC4EA1"/>
    <w:rsid w:val="00DC4FD3"/>
    <w:rsid w:val="00DC53F2"/>
    <w:rsid w:val="00DC5612"/>
    <w:rsid w:val="00DC5D81"/>
    <w:rsid w:val="00DC5FF8"/>
    <w:rsid w:val="00DC6316"/>
    <w:rsid w:val="00DC668D"/>
    <w:rsid w:val="00DC6A4E"/>
    <w:rsid w:val="00DC6D28"/>
    <w:rsid w:val="00DC6D70"/>
    <w:rsid w:val="00DC71AC"/>
    <w:rsid w:val="00DC76C0"/>
    <w:rsid w:val="00DC7C13"/>
    <w:rsid w:val="00DD028C"/>
    <w:rsid w:val="00DD02CF"/>
    <w:rsid w:val="00DD02E8"/>
    <w:rsid w:val="00DD045C"/>
    <w:rsid w:val="00DD058B"/>
    <w:rsid w:val="00DD059B"/>
    <w:rsid w:val="00DD05D5"/>
    <w:rsid w:val="00DD06F9"/>
    <w:rsid w:val="00DD072E"/>
    <w:rsid w:val="00DD07E1"/>
    <w:rsid w:val="00DD0D61"/>
    <w:rsid w:val="00DD0ED3"/>
    <w:rsid w:val="00DD0F40"/>
    <w:rsid w:val="00DD0FBA"/>
    <w:rsid w:val="00DD10AA"/>
    <w:rsid w:val="00DD10B9"/>
    <w:rsid w:val="00DD10E4"/>
    <w:rsid w:val="00DD13D2"/>
    <w:rsid w:val="00DD162D"/>
    <w:rsid w:val="00DD16D6"/>
    <w:rsid w:val="00DD182D"/>
    <w:rsid w:val="00DD1870"/>
    <w:rsid w:val="00DD1B69"/>
    <w:rsid w:val="00DD1D73"/>
    <w:rsid w:val="00DD2251"/>
    <w:rsid w:val="00DD23BC"/>
    <w:rsid w:val="00DD257F"/>
    <w:rsid w:val="00DD275C"/>
    <w:rsid w:val="00DD27AD"/>
    <w:rsid w:val="00DD294E"/>
    <w:rsid w:val="00DD2CC2"/>
    <w:rsid w:val="00DD2DA0"/>
    <w:rsid w:val="00DD2E21"/>
    <w:rsid w:val="00DD2E3A"/>
    <w:rsid w:val="00DD2E49"/>
    <w:rsid w:val="00DD3056"/>
    <w:rsid w:val="00DD3784"/>
    <w:rsid w:val="00DD3BF2"/>
    <w:rsid w:val="00DD3CDB"/>
    <w:rsid w:val="00DD3CE2"/>
    <w:rsid w:val="00DD3D69"/>
    <w:rsid w:val="00DD3D9E"/>
    <w:rsid w:val="00DD3F37"/>
    <w:rsid w:val="00DD3F76"/>
    <w:rsid w:val="00DD4131"/>
    <w:rsid w:val="00DD41BC"/>
    <w:rsid w:val="00DD4867"/>
    <w:rsid w:val="00DD4A05"/>
    <w:rsid w:val="00DD4B0B"/>
    <w:rsid w:val="00DD4DA8"/>
    <w:rsid w:val="00DD53F4"/>
    <w:rsid w:val="00DD5486"/>
    <w:rsid w:val="00DD588F"/>
    <w:rsid w:val="00DD58C8"/>
    <w:rsid w:val="00DD5BFD"/>
    <w:rsid w:val="00DD61E9"/>
    <w:rsid w:val="00DD648B"/>
    <w:rsid w:val="00DD650F"/>
    <w:rsid w:val="00DD6633"/>
    <w:rsid w:val="00DD66CD"/>
    <w:rsid w:val="00DD696F"/>
    <w:rsid w:val="00DD6C25"/>
    <w:rsid w:val="00DD6E20"/>
    <w:rsid w:val="00DD72BC"/>
    <w:rsid w:val="00DD7509"/>
    <w:rsid w:val="00DD76D3"/>
    <w:rsid w:val="00DD7953"/>
    <w:rsid w:val="00DD7C59"/>
    <w:rsid w:val="00DD7D3E"/>
    <w:rsid w:val="00DD7E25"/>
    <w:rsid w:val="00DE0467"/>
    <w:rsid w:val="00DE099C"/>
    <w:rsid w:val="00DE0D85"/>
    <w:rsid w:val="00DE0E61"/>
    <w:rsid w:val="00DE0F82"/>
    <w:rsid w:val="00DE1269"/>
    <w:rsid w:val="00DE1498"/>
    <w:rsid w:val="00DE183A"/>
    <w:rsid w:val="00DE1869"/>
    <w:rsid w:val="00DE1DB1"/>
    <w:rsid w:val="00DE21C8"/>
    <w:rsid w:val="00DE22F1"/>
    <w:rsid w:val="00DE24AD"/>
    <w:rsid w:val="00DE2901"/>
    <w:rsid w:val="00DE2906"/>
    <w:rsid w:val="00DE2978"/>
    <w:rsid w:val="00DE2B8E"/>
    <w:rsid w:val="00DE2BDB"/>
    <w:rsid w:val="00DE2DBF"/>
    <w:rsid w:val="00DE2DFE"/>
    <w:rsid w:val="00DE3181"/>
    <w:rsid w:val="00DE3233"/>
    <w:rsid w:val="00DE3241"/>
    <w:rsid w:val="00DE3378"/>
    <w:rsid w:val="00DE3410"/>
    <w:rsid w:val="00DE3638"/>
    <w:rsid w:val="00DE3645"/>
    <w:rsid w:val="00DE377B"/>
    <w:rsid w:val="00DE38C5"/>
    <w:rsid w:val="00DE3AA1"/>
    <w:rsid w:val="00DE4062"/>
    <w:rsid w:val="00DE411A"/>
    <w:rsid w:val="00DE4214"/>
    <w:rsid w:val="00DE4216"/>
    <w:rsid w:val="00DE4660"/>
    <w:rsid w:val="00DE4B26"/>
    <w:rsid w:val="00DE4E25"/>
    <w:rsid w:val="00DE4E4F"/>
    <w:rsid w:val="00DE50CB"/>
    <w:rsid w:val="00DE51EE"/>
    <w:rsid w:val="00DE52A4"/>
    <w:rsid w:val="00DE52F0"/>
    <w:rsid w:val="00DE534F"/>
    <w:rsid w:val="00DE537F"/>
    <w:rsid w:val="00DE553D"/>
    <w:rsid w:val="00DE55A7"/>
    <w:rsid w:val="00DE5936"/>
    <w:rsid w:val="00DE5BC2"/>
    <w:rsid w:val="00DE5C92"/>
    <w:rsid w:val="00DE6167"/>
    <w:rsid w:val="00DE61F6"/>
    <w:rsid w:val="00DE65C0"/>
    <w:rsid w:val="00DE6833"/>
    <w:rsid w:val="00DE68D9"/>
    <w:rsid w:val="00DE69C1"/>
    <w:rsid w:val="00DE6A89"/>
    <w:rsid w:val="00DE6AF3"/>
    <w:rsid w:val="00DE6CF8"/>
    <w:rsid w:val="00DE73F0"/>
    <w:rsid w:val="00DE7937"/>
    <w:rsid w:val="00DE79D1"/>
    <w:rsid w:val="00DE7A3A"/>
    <w:rsid w:val="00DE7CAA"/>
    <w:rsid w:val="00DF0635"/>
    <w:rsid w:val="00DF073B"/>
    <w:rsid w:val="00DF08AC"/>
    <w:rsid w:val="00DF0A93"/>
    <w:rsid w:val="00DF0A97"/>
    <w:rsid w:val="00DF0E8A"/>
    <w:rsid w:val="00DF10BE"/>
    <w:rsid w:val="00DF1298"/>
    <w:rsid w:val="00DF1477"/>
    <w:rsid w:val="00DF17F6"/>
    <w:rsid w:val="00DF22F3"/>
    <w:rsid w:val="00DF24C2"/>
    <w:rsid w:val="00DF24CD"/>
    <w:rsid w:val="00DF2BCA"/>
    <w:rsid w:val="00DF2C0D"/>
    <w:rsid w:val="00DF347D"/>
    <w:rsid w:val="00DF3484"/>
    <w:rsid w:val="00DF35E8"/>
    <w:rsid w:val="00DF386C"/>
    <w:rsid w:val="00DF38EC"/>
    <w:rsid w:val="00DF3955"/>
    <w:rsid w:val="00DF3DD0"/>
    <w:rsid w:val="00DF3F68"/>
    <w:rsid w:val="00DF45DD"/>
    <w:rsid w:val="00DF48D1"/>
    <w:rsid w:val="00DF4B08"/>
    <w:rsid w:val="00DF527D"/>
    <w:rsid w:val="00DF53D8"/>
    <w:rsid w:val="00DF587E"/>
    <w:rsid w:val="00DF5A6D"/>
    <w:rsid w:val="00DF5B6B"/>
    <w:rsid w:val="00DF5F59"/>
    <w:rsid w:val="00DF5F6D"/>
    <w:rsid w:val="00DF614F"/>
    <w:rsid w:val="00DF64A3"/>
    <w:rsid w:val="00DF655D"/>
    <w:rsid w:val="00DF666D"/>
    <w:rsid w:val="00DF69C4"/>
    <w:rsid w:val="00DF6A6E"/>
    <w:rsid w:val="00DF6D93"/>
    <w:rsid w:val="00DF6F7B"/>
    <w:rsid w:val="00DF6F80"/>
    <w:rsid w:val="00DF6FE0"/>
    <w:rsid w:val="00DF73C8"/>
    <w:rsid w:val="00DF7456"/>
    <w:rsid w:val="00DF77B0"/>
    <w:rsid w:val="00DF78E1"/>
    <w:rsid w:val="00DF798F"/>
    <w:rsid w:val="00DF7AC9"/>
    <w:rsid w:val="00DF7B34"/>
    <w:rsid w:val="00DF7C66"/>
    <w:rsid w:val="00DF7DF2"/>
    <w:rsid w:val="00DF7E1B"/>
    <w:rsid w:val="00DF7F26"/>
    <w:rsid w:val="00E001C2"/>
    <w:rsid w:val="00E0024D"/>
    <w:rsid w:val="00E005CC"/>
    <w:rsid w:val="00E005D5"/>
    <w:rsid w:val="00E00606"/>
    <w:rsid w:val="00E0060E"/>
    <w:rsid w:val="00E009D5"/>
    <w:rsid w:val="00E00FD3"/>
    <w:rsid w:val="00E01211"/>
    <w:rsid w:val="00E01457"/>
    <w:rsid w:val="00E01D73"/>
    <w:rsid w:val="00E01E64"/>
    <w:rsid w:val="00E0207A"/>
    <w:rsid w:val="00E020FD"/>
    <w:rsid w:val="00E02128"/>
    <w:rsid w:val="00E0213F"/>
    <w:rsid w:val="00E02221"/>
    <w:rsid w:val="00E024F8"/>
    <w:rsid w:val="00E025DD"/>
    <w:rsid w:val="00E02F58"/>
    <w:rsid w:val="00E030A9"/>
    <w:rsid w:val="00E030B3"/>
    <w:rsid w:val="00E031C1"/>
    <w:rsid w:val="00E035CD"/>
    <w:rsid w:val="00E0384F"/>
    <w:rsid w:val="00E03A14"/>
    <w:rsid w:val="00E03BF8"/>
    <w:rsid w:val="00E0404A"/>
    <w:rsid w:val="00E042B3"/>
    <w:rsid w:val="00E04432"/>
    <w:rsid w:val="00E04658"/>
    <w:rsid w:val="00E0479D"/>
    <w:rsid w:val="00E04995"/>
    <w:rsid w:val="00E049C7"/>
    <w:rsid w:val="00E04A1F"/>
    <w:rsid w:val="00E04B55"/>
    <w:rsid w:val="00E04DBA"/>
    <w:rsid w:val="00E04E43"/>
    <w:rsid w:val="00E04FA7"/>
    <w:rsid w:val="00E05008"/>
    <w:rsid w:val="00E050F8"/>
    <w:rsid w:val="00E05217"/>
    <w:rsid w:val="00E05248"/>
    <w:rsid w:val="00E05BB4"/>
    <w:rsid w:val="00E071C6"/>
    <w:rsid w:val="00E073A2"/>
    <w:rsid w:val="00E07658"/>
    <w:rsid w:val="00E07679"/>
    <w:rsid w:val="00E078F5"/>
    <w:rsid w:val="00E07EA6"/>
    <w:rsid w:val="00E10908"/>
    <w:rsid w:val="00E10D50"/>
    <w:rsid w:val="00E11242"/>
    <w:rsid w:val="00E11353"/>
    <w:rsid w:val="00E1145E"/>
    <w:rsid w:val="00E11652"/>
    <w:rsid w:val="00E11681"/>
    <w:rsid w:val="00E11AD0"/>
    <w:rsid w:val="00E11E98"/>
    <w:rsid w:val="00E122AC"/>
    <w:rsid w:val="00E123FF"/>
    <w:rsid w:val="00E12405"/>
    <w:rsid w:val="00E12572"/>
    <w:rsid w:val="00E12624"/>
    <w:rsid w:val="00E1263B"/>
    <w:rsid w:val="00E12B2F"/>
    <w:rsid w:val="00E12BDD"/>
    <w:rsid w:val="00E12D35"/>
    <w:rsid w:val="00E13072"/>
    <w:rsid w:val="00E13306"/>
    <w:rsid w:val="00E133E0"/>
    <w:rsid w:val="00E135EF"/>
    <w:rsid w:val="00E138E5"/>
    <w:rsid w:val="00E13911"/>
    <w:rsid w:val="00E1421A"/>
    <w:rsid w:val="00E1441E"/>
    <w:rsid w:val="00E146A6"/>
    <w:rsid w:val="00E14CB9"/>
    <w:rsid w:val="00E15243"/>
    <w:rsid w:val="00E15285"/>
    <w:rsid w:val="00E15598"/>
    <w:rsid w:val="00E1569D"/>
    <w:rsid w:val="00E1599A"/>
    <w:rsid w:val="00E15E3D"/>
    <w:rsid w:val="00E165ED"/>
    <w:rsid w:val="00E1673F"/>
    <w:rsid w:val="00E16AB9"/>
    <w:rsid w:val="00E16B61"/>
    <w:rsid w:val="00E16E3B"/>
    <w:rsid w:val="00E1715D"/>
    <w:rsid w:val="00E172F9"/>
    <w:rsid w:val="00E1739C"/>
    <w:rsid w:val="00E17413"/>
    <w:rsid w:val="00E17613"/>
    <w:rsid w:val="00E1779A"/>
    <w:rsid w:val="00E1789C"/>
    <w:rsid w:val="00E178DE"/>
    <w:rsid w:val="00E203B9"/>
    <w:rsid w:val="00E20458"/>
    <w:rsid w:val="00E204D5"/>
    <w:rsid w:val="00E20543"/>
    <w:rsid w:val="00E206BC"/>
    <w:rsid w:val="00E20822"/>
    <w:rsid w:val="00E20CA4"/>
    <w:rsid w:val="00E2105C"/>
    <w:rsid w:val="00E2125F"/>
    <w:rsid w:val="00E216F2"/>
    <w:rsid w:val="00E2170C"/>
    <w:rsid w:val="00E218FA"/>
    <w:rsid w:val="00E21C30"/>
    <w:rsid w:val="00E21C48"/>
    <w:rsid w:val="00E21EA3"/>
    <w:rsid w:val="00E21F02"/>
    <w:rsid w:val="00E21F93"/>
    <w:rsid w:val="00E221F7"/>
    <w:rsid w:val="00E22216"/>
    <w:rsid w:val="00E22BCE"/>
    <w:rsid w:val="00E22EBB"/>
    <w:rsid w:val="00E22F89"/>
    <w:rsid w:val="00E22F9D"/>
    <w:rsid w:val="00E22FE1"/>
    <w:rsid w:val="00E23049"/>
    <w:rsid w:val="00E232AA"/>
    <w:rsid w:val="00E237F0"/>
    <w:rsid w:val="00E238F3"/>
    <w:rsid w:val="00E23C1C"/>
    <w:rsid w:val="00E23E8D"/>
    <w:rsid w:val="00E246EF"/>
    <w:rsid w:val="00E248DA"/>
    <w:rsid w:val="00E249C2"/>
    <w:rsid w:val="00E249E4"/>
    <w:rsid w:val="00E24B56"/>
    <w:rsid w:val="00E24C5B"/>
    <w:rsid w:val="00E24E1E"/>
    <w:rsid w:val="00E24EC0"/>
    <w:rsid w:val="00E25194"/>
    <w:rsid w:val="00E25210"/>
    <w:rsid w:val="00E25307"/>
    <w:rsid w:val="00E25462"/>
    <w:rsid w:val="00E25593"/>
    <w:rsid w:val="00E2567D"/>
    <w:rsid w:val="00E259EE"/>
    <w:rsid w:val="00E25A57"/>
    <w:rsid w:val="00E25D01"/>
    <w:rsid w:val="00E25E98"/>
    <w:rsid w:val="00E25F48"/>
    <w:rsid w:val="00E2634A"/>
    <w:rsid w:val="00E264A7"/>
    <w:rsid w:val="00E265D7"/>
    <w:rsid w:val="00E2678B"/>
    <w:rsid w:val="00E268F0"/>
    <w:rsid w:val="00E26C9F"/>
    <w:rsid w:val="00E2710D"/>
    <w:rsid w:val="00E275B3"/>
    <w:rsid w:val="00E27867"/>
    <w:rsid w:val="00E27A4A"/>
    <w:rsid w:val="00E27DAE"/>
    <w:rsid w:val="00E27F25"/>
    <w:rsid w:val="00E306AA"/>
    <w:rsid w:val="00E30C1A"/>
    <w:rsid w:val="00E30F66"/>
    <w:rsid w:val="00E30F8E"/>
    <w:rsid w:val="00E311EA"/>
    <w:rsid w:val="00E311EB"/>
    <w:rsid w:val="00E31BB9"/>
    <w:rsid w:val="00E3218C"/>
    <w:rsid w:val="00E3222A"/>
    <w:rsid w:val="00E323F4"/>
    <w:rsid w:val="00E328F5"/>
    <w:rsid w:val="00E32901"/>
    <w:rsid w:val="00E32E13"/>
    <w:rsid w:val="00E33147"/>
    <w:rsid w:val="00E33151"/>
    <w:rsid w:val="00E33192"/>
    <w:rsid w:val="00E331BF"/>
    <w:rsid w:val="00E331F7"/>
    <w:rsid w:val="00E336C6"/>
    <w:rsid w:val="00E337AB"/>
    <w:rsid w:val="00E33869"/>
    <w:rsid w:val="00E3391E"/>
    <w:rsid w:val="00E33B84"/>
    <w:rsid w:val="00E33BE1"/>
    <w:rsid w:val="00E33CA5"/>
    <w:rsid w:val="00E34877"/>
    <w:rsid w:val="00E34901"/>
    <w:rsid w:val="00E349D5"/>
    <w:rsid w:val="00E34CA4"/>
    <w:rsid w:val="00E34CC1"/>
    <w:rsid w:val="00E35005"/>
    <w:rsid w:val="00E35367"/>
    <w:rsid w:val="00E3548B"/>
    <w:rsid w:val="00E357CD"/>
    <w:rsid w:val="00E3597A"/>
    <w:rsid w:val="00E35B45"/>
    <w:rsid w:val="00E361FE"/>
    <w:rsid w:val="00E36257"/>
    <w:rsid w:val="00E36491"/>
    <w:rsid w:val="00E366DE"/>
    <w:rsid w:val="00E3681B"/>
    <w:rsid w:val="00E36FEC"/>
    <w:rsid w:val="00E37039"/>
    <w:rsid w:val="00E377B3"/>
    <w:rsid w:val="00E37A2A"/>
    <w:rsid w:val="00E37B43"/>
    <w:rsid w:val="00E37ECE"/>
    <w:rsid w:val="00E37FAA"/>
    <w:rsid w:val="00E403F9"/>
    <w:rsid w:val="00E40461"/>
    <w:rsid w:val="00E40A49"/>
    <w:rsid w:val="00E40B1F"/>
    <w:rsid w:val="00E40C7D"/>
    <w:rsid w:val="00E40D3B"/>
    <w:rsid w:val="00E4123F"/>
    <w:rsid w:val="00E41251"/>
    <w:rsid w:val="00E41875"/>
    <w:rsid w:val="00E418FA"/>
    <w:rsid w:val="00E41E77"/>
    <w:rsid w:val="00E428F6"/>
    <w:rsid w:val="00E42972"/>
    <w:rsid w:val="00E42BD0"/>
    <w:rsid w:val="00E42EC3"/>
    <w:rsid w:val="00E43136"/>
    <w:rsid w:val="00E4357D"/>
    <w:rsid w:val="00E438AB"/>
    <w:rsid w:val="00E43D98"/>
    <w:rsid w:val="00E43ED6"/>
    <w:rsid w:val="00E444D3"/>
    <w:rsid w:val="00E44E12"/>
    <w:rsid w:val="00E44FC8"/>
    <w:rsid w:val="00E45002"/>
    <w:rsid w:val="00E45155"/>
    <w:rsid w:val="00E4517D"/>
    <w:rsid w:val="00E453DE"/>
    <w:rsid w:val="00E4541D"/>
    <w:rsid w:val="00E45492"/>
    <w:rsid w:val="00E45714"/>
    <w:rsid w:val="00E457D7"/>
    <w:rsid w:val="00E4586A"/>
    <w:rsid w:val="00E4595B"/>
    <w:rsid w:val="00E45965"/>
    <w:rsid w:val="00E45CC2"/>
    <w:rsid w:val="00E45D07"/>
    <w:rsid w:val="00E45DF1"/>
    <w:rsid w:val="00E46159"/>
    <w:rsid w:val="00E467BF"/>
    <w:rsid w:val="00E4680D"/>
    <w:rsid w:val="00E46860"/>
    <w:rsid w:val="00E46931"/>
    <w:rsid w:val="00E46E8E"/>
    <w:rsid w:val="00E46EAD"/>
    <w:rsid w:val="00E470DE"/>
    <w:rsid w:val="00E470E3"/>
    <w:rsid w:val="00E47160"/>
    <w:rsid w:val="00E47188"/>
    <w:rsid w:val="00E472A5"/>
    <w:rsid w:val="00E4731D"/>
    <w:rsid w:val="00E47542"/>
    <w:rsid w:val="00E475DB"/>
    <w:rsid w:val="00E47A36"/>
    <w:rsid w:val="00E47A9F"/>
    <w:rsid w:val="00E47AF2"/>
    <w:rsid w:val="00E5052A"/>
    <w:rsid w:val="00E5070B"/>
    <w:rsid w:val="00E50AF2"/>
    <w:rsid w:val="00E50BBC"/>
    <w:rsid w:val="00E50FCF"/>
    <w:rsid w:val="00E51138"/>
    <w:rsid w:val="00E5135D"/>
    <w:rsid w:val="00E51BBC"/>
    <w:rsid w:val="00E51C16"/>
    <w:rsid w:val="00E51F39"/>
    <w:rsid w:val="00E5270A"/>
    <w:rsid w:val="00E52710"/>
    <w:rsid w:val="00E52875"/>
    <w:rsid w:val="00E5288B"/>
    <w:rsid w:val="00E52D19"/>
    <w:rsid w:val="00E52D43"/>
    <w:rsid w:val="00E52F40"/>
    <w:rsid w:val="00E53248"/>
    <w:rsid w:val="00E532D8"/>
    <w:rsid w:val="00E5347D"/>
    <w:rsid w:val="00E53801"/>
    <w:rsid w:val="00E538BB"/>
    <w:rsid w:val="00E53976"/>
    <w:rsid w:val="00E54900"/>
    <w:rsid w:val="00E5503D"/>
    <w:rsid w:val="00E55097"/>
    <w:rsid w:val="00E5520B"/>
    <w:rsid w:val="00E5538F"/>
    <w:rsid w:val="00E559BA"/>
    <w:rsid w:val="00E55BCA"/>
    <w:rsid w:val="00E5605D"/>
    <w:rsid w:val="00E56871"/>
    <w:rsid w:val="00E56B15"/>
    <w:rsid w:val="00E56B25"/>
    <w:rsid w:val="00E56B34"/>
    <w:rsid w:val="00E56B78"/>
    <w:rsid w:val="00E56D62"/>
    <w:rsid w:val="00E57060"/>
    <w:rsid w:val="00E57156"/>
    <w:rsid w:val="00E573AB"/>
    <w:rsid w:val="00E57922"/>
    <w:rsid w:val="00E579C9"/>
    <w:rsid w:val="00E57B73"/>
    <w:rsid w:val="00E57DE6"/>
    <w:rsid w:val="00E60389"/>
    <w:rsid w:val="00E604A3"/>
    <w:rsid w:val="00E6052A"/>
    <w:rsid w:val="00E60A88"/>
    <w:rsid w:val="00E60A8C"/>
    <w:rsid w:val="00E60F03"/>
    <w:rsid w:val="00E61084"/>
    <w:rsid w:val="00E617D0"/>
    <w:rsid w:val="00E61B4D"/>
    <w:rsid w:val="00E61E59"/>
    <w:rsid w:val="00E61E94"/>
    <w:rsid w:val="00E61ED4"/>
    <w:rsid w:val="00E61F77"/>
    <w:rsid w:val="00E62123"/>
    <w:rsid w:val="00E62170"/>
    <w:rsid w:val="00E6265C"/>
    <w:rsid w:val="00E627F9"/>
    <w:rsid w:val="00E62ABA"/>
    <w:rsid w:val="00E62AEE"/>
    <w:rsid w:val="00E62B5D"/>
    <w:rsid w:val="00E62FB3"/>
    <w:rsid w:val="00E6313D"/>
    <w:rsid w:val="00E6314D"/>
    <w:rsid w:val="00E634DD"/>
    <w:rsid w:val="00E637F4"/>
    <w:rsid w:val="00E6390F"/>
    <w:rsid w:val="00E63948"/>
    <w:rsid w:val="00E63DD6"/>
    <w:rsid w:val="00E63EB1"/>
    <w:rsid w:val="00E640BC"/>
    <w:rsid w:val="00E641EF"/>
    <w:rsid w:val="00E6431C"/>
    <w:rsid w:val="00E644FD"/>
    <w:rsid w:val="00E64618"/>
    <w:rsid w:val="00E6498E"/>
    <w:rsid w:val="00E64C3C"/>
    <w:rsid w:val="00E64D07"/>
    <w:rsid w:val="00E6535A"/>
    <w:rsid w:val="00E65558"/>
    <w:rsid w:val="00E65D6D"/>
    <w:rsid w:val="00E662CE"/>
    <w:rsid w:val="00E66330"/>
    <w:rsid w:val="00E66778"/>
    <w:rsid w:val="00E66A86"/>
    <w:rsid w:val="00E66BFD"/>
    <w:rsid w:val="00E6757D"/>
    <w:rsid w:val="00E67612"/>
    <w:rsid w:val="00E676B2"/>
    <w:rsid w:val="00E67710"/>
    <w:rsid w:val="00E679FE"/>
    <w:rsid w:val="00E67A51"/>
    <w:rsid w:val="00E67ACE"/>
    <w:rsid w:val="00E67D50"/>
    <w:rsid w:val="00E67F97"/>
    <w:rsid w:val="00E70169"/>
    <w:rsid w:val="00E7024D"/>
    <w:rsid w:val="00E70311"/>
    <w:rsid w:val="00E70667"/>
    <w:rsid w:val="00E70A00"/>
    <w:rsid w:val="00E70B90"/>
    <w:rsid w:val="00E70BC5"/>
    <w:rsid w:val="00E70E70"/>
    <w:rsid w:val="00E7107D"/>
    <w:rsid w:val="00E71293"/>
    <w:rsid w:val="00E7176A"/>
    <w:rsid w:val="00E71785"/>
    <w:rsid w:val="00E71788"/>
    <w:rsid w:val="00E7188C"/>
    <w:rsid w:val="00E7193B"/>
    <w:rsid w:val="00E71977"/>
    <w:rsid w:val="00E71D9B"/>
    <w:rsid w:val="00E71DC8"/>
    <w:rsid w:val="00E720CB"/>
    <w:rsid w:val="00E724E0"/>
    <w:rsid w:val="00E72609"/>
    <w:rsid w:val="00E72A86"/>
    <w:rsid w:val="00E72B39"/>
    <w:rsid w:val="00E72BEE"/>
    <w:rsid w:val="00E72C03"/>
    <w:rsid w:val="00E72CAE"/>
    <w:rsid w:val="00E73182"/>
    <w:rsid w:val="00E733C6"/>
    <w:rsid w:val="00E7343D"/>
    <w:rsid w:val="00E735F7"/>
    <w:rsid w:val="00E73802"/>
    <w:rsid w:val="00E73833"/>
    <w:rsid w:val="00E738BE"/>
    <w:rsid w:val="00E7390B"/>
    <w:rsid w:val="00E73A62"/>
    <w:rsid w:val="00E73C57"/>
    <w:rsid w:val="00E7400F"/>
    <w:rsid w:val="00E7410F"/>
    <w:rsid w:val="00E746FA"/>
    <w:rsid w:val="00E749DD"/>
    <w:rsid w:val="00E74A4C"/>
    <w:rsid w:val="00E74A76"/>
    <w:rsid w:val="00E74D69"/>
    <w:rsid w:val="00E74F5C"/>
    <w:rsid w:val="00E75548"/>
    <w:rsid w:val="00E758B3"/>
    <w:rsid w:val="00E763CE"/>
    <w:rsid w:val="00E76518"/>
    <w:rsid w:val="00E7679A"/>
    <w:rsid w:val="00E769CD"/>
    <w:rsid w:val="00E769D7"/>
    <w:rsid w:val="00E76A58"/>
    <w:rsid w:val="00E76DA1"/>
    <w:rsid w:val="00E76F76"/>
    <w:rsid w:val="00E76F82"/>
    <w:rsid w:val="00E77817"/>
    <w:rsid w:val="00E77AA2"/>
    <w:rsid w:val="00E77BD6"/>
    <w:rsid w:val="00E77D4A"/>
    <w:rsid w:val="00E8011C"/>
    <w:rsid w:val="00E805B7"/>
    <w:rsid w:val="00E80989"/>
    <w:rsid w:val="00E80B14"/>
    <w:rsid w:val="00E81277"/>
    <w:rsid w:val="00E8195F"/>
    <w:rsid w:val="00E819DE"/>
    <w:rsid w:val="00E81B90"/>
    <w:rsid w:val="00E81C3B"/>
    <w:rsid w:val="00E81D44"/>
    <w:rsid w:val="00E81DC7"/>
    <w:rsid w:val="00E81E02"/>
    <w:rsid w:val="00E8201D"/>
    <w:rsid w:val="00E82185"/>
    <w:rsid w:val="00E8256B"/>
    <w:rsid w:val="00E82DAF"/>
    <w:rsid w:val="00E82EAA"/>
    <w:rsid w:val="00E830D0"/>
    <w:rsid w:val="00E83308"/>
    <w:rsid w:val="00E833EA"/>
    <w:rsid w:val="00E83630"/>
    <w:rsid w:val="00E83700"/>
    <w:rsid w:val="00E83EDF"/>
    <w:rsid w:val="00E83F20"/>
    <w:rsid w:val="00E84226"/>
    <w:rsid w:val="00E8444A"/>
    <w:rsid w:val="00E84622"/>
    <w:rsid w:val="00E84C86"/>
    <w:rsid w:val="00E84E1E"/>
    <w:rsid w:val="00E84EA5"/>
    <w:rsid w:val="00E85095"/>
    <w:rsid w:val="00E850E6"/>
    <w:rsid w:val="00E85335"/>
    <w:rsid w:val="00E854A0"/>
    <w:rsid w:val="00E85835"/>
    <w:rsid w:val="00E859F2"/>
    <w:rsid w:val="00E85B2D"/>
    <w:rsid w:val="00E85B73"/>
    <w:rsid w:val="00E85D3A"/>
    <w:rsid w:val="00E85DA2"/>
    <w:rsid w:val="00E85EE6"/>
    <w:rsid w:val="00E8612B"/>
    <w:rsid w:val="00E862EF"/>
    <w:rsid w:val="00E864C3"/>
    <w:rsid w:val="00E86530"/>
    <w:rsid w:val="00E86A88"/>
    <w:rsid w:val="00E86D52"/>
    <w:rsid w:val="00E8707E"/>
    <w:rsid w:val="00E8762E"/>
    <w:rsid w:val="00E8794F"/>
    <w:rsid w:val="00E87AE9"/>
    <w:rsid w:val="00E900E4"/>
    <w:rsid w:val="00E90399"/>
    <w:rsid w:val="00E9077B"/>
    <w:rsid w:val="00E90864"/>
    <w:rsid w:val="00E90998"/>
    <w:rsid w:val="00E909EC"/>
    <w:rsid w:val="00E90A02"/>
    <w:rsid w:val="00E90F34"/>
    <w:rsid w:val="00E9173A"/>
    <w:rsid w:val="00E918BC"/>
    <w:rsid w:val="00E91D9B"/>
    <w:rsid w:val="00E91DB3"/>
    <w:rsid w:val="00E91F45"/>
    <w:rsid w:val="00E9231A"/>
    <w:rsid w:val="00E92797"/>
    <w:rsid w:val="00E9299E"/>
    <w:rsid w:val="00E92A5B"/>
    <w:rsid w:val="00E92A98"/>
    <w:rsid w:val="00E92ADB"/>
    <w:rsid w:val="00E92C8E"/>
    <w:rsid w:val="00E92CFE"/>
    <w:rsid w:val="00E92E62"/>
    <w:rsid w:val="00E930CC"/>
    <w:rsid w:val="00E932DA"/>
    <w:rsid w:val="00E9334D"/>
    <w:rsid w:val="00E9338D"/>
    <w:rsid w:val="00E93628"/>
    <w:rsid w:val="00E9466B"/>
    <w:rsid w:val="00E94708"/>
    <w:rsid w:val="00E947E3"/>
    <w:rsid w:val="00E95046"/>
    <w:rsid w:val="00E95053"/>
    <w:rsid w:val="00E95161"/>
    <w:rsid w:val="00E955C5"/>
    <w:rsid w:val="00E95898"/>
    <w:rsid w:val="00E9594E"/>
    <w:rsid w:val="00E9598E"/>
    <w:rsid w:val="00E95A07"/>
    <w:rsid w:val="00E95C45"/>
    <w:rsid w:val="00E95CA2"/>
    <w:rsid w:val="00E96006"/>
    <w:rsid w:val="00E9608A"/>
    <w:rsid w:val="00E96864"/>
    <w:rsid w:val="00E9691F"/>
    <w:rsid w:val="00E96A0E"/>
    <w:rsid w:val="00E96AEB"/>
    <w:rsid w:val="00E96BC5"/>
    <w:rsid w:val="00E9700F"/>
    <w:rsid w:val="00E972A2"/>
    <w:rsid w:val="00E97362"/>
    <w:rsid w:val="00E978EF"/>
    <w:rsid w:val="00E97AC6"/>
    <w:rsid w:val="00E97C1E"/>
    <w:rsid w:val="00E97F42"/>
    <w:rsid w:val="00EA006C"/>
    <w:rsid w:val="00EA01A4"/>
    <w:rsid w:val="00EA030E"/>
    <w:rsid w:val="00EA0375"/>
    <w:rsid w:val="00EA08E7"/>
    <w:rsid w:val="00EA09B6"/>
    <w:rsid w:val="00EA0A78"/>
    <w:rsid w:val="00EA0CA2"/>
    <w:rsid w:val="00EA0CC2"/>
    <w:rsid w:val="00EA0E83"/>
    <w:rsid w:val="00EA0F7B"/>
    <w:rsid w:val="00EA13EF"/>
    <w:rsid w:val="00EA1507"/>
    <w:rsid w:val="00EA17F9"/>
    <w:rsid w:val="00EA1878"/>
    <w:rsid w:val="00EA19C5"/>
    <w:rsid w:val="00EA1E8F"/>
    <w:rsid w:val="00EA23CB"/>
    <w:rsid w:val="00EA23E4"/>
    <w:rsid w:val="00EA2541"/>
    <w:rsid w:val="00EA2574"/>
    <w:rsid w:val="00EA2925"/>
    <w:rsid w:val="00EA2A06"/>
    <w:rsid w:val="00EA2A8A"/>
    <w:rsid w:val="00EA2DD7"/>
    <w:rsid w:val="00EA2E61"/>
    <w:rsid w:val="00EA2EB4"/>
    <w:rsid w:val="00EA303D"/>
    <w:rsid w:val="00EA3302"/>
    <w:rsid w:val="00EA347D"/>
    <w:rsid w:val="00EA4095"/>
    <w:rsid w:val="00EA433D"/>
    <w:rsid w:val="00EA4541"/>
    <w:rsid w:val="00EA4612"/>
    <w:rsid w:val="00EA4AA9"/>
    <w:rsid w:val="00EA4D24"/>
    <w:rsid w:val="00EA4E76"/>
    <w:rsid w:val="00EA5017"/>
    <w:rsid w:val="00EA5032"/>
    <w:rsid w:val="00EA5141"/>
    <w:rsid w:val="00EA5352"/>
    <w:rsid w:val="00EA53AE"/>
    <w:rsid w:val="00EA54B6"/>
    <w:rsid w:val="00EA56D3"/>
    <w:rsid w:val="00EA5954"/>
    <w:rsid w:val="00EA5A8D"/>
    <w:rsid w:val="00EA5CFF"/>
    <w:rsid w:val="00EA6304"/>
    <w:rsid w:val="00EA6B7C"/>
    <w:rsid w:val="00EA6C88"/>
    <w:rsid w:val="00EA6FDB"/>
    <w:rsid w:val="00EA7022"/>
    <w:rsid w:val="00EA70F7"/>
    <w:rsid w:val="00EA782B"/>
    <w:rsid w:val="00EA7900"/>
    <w:rsid w:val="00EA7A35"/>
    <w:rsid w:val="00EA7CCA"/>
    <w:rsid w:val="00EA7E68"/>
    <w:rsid w:val="00EA7FDE"/>
    <w:rsid w:val="00EB0416"/>
    <w:rsid w:val="00EB0496"/>
    <w:rsid w:val="00EB058C"/>
    <w:rsid w:val="00EB07A3"/>
    <w:rsid w:val="00EB087D"/>
    <w:rsid w:val="00EB09B8"/>
    <w:rsid w:val="00EB09FF"/>
    <w:rsid w:val="00EB0B70"/>
    <w:rsid w:val="00EB1AED"/>
    <w:rsid w:val="00EB1D23"/>
    <w:rsid w:val="00EB1D44"/>
    <w:rsid w:val="00EB1F80"/>
    <w:rsid w:val="00EB2033"/>
    <w:rsid w:val="00EB230C"/>
    <w:rsid w:val="00EB241A"/>
    <w:rsid w:val="00EB257C"/>
    <w:rsid w:val="00EB2731"/>
    <w:rsid w:val="00EB2A15"/>
    <w:rsid w:val="00EB2A52"/>
    <w:rsid w:val="00EB2E89"/>
    <w:rsid w:val="00EB2F70"/>
    <w:rsid w:val="00EB2FBF"/>
    <w:rsid w:val="00EB30EF"/>
    <w:rsid w:val="00EB31E9"/>
    <w:rsid w:val="00EB32AC"/>
    <w:rsid w:val="00EB345D"/>
    <w:rsid w:val="00EB3692"/>
    <w:rsid w:val="00EB36A7"/>
    <w:rsid w:val="00EB36C8"/>
    <w:rsid w:val="00EB3845"/>
    <w:rsid w:val="00EB3D06"/>
    <w:rsid w:val="00EB3D35"/>
    <w:rsid w:val="00EB3E1C"/>
    <w:rsid w:val="00EB41A7"/>
    <w:rsid w:val="00EB44F2"/>
    <w:rsid w:val="00EB486B"/>
    <w:rsid w:val="00EB4DED"/>
    <w:rsid w:val="00EB52B9"/>
    <w:rsid w:val="00EB5424"/>
    <w:rsid w:val="00EB5439"/>
    <w:rsid w:val="00EB5520"/>
    <w:rsid w:val="00EB5851"/>
    <w:rsid w:val="00EB5B86"/>
    <w:rsid w:val="00EB5DE0"/>
    <w:rsid w:val="00EB6273"/>
    <w:rsid w:val="00EB637B"/>
    <w:rsid w:val="00EB6825"/>
    <w:rsid w:val="00EB689E"/>
    <w:rsid w:val="00EB6DFF"/>
    <w:rsid w:val="00EB6F3B"/>
    <w:rsid w:val="00EB704D"/>
    <w:rsid w:val="00EB7B18"/>
    <w:rsid w:val="00EB7C34"/>
    <w:rsid w:val="00EB7ED0"/>
    <w:rsid w:val="00EC0045"/>
    <w:rsid w:val="00EC027C"/>
    <w:rsid w:val="00EC02F7"/>
    <w:rsid w:val="00EC0535"/>
    <w:rsid w:val="00EC0627"/>
    <w:rsid w:val="00EC09FB"/>
    <w:rsid w:val="00EC0B1D"/>
    <w:rsid w:val="00EC0FD0"/>
    <w:rsid w:val="00EC1184"/>
    <w:rsid w:val="00EC1641"/>
    <w:rsid w:val="00EC17FB"/>
    <w:rsid w:val="00EC1A15"/>
    <w:rsid w:val="00EC1FEB"/>
    <w:rsid w:val="00EC2041"/>
    <w:rsid w:val="00EC2058"/>
    <w:rsid w:val="00EC222F"/>
    <w:rsid w:val="00EC2400"/>
    <w:rsid w:val="00EC247B"/>
    <w:rsid w:val="00EC31B5"/>
    <w:rsid w:val="00EC32BC"/>
    <w:rsid w:val="00EC3991"/>
    <w:rsid w:val="00EC3AA1"/>
    <w:rsid w:val="00EC40CF"/>
    <w:rsid w:val="00EC445F"/>
    <w:rsid w:val="00EC4511"/>
    <w:rsid w:val="00EC459B"/>
    <w:rsid w:val="00EC466D"/>
    <w:rsid w:val="00EC48DC"/>
    <w:rsid w:val="00EC4CF4"/>
    <w:rsid w:val="00EC4F93"/>
    <w:rsid w:val="00EC5385"/>
    <w:rsid w:val="00EC5479"/>
    <w:rsid w:val="00EC548E"/>
    <w:rsid w:val="00EC57E0"/>
    <w:rsid w:val="00EC5970"/>
    <w:rsid w:val="00EC5C43"/>
    <w:rsid w:val="00EC66B2"/>
    <w:rsid w:val="00EC6901"/>
    <w:rsid w:val="00EC6997"/>
    <w:rsid w:val="00EC6D53"/>
    <w:rsid w:val="00EC7217"/>
    <w:rsid w:val="00EC74D7"/>
    <w:rsid w:val="00EC7752"/>
    <w:rsid w:val="00EC7A8A"/>
    <w:rsid w:val="00EC7C13"/>
    <w:rsid w:val="00EC7CCE"/>
    <w:rsid w:val="00ED010C"/>
    <w:rsid w:val="00ED03AD"/>
    <w:rsid w:val="00ED094C"/>
    <w:rsid w:val="00ED0E7F"/>
    <w:rsid w:val="00ED1112"/>
    <w:rsid w:val="00ED1BAA"/>
    <w:rsid w:val="00ED1BF6"/>
    <w:rsid w:val="00ED22DD"/>
    <w:rsid w:val="00ED2401"/>
    <w:rsid w:val="00ED249F"/>
    <w:rsid w:val="00ED25BF"/>
    <w:rsid w:val="00ED2764"/>
    <w:rsid w:val="00ED294D"/>
    <w:rsid w:val="00ED2AD1"/>
    <w:rsid w:val="00ED2DA7"/>
    <w:rsid w:val="00ED2DC5"/>
    <w:rsid w:val="00ED2EA0"/>
    <w:rsid w:val="00ED3117"/>
    <w:rsid w:val="00ED32E3"/>
    <w:rsid w:val="00ED3427"/>
    <w:rsid w:val="00ED39BB"/>
    <w:rsid w:val="00ED3B42"/>
    <w:rsid w:val="00ED3D15"/>
    <w:rsid w:val="00ED4146"/>
    <w:rsid w:val="00ED42EC"/>
    <w:rsid w:val="00ED44A0"/>
    <w:rsid w:val="00ED47D0"/>
    <w:rsid w:val="00ED48F2"/>
    <w:rsid w:val="00ED48FE"/>
    <w:rsid w:val="00ED499A"/>
    <w:rsid w:val="00ED4C71"/>
    <w:rsid w:val="00ED4C9A"/>
    <w:rsid w:val="00ED4D61"/>
    <w:rsid w:val="00ED4D67"/>
    <w:rsid w:val="00ED4DE9"/>
    <w:rsid w:val="00ED5168"/>
    <w:rsid w:val="00ED562C"/>
    <w:rsid w:val="00ED56B2"/>
    <w:rsid w:val="00ED5F6E"/>
    <w:rsid w:val="00ED61A0"/>
    <w:rsid w:val="00ED65C1"/>
    <w:rsid w:val="00ED6769"/>
    <w:rsid w:val="00ED69B4"/>
    <w:rsid w:val="00ED6A59"/>
    <w:rsid w:val="00ED6A7C"/>
    <w:rsid w:val="00ED6C36"/>
    <w:rsid w:val="00ED7084"/>
    <w:rsid w:val="00ED74B7"/>
    <w:rsid w:val="00ED7572"/>
    <w:rsid w:val="00ED758E"/>
    <w:rsid w:val="00ED7667"/>
    <w:rsid w:val="00ED7726"/>
    <w:rsid w:val="00ED7CE8"/>
    <w:rsid w:val="00EE0072"/>
    <w:rsid w:val="00EE023A"/>
    <w:rsid w:val="00EE044E"/>
    <w:rsid w:val="00EE04F0"/>
    <w:rsid w:val="00EE07CC"/>
    <w:rsid w:val="00EE0908"/>
    <w:rsid w:val="00EE0A98"/>
    <w:rsid w:val="00EE0AE4"/>
    <w:rsid w:val="00EE0B84"/>
    <w:rsid w:val="00EE1039"/>
    <w:rsid w:val="00EE10DF"/>
    <w:rsid w:val="00EE15B2"/>
    <w:rsid w:val="00EE165C"/>
    <w:rsid w:val="00EE1738"/>
    <w:rsid w:val="00EE1837"/>
    <w:rsid w:val="00EE1D24"/>
    <w:rsid w:val="00EE1E45"/>
    <w:rsid w:val="00EE1E48"/>
    <w:rsid w:val="00EE1FAF"/>
    <w:rsid w:val="00EE203A"/>
    <w:rsid w:val="00EE21DA"/>
    <w:rsid w:val="00EE2989"/>
    <w:rsid w:val="00EE2A6E"/>
    <w:rsid w:val="00EE2CE3"/>
    <w:rsid w:val="00EE2DC5"/>
    <w:rsid w:val="00EE2E6D"/>
    <w:rsid w:val="00EE3217"/>
    <w:rsid w:val="00EE33CC"/>
    <w:rsid w:val="00EE352D"/>
    <w:rsid w:val="00EE38FF"/>
    <w:rsid w:val="00EE39B1"/>
    <w:rsid w:val="00EE3C1A"/>
    <w:rsid w:val="00EE3D3B"/>
    <w:rsid w:val="00EE3E60"/>
    <w:rsid w:val="00EE3E9D"/>
    <w:rsid w:val="00EE467A"/>
    <w:rsid w:val="00EE477E"/>
    <w:rsid w:val="00EE4BCE"/>
    <w:rsid w:val="00EE4CE0"/>
    <w:rsid w:val="00EE4EEE"/>
    <w:rsid w:val="00EE51DA"/>
    <w:rsid w:val="00EE52CA"/>
    <w:rsid w:val="00EE544D"/>
    <w:rsid w:val="00EE572D"/>
    <w:rsid w:val="00EE57C6"/>
    <w:rsid w:val="00EE5939"/>
    <w:rsid w:val="00EE5CD5"/>
    <w:rsid w:val="00EE5E73"/>
    <w:rsid w:val="00EE5EF8"/>
    <w:rsid w:val="00EE621B"/>
    <w:rsid w:val="00EE62AB"/>
    <w:rsid w:val="00EE65C0"/>
    <w:rsid w:val="00EE68AA"/>
    <w:rsid w:val="00EE6E99"/>
    <w:rsid w:val="00EE734C"/>
    <w:rsid w:val="00EE73F9"/>
    <w:rsid w:val="00EE76E7"/>
    <w:rsid w:val="00EE79DD"/>
    <w:rsid w:val="00EE7C18"/>
    <w:rsid w:val="00EE7C38"/>
    <w:rsid w:val="00EF002A"/>
    <w:rsid w:val="00EF017E"/>
    <w:rsid w:val="00EF0780"/>
    <w:rsid w:val="00EF08B1"/>
    <w:rsid w:val="00EF094E"/>
    <w:rsid w:val="00EF0B8F"/>
    <w:rsid w:val="00EF0BB1"/>
    <w:rsid w:val="00EF1575"/>
    <w:rsid w:val="00EF159C"/>
    <w:rsid w:val="00EF1751"/>
    <w:rsid w:val="00EF1C0E"/>
    <w:rsid w:val="00EF234F"/>
    <w:rsid w:val="00EF2399"/>
    <w:rsid w:val="00EF297A"/>
    <w:rsid w:val="00EF2A2F"/>
    <w:rsid w:val="00EF2A91"/>
    <w:rsid w:val="00EF2AA0"/>
    <w:rsid w:val="00EF2B43"/>
    <w:rsid w:val="00EF2C25"/>
    <w:rsid w:val="00EF2DB3"/>
    <w:rsid w:val="00EF316B"/>
    <w:rsid w:val="00EF3866"/>
    <w:rsid w:val="00EF3D52"/>
    <w:rsid w:val="00EF3F0C"/>
    <w:rsid w:val="00EF441A"/>
    <w:rsid w:val="00EF44D7"/>
    <w:rsid w:val="00EF4517"/>
    <w:rsid w:val="00EF4732"/>
    <w:rsid w:val="00EF47E8"/>
    <w:rsid w:val="00EF4AA5"/>
    <w:rsid w:val="00EF4B5A"/>
    <w:rsid w:val="00EF4B9A"/>
    <w:rsid w:val="00EF4BB5"/>
    <w:rsid w:val="00EF4F0F"/>
    <w:rsid w:val="00EF50D1"/>
    <w:rsid w:val="00EF50EC"/>
    <w:rsid w:val="00EF555E"/>
    <w:rsid w:val="00EF585B"/>
    <w:rsid w:val="00EF587B"/>
    <w:rsid w:val="00EF5882"/>
    <w:rsid w:val="00EF6728"/>
    <w:rsid w:val="00EF6AB2"/>
    <w:rsid w:val="00EF6F70"/>
    <w:rsid w:val="00EF71AC"/>
    <w:rsid w:val="00EF728C"/>
    <w:rsid w:val="00EF750A"/>
    <w:rsid w:val="00EF75FE"/>
    <w:rsid w:val="00EF769F"/>
    <w:rsid w:val="00EF7857"/>
    <w:rsid w:val="00EF7B73"/>
    <w:rsid w:val="00EF7C7A"/>
    <w:rsid w:val="00EF7D27"/>
    <w:rsid w:val="00EF7E21"/>
    <w:rsid w:val="00EF7F07"/>
    <w:rsid w:val="00EF7FDB"/>
    <w:rsid w:val="00F000AB"/>
    <w:rsid w:val="00F008BB"/>
    <w:rsid w:val="00F00A79"/>
    <w:rsid w:val="00F01581"/>
    <w:rsid w:val="00F017A6"/>
    <w:rsid w:val="00F018D2"/>
    <w:rsid w:val="00F01CCC"/>
    <w:rsid w:val="00F01F64"/>
    <w:rsid w:val="00F02113"/>
    <w:rsid w:val="00F021A2"/>
    <w:rsid w:val="00F024EF"/>
    <w:rsid w:val="00F02591"/>
    <w:rsid w:val="00F025F9"/>
    <w:rsid w:val="00F02B0B"/>
    <w:rsid w:val="00F02DFA"/>
    <w:rsid w:val="00F02E6C"/>
    <w:rsid w:val="00F03015"/>
    <w:rsid w:val="00F03053"/>
    <w:rsid w:val="00F0315B"/>
    <w:rsid w:val="00F03207"/>
    <w:rsid w:val="00F034FF"/>
    <w:rsid w:val="00F03591"/>
    <w:rsid w:val="00F039BD"/>
    <w:rsid w:val="00F039F4"/>
    <w:rsid w:val="00F03A39"/>
    <w:rsid w:val="00F03A94"/>
    <w:rsid w:val="00F03D1F"/>
    <w:rsid w:val="00F04059"/>
    <w:rsid w:val="00F0406F"/>
    <w:rsid w:val="00F042EC"/>
    <w:rsid w:val="00F043AA"/>
    <w:rsid w:val="00F048E8"/>
    <w:rsid w:val="00F04EDC"/>
    <w:rsid w:val="00F04EFF"/>
    <w:rsid w:val="00F04F5B"/>
    <w:rsid w:val="00F05095"/>
    <w:rsid w:val="00F052C7"/>
    <w:rsid w:val="00F0571F"/>
    <w:rsid w:val="00F05B4A"/>
    <w:rsid w:val="00F05C49"/>
    <w:rsid w:val="00F05CEB"/>
    <w:rsid w:val="00F05D9C"/>
    <w:rsid w:val="00F06389"/>
    <w:rsid w:val="00F063B3"/>
    <w:rsid w:val="00F06816"/>
    <w:rsid w:val="00F06E52"/>
    <w:rsid w:val="00F0705A"/>
    <w:rsid w:val="00F074EB"/>
    <w:rsid w:val="00F07504"/>
    <w:rsid w:val="00F07574"/>
    <w:rsid w:val="00F07782"/>
    <w:rsid w:val="00F07A98"/>
    <w:rsid w:val="00F07E99"/>
    <w:rsid w:val="00F10419"/>
    <w:rsid w:val="00F1045D"/>
    <w:rsid w:val="00F107F4"/>
    <w:rsid w:val="00F1083B"/>
    <w:rsid w:val="00F109E1"/>
    <w:rsid w:val="00F10CD1"/>
    <w:rsid w:val="00F119D0"/>
    <w:rsid w:val="00F119F2"/>
    <w:rsid w:val="00F12273"/>
    <w:rsid w:val="00F125E9"/>
    <w:rsid w:val="00F127BC"/>
    <w:rsid w:val="00F12AA6"/>
    <w:rsid w:val="00F12ACD"/>
    <w:rsid w:val="00F12DF5"/>
    <w:rsid w:val="00F12E23"/>
    <w:rsid w:val="00F12F5F"/>
    <w:rsid w:val="00F1303A"/>
    <w:rsid w:val="00F13068"/>
    <w:rsid w:val="00F132D1"/>
    <w:rsid w:val="00F1355B"/>
    <w:rsid w:val="00F1372B"/>
    <w:rsid w:val="00F13741"/>
    <w:rsid w:val="00F138C6"/>
    <w:rsid w:val="00F13B66"/>
    <w:rsid w:val="00F13C72"/>
    <w:rsid w:val="00F13D2E"/>
    <w:rsid w:val="00F13FBE"/>
    <w:rsid w:val="00F14098"/>
    <w:rsid w:val="00F14233"/>
    <w:rsid w:val="00F14300"/>
    <w:rsid w:val="00F146DB"/>
    <w:rsid w:val="00F1479E"/>
    <w:rsid w:val="00F149A4"/>
    <w:rsid w:val="00F151D2"/>
    <w:rsid w:val="00F15297"/>
    <w:rsid w:val="00F155B4"/>
    <w:rsid w:val="00F1572E"/>
    <w:rsid w:val="00F158D7"/>
    <w:rsid w:val="00F158F0"/>
    <w:rsid w:val="00F15AB5"/>
    <w:rsid w:val="00F15CAB"/>
    <w:rsid w:val="00F15DAD"/>
    <w:rsid w:val="00F1641D"/>
    <w:rsid w:val="00F16474"/>
    <w:rsid w:val="00F16B93"/>
    <w:rsid w:val="00F16D0F"/>
    <w:rsid w:val="00F16D90"/>
    <w:rsid w:val="00F1702B"/>
    <w:rsid w:val="00F1721F"/>
    <w:rsid w:val="00F1742A"/>
    <w:rsid w:val="00F174DC"/>
    <w:rsid w:val="00F17611"/>
    <w:rsid w:val="00F17D44"/>
    <w:rsid w:val="00F17FF5"/>
    <w:rsid w:val="00F201F0"/>
    <w:rsid w:val="00F20646"/>
    <w:rsid w:val="00F209CF"/>
    <w:rsid w:val="00F20C95"/>
    <w:rsid w:val="00F20E43"/>
    <w:rsid w:val="00F20EF4"/>
    <w:rsid w:val="00F2159E"/>
    <w:rsid w:val="00F216DD"/>
    <w:rsid w:val="00F21762"/>
    <w:rsid w:val="00F2190D"/>
    <w:rsid w:val="00F21C15"/>
    <w:rsid w:val="00F21E38"/>
    <w:rsid w:val="00F21EF4"/>
    <w:rsid w:val="00F22934"/>
    <w:rsid w:val="00F22975"/>
    <w:rsid w:val="00F22A68"/>
    <w:rsid w:val="00F2316D"/>
    <w:rsid w:val="00F23248"/>
    <w:rsid w:val="00F23606"/>
    <w:rsid w:val="00F23626"/>
    <w:rsid w:val="00F236A4"/>
    <w:rsid w:val="00F23B25"/>
    <w:rsid w:val="00F23C2B"/>
    <w:rsid w:val="00F240AC"/>
    <w:rsid w:val="00F24313"/>
    <w:rsid w:val="00F24611"/>
    <w:rsid w:val="00F24B9D"/>
    <w:rsid w:val="00F24D29"/>
    <w:rsid w:val="00F24FBE"/>
    <w:rsid w:val="00F25269"/>
    <w:rsid w:val="00F254F1"/>
    <w:rsid w:val="00F25B58"/>
    <w:rsid w:val="00F25BFB"/>
    <w:rsid w:val="00F25C7B"/>
    <w:rsid w:val="00F25F2B"/>
    <w:rsid w:val="00F268B8"/>
    <w:rsid w:val="00F26AA8"/>
    <w:rsid w:val="00F27092"/>
    <w:rsid w:val="00F270EB"/>
    <w:rsid w:val="00F27107"/>
    <w:rsid w:val="00F27424"/>
    <w:rsid w:val="00F2748F"/>
    <w:rsid w:val="00F275AE"/>
    <w:rsid w:val="00F277AD"/>
    <w:rsid w:val="00F27B69"/>
    <w:rsid w:val="00F27DA1"/>
    <w:rsid w:val="00F3039C"/>
    <w:rsid w:val="00F303F0"/>
    <w:rsid w:val="00F305D1"/>
    <w:rsid w:val="00F30962"/>
    <w:rsid w:val="00F3198E"/>
    <w:rsid w:val="00F31D82"/>
    <w:rsid w:val="00F31EE4"/>
    <w:rsid w:val="00F31F2A"/>
    <w:rsid w:val="00F32913"/>
    <w:rsid w:val="00F32E1E"/>
    <w:rsid w:val="00F32ED1"/>
    <w:rsid w:val="00F3308F"/>
    <w:rsid w:val="00F33299"/>
    <w:rsid w:val="00F33334"/>
    <w:rsid w:val="00F334A6"/>
    <w:rsid w:val="00F335B5"/>
    <w:rsid w:val="00F33621"/>
    <w:rsid w:val="00F3369E"/>
    <w:rsid w:val="00F336F1"/>
    <w:rsid w:val="00F3380A"/>
    <w:rsid w:val="00F338DB"/>
    <w:rsid w:val="00F338F1"/>
    <w:rsid w:val="00F3391B"/>
    <w:rsid w:val="00F33AFB"/>
    <w:rsid w:val="00F34002"/>
    <w:rsid w:val="00F340D6"/>
    <w:rsid w:val="00F3450E"/>
    <w:rsid w:val="00F34823"/>
    <w:rsid w:val="00F348C7"/>
    <w:rsid w:val="00F34C42"/>
    <w:rsid w:val="00F34FE2"/>
    <w:rsid w:val="00F35357"/>
    <w:rsid w:val="00F3543F"/>
    <w:rsid w:val="00F3545B"/>
    <w:rsid w:val="00F356A6"/>
    <w:rsid w:val="00F3586D"/>
    <w:rsid w:val="00F35A57"/>
    <w:rsid w:val="00F35DF2"/>
    <w:rsid w:val="00F35FC3"/>
    <w:rsid w:val="00F3600A"/>
    <w:rsid w:val="00F36043"/>
    <w:rsid w:val="00F3615B"/>
    <w:rsid w:val="00F36403"/>
    <w:rsid w:val="00F36882"/>
    <w:rsid w:val="00F3730E"/>
    <w:rsid w:val="00F3794F"/>
    <w:rsid w:val="00F37BE2"/>
    <w:rsid w:val="00F400C9"/>
    <w:rsid w:val="00F40267"/>
    <w:rsid w:val="00F403D1"/>
    <w:rsid w:val="00F4078E"/>
    <w:rsid w:val="00F40B51"/>
    <w:rsid w:val="00F40D4F"/>
    <w:rsid w:val="00F40EF4"/>
    <w:rsid w:val="00F41127"/>
    <w:rsid w:val="00F41401"/>
    <w:rsid w:val="00F41532"/>
    <w:rsid w:val="00F415E4"/>
    <w:rsid w:val="00F41777"/>
    <w:rsid w:val="00F41995"/>
    <w:rsid w:val="00F419FA"/>
    <w:rsid w:val="00F41B2C"/>
    <w:rsid w:val="00F41C35"/>
    <w:rsid w:val="00F41EAF"/>
    <w:rsid w:val="00F42626"/>
    <w:rsid w:val="00F4263D"/>
    <w:rsid w:val="00F428FA"/>
    <w:rsid w:val="00F42FDD"/>
    <w:rsid w:val="00F431C0"/>
    <w:rsid w:val="00F431F7"/>
    <w:rsid w:val="00F43617"/>
    <w:rsid w:val="00F43935"/>
    <w:rsid w:val="00F43A30"/>
    <w:rsid w:val="00F43BCC"/>
    <w:rsid w:val="00F43F7A"/>
    <w:rsid w:val="00F44100"/>
    <w:rsid w:val="00F441B2"/>
    <w:rsid w:val="00F44287"/>
    <w:rsid w:val="00F44624"/>
    <w:rsid w:val="00F44768"/>
    <w:rsid w:val="00F448A1"/>
    <w:rsid w:val="00F44B82"/>
    <w:rsid w:val="00F44CFE"/>
    <w:rsid w:val="00F45161"/>
    <w:rsid w:val="00F45191"/>
    <w:rsid w:val="00F45246"/>
    <w:rsid w:val="00F45570"/>
    <w:rsid w:val="00F4587E"/>
    <w:rsid w:val="00F4596E"/>
    <w:rsid w:val="00F45CE3"/>
    <w:rsid w:val="00F46058"/>
    <w:rsid w:val="00F46709"/>
    <w:rsid w:val="00F468D8"/>
    <w:rsid w:val="00F46909"/>
    <w:rsid w:val="00F46946"/>
    <w:rsid w:val="00F469A3"/>
    <w:rsid w:val="00F46B58"/>
    <w:rsid w:val="00F46C4F"/>
    <w:rsid w:val="00F46C54"/>
    <w:rsid w:val="00F46F4D"/>
    <w:rsid w:val="00F472C4"/>
    <w:rsid w:val="00F47675"/>
    <w:rsid w:val="00F477C4"/>
    <w:rsid w:val="00F479B3"/>
    <w:rsid w:val="00F47A08"/>
    <w:rsid w:val="00F47E24"/>
    <w:rsid w:val="00F47E75"/>
    <w:rsid w:val="00F47F38"/>
    <w:rsid w:val="00F500BF"/>
    <w:rsid w:val="00F504E7"/>
    <w:rsid w:val="00F50690"/>
    <w:rsid w:val="00F506E8"/>
    <w:rsid w:val="00F5072D"/>
    <w:rsid w:val="00F50CB5"/>
    <w:rsid w:val="00F50EC6"/>
    <w:rsid w:val="00F50F8B"/>
    <w:rsid w:val="00F510E6"/>
    <w:rsid w:val="00F51395"/>
    <w:rsid w:val="00F5154A"/>
    <w:rsid w:val="00F5186D"/>
    <w:rsid w:val="00F51D85"/>
    <w:rsid w:val="00F51DE9"/>
    <w:rsid w:val="00F51F4E"/>
    <w:rsid w:val="00F523EF"/>
    <w:rsid w:val="00F524DA"/>
    <w:rsid w:val="00F5260E"/>
    <w:rsid w:val="00F52637"/>
    <w:rsid w:val="00F52911"/>
    <w:rsid w:val="00F52BEF"/>
    <w:rsid w:val="00F52ED7"/>
    <w:rsid w:val="00F53150"/>
    <w:rsid w:val="00F53475"/>
    <w:rsid w:val="00F5348F"/>
    <w:rsid w:val="00F535A1"/>
    <w:rsid w:val="00F535EE"/>
    <w:rsid w:val="00F536D4"/>
    <w:rsid w:val="00F536F0"/>
    <w:rsid w:val="00F537B8"/>
    <w:rsid w:val="00F5387E"/>
    <w:rsid w:val="00F53C94"/>
    <w:rsid w:val="00F53E10"/>
    <w:rsid w:val="00F53FCF"/>
    <w:rsid w:val="00F54091"/>
    <w:rsid w:val="00F541D4"/>
    <w:rsid w:val="00F543C8"/>
    <w:rsid w:val="00F54523"/>
    <w:rsid w:val="00F549D0"/>
    <w:rsid w:val="00F54A2B"/>
    <w:rsid w:val="00F54D9E"/>
    <w:rsid w:val="00F54ED6"/>
    <w:rsid w:val="00F54F56"/>
    <w:rsid w:val="00F550DC"/>
    <w:rsid w:val="00F5535E"/>
    <w:rsid w:val="00F555C5"/>
    <w:rsid w:val="00F557D3"/>
    <w:rsid w:val="00F558C4"/>
    <w:rsid w:val="00F55918"/>
    <w:rsid w:val="00F55B75"/>
    <w:rsid w:val="00F56078"/>
    <w:rsid w:val="00F561B4"/>
    <w:rsid w:val="00F56665"/>
    <w:rsid w:val="00F566FB"/>
    <w:rsid w:val="00F5691F"/>
    <w:rsid w:val="00F56959"/>
    <w:rsid w:val="00F56C78"/>
    <w:rsid w:val="00F56C91"/>
    <w:rsid w:val="00F56D83"/>
    <w:rsid w:val="00F56F7F"/>
    <w:rsid w:val="00F56FC6"/>
    <w:rsid w:val="00F577B0"/>
    <w:rsid w:val="00F603D2"/>
    <w:rsid w:val="00F60507"/>
    <w:rsid w:val="00F6058D"/>
    <w:rsid w:val="00F60F0A"/>
    <w:rsid w:val="00F61190"/>
    <w:rsid w:val="00F61268"/>
    <w:rsid w:val="00F6136A"/>
    <w:rsid w:val="00F6149B"/>
    <w:rsid w:val="00F6155A"/>
    <w:rsid w:val="00F618A9"/>
    <w:rsid w:val="00F618AD"/>
    <w:rsid w:val="00F61ABF"/>
    <w:rsid w:val="00F61BDB"/>
    <w:rsid w:val="00F61FF9"/>
    <w:rsid w:val="00F622C4"/>
    <w:rsid w:val="00F62560"/>
    <w:rsid w:val="00F62622"/>
    <w:rsid w:val="00F628BB"/>
    <w:rsid w:val="00F628E3"/>
    <w:rsid w:val="00F629B9"/>
    <w:rsid w:val="00F62C26"/>
    <w:rsid w:val="00F62C52"/>
    <w:rsid w:val="00F62F21"/>
    <w:rsid w:val="00F62F5B"/>
    <w:rsid w:val="00F62F92"/>
    <w:rsid w:val="00F63494"/>
    <w:rsid w:val="00F6356E"/>
    <w:rsid w:val="00F63A7A"/>
    <w:rsid w:val="00F63AE4"/>
    <w:rsid w:val="00F6411A"/>
    <w:rsid w:val="00F6424F"/>
    <w:rsid w:val="00F64575"/>
    <w:rsid w:val="00F646BC"/>
    <w:rsid w:val="00F646DD"/>
    <w:rsid w:val="00F64BEA"/>
    <w:rsid w:val="00F64CA8"/>
    <w:rsid w:val="00F64F49"/>
    <w:rsid w:val="00F65040"/>
    <w:rsid w:val="00F650BF"/>
    <w:rsid w:val="00F65825"/>
    <w:rsid w:val="00F658B3"/>
    <w:rsid w:val="00F65A4A"/>
    <w:rsid w:val="00F6600F"/>
    <w:rsid w:val="00F66420"/>
    <w:rsid w:val="00F66465"/>
    <w:rsid w:val="00F6691C"/>
    <w:rsid w:val="00F66E6C"/>
    <w:rsid w:val="00F6720F"/>
    <w:rsid w:val="00F67353"/>
    <w:rsid w:val="00F673AA"/>
    <w:rsid w:val="00F679CD"/>
    <w:rsid w:val="00F67ABD"/>
    <w:rsid w:val="00F67F20"/>
    <w:rsid w:val="00F7008C"/>
    <w:rsid w:val="00F7031F"/>
    <w:rsid w:val="00F70335"/>
    <w:rsid w:val="00F704FC"/>
    <w:rsid w:val="00F705BE"/>
    <w:rsid w:val="00F70746"/>
    <w:rsid w:val="00F70861"/>
    <w:rsid w:val="00F7091E"/>
    <w:rsid w:val="00F70D00"/>
    <w:rsid w:val="00F70FDF"/>
    <w:rsid w:val="00F713E7"/>
    <w:rsid w:val="00F7163A"/>
    <w:rsid w:val="00F716AE"/>
    <w:rsid w:val="00F71AA7"/>
    <w:rsid w:val="00F71DAE"/>
    <w:rsid w:val="00F7214D"/>
    <w:rsid w:val="00F721A7"/>
    <w:rsid w:val="00F7237F"/>
    <w:rsid w:val="00F723C6"/>
    <w:rsid w:val="00F72585"/>
    <w:rsid w:val="00F72665"/>
    <w:rsid w:val="00F7281A"/>
    <w:rsid w:val="00F72AFB"/>
    <w:rsid w:val="00F72E52"/>
    <w:rsid w:val="00F72FA0"/>
    <w:rsid w:val="00F730D1"/>
    <w:rsid w:val="00F73241"/>
    <w:rsid w:val="00F7345F"/>
    <w:rsid w:val="00F73496"/>
    <w:rsid w:val="00F73988"/>
    <w:rsid w:val="00F739E8"/>
    <w:rsid w:val="00F73B06"/>
    <w:rsid w:val="00F73B2B"/>
    <w:rsid w:val="00F73E31"/>
    <w:rsid w:val="00F73F2D"/>
    <w:rsid w:val="00F74477"/>
    <w:rsid w:val="00F74617"/>
    <w:rsid w:val="00F746A6"/>
    <w:rsid w:val="00F74FDB"/>
    <w:rsid w:val="00F7501F"/>
    <w:rsid w:val="00F7533A"/>
    <w:rsid w:val="00F753B9"/>
    <w:rsid w:val="00F754AA"/>
    <w:rsid w:val="00F75509"/>
    <w:rsid w:val="00F75622"/>
    <w:rsid w:val="00F75649"/>
    <w:rsid w:val="00F756FB"/>
    <w:rsid w:val="00F75A7A"/>
    <w:rsid w:val="00F75C04"/>
    <w:rsid w:val="00F75D7A"/>
    <w:rsid w:val="00F76356"/>
    <w:rsid w:val="00F763DB"/>
    <w:rsid w:val="00F765A1"/>
    <w:rsid w:val="00F76D09"/>
    <w:rsid w:val="00F76D53"/>
    <w:rsid w:val="00F76F74"/>
    <w:rsid w:val="00F772E7"/>
    <w:rsid w:val="00F774EC"/>
    <w:rsid w:val="00F77604"/>
    <w:rsid w:val="00F77889"/>
    <w:rsid w:val="00F77EE3"/>
    <w:rsid w:val="00F80043"/>
    <w:rsid w:val="00F8009B"/>
    <w:rsid w:val="00F802EE"/>
    <w:rsid w:val="00F803F1"/>
    <w:rsid w:val="00F80428"/>
    <w:rsid w:val="00F80701"/>
    <w:rsid w:val="00F808E4"/>
    <w:rsid w:val="00F808EF"/>
    <w:rsid w:val="00F80DAD"/>
    <w:rsid w:val="00F80F2E"/>
    <w:rsid w:val="00F8100E"/>
    <w:rsid w:val="00F810BB"/>
    <w:rsid w:val="00F812D6"/>
    <w:rsid w:val="00F8134C"/>
    <w:rsid w:val="00F8141B"/>
    <w:rsid w:val="00F814A7"/>
    <w:rsid w:val="00F814BA"/>
    <w:rsid w:val="00F815CF"/>
    <w:rsid w:val="00F81E2A"/>
    <w:rsid w:val="00F821F3"/>
    <w:rsid w:val="00F82552"/>
    <w:rsid w:val="00F829CE"/>
    <w:rsid w:val="00F82D94"/>
    <w:rsid w:val="00F8306D"/>
    <w:rsid w:val="00F83137"/>
    <w:rsid w:val="00F831C1"/>
    <w:rsid w:val="00F832EF"/>
    <w:rsid w:val="00F837F3"/>
    <w:rsid w:val="00F8383B"/>
    <w:rsid w:val="00F8399D"/>
    <w:rsid w:val="00F83B26"/>
    <w:rsid w:val="00F83C0C"/>
    <w:rsid w:val="00F83C6D"/>
    <w:rsid w:val="00F841F3"/>
    <w:rsid w:val="00F842B7"/>
    <w:rsid w:val="00F84496"/>
    <w:rsid w:val="00F844D9"/>
    <w:rsid w:val="00F84A32"/>
    <w:rsid w:val="00F84AA6"/>
    <w:rsid w:val="00F84C3D"/>
    <w:rsid w:val="00F84D73"/>
    <w:rsid w:val="00F85006"/>
    <w:rsid w:val="00F8557D"/>
    <w:rsid w:val="00F8561F"/>
    <w:rsid w:val="00F857B2"/>
    <w:rsid w:val="00F85A22"/>
    <w:rsid w:val="00F85BC5"/>
    <w:rsid w:val="00F85F19"/>
    <w:rsid w:val="00F85FC1"/>
    <w:rsid w:val="00F8618F"/>
    <w:rsid w:val="00F8639C"/>
    <w:rsid w:val="00F8664C"/>
    <w:rsid w:val="00F867C2"/>
    <w:rsid w:val="00F8688A"/>
    <w:rsid w:val="00F86986"/>
    <w:rsid w:val="00F86999"/>
    <w:rsid w:val="00F86E23"/>
    <w:rsid w:val="00F86FD7"/>
    <w:rsid w:val="00F87214"/>
    <w:rsid w:val="00F87352"/>
    <w:rsid w:val="00F8760D"/>
    <w:rsid w:val="00F87794"/>
    <w:rsid w:val="00F87B68"/>
    <w:rsid w:val="00F87CB7"/>
    <w:rsid w:val="00F903F9"/>
    <w:rsid w:val="00F907DF"/>
    <w:rsid w:val="00F90C56"/>
    <w:rsid w:val="00F90E18"/>
    <w:rsid w:val="00F914EF"/>
    <w:rsid w:val="00F91556"/>
    <w:rsid w:val="00F915EA"/>
    <w:rsid w:val="00F91B5F"/>
    <w:rsid w:val="00F92164"/>
    <w:rsid w:val="00F92182"/>
    <w:rsid w:val="00F9221B"/>
    <w:rsid w:val="00F9237E"/>
    <w:rsid w:val="00F925AC"/>
    <w:rsid w:val="00F92627"/>
    <w:rsid w:val="00F9287B"/>
    <w:rsid w:val="00F92A49"/>
    <w:rsid w:val="00F92B97"/>
    <w:rsid w:val="00F92D18"/>
    <w:rsid w:val="00F93122"/>
    <w:rsid w:val="00F93216"/>
    <w:rsid w:val="00F93470"/>
    <w:rsid w:val="00F9375B"/>
    <w:rsid w:val="00F93AD5"/>
    <w:rsid w:val="00F941F9"/>
    <w:rsid w:val="00F94460"/>
    <w:rsid w:val="00F94B07"/>
    <w:rsid w:val="00F94DC3"/>
    <w:rsid w:val="00F94E25"/>
    <w:rsid w:val="00F95098"/>
    <w:rsid w:val="00F9545C"/>
    <w:rsid w:val="00F956FC"/>
    <w:rsid w:val="00F95C88"/>
    <w:rsid w:val="00F96156"/>
    <w:rsid w:val="00F9629E"/>
    <w:rsid w:val="00F9641A"/>
    <w:rsid w:val="00F96688"/>
    <w:rsid w:val="00F96780"/>
    <w:rsid w:val="00F968E6"/>
    <w:rsid w:val="00F969B9"/>
    <w:rsid w:val="00F96D81"/>
    <w:rsid w:val="00F96E4F"/>
    <w:rsid w:val="00F97057"/>
    <w:rsid w:val="00F970F2"/>
    <w:rsid w:val="00F9735A"/>
    <w:rsid w:val="00F9751D"/>
    <w:rsid w:val="00F975A0"/>
    <w:rsid w:val="00F975A4"/>
    <w:rsid w:val="00F979A7"/>
    <w:rsid w:val="00F97A29"/>
    <w:rsid w:val="00F97E57"/>
    <w:rsid w:val="00F97E97"/>
    <w:rsid w:val="00FA0033"/>
    <w:rsid w:val="00FA0200"/>
    <w:rsid w:val="00FA0396"/>
    <w:rsid w:val="00FA0463"/>
    <w:rsid w:val="00FA05E2"/>
    <w:rsid w:val="00FA0F17"/>
    <w:rsid w:val="00FA1087"/>
    <w:rsid w:val="00FA126D"/>
    <w:rsid w:val="00FA1598"/>
    <w:rsid w:val="00FA1623"/>
    <w:rsid w:val="00FA1981"/>
    <w:rsid w:val="00FA205A"/>
    <w:rsid w:val="00FA2584"/>
    <w:rsid w:val="00FA28DD"/>
    <w:rsid w:val="00FA2939"/>
    <w:rsid w:val="00FA2D55"/>
    <w:rsid w:val="00FA2E01"/>
    <w:rsid w:val="00FA32A1"/>
    <w:rsid w:val="00FA32EC"/>
    <w:rsid w:val="00FA3DDA"/>
    <w:rsid w:val="00FA3E32"/>
    <w:rsid w:val="00FA404B"/>
    <w:rsid w:val="00FA4300"/>
    <w:rsid w:val="00FA44D0"/>
    <w:rsid w:val="00FA465A"/>
    <w:rsid w:val="00FA4A57"/>
    <w:rsid w:val="00FA4A63"/>
    <w:rsid w:val="00FA4B52"/>
    <w:rsid w:val="00FA4C5F"/>
    <w:rsid w:val="00FA4C6A"/>
    <w:rsid w:val="00FA521D"/>
    <w:rsid w:val="00FA523A"/>
    <w:rsid w:val="00FA532E"/>
    <w:rsid w:val="00FA5551"/>
    <w:rsid w:val="00FA558B"/>
    <w:rsid w:val="00FA5767"/>
    <w:rsid w:val="00FA5DF4"/>
    <w:rsid w:val="00FA5E2F"/>
    <w:rsid w:val="00FA687D"/>
    <w:rsid w:val="00FA68DC"/>
    <w:rsid w:val="00FA6A01"/>
    <w:rsid w:val="00FA6CB1"/>
    <w:rsid w:val="00FA6E67"/>
    <w:rsid w:val="00FA6F75"/>
    <w:rsid w:val="00FA727F"/>
    <w:rsid w:val="00FA72E4"/>
    <w:rsid w:val="00FA736E"/>
    <w:rsid w:val="00FA74F5"/>
    <w:rsid w:val="00FA771C"/>
    <w:rsid w:val="00FA775E"/>
    <w:rsid w:val="00FA77BF"/>
    <w:rsid w:val="00FA79C0"/>
    <w:rsid w:val="00FA7AB2"/>
    <w:rsid w:val="00FB0009"/>
    <w:rsid w:val="00FB0370"/>
    <w:rsid w:val="00FB06C8"/>
    <w:rsid w:val="00FB07C6"/>
    <w:rsid w:val="00FB091E"/>
    <w:rsid w:val="00FB09AE"/>
    <w:rsid w:val="00FB0B11"/>
    <w:rsid w:val="00FB0D21"/>
    <w:rsid w:val="00FB0D2C"/>
    <w:rsid w:val="00FB10F3"/>
    <w:rsid w:val="00FB123A"/>
    <w:rsid w:val="00FB12AE"/>
    <w:rsid w:val="00FB162F"/>
    <w:rsid w:val="00FB1754"/>
    <w:rsid w:val="00FB17CD"/>
    <w:rsid w:val="00FB1AA3"/>
    <w:rsid w:val="00FB1ADE"/>
    <w:rsid w:val="00FB1C95"/>
    <w:rsid w:val="00FB1E62"/>
    <w:rsid w:val="00FB2060"/>
    <w:rsid w:val="00FB2128"/>
    <w:rsid w:val="00FB232E"/>
    <w:rsid w:val="00FB2363"/>
    <w:rsid w:val="00FB2744"/>
    <w:rsid w:val="00FB2B9E"/>
    <w:rsid w:val="00FB2D75"/>
    <w:rsid w:val="00FB2E33"/>
    <w:rsid w:val="00FB2E40"/>
    <w:rsid w:val="00FB2EF4"/>
    <w:rsid w:val="00FB3420"/>
    <w:rsid w:val="00FB359C"/>
    <w:rsid w:val="00FB3B54"/>
    <w:rsid w:val="00FB3BE8"/>
    <w:rsid w:val="00FB3F28"/>
    <w:rsid w:val="00FB3FEF"/>
    <w:rsid w:val="00FB4546"/>
    <w:rsid w:val="00FB4608"/>
    <w:rsid w:val="00FB4749"/>
    <w:rsid w:val="00FB47C3"/>
    <w:rsid w:val="00FB4850"/>
    <w:rsid w:val="00FB49B1"/>
    <w:rsid w:val="00FB4A10"/>
    <w:rsid w:val="00FB4CA9"/>
    <w:rsid w:val="00FB4FB8"/>
    <w:rsid w:val="00FB4FDB"/>
    <w:rsid w:val="00FB5002"/>
    <w:rsid w:val="00FB50B3"/>
    <w:rsid w:val="00FB50C6"/>
    <w:rsid w:val="00FB529B"/>
    <w:rsid w:val="00FB5823"/>
    <w:rsid w:val="00FB5E61"/>
    <w:rsid w:val="00FB6BF5"/>
    <w:rsid w:val="00FB6C60"/>
    <w:rsid w:val="00FB72C5"/>
    <w:rsid w:val="00FB7329"/>
    <w:rsid w:val="00FB7537"/>
    <w:rsid w:val="00FB78FF"/>
    <w:rsid w:val="00FB7964"/>
    <w:rsid w:val="00FB7C1D"/>
    <w:rsid w:val="00FB7F32"/>
    <w:rsid w:val="00FB7F63"/>
    <w:rsid w:val="00FC058F"/>
    <w:rsid w:val="00FC078D"/>
    <w:rsid w:val="00FC07FE"/>
    <w:rsid w:val="00FC095A"/>
    <w:rsid w:val="00FC0A46"/>
    <w:rsid w:val="00FC0C5B"/>
    <w:rsid w:val="00FC0C87"/>
    <w:rsid w:val="00FC113F"/>
    <w:rsid w:val="00FC1E79"/>
    <w:rsid w:val="00FC23C2"/>
    <w:rsid w:val="00FC27CC"/>
    <w:rsid w:val="00FC28B1"/>
    <w:rsid w:val="00FC2E1E"/>
    <w:rsid w:val="00FC2E8D"/>
    <w:rsid w:val="00FC3202"/>
    <w:rsid w:val="00FC3316"/>
    <w:rsid w:val="00FC35BE"/>
    <w:rsid w:val="00FC388F"/>
    <w:rsid w:val="00FC39C4"/>
    <w:rsid w:val="00FC3AA6"/>
    <w:rsid w:val="00FC3CB2"/>
    <w:rsid w:val="00FC40C3"/>
    <w:rsid w:val="00FC44F8"/>
    <w:rsid w:val="00FC498B"/>
    <w:rsid w:val="00FC4C35"/>
    <w:rsid w:val="00FC4EE9"/>
    <w:rsid w:val="00FC50B8"/>
    <w:rsid w:val="00FC5511"/>
    <w:rsid w:val="00FC5A48"/>
    <w:rsid w:val="00FC5C9E"/>
    <w:rsid w:val="00FC5D22"/>
    <w:rsid w:val="00FC5D2D"/>
    <w:rsid w:val="00FC5EF5"/>
    <w:rsid w:val="00FC60DF"/>
    <w:rsid w:val="00FC64B0"/>
    <w:rsid w:val="00FC654E"/>
    <w:rsid w:val="00FC68B2"/>
    <w:rsid w:val="00FC69EF"/>
    <w:rsid w:val="00FC6C6B"/>
    <w:rsid w:val="00FC6DD4"/>
    <w:rsid w:val="00FC6E50"/>
    <w:rsid w:val="00FC6FD6"/>
    <w:rsid w:val="00FC72B5"/>
    <w:rsid w:val="00FC74D4"/>
    <w:rsid w:val="00FC787F"/>
    <w:rsid w:val="00FC7A51"/>
    <w:rsid w:val="00FC7BD8"/>
    <w:rsid w:val="00FC7EE4"/>
    <w:rsid w:val="00FD01D6"/>
    <w:rsid w:val="00FD0314"/>
    <w:rsid w:val="00FD05E0"/>
    <w:rsid w:val="00FD0AB4"/>
    <w:rsid w:val="00FD0CB1"/>
    <w:rsid w:val="00FD10EF"/>
    <w:rsid w:val="00FD120D"/>
    <w:rsid w:val="00FD127B"/>
    <w:rsid w:val="00FD1A53"/>
    <w:rsid w:val="00FD1BD7"/>
    <w:rsid w:val="00FD1BF5"/>
    <w:rsid w:val="00FD1E8D"/>
    <w:rsid w:val="00FD1FB2"/>
    <w:rsid w:val="00FD2245"/>
    <w:rsid w:val="00FD234E"/>
    <w:rsid w:val="00FD2531"/>
    <w:rsid w:val="00FD2619"/>
    <w:rsid w:val="00FD27DD"/>
    <w:rsid w:val="00FD2854"/>
    <w:rsid w:val="00FD2B5B"/>
    <w:rsid w:val="00FD2B8C"/>
    <w:rsid w:val="00FD36C7"/>
    <w:rsid w:val="00FD39C9"/>
    <w:rsid w:val="00FD3D40"/>
    <w:rsid w:val="00FD3D99"/>
    <w:rsid w:val="00FD40A1"/>
    <w:rsid w:val="00FD45B4"/>
    <w:rsid w:val="00FD47E2"/>
    <w:rsid w:val="00FD4B96"/>
    <w:rsid w:val="00FD4DF4"/>
    <w:rsid w:val="00FD4F29"/>
    <w:rsid w:val="00FD5099"/>
    <w:rsid w:val="00FD5414"/>
    <w:rsid w:val="00FD54C8"/>
    <w:rsid w:val="00FD5787"/>
    <w:rsid w:val="00FD57FD"/>
    <w:rsid w:val="00FD5999"/>
    <w:rsid w:val="00FD5A03"/>
    <w:rsid w:val="00FD5B9A"/>
    <w:rsid w:val="00FD5D21"/>
    <w:rsid w:val="00FD5E06"/>
    <w:rsid w:val="00FD638E"/>
    <w:rsid w:val="00FD6617"/>
    <w:rsid w:val="00FD6896"/>
    <w:rsid w:val="00FD6AA3"/>
    <w:rsid w:val="00FD6AB3"/>
    <w:rsid w:val="00FD6B7E"/>
    <w:rsid w:val="00FD6FB0"/>
    <w:rsid w:val="00FD7137"/>
    <w:rsid w:val="00FD71BC"/>
    <w:rsid w:val="00FD7427"/>
    <w:rsid w:val="00FD7731"/>
    <w:rsid w:val="00FD77B6"/>
    <w:rsid w:val="00FD788F"/>
    <w:rsid w:val="00FD7B79"/>
    <w:rsid w:val="00FD7F7F"/>
    <w:rsid w:val="00FE006A"/>
    <w:rsid w:val="00FE0191"/>
    <w:rsid w:val="00FE048E"/>
    <w:rsid w:val="00FE0526"/>
    <w:rsid w:val="00FE070F"/>
    <w:rsid w:val="00FE09C8"/>
    <w:rsid w:val="00FE0A66"/>
    <w:rsid w:val="00FE1154"/>
    <w:rsid w:val="00FE1244"/>
    <w:rsid w:val="00FE13E6"/>
    <w:rsid w:val="00FE1B8F"/>
    <w:rsid w:val="00FE1B9E"/>
    <w:rsid w:val="00FE1EC4"/>
    <w:rsid w:val="00FE24E3"/>
    <w:rsid w:val="00FE2A07"/>
    <w:rsid w:val="00FE2DFB"/>
    <w:rsid w:val="00FE2FD9"/>
    <w:rsid w:val="00FE32D9"/>
    <w:rsid w:val="00FE33E6"/>
    <w:rsid w:val="00FE3768"/>
    <w:rsid w:val="00FE3BA0"/>
    <w:rsid w:val="00FE3D6C"/>
    <w:rsid w:val="00FE3F7C"/>
    <w:rsid w:val="00FE3FDE"/>
    <w:rsid w:val="00FE40FA"/>
    <w:rsid w:val="00FE41DF"/>
    <w:rsid w:val="00FE4439"/>
    <w:rsid w:val="00FE44C0"/>
    <w:rsid w:val="00FE46D1"/>
    <w:rsid w:val="00FE4906"/>
    <w:rsid w:val="00FE4CC8"/>
    <w:rsid w:val="00FE50F9"/>
    <w:rsid w:val="00FE5425"/>
    <w:rsid w:val="00FE57C3"/>
    <w:rsid w:val="00FE5BCA"/>
    <w:rsid w:val="00FE5F2B"/>
    <w:rsid w:val="00FE6345"/>
    <w:rsid w:val="00FE64F5"/>
    <w:rsid w:val="00FE6887"/>
    <w:rsid w:val="00FE6913"/>
    <w:rsid w:val="00FE6D5C"/>
    <w:rsid w:val="00FE70B8"/>
    <w:rsid w:val="00FE70EF"/>
    <w:rsid w:val="00FE70F5"/>
    <w:rsid w:val="00FE7503"/>
    <w:rsid w:val="00FE767F"/>
    <w:rsid w:val="00FE76FC"/>
    <w:rsid w:val="00FE7777"/>
    <w:rsid w:val="00FE7BA3"/>
    <w:rsid w:val="00FE7C9C"/>
    <w:rsid w:val="00FF044D"/>
    <w:rsid w:val="00FF0721"/>
    <w:rsid w:val="00FF0C8A"/>
    <w:rsid w:val="00FF13CE"/>
    <w:rsid w:val="00FF163B"/>
    <w:rsid w:val="00FF1828"/>
    <w:rsid w:val="00FF1956"/>
    <w:rsid w:val="00FF1E38"/>
    <w:rsid w:val="00FF1F68"/>
    <w:rsid w:val="00FF2007"/>
    <w:rsid w:val="00FF21E9"/>
    <w:rsid w:val="00FF2483"/>
    <w:rsid w:val="00FF24F2"/>
    <w:rsid w:val="00FF251F"/>
    <w:rsid w:val="00FF26B6"/>
    <w:rsid w:val="00FF270B"/>
    <w:rsid w:val="00FF28D5"/>
    <w:rsid w:val="00FF2C26"/>
    <w:rsid w:val="00FF2EB0"/>
    <w:rsid w:val="00FF3317"/>
    <w:rsid w:val="00FF3427"/>
    <w:rsid w:val="00FF34E3"/>
    <w:rsid w:val="00FF377B"/>
    <w:rsid w:val="00FF3862"/>
    <w:rsid w:val="00FF39F1"/>
    <w:rsid w:val="00FF3B90"/>
    <w:rsid w:val="00FF3BDC"/>
    <w:rsid w:val="00FF41EE"/>
    <w:rsid w:val="00FF46BF"/>
    <w:rsid w:val="00FF4809"/>
    <w:rsid w:val="00FF487C"/>
    <w:rsid w:val="00FF4E75"/>
    <w:rsid w:val="00FF4EAC"/>
    <w:rsid w:val="00FF5182"/>
    <w:rsid w:val="00FF55D0"/>
    <w:rsid w:val="00FF5789"/>
    <w:rsid w:val="00FF5E85"/>
    <w:rsid w:val="00FF5F05"/>
    <w:rsid w:val="00FF5FAE"/>
    <w:rsid w:val="00FF5FFD"/>
    <w:rsid w:val="00FF606A"/>
    <w:rsid w:val="00FF65F9"/>
    <w:rsid w:val="00FF665E"/>
    <w:rsid w:val="00FF6868"/>
    <w:rsid w:val="00FF6D42"/>
    <w:rsid w:val="00FF6ECB"/>
    <w:rsid w:val="00FF760B"/>
    <w:rsid w:val="00FF7728"/>
    <w:rsid w:val="00FF7C92"/>
    <w:rsid w:val="00FF7CC1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0E32990"/>
  <w15:chartTrackingRefBased/>
  <w15:docId w15:val="{0ED9A2F4-5D53-4EAE-9D2D-9315678FE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B28E0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B212CE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754A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754AA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F754AA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rsid w:val="00F754AA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AC3E62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1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1">
    <w:name w:val="Header Char1"/>
    <w:link w:val="Header"/>
    <w:rsid w:val="00286E01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1">
    <w:name w:val="Footer Char1"/>
    <w:link w:val="Footer"/>
    <w:uiPriority w:val="99"/>
    <w:rsid w:val="00286E01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pPr>
      <w:ind w:firstLine="284"/>
    </w:pPr>
  </w:style>
  <w:style w:type="character" w:customStyle="1" w:styleId="BodyTextFirstIndentChar">
    <w:name w:val="Body Text First Indent Char"/>
    <w:link w:val="BodyTextFirstIndent"/>
    <w:rsid w:val="00F754A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754A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F754AA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character" w:customStyle="1" w:styleId="DocumentMapChar">
    <w:name w:val="Document Map Char"/>
    <w:link w:val="DocumentMap"/>
    <w:semiHidden/>
    <w:rsid w:val="00F754AA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BF1E86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character" w:customStyle="1" w:styleId="BodyText3Char">
    <w:name w:val="Body Text 3 Char"/>
    <w:link w:val="BodyText3"/>
    <w:rsid w:val="00F754AA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754AA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754A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rsid w:val="00F754AA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customStyle="1" w:styleId="FootnoteTextChar">
    <w:name w:val="Footnote Text Char"/>
    <w:aliases w:val="ft Char"/>
    <w:link w:val="FootnoteText"/>
    <w:semiHidden/>
    <w:rsid w:val="00F754AA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character" w:customStyle="1" w:styleId="SignatureChar">
    <w:name w:val="Signature Char"/>
    <w:link w:val="Signature"/>
    <w:rsid w:val="00F754AA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C52C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C52CA6"/>
    <w:rPr>
      <w:rFonts w:ascii="Angsana New" w:eastAsia="Calibri" w:hAnsi="Angsana New"/>
      <w:sz w:val="30"/>
      <w:szCs w:val="30"/>
    </w:rPr>
  </w:style>
  <w:style w:type="paragraph" w:customStyle="1" w:styleId="Default">
    <w:name w:val="Default"/>
    <w:rsid w:val="00292B9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2Char1">
    <w:name w:val="Heading 2 Char1"/>
    <w:rsid w:val="002C179A"/>
    <w:rPr>
      <w:rFonts w:ascii="Arial" w:eastAsia="Times New Roman" w:hAnsi="Arial" w:cs="Times New Roman"/>
      <w:b/>
      <w:b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A66F7"/>
    <w:pPr>
      <w:ind w:left="720"/>
      <w:contextualSpacing/>
    </w:pPr>
    <w:rPr>
      <w:szCs w:val="22"/>
    </w:rPr>
  </w:style>
  <w:style w:type="table" w:customStyle="1" w:styleId="TableGridLight1">
    <w:name w:val="Table Grid Light1"/>
    <w:basedOn w:val="TableNormal"/>
    <w:uiPriority w:val="40"/>
    <w:rsid w:val="00286E01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erChar">
    <w:name w:val="Header Char"/>
    <w:uiPriority w:val="99"/>
    <w:locked/>
    <w:rsid w:val="005A0862"/>
    <w:rPr>
      <w:rFonts w:ascii="Arial" w:hAnsi="Arial"/>
      <w:sz w:val="18"/>
      <w:szCs w:val="18"/>
    </w:rPr>
  </w:style>
  <w:style w:type="paragraph" w:customStyle="1" w:styleId="Style1">
    <w:name w:val="Style1"/>
    <w:basedOn w:val="Heading2"/>
    <w:link w:val="Style1Char"/>
    <w:qFormat/>
    <w:rsid w:val="00AB366C"/>
    <w:pPr>
      <w:numPr>
        <w:numId w:val="20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AB366C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212CE"/>
    <w:pPr>
      <w:numPr>
        <w:numId w:val="18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B212CE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Char0">
    <w:name w:val="Char"/>
    <w:basedOn w:val="Normal"/>
    <w:rsid w:val="00F754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1Char1">
    <w:name w:val="Heading 1 Char1"/>
    <w:uiPriority w:val="99"/>
    <w:rsid w:val="003B317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3B317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B317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B317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B317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B317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B317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B317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rsid w:val="003B317C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rsid w:val="003B317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B317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B317C"/>
  </w:style>
  <w:style w:type="character" w:customStyle="1" w:styleId="BodyText2Char1">
    <w:name w:val="Body Text 2 Char1"/>
    <w:rsid w:val="003B317C"/>
    <w:rPr>
      <w:rFonts w:ascii="Book Antiqua" w:eastAsia="Times New Roman" w:hAnsi="Book Antiqua" w:cs="Times New Roman"/>
      <w:szCs w:val="22"/>
    </w:rPr>
  </w:style>
  <w:style w:type="paragraph" w:customStyle="1" w:styleId="a6">
    <w:name w:val="ลบ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3B317C"/>
    <w:rPr>
      <w:rFonts w:ascii="Times New Roman" w:eastAsia="Times New Roman" w:hAnsi="Times New Roman" w:cs="EucrosiaUPC"/>
      <w:sz w:val="30"/>
      <w:szCs w:val="30"/>
    </w:rPr>
  </w:style>
  <w:style w:type="paragraph" w:styleId="BodyTextIndent2">
    <w:name w:val="Body Text Indent 2"/>
    <w:basedOn w:val="Normal"/>
    <w:link w:val="BodyTextIndent2Char1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B317C"/>
    <w:rPr>
      <w:rFonts w:eastAsia="Times New Roman" w:cs="EucrosiaUPC"/>
      <w:sz w:val="30"/>
      <w:szCs w:val="30"/>
    </w:rPr>
  </w:style>
  <w:style w:type="character" w:customStyle="1" w:styleId="BodyTextIndent2Char">
    <w:name w:val="Body Text Indent 2 Char"/>
    <w:rsid w:val="003B317C"/>
    <w:rPr>
      <w:rFonts w:ascii="Arial" w:hAnsi="Arial"/>
      <w:sz w:val="18"/>
      <w:szCs w:val="22"/>
    </w:rPr>
  </w:style>
  <w:style w:type="character" w:customStyle="1" w:styleId="SignatureChar1">
    <w:name w:val="Signature Char1"/>
    <w:rsid w:val="003B317C"/>
    <w:rPr>
      <w:rFonts w:ascii="Arial" w:eastAsia="Times New Roman" w:hAnsi="Arial" w:cs="Times New Roman"/>
      <w:sz w:val="18"/>
      <w:szCs w:val="18"/>
    </w:rPr>
  </w:style>
  <w:style w:type="paragraph" w:customStyle="1" w:styleId="acctcolumnheading">
    <w:name w:val="acct column heading"/>
    <w:aliases w:val="ac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B317C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3B317C"/>
    <w:pPr>
      <w:spacing w:after="0"/>
    </w:pPr>
  </w:style>
  <w:style w:type="paragraph" w:customStyle="1" w:styleId="acctindent">
    <w:name w:val="acct indent"/>
    <w:aliases w:val="ai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B317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B317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B317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B317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B317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B317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B317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B317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3B317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B317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3B317C"/>
    <w:pPr>
      <w:spacing w:after="0"/>
    </w:pPr>
  </w:style>
  <w:style w:type="paragraph" w:customStyle="1" w:styleId="List1a">
    <w:name w:val="List 1a"/>
    <w:aliases w:val="1a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3B31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3B317C"/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B317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B317C"/>
    <w:rPr>
      <w:rFonts w:eastAsia="Times New Roman" w:cs="Times New Roman"/>
    </w:rPr>
  </w:style>
  <w:style w:type="paragraph" w:customStyle="1" w:styleId="zreportaddinfo">
    <w:name w:val="zreport addinfo"/>
    <w:basedOn w:val="Normal"/>
    <w:rsid w:val="003B317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B317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B317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B317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B317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B317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B317C"/>
    <w:rPr>
      <w:b/>
      <w:bCs/>
    </w:rPr>
  </w:style>
  <w:style w:type="paragraph" w:customStyle="1" w:styleId="nineptbodytext">
    <w:name w:val="nine pt body text"/>
    <w:aliases w:val="9bt"/>
    <w:basedOn w:val="nineptnormal"/>
    <w:rsid w:val="003B317C"/>
    <w:pPr>
      <w:spacing w:after="220"/>
    </w:pPr>
  </w:style>
  <w:style w:type="paragraph" w:customStyle="1" w:styleId="nineptnormal">
    <w:name w:val="nine pt normal"/>
    <w:aliases w:val="9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B317C"/>
    <w:pPr>
      <w:jc w:val="center"/>
    </w:pPr>
  </w:style>
  <w:style w:type="paragraph" w:customStyle="1" w:styleId="heading">
    <w:name w:val="heading"/>
    <w:aliases w:val="h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B317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B317C"/>
  </w:style>
  <w:style w:type="paragraph" w:customStyle="1" w:styleId="nineptheadingcentredbold">
    <w:name w:val="nine pt heading centred bold"/>
    <w:aliases w:val="9hcb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B317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B317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B317C"/>
    <w:rPr>
      <w:b/>
    </w:rPr>
  </w:style>
  <w:style w:type="paragraph" w:customStyle="1" w:styleId="nineptcolumntab1">
    <w:name w:val="nine pt column tab1"/>
    <w:aliases w:val="a91"/>
    <w:basedOn w:val="nineptnormal"/>
    <w:rsid w:val="003B317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B317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B317C"/>
    <w:pPr>
      <w:jc w:val="center"/>
    </w:pPr>
  </w:style>
  <w:style w:type="paragraph" w:customStyle="1" w:styleId="Normalheading">
    <w:name w:val="Normal heading"/>
    <w:aliases w:val="nh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B317C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B317C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B317C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B317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B317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B317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B317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B317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B317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B317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B317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B317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B317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3B317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B317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3B317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B317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B317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B317C"/>
    <w:pPr>
      <w:spacing w:after="0"/>
    </w:pPr>
  </w:style>
  <w:style w:type="paragraph" w:customStyle="1" w:styleId="smallreturn">
    <w:name w:val="small return"/>
    <w:aliases w:val="sr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B317C"/>
    <w:pPr>
      <w:spacing w:after="0"/>
    </w:pPr>
  </w:style>
  <w:style w:type="paragraph" w:customStyle="1" w:styleId="headingbolditalic">
    <w:name w:val="heading bold italic"/>
    <w:aliases w:val="hbi"/>
    <w:basedOn w:val="heading"/>
    <w:rsid w:val="003B317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B317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B317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B317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B317C"/>
    <w:pPr>
      <w:spacing w:after="0"/>
    </w:pPr>
  </w:style>
  <w:style w:type="paragraph" w:customStyle="1" w:styleId="blockbullet">
    <w:name w:val="block bullet"/>
    <w:aliases w:val="bb"/>
    <w:basedOn w:val="block"/>
    <w:rsid w:val="003B317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B317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B317C"/>
    <w:pPr>
      <w:spacing w:after="0"/>
    </w:pPr>
  </w:style>
  <w:style w:type="paragraph" w:customStyle="1" w:styleId="eightptnormal">
    <w:name w:val="eight pt normal"/>
    <w:aliases w:val="8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B317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B317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B317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B317C"/>
    <w:rPr>
      <w:b/>
      <w:bCs/>
    </w:rPr>
  </w:style>
  <w:style w:type="paragraph" w:customStyle="1" w:styleId="eightptbodytext">
    <w:name w:val="eight pt body text"/>
    <w:aliases w:val="8bt"/>
    <w:basedOn w:val="eightptnormal"/>
    <w:rsid w:val="003B317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B317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B317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B317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B317C"/>
    <w:pPr>
      <w:spacing w:after="0"/>
    </w:pPr>
  </w:style>
  <w:style w:type="paragraph" w:customStyle="1" w:styleId="eightptblock">
    <w:name w:val="eight pt block"/>
    <w:aliases w:val="8b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B317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B317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B317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B317C"/>
    <w:pPr>
      <w:spacing w:after="0"/>
    </w:pPr>
  </w:style>
  <w:style w:type="paragraph" w:customStyle="1" w:styleId="blockindent">
    <w:name w:val="block indent"/>
    <w:aliases w:val="bi"/>
    <w:basedOn w:val="block"/>
    <w:rsid w:val="003B317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3B317C"/>
    <w:pPr>
      <w:jc w:val="center"/>
    </w:pPr>
  </w:style>
  <w:style w:type="paragraph" w:customStyle="1" w:styleId="nineptcol">
    <w:name w:val="nine pt %col"/>
    <w:aliases w:val="9%"/>
    <w:basedOn w:val="nineptnormal"/>
    <w:rsid w:val="003B317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B317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B317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B317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B317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B317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B317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B317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B317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B317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B317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B317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B317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B317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B317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B317C"/>
    <w:pPr>
      <w:spacing w:after="80"/>
    </w:pPr>
  </w:style>
  <w:style w:type="paragraph" w:customStyle="1" w:styleId="nineptratecol">
    <w:name w:val="nine pt rate col"/>
    <w:aliases w:val="a9r"/>
    <w:basedOn w:val="nineptnormal"/>
    <w:rsid w:val="003B317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B317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B317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B317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B317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B317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B317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B317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B317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B317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B317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B317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3B317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B317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B317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B317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B317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B317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B317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B317C"/>
    <w:pPr>
      <w:spacing w:after="80"/>
    </w:pPr>
  </w:style>
  <w:style w:type="paragraph" w:customStyle="1" w:styleId="blockbullet2">
    <w:name w:val="block bullet 2"/>
    <w:aliases w:val="bb2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B317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B317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3B317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B317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B317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3B317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B317C"/>
    <w:rPr>
      <w:sz w:val="29"/>
      <w:szCs w:val="29"/>
    </w:rPr>
  </w:style>
  <w:style w:type="character" w:customStyle="1" w:styleId="shorttext">
    <w:name w:val="short_text"/>
    <w:rsid w:val="003B317C"/>
  </w:style>
  <w:style w:type="paragraph" w:styleId="PlainText">
    <w:name w:val="Plain Text"/>
    <w:basedOn w:val="Normal"/>
    <w:link w:val="PlainTextChar"/>
    <w:uiPriority w:val="99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B317C"/>
    <w:rPr>
      <w:rFonts w:ascii="Consolas" w:eastAsia="Times New Roman" w:hAnsi="Consolas"/>
      <w:sz w:val="21"/>
      <w:szCs w:val="26"/>
    </w:rPr>
  </w:style>
  <w:style w:type="character" w:customStyle="1" w:styleId="FooterChar">
    <w:name w:val="Footer Char"/>
    <w:locked/>
    <w:rsid w:val="003B317C"/>
    <w:rPr>
      <w:rFonts w:ascii="Arial" w:hAnsi="Arial" w:cs="Times New Roman"/>
      <w:sz w:val="18"/>
      <w:szCs w:val="18"/>
    </w:rPr>
  </w:style>
  <w:style w:type="character" w:customStyle="1" w:styleId="hps">
    <w:name w:val="hps"/>
    <w:rsid w:val="003B317C"/>
    <w:rPr>
      <w:rFonts w:cs="Times New Roman"/>
    </w:rPr>
  </w:style>
  <w:style w:type="character" w:customStyle="1" w:styleId="gt-icon-text1">
    <w:name w:val="gt-icon-text1"/>
    <w:rsid w:val="003B317C"/>
    <w:rPr>
      <w:rFonts w:cs="Times New Roman"/>
    </w:rPr>
  </w:style>
  <w:style w:type="character" w:customStyle="1" w:styleId="longtext">
    <w:name w:val="long_text"/>
    <w:rsid w:val="003B317C"/>
    <w:rPr>
      <w:rFonts w:cs="Times New Roman"/>
    </w:rPr>
  </w:style>
  <w:style w:type="character" w:customStyle="1" w:styleId="CharChar22">
    <w:name w:val="Char Char22"/>
    <w:rsid w:val="003B317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B317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B317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3B317C"/>
  </w:style>
  <w:style w:type="character" w:styleId="Emphasis">
    <w:name w:val="Emphasis"/>
    <w:uiPriority w:val="20"/>
    <w:qFormat/>
    <w:rsid w:val="003B317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3B317C"/>
  </w:style>
  <w:style w:type="character" w:styleId="Hyperlink">
    <w:name w:val="Hyperlink"/>
    <w:uiPriority w:val="99"/>
    <w:unhideWhenUsed/>
    <w:rsid w:val="003B317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B317C"/>
    <w:rPr>
      <w:color w:val="4D90F0"/>
    </w:rPr>
  </w:style>
  <w:style w:type="paragraph" w:styleId="NormalWeb">
    <w:name w:val="Normal (Web)"/>
    <w:basedOn w:val="Normal"/>
    <w:uiPriority w:val="99"/>
    <w:unhideWhenUsed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B317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B317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90E18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4447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Revision">
    <w:name w:val="Revision"/>
    <w:hidden/>
    <w:uiPriority w:val="99"/>
    <w:semiHidden/>
    <w:rsid w:val="00D35F13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70A00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DF58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2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header" Target="header15.xml"/><Relationship Id="rId39" Type="http://schemas.openxmlformats.org/officeDocument/2006/relationships/fontTable" Target="fontTable.xml"/><Relationship Id="rId21" Type="http://schemas.openxmlformats.org/officeDocument/2006/relationships/header" Target="header11.xml"/><Relationship Id="rId34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4.xml"/><Relationship Id="rId33" Type="http://schemas.openxmlformats.org/officeDocument/2006/relationships/header" Target="header19.xml"/><Relationship Id="rId38" Type="http://schemas.openxmlformats.org/officeDocument/2006/relationships/header" Target="header22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3.xml"/><Relationship Id="rId32" Type="http://schemas.openxmlformats.org/officeDocument/2006/relationships/footer" Target="footer7.xml"/><Relationship Id="rId37" Type="http://schemas.openxmlformats.org/officeDocument/2006/relationships/footer" Target="footer9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2.xml"/><Relationship Id="rId28" Type="http://schemas.openxmlformats.org/officeDocument/2006/relationships/footer" Target="footer5.xml"/><Relationship Id="rId36" Type="http://schemas.openxmlformats.org/officeDocument/2006/relationships/header" Target="header21.xml"/><Relationship Id="rId10" Type="http://schemas.openxmlformats.org/officeDocument/2006/relationships/header" Target="header2.xml"/><Relationship Id="rId19" Type="http://schemas.openxmlformats.org/officeDocument/2006/relationships/header" Target="header9.xml"/><Relationship Id="rId31" Type="http://schemas.openxmlformats.org/officeDocument/2006/relationships/header" Target="header1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oter" Target="footer4.xml"/><Relationship Id="rId27" Type="http://schemas.openxmlformats.org/officeDocument/2006/relationships/header" Target="header16.xml"/><Relationship Id="rId30" Type="http://schemas.openxmlformats.org/officeDocument/2006/relationships/footer" Target="footer6.xml"/><Relationship Id="rId35" Type="http://schemas.openxmlformats.org/officeDocument/2006/relationships/header" Target="header20.xm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3AFDA-9E99-4713-85BD-46442C206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13</TotalTime>
  <Pages>124</Pages>
  <Words>38164</Words>
  <Characters>147727</Characters>
  <Application>Microsoft Office Word</Application>
  <DocSecurity>0</DocSecurity>
  <Lines>1231</Lines>
  <Paragraphs>371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185520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Nuttha, Urapeevachareewan</dc:creator>
  <cp:keywords/>
  <dc:description/>
  <cp:lastModifiedBy>Somjai, Nigonyanont</cp:lastModifiedBy>
  <cp:revision>3</cp:revision>
  <cp:lastPrinted>2021-02-28T17:20:00Z</cp:lastPrinted>
  <dcterms:created xsi:type="dcterms:W3CDTF">2021-03-01T06:21:00Z</dcterms:created>
  <dcterms:modified xsi:type="dcterms:W3CDTF">2021-03-01T06:52:00Z</dcterms:modified>
</cp:coreProperties>
</file>