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E4D" w:rsidRPr="00FE7EBB" w:rsidRDefault="0093464B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บริษัท มัดแมน จำกัด (มหาชน)</w:t>
      </w:r>
      <w:r w:rsidR="004940FF" w:rsidRPr="00FE7EBB">
        <w:rPr>
          <w:rFonts w:ascii="Angsana New" w:hAnsi="Angsana New"/>
          <w:b/>
          <w:bCs/>
          <w:sz w:val="32"/>
          <w:szCs w:val="32"/>
        </w:rPr>
        <w:t xml:space="preserve"> </w:t>
      </w:r>
      <w:r w:rsidR="004940FF" w:rsidRPr="00FE7EB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  <w:r w:rsidR="00AE0E4D" w:rsidRPr="00FE7EB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3BBD" w:rsidRPr="00FE7EB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FE7EBB" w:rsidRDefault="002617D0" w:rsidP="00C279C3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D854E1" w:rsidRPr="00FE7EBB">
        <w:rPr>
          <w:rFonts w:ascii="Angsana New" w:hAnsi="Angsana New"/>
          <w:b/>
          <w:bCs/>
          <w:sz w:val="32"/>
          <w:szCs w:val="32"/>
          <w:cs/>
        </w:rPr>
        <w:t>รวม</w:t>
      </w:r>
    </w:p>
    <w:p w:rsidR="00B64028" w:rsidRPr="00FE7EBB" w:rsidRDefault="00351CF9" w:rsidP="00175755">
      <w:pPr>
        <w:tabs>
          <w:tab w:val="left" w:pos="720"/>
          <w:tab w:val="center" w:pos="576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สำหรับปี</w:t>
      </w:r>
      <w:r w:rsidR="00B64028" w:rsidRPr="00FE7EBB">
        <w:rPr>
          <w:rFonts w:ascii="Angsana New" w:hAnsi="Angsana New"/>
          <w:b/>
          <w:bCs/>
          <w:sz w:val="32"/>
          <w:szCs w:val="32"/>
          <w:cs/>
        </w:rPr>
        <w:t xml:space="preserve">สิ้นสุดที่ </w:t>
      </w:r>
      <w:r w:rsidR="00BE3578" w:rsidRPr="00FE7EBB">
        <w:rPr>
          <w:rFonts w:ascii="Angsana New" w:hAnsi="Angsana New"/>
          <w:b/>
          <w:bCs/>
          <w:sz w:val="32"/>
          <w:szCs w:val="32"/>
        </w:rPr>
        <w:t xml:space="preserve">31 </w:t>
      </w:r>
      <w:r w:rsidR="00BE3578" w:rsidRPr="00FE7EB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249FC" w:rsidRPr="00FE7EBB">
        <w:rPr>
          <w:rFonts w:ascii="Angsana New" w:hAnsi="Angsana New"/>
          <w:b/>
          <w:bCs/>
          <w:sz w:val="32"/>
          <w:szCs w:val="32"/>
        </w:rPr>
        <w:t>2563</w:t>
      </w:r>
      <w:r w:rsidR="00B64028" w:rsidRPr="00FE7EB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2617D0" w:rsidRPr="00FE7EBB" w:rsidRDefault="002617D0" w:rsidP="00914CD5">
      <w:pPr>
        <w:spacing w:before="36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1.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D8428D" w:rsidRPr="00FE7EBB" w:rsidRDefault="00D8428D" w:rsidP="00914CD5">
      <w:pPr>
        <w:tabs>
          <w:tab w:val="left" w:pos="1440"/>
          <w:tab w:val="left" w:pos="2160"/>
          <w:tab w:val="center" w:pos="5760"/>
        </w:tabs>
        <w:spacing w:before="120" w:after="4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>1.1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  <w:bookmarkStart w:id="0" w:name="_GoBack"/>
      <w:bookmarkEnd w:id="0"/>
    </w:p>
    <w:p w:rsidR="00274581" w:rsidRPr="00FE7EBB" w:rsidRDefault="00914CD5" w:rsidP="00914CD5">
      <w:pPr>
        <w:tabs>
          <w:tab w:val="num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274581" w:rsidRPr="00FE7EBB">
        <w:rPr>
          <w:rFonts w:ascii="Angsana New" w:hAnsi="Angsana New"/>
          <w:sz w:val="32"/>
          <w:szCs w:val="32"/>
          <w:cs/>
        </w:rPr>
        <w:t xml:space="preserve">บริษัท มัดแมน จำกัด (มหาชน) </w:t>
      </w:r>
      <w:r w:rsidR="00274581" w:rsidRPr="00FE7EBB">
        <w:rPr>
          <w:rFonts w:ascii="Angsana New" w:hAnsi="Angsana New"/>
          <w:sz w:val="32"/>
          <w:szCs w:val="32"/>
        </w:rPr>
        <w:t>(“</w:t>
      </w:r>
      <w:r w:rsidR="00274581" w:rsidRPr="00FE7EBB">
        <w:rPr>
          <w:rFonts w:ascii="Angsana New" w:hAnsi="Angsana New"/>
          <w:sz w:val="32"/>
          <w:szCs w:val="32"/>
          <w:cs/>
        </w:rPr>
        <w:t>บริษัทฯ</w:t>
      </w:r>
      <w:r w:rsidR="00274581" w:rsidRPr="00FE7EBB">
        <w:rPr>
          <w:rFonts w:ascii="Angsana New" w:hAnsi="Angsana New"/>
          <w:sz w:val="32"/>
          <w:szCs w:val="32"/>
        </w:rPr>
        <w:t>”</w:t>
      </w:r>
      <w:r w:rsidR="00274581" w:rsidRPr="00FE7EBB">
        <w:rPr>
          <w:rFonts w:ascii="Angsana New" w:hAnsi="Angsana New"/>
          <w:sz w:val="32"/>
          <w:szCs w:val="32"/>
          <w:cs/>
        </w:rPr>
        <w:t>) จัดตั้งเป็นบริษัทจำกัดตามกฎหมายไทยและได้จดทะเบียน</w:t>
      </w:r>
      <w:r w:rsidR="00C43826">
        <w:rPr>
          <w:rFonts w:ascii="Angsana New" w:hAnsi="Angsana New"/>
          <w:sz w:val="32"/>
          <w:szCs w:val="32"/>
        </w:rPr>
        <w:t xml:space="preserve"> </w:t>
      </w:r>
      <w:r w:rsidR="00274581" w:rsidRPr="00FE7EBB">
        <w:rPr>
          <w:rFonts w:ascii="Angsana New" w:hAnsi="Angsana New"/>
          <w:sz w:val="32"/>
          <w:szCs w:val="32"/>
          <w:cs/>
        </w:rPr>
        <w:t>แปรสภาพเป็นบริษัทมหาชน</w:t>
      </w:r>
      <w:r w:rsidR="00D8428D" w:rsidRPr="00FE7EBB">
        <w:rPr>
          <w:rFonts w:ascii="Angsana New" w:hAnsi="Angsana New"/>
          <w:sz w:val="32"/>
          <w:szCs w:val="32"/>
          <w:cs/>
        </w:rPr>
        <w:t>ตามกฎหมายบริษัทมหาชนจำกัด</w:t>
      </w:r>
      <w:r w:rsidR="00274581" w:rsidRPr="00FE7EBB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โดยมีบริษัท ทรัพย์ศรีไทย จำกัด (มหาชน) เป็นบริษัทใหญ่และบริษัทใหญ่ในลำดับสูงสุดของกลุ่มบริษัท ธุรกิจหลักของบริษัทฯคือการลงทุนในหลักทรัพย์หุ้นทุน ให้บริการบริหารจัดการแก่กิจการที่เกี่ยวข้องกัน </w:t>
      </w:r>
      <w:r w:rsidRPr="00FE7EBB">
        <w:rPr>
          <w:rFonts w:ascii="Angsana New" w:hAnsi="Angsana New"/>
          <w:sz w:val="32"/>
          <w:szCs w:val="32"/>
        </w:rPr>
        <w:t xml:space="preserve">                     </w:t>
      </w:r>
      <w:r w:rsidR="00274581" w:rsidRPr="00FE7EBB">
        <w:rPr>
          <w:rFonts w:ascii="Angsana New" w:hAnsi="Angsana New"/>
          <w:sz w:val="32"/>
          <w:szCs w:val="32"/>
          <w:cs/>
        </w:rPr>
        <w:t>และการจำหน่ายอาหาร ที่อยู่ตามที่จดทะเบียนของบริษัทฯอยู่ที่</w:t>
      </w:r>
      <w:r w:rsidR="00D8428D" w:rsidRPr="00FE7EBB">
        <w:rPr>
          <w:rFonts w:ascii="Angsana New" w:hAnsi="Angsana New"/>
          <w:sz w:val="32"/>
          <w:szCs w:val="32"/>
        </w:rPr>
        <w:t xml:space="preserve"> 206</w:t>
      </w:r>
      <w:r w:rsidR="00274581" w:rsidRPr="00FE7EBB">
        <w:rPr>
          <w:rFonts w:ascii="Angsana New" w:hAnsi="Angsana New"/>
          <w:sz w:val="32"/>
          <w:szCs w:val="32"/>
          <w:cs/>
        </w:rPr>
        <w:t xml:space="preserve"> 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ซอยพัฒนาการ </w:t>
      </w:r>
      <w:r w:rsidR="00D8428D" w:rsidRPr="00FE7EBB">
        <w:rPr>
          <w:rFonts w:ascii="Angsana New" w:hAnsi="Angsana New"/>
          <w:sz w:val="32"/>
          <w:szCs w:val="32"/>
        </w:rPr>
        <w:t>20</w:t>
      </w:r>
      <w:r w:rsidR="00274581" w:rsidRPr="00FE7EBB">
        <w:rPr>
          <w:rFonts w:ascii="Angsana New" w:hAnsi="Angsana New"/>
          <w:sz w:val="32"/>
          <w:szCs w:val="32"/>
          <w:cs/>
        </w:rPr>
        <w:t xml:space="preserve"> แขวง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สวนหลวง </w:t>
      </w:r>
      <w:r w:rsidR="00D8428D" w:rsidRPr="00FE7EBB">
        <w:rPr>
          <w:rFonts w:ascii="Angsana New" w:hAnsi="Angsana New"/>
          <w:sz w:val="32"/>
          <w:szCs w:val="32"/>
        </w:rPr>
        <w:t xml:space="preserve">                  </w:t>
      </w:r>
      <w:r w:rsidR="00274581" w:rsidRPr="00FE7EBB">
        <w:rPr>
          <w:rFonts w:ascii="Angsana New" w:hAnsi="Angsana New"/>
          <w:sz w:val="32"/>
          <w:szCs w:val="32"/>
          <w:cs/>
        </w:rPr>
        <w:t>เขต</w:t>
      </w:r>
      <w:r w:rsidR="00D8428D" w:rsidRPr="00FE7EBB">
        <w:rPr>
          <w:rFonts w:ascii="Angsana New" w:hAnsi="Angsana New"/>
          <w:sz w:val="32"/>
          <w:szCs w:val="32"/>
          <w:cs/>
        </w:rPr>
        <w:t>สวนหลวง</w:t>
      </w:r>
      <w:r w:rsidR="00274581" w:rsidRPr="00FE7EBB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:rsidR="00D8428D" w:rsidRPr="00FE7EBB" w:rsidRDefault="00D8428D" w:rsidP="00914CD5">
      <w:pPr>
        <w:tabs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1.2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E7EBB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FE7EBB">
        <w:rPr>
          <w:rFonts w:ascii="Angsana New" w:hAnsi="Angsana New"/>
          <w:b/>
          <w:bCs/>
          <w:sz w:val="32"/>
          <w:szCs w:val="32"/>
        </w:rPr>
        <w:t>2019</w:t>
      </w:r>
    </w:p>
    <w:p w:rsidR="00D8428D" w:rsidRPr="00FE7EBB" w:rsidRDefault="00D8428D" w:rsidP="00914CD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pacing w:val="-2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นา </w:t>
      </w:r>
      <w:r w:rsidRPr="00FE7EBB">
        <w:rPr>
          <w:rFonts w:ascii="Angsana New" w:hAnsi="Angsana New"/>
          <w:sz w:val="32"/>
          <w:szCs w:val="32"/>
        </w:rPr>
        <w:t>2019</w:t>
      </w:r>
      <w:r w:rsidRPr="00FE7EBB">
        <w:rPr>
          <w:rFonts w:ascii="Angsana New" w:hAnsi="Angsana New"/>
          <w:sz w:val="32"/>
          <w:szCs w:val="32"/>
          <w:cs/>
        </w:rPr>
        <w:t xml:space="preserve"> ที่ปัจจุบันยังคงขยายวงกว้างขึ้นอย่างต่อเนื่องในหลายภูมิภาคของโลก ทำให้เกิดการชะลอตัวของเศรษฐกิจ และมีผลกระทบต่อธุรกิจและอุตสาหกรรมส่วนใหญ่ </w:t>
      </w:r>
    </w:p>
    <w:p w:rsidR="00D8428D" w:rsidRPr="00FE7EBB" w:rsidRDefault="00D8428D" w:rsidP="00914CD5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สถานการณ์ดังกล่าวมีผลกระทบทำให้ตั้งแต่วันที่ </w:t>
      </w:r>
      <w:r w:rsidRPr="00FE7EBB">
        <w:rPr>
          <w:rFonts w:ascii="Angsana New" w:hAnsi="Angsana New"/>
          <w:sz w:val="32"/>
          <w:szCs w:val="32"/>
        </w:rPr>
        <w:t xml:space="preserve">22 </w:t>
      </w:r>
      <w:r w:rsidRPr="00FE7EBB">
        <w:rPr>
          <w:rFonts w:ascii="Angsana New" w:hAnsi="Angsana New"/>
          <w:sz w:val="32"/>
          <w:szCs w:val="32"/>
          <w:cs/>
        </w:rPr>
        <w:t>มีนาคม</w:t>
      </w:r>
      <w:r w:rsidRPr="00FE7EBB">
        <w:rPr>
          <w:rFonts w:ascii="Angsana New" w:hAnsi="Angsana New"/>
          <w:sz w:val="32"/>
          <w:szCs w:val="32"/>
        </w:rPr>
        <w:t xml:space="preserve"> 2563</w:t>
      </w:r>
      <w:r w:rsidRPr="00FE7EBB">
        <w:rPr>
          <w:rFonts w:ascii="Angsana New" w:hAnsi="Angsana New"/>
          <w:sz w:val="32"/>
          <w:szCs w:val="32"/>
          <w:cs/>
        </w:rPr>
        <w:t xml:space="preserve"> ธุรกิจร้านอาหารและเครื่องดื่มในประเทศไทยไม่สามารถขายสินค้าและให้บริการกับลูกค้าที่ต้องการรับประทานอาหารภายในร้า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แต่สามารถให้ลูกค้าซื้อสินค้าและรับกลับ หรือให้บริการแบบส่งถึงบ้านได้ รวมถึงธุรกิจเสื้อผ้าสำเร็จรูปสามารถขายได้เพียงช่องทางออนไลน์เท่านั้น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ตามมาตรการล็อคดาวน์เพื่อควบคุมการแพร่ระบาดของโรค ต่อมารัฐบาลได้ผ่อนปรนมาตรการล็อคดาวน์ ทำให้กลุ่มบริษัทกลับมาดำเนินธุรกิจในประเทศไทยได้ตามปกติตั้งแต่วันที่ </w:t>
      </w:r>
      <w:r w:rsidRPr="00FE7EBB">
        <w:rPr>
          <w:rFonts w:ascii="Angsana New" w:hAnsi="Angsana New"/>
          <w:sz w:val="32"/>
          <w:szCs w:val="32"/>
        </w:rPr>
        <w:t xml:space="preserve">17 </w:t>
      </w:r>
      <w:r w:rsidRPr="00FE7EBB">
        <w:rPr>
          <w:rFonts w:ascii="Angsana New" w:hAnsi="Angsana New"/>
          <w:sz w:val="32"/>
          <w:szCs w:val="32"/>
          <w:cs/>
        </w:rPr>
        <w:t>พฤษภาคม</w:t>
      </w:r>
      <w:r w:rsidRPr="00FE7EBB">
        <w:rPr>
          <w:rFonts w:ascii="Angsana New" w:hAnsi="Angsana New"/>
          <w:sz w:val="32"/>
          <w:szCs w:val="32"/>
        </w:rPr>
        <w:t xml:space="preserve"> 2563</w:t>
      </w:r>
      <w:r w:rsidRPr="00FE7EBB">
        <w:rPr>
          <w:rFonts w:ascii="Angsana New" w:hAnsi="Angsana New"/>
          <w:sz w:val="32"/>
          <w:szCs w:val="32"/>
          <w:cs/>
        </w:rPr>
        <w:t xml:space="preserve"> สำหรับธุรกิจร้านอาหารในต่างประเทศต้องทำการปิดชั่วคราวตั้งแต่เดือนมีนาคม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และเริ่มเปิดให้บริการในเดือนมิถุนายน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อย่างไรก็ตามผลกระทบของการแพร่ระบาดของโรคติดเชื้อไวรัสโค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นา </w:t>
      </w:r>
      <w:r w:rsidRPr="00FE7EBB">
        <w:rPr>
          <w:rFonts w:ascii="Angsana New" w:hAnsi="Angsana New"/>
          <w:sz w:val="32"/>
          <w:szCs w:val="32"/>
        </w:rPr>
        <w:t xml:space="preserve">2019 </w:t>
      </w:r>
      <w:r w:rsidRPr="00FE7EBB">
        <w:rPr>
          <w:rFonts w:ascii="Angsana New" w:hAnsi="Angsana New"/>
          <w:sz w:val="32"/>
          <w:szCs w:val="32"/>
          <w:cs/>
        </w:rPr>
        <w:t>ได้ส่งผลไปทุกภาคส่วน ดังนั้น จำนวนลูกค้าที่มาซื้อสินค้าหรือรับบริการยังไม่เข้าสู่ภาวะปกติ</w:t>
      </w:r>
    </w:p>
    <w:p w:rsidR="00D8428D" w:rsidRPr="00FE7EBB" w:rsidRDefault="00D8428D" w:rsidP="00914CD5">
      <w:pPr>
        <w:tabs>
          <w:tab w:val="left" w:pos="900"/>
          <w:tab w:val="left" w:pos="144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9C1422">
        <w:rPr>
          <w:rFonts w:ascii="Angsana New" w:hAnsi="Angsana New" w:hint="cs"/>
          <w:sz w:val="32"/>
          <w:szCs w:val="32"/>
          <w:cs/>
        </w:rPr>
        <w:t>สถาน</w:t>
      </w:r>
      <w:r w:rsidRPr="00FE7EBB">
        <w:rPr>
          <w:rFonts w:ascii="Angsana New" w:hAnsi="Angsana New"/>
          <w:sz w:val="32"/>
          <w:szCs w:val="32"/>
          <w:cs/>
        </w:rPr>
        <w:t>การณ์ดังกล่าวส่งผลกระทบอย่างมีนัยสำคัญต่อฐานะการเงิน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2358E3" w:rsidRPr="00FE7EBB">
        <w:rPr>
          <w:rFonts w:ascii="Angsana New" w:hAnsi="Angsana New"/>
          <w:sz w:val="32"/>
          <w:szCs w:val="32"/>
          <w:cs/>
        </w:rPr>
        <w:t>มีการ</w:t>
      </w:r>
      <w:r w:rsidRPr="00FE7EBB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2358E3" w:rsidRPr="00FE7EBB">
        <w:rPr>
          <w:rFonts w:ascii="Angsana New" w:hAnsi="Angsana New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</w:t>
      </w:r>
      <w:proofErr w:type="spellStart"/>
      <w:r w:rsidR="002358E3" w:rsidRPr="00FE7EBB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2358E3" w:rsidRPr="00FE7EBB">
        <w:rPr>
          <w:rFonts w:ascii="Angsana New" w:hAnsi="Angsana New"/>
          <w:sz w:val="32"/>
          <w:szCs w:val="32"/>
          <w:cs/>
        </w:rPr>
        <w:t xml:space="preserve"> เมื่อสถานการณ์มีการเปลี่ยนแปลง</w:t>
      </w:r>
    </w:p>
    <w:p w:rsidR="00AC616B" w:rsidRDefault="00AC61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063FF" w:rsidRPr="00FE7EBB" w:rsidRDefault="00A063FF" w:rsidP="00D8428D">
      <w:pPr>
        <w:tabs>
          <w:tab w:val="left" w:pos="900"/>
          <w:tab w:val="left" w:pos="1440"/>
        </w:tabs>
        <w:spacing w:before="120" w:after="120" w:line="40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245EC" w:rsidRPr="00FE7EBB" w:rsidRDefault="00752924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>2.1</w:t>
      </w:r>
      <w:r w:rsidR="003E65B6" w:rsidRPr="00FE7EBB">
        <w:rPr>
          <w:rFonts w:ascii="Angsana New" w:hAnsi="Angsana New"/>
          <w:sz w:val="32"/>
          <w:szCs w:val="32"/>
        </w:rPr>
        <w:tab/>
      </w:r>
      <w:r w:rsidR="007245EC" w:rsidRPr="00FE7EB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</w:t>
      </w:r>
      <w:r w:rsidR="00CD677F" w:rsidRPr="00FE7EB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7245EC" w:rsidRPr="00FE7EBB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245EC" w:rsidRPr="00FE7EBB">
        <w:rPr>
          <w:rFonts w:ascii="Angsana New" w:hAnsi="Angsana New"/>
          <w:sz w:val="32"/>
          <w:szCs w:val="32"/>
        </w:rPr>
        <w:t>.</w:t>
      </w:r>
      <w:r w:rsidR="007245EC" w:rsidRPr="00FE7EBB">
        <w:rPr>
          <w:rFonts w:ascii="Angsana New" w:hAnsi="Angsana New"/>
          <w:sz w:val="32"/>
          <w:szCs w:val="32"/>
          <w:cs/>
        </w:rPr>
        <w:t>ศ</w:t>
      </w:r>
      <w:r w:rsidR="007245EC" w:rsidRPr="00FE7EBB">
        <w:rPr>
          <w:rFonts w:ascii="Angsana New" w:hAnsi="Angsana New"/>
          <w:sz w:val="32"/>
          <w:szCs w:val="32"/>
        </w:rPr>
        <w:t xml:space="preserve">. 2547 </w:t>
      </w:r>
      <w:r w:rsidR="007245EC" w:rsidRPr="00FE7EB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7245EC" w:rsidRPr="00FE7EBB">
        <w:rPr>
          <w:rFonts w:ascii="Angsana New" w:hAnsi="Angsana New"/>
          <w:sz w:val="32"/>
          <w:szCs w:val="32"/>
        </w:rPr>
        <w:t>.</w:t>
      </w:r>
      <w:r w:rsidR="007245EC" w:rsidRPr="00FE7EBB">
        <w:rPr>
          <w:rFonts w:ascii="Angsana New" w:hAnsi="Angsana New"/>
          <w:sz w:val="32"/>
          <w:szCs w:val="32"/>
          <w:cs/>
        </w:rPr>
        <w:t>ศ</w:t>
      </w:r>
      <w:r w:rsidR="007245EC" w:rsidRPr="00FE7EBB">
        <w:rPr>
          <w:rFonts w:ascii="Angsana New" w:hAnsi="Angsana New"/>
          <w:sz w:val="32"/>
          <w:szCs w:val="32"/>
        </w:rPr>
        <w:t>. 2543</w:t>
      </w:r>
    </w:p>
    <w:p w:rsidR="007245EC" w:rsidRPr="00FE7EBB" w:rsidRDefault="005C3D1C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="007245EC" w:rsidRPr="00FE7EB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A063FF" w:rsidRPr="00FE7EBB" w:rsidRDefault="003E65B6" w:rsidP="00CA1366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="00A063FF" w:rsidRPr="00FE7EB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52924" w:rsidRPr="00FE7EBB" w:rsidRDefault="00752924" w:rsidP="00CA1366">
      <w:pPr>
        <w:tabs>
          <w:tab w:val="left" w:pos="1440"/>
          <w:tab w:val="left" w:pos="2160"/>
          <w:tab w:val="center" w:pos="5760"/>
        </w:tabs>
        <w:spacing w:before="120" w:after="120" w:line="400" w:lineRule="exact"/>
        <w:ind w:left="567" w:right="-43" w:hanging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>2.2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B24840" w:rsidRPr="00FE7EBB" w:rsidRDefault="00752924" w:rsidP="001156CE">
      <w:pPr>
        <w:spacing w:before="120" w:after="120" w:line="400" w:lineRule="exact"/>
        <w:ind w:left="1080" w:hanging="47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E7EBB">
        <w:rPr>
          <w:rFonts w:ascii="Angsana New" w:hAnsi="Angsana New"/>
          <w:sz w:val="32"/>
          <w:szCs w:val="32"/>
          <w:cs/>
        </w:rPr>
        <w:t>ก)</w:t>
      </w:r>
      <w:r w:rsidRPr="00FE7EBB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="0093464B" w:rsidRPr="00FE7EBB">
        <w:rPr>
          <w:rFonts w:ascii="Angsana New" w:hAnsi="Angsana New"/>
          <w:sz w:val="32"/>
          <w:szCs w:val="32"/>
          <w:cs/>
          <w:lang w:val="th-TH"/>
        </w:rPr>
        <w:t>บริษัท มัดแมน จำกัด (มหาชน)</w:t>
      </w:r>
      <w:r w:rsidR="00656199" w:rsidRPr="00FE7EB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A0E05" w:rsidRPr="00FE7EBB">
        <w:rPr>
          <w:rFonts w:ascii="Angsana New" w:hAnsi="Angsana New"/>
          <w:sz w:val="32"/>
          <w:szCs w:val="32"/>
        </w:rPr>
        <w:t>(</w:t>
      </w:r>
      <w:r w:rsidR="00BA0E05" w:rsidRPr="00FE7EBB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BA0E05" w:rsidRPr="00FE7EBB">
        <w:rPr>
          <w:rFonts w:ascii="Angsana New" w:hAnsi="Angsana New"/>
          <w:sz w:val="32"/>
          <w:szCs w:val="32"/>
        </w:rPr>
        <w:t>“</w:t>
      </w:r>
      <w:r w:rsidR="00BA0E05" w:rsidRPr="00FE7EBB">
        <w:rPr>
          <w:rFonts w:ascii="Angsana New" w:hAnsi="Angsana New"/>
          <w:sz w:val="32"/>
          <w:szCs w:val="32"/>
          <w:cs/>
        </w:rPr>
        <w:t>บริษัทฯ</w:t>
      </w:r>
      <w:r w:rsidR="00BA0E05" w:rsidRPr="00FE7EBB">
        <w:rPr>
          <w:rFonts w:ascii="Angsana New" w:hAnsi="Angsana New"/>
          <w:sz w:val="32"/>
          <w:szCs w:val="32"/>
        </w:rPr>
        <w:t xml:space="preserve">”) </w:t>
      </w:r>
      <w:r w:rsidR="004940FF" w:rsidRPr="00FE7EBB">
        <w:rPr>
          <w:rFonts w:ascii="Angsana New" w:hAnsi="Angsana New"/>
          <w:sz w:val="32"/>
          <w:szCs w:val="32"/>
          <w:cs/>
        </w:rPr>
        <w:t>และ</w:t>
      </w:r>
      <w:r w:rsidR="006629E5" w:rsidRPr="00FE7EB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453BBD" w:rsidRPr="00FE7EBB">
        <w:rPr>
          <w:rFonts w:ascii="Angsana New" w:hAnsi="Angsana New"/>
          <w:sz w:val="32"/>
          <w:szCs w:val="32"/>
          <w:cs/>
        </w:rPr>
        <w:t>(</w:t>
      </w:r>
      <w:r w:rsidR="00453BBD" w:rsidRPr="00FE7EBB">
        <w:rPr>
          <w:rFonts w:ascii="Angsana New" w:hAnsi="Angsana New"/>
          <w:sz w:val="32"/>
          <w:szCs w:val="32"/>
          <w:cs/>
          <w:lang w:val="th-TH"/>
        </w:rPr>
        <w:t>ซึ่งต่อไปนี้เรียกว่า “</w:t>
      </w:r>
      <w:r w:rsidR="00372E1D" w:rsidRPr="00FE7EBB"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 w:rsidR="00453BBD" w:rsidRPr="00FE7EBB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FE7EBB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150"/>
        <w:gridCol w:w="2340"/>
        <w:gridCol w:w="990"/>
        <w:gridCol w:w="990"/>
        <w:gridCol w:w="1080"/>
      </w:tblGrid>
      <w:tr w:rsidR="00F977A1" w:rsidRPr="00FE7EBB" w:rsidTr="00F977A1">
        <w:tc>
          <w:tcPr>
            <w:tcW w:w="3150" w:type="dxa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tabs>
                <w:tab w:val="left" w:pos="174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F977A1" w:rsidRPr="00FE7EBB" w:rsidTr="00BF139F">
        <w:tc>
          <w:tcPr>
            <w:tcW w:w="3150" w:type="dxa"/>
            <w:vAlign w:val="bottom"/>
          </w:tcPr>
          <w:p w:rsidR="00F977A1" w:rsidRPr="00FE7EBB" w:rsidRDefault="00F977A1" w:rsidP="00F977A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F977A1" w:rsidRPr="00FE7EBB" w:rsidRDefault="00F977A1" w:rsidP="00F977A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F977A1" w:rsidRPr="00FE7EBB" w:rsidRDefault="00F977A1" w:rsidP="00F977A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977A1" w:rsidRPr="00FE7EBB" w:rsidRDefault="00F977A1" w:rsidP="00F977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977A1" w:rsidRPr="00FE7EBB" w:rsidTr="00BF139F">
        <w:tc>
          <w:tcPr>
            <w:tcW w:w="3150" w:type="dxa"/>
            <w:vAlign w:val="bottom"/>
          </w:tcPr>
          <w:p w:rsidR="00F977A1" w:rsidRPr="00FE7EBB" w:rsidRDefault="00F977A1" w:rsidP="00F977A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:rsidR="00F977A1" w:rsidRPr="00FE7EBB" w:rsidRDefault="00F977A1" w:rsidP="00F977A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F977A1" w:rsidRPr="00FE7EBB" w:rsidRDefault="00F977A1" w:rsidP="00F977A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977A1" w:rsidRPr="00FE7EBB" w:rsidRDefault="00F977A1" w:rsidP="00F977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F977A1" w:rsidRPr="00FE7EBB" w:rsidTr="00BF139F">
        <w:trPr>
          <w:trHeight w:val="80"/>
        </w:trPr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(ถือหุ้นโดยบริษัทฯ)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โกลเด้น โดนัท (ประเทศไทย) จำกัด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เอบีพี คา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เฟ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โกลเด้น สกู๊ป จำกัด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จำหน่ายอาหารและเครื่องดื่ม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left="147" w:right="-109" w:hanging="14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ผลิตและจำหน่ายเสื้อสำเร็จรูป และเครื่องหนัง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คา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เฟ่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Mudman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International Limited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ลงทุนในหุ้นของบริษัทอื่น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342DEC">
        <w:tc>
          <w:tcPr>
            <w:tcW w:w="5490" w:type="dxa"/>
            <w:gridSpan w:val="2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ถือหุ้นโดยบริษัท เกรฮา</w:t>
            </w:r>
            <w:proofErr w:type="spellStart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คา</w:t>
            </w:r>
            <w:proofErr w:type="spellStart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เฟ่</w:t>
            </w:r>
            <w:proofErr w:type="spellEnd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GHC CAFÉ (UK) Co., Ltd.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342DEC">
        <w:tc>
          <w:tcPr>
            <w:tcW w:w="5490" w:type="dxa"/>
            <w:gridSpan w:val="2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ถือหุ้นโดย</w:t>
            </w:r>
            <w:r w:rsidR="00884CEA"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Mudman</w:t>
            </w:r>
            <w:proofErr w:type="spellEnd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International Limited)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Societe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Langonnaise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des 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Vins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et </w:t>
            </w:r>
          </w:p>
          <w:p w:rsidR="00F977A1" w:rsidRPr="00FE7EBB" w:rsidRDefault="00F977A1" w:rsidP="00F977A1">
            <w:pPr>
              <w:ind w:right="-108" w:firstLine="124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Hotelleies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SAS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MM FR SAS 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</w:tr>
      <w:tr w:rsidR="00F977A1" w:rsidRPr="00FE7EBB" w:rsidTr="00342DEC">
        <w:tc>
          <w:tcPr>
            <w:tcW w:w="5490" w:type="dxa"/>
            <w:gridSpan w:val="2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ถือหุ้นโดย</w:t>
            </w:r>
            <w:r w:rsidR="00884CEA"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Mudman</w:t>
            </w:r>
            <w:proofErr w:type="spellEnd"/>
            <w:r w:rsidRPr="00FE7EB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MM FR SAS) 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MAISON MM1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MAISON MM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977A1" w:rsidRPr="00FE7EBB" w:rsidTr="00BF139F">
        <w:tc>
          <w:tcPr>
            <w:tcW w:w="3150" w:type="dxa"/>
          </w:tcPr>
          <w:p w:rsidR="00F977A1" w:rsidRPr="00FE7EBB" w:rsidRDefault="00F977A1" w:rsidP="00F977A1">
            <w:pPr>
              <w:ind w:right="-108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MAISON MM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2340" w:type="dxa"/>
          </w:tcPr>
          <w:p w:rsidR="00F977A1" w:rsidRPr="00FE7EBB" w:rsidRDefault="00F977A1" w:rsidP="00F977A1">
            <w:pPr>
              <w:ind w:right="-10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ind w:right="-109" w:hanging="11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ฝรั่งเศส</w:t>
            </w:r>
          </w:p>
        </w:tc>
        <w:tc>
          <w:tcPr>
            <w:tcW w:w="990" w:type="dxa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977A1" w:rsidRPr="00FE7EBB" w:rsidRDefault="00F977A1" w:rsidP="00F977A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:rsidR="00A20DEB" w:rsidRPr="00FE7EBB" w:rsidRDefault="002D75DC" w:rsidP="001156CE">
      <w:pPr>
        <w:tabs>
          <w:tab w:val="left" w:pos="1080"/>
        </w:tabs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>ข)</w:t>
      </w:r>
      <w:r w:rsidRPr="00FE7EBB">
        <w:rPr>
          <w:rFonts w:ascii="Angsana New" w:hAnsi="Angsana New"/>
          <w:sz w:val="32"/>
          <w:szCs w:val="32"/>
        </w:rPr>
        <w:tab/>
      </w:r>
      <w:r w:rsidR="00A20DEB" w:rsidRPr="00FE7EBB">
        <w:rPr>
          <w:rFonts w:ascii="Angsana New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B63EB8" w:rsidRPr="00FE7EBB" w:rsidRDefault="00A20DEB" w:rsidP="001156CE">
      <w:pPr>
        <w:tabs>
          <w:tab w:val="left" w:pos="1080"/>
        </w:tabs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ค</w:t>
      </w:r>
      <w:r w:rsidR="00B63EB8" w:rsidRPr="00FE7EBB">
        <w:rPr>
          <w:rFonts w:ascii="Angsana New" w:hAnsi="Angsana New"/>
          <w:sz w:val="32"/>
          <w:szCs w:val="32"/>
          <w:cs/>
        </w:rPr>
        <w:t>)</w:t>
      </w:r>
      <w:r w:rsidR="002D75DC" w:rsidRPr="00FE7EBB">
        <w:rPr>
          <w:rFonts w:ascii="Angsana New" w:hAnsi="Angsana New"/>
          <w:sz w:val="32"/>
          <w:szCs w:val="32"/>
        </w:rPr>
        <w:t xml:space="preserve"> </w:t>
      </w:r>
      <w:r w:rsidR="002D75DC" w:rsidRPr="00FE7EBB">
        <w:rPr>
          <w:rFonts w:ascii="Angsana New" w:hAnsi="Angsana New"/>
          <w:sz w:val="32"/>
          <w:szCs w:val="32"/>
        </w:rPr>
        <w:tab/>
      </w:r>
      <w:r w:rsidR="00752924" w:rsidRPr="00FE7EBB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497941" w:rsidRPr="00FE7EBB">
        <w:rPr>
          <w:rFonts w:ascii="Angsana New" w:hAnsi="Angsana New"/>
          <w:sz w:val="32"/>
          <w:szCs w:val="32"/>
          <w:cs/>
        </w:rPr>
        <w:t>ัทฯมี</w:t>
      </w:r>
      <w:r w:rsidR="00B63EB8" w:rsidRPr="00FE7EBB">
        <w:rPr>
          <w:rFonts w:ascii="Angsana New" w:hAnsi="Angsana New"/>
          <w:sz w:val="32"/>
          <w:szCs w:val="32"/>
          <w:cs/>
        </w:rPr>
        <w:t>อำนาจในการควบคุมบริษัทย่อยจนถึงวันที่บริษัทฯสิ้นสุดการควบคุมบริษัทย่อยนั้น</w:t>
      </w:r>
      <w:r w:rsidR="00B63EB8" w:rsidRPr="00FE7EBB">
        <w:rPr>
          <w:rFonts w:ascii="Angsana New" w:hAnsi="Angsana New"/>
          <w:sz w:val="32"/>
          <w:szCs w:val="32"/>
        </w:rPr>
        <w:t xml:space="preserve"> </w:t>
      </w:r>
      <w:r w:rsidR="00B63EB8" w:rsidRPr="00FE7EBB">
        <w:rPr>
          <w:rFonts w:ascii="Angsana New" w:hAnsi="Angsana New"/>
          <w:sz w:val="32"/>
          <w:szCs w:val="32"/>
          <w:cs/>
        </w:rPr>
        <w:t xml:space="preserve"> </w:t>
      </w:r>
    </w:p>
    <w:p w:rsidR="00752924" w:rsidRPr="00FE7EBB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ง</w:t>
      </w:r>
      <w:r w:rsidR="00752924" w:rsidRPr="00FE7EBB">
        <w:rPr>
          <w:rFonts w:ascii="Angsana New" w:hAnsi="Angsana New"/>
          <w:sz w:val="32"/>
          <w:szCs w:val="32"/>
          <w:cs/>
        </w:rPr>
        <w:t>)</w:t>
      </w:r>
      <w:r w:rsidR="00752924" w:rsidRPr="00FE7EBB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752924" w:rsidRPr="00FE7EBB" w:rsidRDefault="00453BBD" w:rsidP="001156C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จ</w:t>
      </w:r>
      <w:r w:rsidR="00752924" w:rsidRPr="00FE7EBB">
        <w:rPr>
          <w:rFonts w:ascii="Angsana New" w:hAnsi="Angsana New"/>
          <w:sz w:val="32"/>
          <w:szCs w:val="32"/>
          <w:cs/>
        </w:rPr>
        <w:t>)</w:t>
      </w:r>
      <w:r w:rsidR="00752924" w:rsidRPr="00FE7EBB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0D34E6" w:rsidRPr="00FE7EBB">
        <w:rPr>
          <w:rFonts w:ascii="Angsana New" w:hAnsi="Angsana New"/>
          <w:sz w:val="32"/>
          <w:szCs w:val="32"/>
          <w:cs/>
        </w:rPr>
        <w:t>และ</w:t>
      </w:r>
      <w:r w:rsidR="00752924" w:rsidRPr="00FE7EBB">
        <w:rPr>
          <w:rFonts w:ascii="Angsana New" w:hAnsi="Angsana New"/>
          <w:sz w:val="32"/>
          <w:szCs w:val="32"/>
          <w:cs/>
        </w:rPr>
        <w:t>บริษัทย่อย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="00752924" w:rsidRPr="00FE7EBB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C43826">
        <w:rPr>
          <w:rFonts w:ascii="Angsana New" w:hAnsi="Angsana New"/>
          <w:sz w:val="32"/>
          <w:szCs w:val="32"/>
        </w:rPr>
        <w:t xml:space="preserve">             </w:t>
      </w:r>
      <w:r w:rsidR="00752924" w:rsidRPr="00FE7EBB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7500FC" w:rsidRDefault="007500FC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ฉ)</w:t>
      </w:r>
      <w:r w:rsidRPr="00FE7EBB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D0176" w:rsidRPr="00FE7EBB" w:rsidRDefault="006D0176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ช)</w:t>
      </w:r>
      <w:r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</w:t>
      </w:r>
    </w:p>
    <w:p w:rsidR="002B29AE" w:rsidRPr="00FE7EBB" w:rsidRDefault="006D0176" w:rsidP="007500FC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ซ</w:t>
      </w:r>
      <w:r w:rsidR="007500FC" w:rsidRPr="00FE7EBB">
        <w:rPr>
          <w:rFonts w:ascii="Angsana New" w:hAnsi="Angsana New"/>
          <w:sz w:val="32"/>
          <w:szCs w:val="32"/>
          <w:cs/>
        </w:rPr>
        <w:t>)</w:t>
      </w:r>
      <w:r w:rsidR="007500FC" w:rsidRPr="00FE7EBB">
        <w:rPr>
          <w:rFonts w:ascii="Angsana New" w:hAnsi="Angsana New"/>
          <w:sz w:val="32"/>
          <w:szCs w:val="32"/>
          <w:cs/>
        </w:rPr>
        <w:tab/>
      </w:r>
      <w:r w:rsidR="002B29AE" w:rsidRPr="00FE7EBB">
        <w:rPr>
          <w:rFonts w:ascii="Angsana New" w:hAnsi="Angsana New"/>
          <w:sz w:val="32"/>
          <w:szCs w:val="32"/>
          <w:cs/>
        </w:rPr>
        <w:t xml:space="preserve">ในการบันทึกบัญชีเกี่ยวกับการซื้อกิจการ ผลต่างระหว่างมูลค่าสุทธิของสินทรัพย์ที่ซื้อตามราคายุติธรรมและมูลค่าที่จ่ายซื้อได้แสดงไว้เป็น </w:t>
      </w:r>
      <w:r w:rsidR="002B29AE" w:rsidRPr="00FE7EBB">
        <w:rPr>
          <w:rFonts w:ascii="Angsana New" w:hAnsi="Angsana New"/>
          <w:sz w:val="32"/>
          <w:szCs w:val="32"/>
        </w:rPr>
        <w:t>“</w:t>
      </w:r>
      <w:r w:rsidR="002B29AE" w:rsidRPr="00FE7EBB">
        <w:rPr>
          <w:rFonts w:ascii="Angsana New" w:hAnsi="Angsana New"/>
          <w:sz w:val="32"/>
          <w:szCs w:val="32"/>
          <w:cs/>
        </w:rPr>
        <w:t>ค่าความนิยม</w:t>
      </w:r>
      <w:r w:rsidR="002B29AE" w:rsidRPr="00FE7EBB">
        <w:rPr>
          <w:rFonts w:ascii="Angsana New" w:hAnsi="Angsana New"/>
          <w:sz w:val="32"/>
          <w:szCs w:val="32"/>
        </w:rPr>
        <w:t>”</w:t>
      </w:r>
      <w:r w:rsidR="002B29AE" w:rsidRPr="00FE7EBB">
        <w:rPr>
          <w:rFonts w:ascii="Angsana New" w:hAnsi="Angsana New"/>
          <w:sz w:val="32"/>
          <w:szCs w:val="32"/>
          <w:cs/>
        </w:rPr>
        <w:t xml:space="preserve"> ในงบแสดงฐานะการเงินรวม</w:t>
      </w:r>
    </w:p>
    <w:p w:rsidR="00752924" w:rsidRPr="00FE7EBB" w:rsidRDefault="00965280" w:rsidP="001156CE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>2</w:t>
      </w:r>
      <w:r w:rsidR="00FD3514" w:rsidRPr="00FE7EBB">
        <w:rPr>
          <w:rFonts w:ascii="Angsana New" w:hAnsi="Angsana New"/>
          <w:sz w:val="32"/>
          <w:szCs w:val="32"/>
          <w:cs/>
        </w:rPr>
        <w:t>.</w:t>
      </w:r>
      <w:r w:rsidRPr="00FE7EBB">
        <w:rPr>
          <w:rFonts w:ascii="Angsana New" w:hAnsi="Angsana New"/>
          <w:sz w:val="32"/>
          <w:szCs w:val="32"/>
        </w:rPr>
        <w:t>3</w:t>
      </w:r>
      <w:r w:rsidR="00FD3514" w:rsidRPr="00FE7EBB">
        <w:rPr>
          <w:rFonts w:ascii="Angsana New" w:hAnsi="Angsana New"/>
          <w:sz w:val="32"/>
          <w:szCs w:val="32"/>
          <w:cs/>
        </w:rPr>
        <w:tab/>
      </w:r>
      <w:r w:rsidR="00497941" w:rsidRPr="00FE7EBB">
        <w:rPr>
          <w:rFonts w:ascii="Angsana New" w:hAnsi="Angsana New"/>
          <w:sz w:val="32"/>
          <w:szCs w:val="32"/>
          <w:cs/>
        </w:rPr>
        <w:t>บริษัทฯ</w:t>
      </w:r>
      <w:r w:rsidR="00FD3514" w:rsidRPr="00FE7EBB">
        <w:rPr>
          <w:rFonts w:ascii="Angsana New" w:hAnsi="Angsana New"/>
          <w:sz w:val="32"/>
          <w:szCs w:val="32"/>
          <w:cs/>
        </w:rPr>
        <w:t>จัดทำงบก</w:t>
      </w:r>
      <w:r w:rsidR="005136EE" w:rsidRPr="00FE7EBB">
        <w:rPr>
          <w:rFonts w:ascii="Angsana New" w:hAnsi="Angsana New"/>
          <w:sz w:val="32"/>
          <w:szCs w:val="32"/>
          <w:cs/>
        </w:rPr>
        <w:t>า</w:t>
      </w:r>
      <w:r w:rsidR="00FD3514" w:rsidRPr="00FE7EBB">
        <w:rPr>
          <w:rFonts w:ascii="Angsana New" w:hAnsi="Angsana New"/>
          <w:sz w:val="32"/>
          <w:szCs w:val="32"/>
          <w:cs/>
        </w:rPr>
        <w:t>รเงินเฉพาะกิจการ โดยแสดงเงินลงทุนในบริษัทย่อยตามวิธีราคาทุน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 xml:space="preserve">3. 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8428D" w:rsidRPr="00FE7EBB" w:rsidRDefault="00D8428D" w:rsidP="00D8428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</w:t>
      </w:r>
      <w:r w:rsidRPr="00FE7EBB">
        <w:rPr>
          <w:rFonts w:ascii="Angsana New" w:hAnsi="Angsana New"/>
          <w:b/>
          <w:bCs/>
          <w:sz w:val="32"/>
          <w:szCs w:val="32"/>
        </w:rPr>
        <w:t>)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FE7EB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428D" w:rsidRPr="00FE7EBB" w:rsidRDefault="00D8428D" w:rsidP="00D8428D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FE7EBB">
        <w:rPr>
          <w:rFonts w:ascii="Angsana New" w:hAnsi="Angsana New"/>
          <w:sz w:val="32"/>
          <w:szCs w:val="32"/>
        </w:rPr>
        <w:t xml:space="preserve"> 1 </w:t>
      </w:r>
      <w:r w:rsidRPr="00FE7EBB">
        <w:rPr>
          <w:rFonts w:ascii="Angsana New" w:hAnsi="Angsana New"/>
          <w:sz w:val="32"/>
          <w:szCs w:val="32"/>
          <w:cs/>
        </w:rPr>
        <w:t>มกราคม</w:t>
      </w:r>
      <w:r w:rsidRPr="00FE7EBB">
        <w:rPr>
          <w:rFonts w:ascii="Angsana New" w:hAnsi="Angsana New"/>
          <w:sz w:val="32"/>
          <w:szCs w:val="32"/>
        </w:rPr>
        <w:t xml:space="preserve"> 25</w:t>
      </w:r>
      <w:r w:rsidRPr="00FE7EBB">
        <w:rPr>
          <w:rFonts w:ascii="Angsana New" w:hAnsi="Angsana New"/>
          <w:sz w:val="32"/>
          <w:szCs w:val="32"/>
          <w:cs/>
        </w:rPr>
        <w:t>6</w:t>
      </w:r>
      <w:r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E7EBB">
        <w:rPr>
          <w:rFonts w:ascii="Angsana New" w:hAnsi="Angsana New"/>
          <w:szCs w:val="22"/>
          <w:cs/>
        </w:rPr>
        <w:t xml:space="preserve"> </w:t>
      </w:r>
      <w:r w:rsidRPr="00FE7EBB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45505A" w:rsidRPr="00FE7EBB" w:rsidRDefault="00D8428D" w:rsidP="00D8428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</w:p>
    <w:p w:rsidR="00D8428D" w:rsidRPr="00FE7EBB" w:rsidRDefault="0045505A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8428D" w:rsidRPr="00FE7EB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D8428D" w:rsidRPr="00FE7EBB" w:rsidRDefault="00D8428D" w:rsidP="0045505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8428D" w:rsidRPr="00FE7EBB" w:rsidTr="00D8428D">
        <w:tc>
          <w:tcPr>
            <w:tcW w:w="8820" w:type="dxa"/>
            <w:gridSpan w:val="2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8428D" w:rsidRPr="00FE7EBB" w:rsidTr="00D8428D">
        <w:tc>
          <w:tcPr>
            <w:tcW w:w="2610" w:type="dxa"/>
            <w:hideMark/>
          </w:tcPr>
          <w:p w:rsidR="00D8428D" w:rsidRPr="00FE7EBB" w:rsidRDefault="00D8428D" w:rsidP="0045505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8428D" w:rsidRPr="00FE7EBB" w:rsidTr="00D8428D">
        <w:tc>
          <w:tcPr>
            <w:tcW w:w="2610" w:type="dxa"/>
            <w:hideMark/>
          </w:tcPr>
          <w:p w:rsidR="00D8428D" w:rsidRPr="00FE7EBB" w:rsidRDefault="00D8428D" w:rsidP="0045505A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8428D" w:rsidRPr="00FE7EBB" w:rsidTr="00D8428D">
        <w:tc>
          <w:tcPr>
            <w:tcW w:w="8820" w:type="dxa"/>
            <w:gridSpan w:val="2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8428D" w:rsidRPr="00FE7EBB" w:rsidTr="00D8428D">
        <w:tc>
          <w:tcPr>
            <w:tcW w:w="2610" w:type="dxa"/>
            <w:hideMark/>
          </w:tcPr>
          <w:p w:rsidR="00D8428D" w:rsidRPr="00FE7EBB" w:rsidRDefault="00D8428D" w:rsidP="0045505A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8428D" w:rsidRPr="00FE7EBB" w:rsidTr="00D8428D">
        <w:tc>
          <w:tcPr>
            <w:tcW w:w="8820" w:type="dxa"/>
            <w:gridSpan w:val="2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8428D" w:rsidRPr="00FE7EBB" w:rsidTr="00D8428D">
        <w:tc>
          <w:tcPr>
            <w:tcW w:w="2610" w:type="dxa"/>
            <w:hideMark/>
          </w:tcPr>
          <w:p w:rsidR="00D8428D" w:rsidRPr="00FE7EBB" w:rsidRDefault="00D8428D" w:rsidP="0045505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8428D" w:rsidRPr="00FE7EBB" w:rsidTr="00D8428D">
        <w:tc>
          <w:tcPr>
            <w:tcW w:w="2610" w:type="dxa"/>
            <w:hideMark/>
          </w:tcPr>
          <w:p w:rsidR="00D8428D" w:rsidRPr="00FE7EBB" w:rsidRDefault="00D8428D" w:rsidP="0045505A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D8428D" w:rsidRPr="00FE7EBB" w:rsidRDefault="00D8428D" w:rsidP="0045505A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D8428D" w:rsidRPr="00FE7EBB" w:rsidRDefault="00D8428D" w:rsidP="004550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C43826">
        <w:rPr>
          <w:rFonts w:ascii="Angsana New" w:hAnsi="Angsana New"/>
          <w:sz w:val="32"/>
          <w:szCs w:val="32"/>
        </w:rPr>
        <w:t xml:space="preserve">               </w:t>
      </w:r>
      <w:r w:rsidRPr="00FE7EBB">
        <w:rPr>
          <w:rFonts w:ascii="Angsana New" w:hAnsi="Angsana New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E7EBB">
        <w:rPr>
          <w:rFonts w:ascii="Angsana New" w:hAnsi="Angsana New"/>
          <w:sz w:val="32"/>
          <w:szCs w:val="32"/>
        </w:rPr>
        <w:t>(Business Model)</w:t>
      </w:r>
      <w:r w:rsidRPr="00FE7EBB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C43826">
        <w:rPr>
          <w:rFonts w:ascii="Angsana New" w:hAnsi="Angsana New"/>
          <w:sz w:val="32"/>
          <w:szCs w:val="32"/>
        </w:rPr>
        <w:t xml:space="preserve">                 </w:t>
      </w:r>
      <w:r w:rsidRPr="00FE7EBB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D8428D" w:rsidRPr="00FE7EBB" w:rsidRDefault="00D8428D" w:rsidP="004550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D8428D" w:rsidRPr="00FE7EBB" w:rsidRDefault="00D8428D" w:rsidP="0045505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37230320"/>
      <w:r w:rsidRPr="00FE7EB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E7EB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FE7EB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D8428D" w:rsidRPr="00FE7EBB" w:rsidRDefault="00D8428D" w:rsidP="00455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E7EBB">
        <w:rPr>
          <w:rFonts w:ascii="Angsana New" w:hAnsi="Angsana New"/>
          <w:sz w:val="32"/>
          <w:szCs w:val="32"/>
        </w:rPr>
        <w:t>16</w:t>
      </w:r>
      <w:r w:rsidRPr="00FE7EB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FE7EBB">
        <w:rPr>
          <w:rFonts w:ascii="Angsana New" w:hAnsi="Angsana New"/>
          <w:sz w:val="32"/>
          <w:szCs w:val="32"/>
        </w:rPr>
        <w:t>17</w:t>
      </w:r>
      <w:r w:rsidRPr="00FE7EBB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E7EBB">
        <w:rPr>
          <w:rFonts w:ascii="Angsana New" w:hAnsi="Angsana New"/>
          <w:sz w:val="32"/>
          <w:szCs w:val="32"/>
        </w:rPr>
        <w:t xml:space="preserve">12 </w:t>
      </w:r>
      <w:r w:rsidRPr="00FE7EB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D8428D" w:rsidRPr="00FE7EBB" w:rsidRDefault="00D8428D" w:rsidP="00455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E7EBB">
        <w:rPr>
          <w:rFonts w:ascii="Angsana New" w:hAnsi="Angsana New"/>
          <w:sz w:val="32"/>
          <w:szCs w:val="32"/>
        </w:rPr>
        <w:t xml:space="preserve">17 </w:t>
      </w:r>
      <w:r w:rsidRPr="00FE7EBB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D8428D" w:rsidRPr="00FE7EBB" w:rsidRDefault="00D8428D" w:rsidP="00455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มกราคม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D8428D" w:rsidRPr="00FE7EBB" w:rsidRDefault="00D8428D" w:rsidP="004550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FE7EBB">
        <w:rPr>
          <w:rFonts w:ascii="Angsana New" w:hAnsi="Angsana New"/>
          <w:sz w:val="32"/>
          <w:szCs w:val="32"/>
        </w:rPr>
        <w:t>4</w:t>
      </w:r>
    </w:p>
    <w:p w:rsidR="00D8428D" w:rsidRPr="00FE7EBB" w:rsidRDefault="0045505A" w:rsidP="00884CEA">
      <w:pPr>
        <w:overflowPunct/>
        <w:autoSpaceDE/>
        <w:autoSpaceDN/>
        <w:adjustRightInd/>
        <w:spacing w:line="400" w:lineRule="exact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8428D"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D8428D" w:rsidRPr="00FE7EBB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D8428D" w:rsidRPr="00FE7EBB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D8428D" w:rsidRPr="00FE7EBB">
        <w:rPr>
          <w:rFonts w:ascii="Angsana New" w:hAnsi="Angsana New"/>
          <w:b/>
          <w:bCs/>
          <w:sz w:val="32"/>
          <w:szCs w:val="32"/>
        </w:rPr>
        <w:t>2019 (COVID-19)</w:t>
      </w:r>
    </w:p>
    <w:p w:rsidR="00D8428D" w:rsidRPr="00FE7EBB" w:rsidRDefault="00D8428D" w:rsidP="00884C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นา </w:t>
      </w:r>
      <w:r w:rsidRPr="00FE7EBB">
        <w:rPr>
          <w:rFonts w:ascii="Angsana New" w:hAnsi="Angsana New"/>
          <w:sz w:val="32"/>
          <w:szCs w:val="32"/>
        </w:rPr>
        <w:t>2019</w:t>
      </w:r>
      <w:r w:rsidRPr="00FE7EBB">
        <w:rPr>
          <w:rFonts w:ascii="Angsana New" w:hAnsi="Angsana New"/>
          <w:sz w:val="32"/>
          <w:szCs w:val="32"/>
          <w:cs/>
        </w:rPr>
        <w:t xml:space="preserve"> (</w:t>
      </w:r>
      <w:r w:rsidRPr="00FE7EBB">
        <w:rPr>
          <w:rFonts w:ascii="Angsana New" w:hAnsi="Angsana New"/>
          <w:sz w:val="32"/>
          <w:szCs w:val="32"/>
        </w:rPr>
        <w:t>COVID-19</w:t>
      </w:r>
      <w:r w:rsidRPr="00FE7EBB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D8428D" w:rsidRPr="00FE7EBB" w:rsidRDefault="00D8428D" w:rsidP="00884C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FE7EBB">
        <w:rPr>
          <w:rFonts w:ascii="Angsana New" w:hAnsi="Angsana New"/>
          <w:sz w:val="32"/>
          <w:szCs w:val="32"/>
        </w:rPr>
        <w:t xml:space="preserve">22 </w:t>
      </w:r>
      <w:r w:rsidRPr="00FE7EBB">
        <w:rPr>
          <w:rFonts w:ascii="Angsana New" w:hAnsi="Angsana New"/>
          <w:sz w:val="32"/>
          <w:szCs w:val="32"/>
          <w:cs/>
        </w:rPr>
        <w:t xml:space="preserve">เมษายน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E7EBB">
        <w:rPr>
          <w:rFonts w:ascii="Angsana New" w:hAnsi="Angsana New"/>
          <w:sz w:val="32"/>
          <w:szCs w:val="32"/>
        </w:rPr>
        <w:t xml:space="preserve">1 </w:t>
      </w:r>
      <w:r w:rsidRPr="00FE7EBB">
        <w:rPr>
          <w:rFonts w:ascii="Angsana New" w:hAnsi="Angsana New"/>
          <w:sz w:val="32"/>
          <w:szCs w:val="32"/>
          <w:cs/>
        </w:rPr>
        <w:t xml:space="preserve">มกราคม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</w:p>
    <w:p w:rsidR="00D8428D" w:rsidRPr="00FE7EBB" w:rsidRDefault="00D8428D" w:rsidP="00884C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ในระหว่างไตรมาสที่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ถึง </w:t>
      </w:r>
      <w:r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  <w:cs/>
        </w:rPr>
        <w:t xml:space="preserve"> ของปี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</w:t>
      </w:r>
      <w:r w:rsidR="00884CEA" w:rsidRPr="00FE7EBB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 </w:t>
      </w:r>
      <w:r w:rsidRPr="00FE7EBB">
        <w:rPr>
          <w:rFonts w:ascii="Angsana New" w:hAnsi="Angsana New"/>
          <w:sz w:val="32"/>
          <w:szCs w:val="32"/>
          <w:cs/>
        </w:rPr>
        <w:t>การทดสอบการด้อยค่าของค่าความนิยม</w:t>
      </w:r>
      <w:r w:rsidR="00AC616B">
        <w:rPr>
          <w:rFonts w:ascii="Angsana New" w:hAnsi="Angsana New" w:hint="cs"/>
          <w:sz w:val="32"/>
          <w:szCs w:val="32"/>
          <w:cs/>
        </w:rPr>
        <w:t>และการเปลี่ยนแปลงสัญญาเช่าจากการลดค่าเช่าตามสัญญา</w:t>
      </w:r>
    </w:p>
    <w:p w:rsidR="00884CEA" w:rsidRPr="00FE7EBB" w:rsidRDefault="00D8428D" w:rsidP="00884CEA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ในไตรมาสที่ </w:t>
      </w:r>
      <w:r w:rsidRPr="00FE7EBB">
        <w:rPr>
          <w:rFonts w:ascii="Angsana New" w:hAnsi="Angsana New"/>
          <w:sz w:val="32"/>
          <w:szCs w:val="32"/>
        </w:rPr>
        <w:t>4</w:t>
      </w:r>
      <w:r w:rsidRPr="00FE7EBB">
        <w:rPr>
          <w:rFonts w:ascii="Angsana New" w:hAnsi="Angsana New"/>
          <w:sz w:val="32"/>
          <w:szCs w:val="32"/>
          <w:cs/>
        </w:rPr>
        <w:t xml:space="preserve"> ของปี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กลุ่มบริษัทได้ประเมินผลกระทบทางการเงินเกี่ยวกับ</w:t>
      </w:r>
      <w:r w:rsidR="002358E3" w:rsidRPr="00FE7EBB">
        <w:rPr>
          <w:rFonts w:ascii="Angsana New" w:hAnsi="Angsana New"/>
          <w:sz w:val="32"/>
          <w:szCs w:val="32"/>
          <w:cs/>
        </w:rPr>
        <w:t>มูลค่าของสินทรัพย์</w:t>
      </w:r>
      <w:r w:rsidR="009C1422">
        <w:rPr>
          <w:rFonts w:ascii="Angsana New" w:hAnsi="Angsana New" w:hint="cs"/>
          <w:sz w:val="32"/>
          <w:szCs w:val="32"/>
          <w:cs/>
        </w:rPr>
        <w:t>และค่าความนิยม</w:t>
      </w:r>
      <w:r w:rsidRPr="00FE7EBB">
        <w:rPr>
          <w:rFonts w:ascii="Angsana New" w:hAnsi="Angsana New"/>
          <w:sz w:val="32"/>
          <w:szCs w:val="32"/>
          <w:cs/>
        </w:rPr>
        <w:t>จากความไม่แน่นอนของสถานการณ์การแพร่ระบาดของโรคติดเชื้อไวรัสโค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นา </w:t>
      </w:r>
      <w:r w:rsidRPr="00FE7EBB">
        <w:rPr>
          <w:rFonts w:ascii="Angsana New" w:hAnsi="Angsana New"/>
          <w:sz w:val="32"/>
          <w:szCs w:val="32"/>
        </w:rPr>
        <w:t xml:space="preserve">2019 </w:t>
      </w:r>
      <w:r w:rsidRPr="00FE7EBB">
        <w:rPr>
          <w:rFonts w:ascii="Angsana New" w:hAnsi="Angsana New"/>
          <w:sz w:val="32"/>
          <w:szCs w:val="32"/>
          <w:cs/>
        </w:rPr>
        <w:t xml:space="preserve">แล้ว ดังนั้น ในการจัดทำงบการเงินสำหรับปีสิ้นสุดวันที่ </w:t>
      </w:r>
      <w:r w:rsidRPr="00FE7EBB">
        <w:rPr>
          <w:rFonts w:ascii="Angsana New" w:hAnsi="Angsana New"/>
          <w:sz w:val="32"/>
          <w:szCs w:val="32"/>
        </w:rPr>
        <w:t>31</w:t>
      </w:r>
      <w:r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กลุ่มบริษัทจึงพิจารณายกเลิกการถือปฏิบัติตามมาตรการผ่อนปรนชั่วคราวสำหรับทางเลือกเพิ่มเติมทางบัญชีเฉพาะเรื่อง</w:t>
      </w:r>
      <w:r w:rsidR="00884CEA" w:rsidRPr="00FE7EBB">
        <w:rPr>
          <w:rFonts w:ascii="Angsana New" w:hAnsi="Angsana New"/>
          <w:sz w:val="32"/>
          <w:szCs w:val="32"/>
          <w:cs/>
        </w:rPr>
        <w:t xml:space="preserve">การด้อยค่าของสินทรัพย์ </w:t>
      </w:r>
      <w:r w:rsidR="00C12CCF">
        <w:rPr>
          <w:rFonts w:ascii="Angsana New" w:hAnsi="Angsana New" w:hint="cs"/>
          <w:sz w:val="32"/>
          <w:szCs w:val="32"/>
          <w:cs/>
        </w:rPr>
        <w:t>และ</w:t>
      </w:r>
      <w:r w:rsidRPr="00FE7EBB">
        <w:rPr>
          <w:rFonts w:ascii="Angsana New" w:hAnsi="Angsana New"/>
          <w:sz w:val="32"/>
          <w:szCs w:val="32"/>
          <w:cs/>
        </w:rPr>
        <w:t>การ</w:t>
      </w:r>
      <w:r w:rsidR="00AC616B">
        <w:rPr>
          <w:rFonts w:ascii="Angsana New" w:hAnsi="Angsana New" w:hint="cs"/>
          <w:sz w:val="32"/>
          <w:szCs w:val="32"/>
          <w:cs/>
        </w:rPr>
        <w:t>ทดสอบการ</w:t>
      </w:r>
      <w:r w:rsidRPr="00FE7EBB">
        <w:rPr>
          <w:rFonts w:ascii="Angsana New" w:hAnsi="Angsana New"/>
          <w:sz w:val="32"/>
          <w:szCs w:val="32"/>
          <w:cs/>
        </w:rPr>
        <w:t xml:space="preserve">ด้อยค่าของค่าความนิยมที่กลุ่มบริษัทได้เคยถือปฏิบัติในช่วงที่ผ่านมา </w:t>
      </w:r>
      <w:r w:rsidR="00CB70F4" w:rsidRPr="00FE7EBB">
        <w:rPr>
          <w:rFonts w:ascii="Angsana New" w:hAnsi="Angsana New"/>
          <w:sz w:val="32"/>
          <w:szCs w:val="32"/>
          <w:cs/>
        </w:rPr>
        <w:t>และ</w:t>
      </w:r>
      <w:r w:rsidR="00884CEA" w:rsidRPr="00FE7EBB">
        <w:rPr>
          <w:rFonts w:ascii="Angsana New" w:hAnsi="Angsana New"/>
          <w:sz w:val="32"/>
          <w:szCs w:val="32"/>
          <w:cs/>
        </w:rPr>
        <w:t>ได้</w:t>
      </w:r>
      <w:r w:rsidR="002358E3" w:rsidRPr="00FE7EBB">
        <w:rPr>
          <w:rFonts w:ascii="Angsana New" w:hAnsi="Angsana New"/>
          <w:sz w:val="32"/>
          <w:szCs w:val="32"/>
          <w:cs/>
        </w:rPr>
        <w:t>บันทึกผ</w:t>
      </w:r>
      <w:r w:rsidR="00884CEA" w:rsidRPr="00FE7EBB">
        <w:rPr>
          <w:rFonts w:ascii="Angsana New" w:hAnsi="Angsana New"/>
          <w:sz w:val="32"/>
          <w:szCs w:val="32"/>
          <w:cs/>
        </w:rPr>
        <w:t>ลขาดทุนจากการด้อยค่าของค่าความนิยม</w:t>
      </w:r>
      <w:r w:rsidR="009C1422" w:rsidRPr="00FE7EBB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="005012E3">
        <w:rPr>
          <w:rFonts w:ascii="Angsana New" w:hAnsi="Angsana New" w:hint="cs"/>
          <w:sz w:val="32"/>
          <w:szCs w:val="32"/>
          <w:cs/>
        </w:rPr>
        <w:t>รวม</w:t>
      </w:r>
      <w:r w:rsidR="00884CEA" w:rsidRPr="00FE7EBB">
        <w:rPr>
          <w:rFonts w:ascii="Angsana New" w:hAnsi="Angsana New"/>
          <w:sz w:val="32"/>
          <w:szCs w:val="32"/>
          <w:cs/>
        </w:rPr>
        <w:t xml:space="preserve">เพิ่มขึ้นจำนวน </w:t>
      </w:r>
      <w:r w:rsidR="00F55545" w:rsidRPr="00FE7EBB">
        <w:rPr>
          <w:rFonts w:ascii="Angsana New" w:hAnsi="Angsana New"/>
          <w:sz w:val="32"/>
          <w:szCs w:val="32"/>
        </w:rPr>
        <w:t>200</w:t>
      </w:r>
      <w:r w:rsidR="00CB70F4" w:rsidRPr="00FE7EBB">
        <w:rPr>
          <w:rFonts w:ascii="Angsana New" w:hAnsi="Angsana New"/>
          <w:sz w:val="32"/>
          <w:szCs w:val="32"/>
          <w:cs/>
        </w:rPr>
        <w:t xml:space="preserve"> </w:t>
      </w:r>
      <w:r w:rsidR="005012E3">
        <w:rPr>
          <w:rFonts w:ascii="Angsana New" w:hAnsi="Angsana New" w:hint="cs"/>
          <w:sz w:val="32"/>
          <w:szCs w:val="32"/>
          <w:cs/>
        </w:rPr>
        <w:t xml:space="preserve">         </w:t>
      </w:r>
      <w:r w:rsidR="00884CEA" w:rsidRPr="00FE7EBB">
        <w:rPr>
          <w:rFonts w:ascii="Angsana New" w:hAnsi="Angsana New"/>
          <w:sz w:val="32"/>
          <w:szCs w:val="32"/>
          <w:cs/>
        </w:rPr>
        <w:t>ล้านบาท และ</w:t>
      </w:r>
      <w:r w:rsidR="002358E3" w:rsidRPr="00FE7EBB">
        <w:rPr>
          <w:rFonts w:ascii="Angsana New" w:hAnsi="Angsana New"/>
          <w:sz w:val="32"/>
          <w:szCs w:val="32"/>
          <w:cs/>
        </w:rPr>
        <w:t>บันทึก</w:t>
      </w:r>
      <w:r w:rsidR="00884CEA" w:rsidRPr="00FE7EBB">
        <w:rPr>
          <w:rFonts w:ascii="Angsana New" w:hAnsi="Angsana New"/>
          <w:sz w:val="32"/>
          <w:szCs w:val="32"/>
          <w:cs/>
        </w:rPr>
        <w:t>ผลขาดทุนจากการด้อยค่าของเงินลงทุนในบริษัทย่อย</w:t>
      </w:r>
      <w:r w:rsidR="00F55545" w:rsidRPr="00FE7EBB">
        <w:rPr>
          <w:rFonts w:ascii="Angsana New" w:hAnsi="Angsana New"/>
          <w:sz w:val="32"/>
          <w:szCs w:val="32"/>
          <w:cs/>
        </w:rPr>
        <w:t>ในงบ</w:t>
      </w:r>
      <w:r w:rsidR="009C1422" w:rsidRPr="00FE7EBB">
        <w:rPr>
          <w:rFonts w:ascii="Angsana New" w:hAnsi="Angsana New"/>
          <w:sz w:val="32"/>
          <w:szCs w:val="32"/>
          <w:cs/>
        </w:rPr>
        <w:t>กำไรขาดทุนเบ็ดเสร็จ</w:t>
      </w:r>
      <w:r w:rsidR="00F55545" w:rsidRPr="00FE7EBB">
        <w:rPr>
          <w:rFonts w:ascii="Angsana New" w:hAnsi="Angsana New"/>
          <w:sz w:val="32"/>
          <w:szCs w:val="32"/>
          <w:cs/>
        </w:rPr>
        <w:t>เฉพาะกิจการ</w:t>
      </w:r>
      <w:r w:rsidR="00884CEA" w:rsidRPr="00FE7EBB">
        <w:rPr>
          <w:rFonts w:ascii="Angsana New" w:hAnsi="Angsana New"/>
          <w:sz w:val="32"/>
          <w:szCs w:val="32"/>
          <w:cs/>
        </w:rPr>
        <w:t xml:space="preserve">เพิ่มขึ้นจำนวน </w:t>
      </w:r>
      <w:r w:rsidR="00F55545" w:rsidRPr="00FE7EBB">
        <w:rPr>
          <w:rFonts w:ascii="Angsana New" w:hAnsi="Angsana New"/>
          <w:sz w:val="32"/>
          <w:szCs w:val="32"/>
        </w:rPr>
        <w:t>85</w:t>
      </w:r>
      <w:r w:rsidR="00884CEA" w:rsidRPr="00FE7EB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B70F4" w:rsidRPr="00FE7EBB">
        <w:rPr>
          <w:rFonts w:ascii="Angsana New" w:hAnsi="Angsana New"/>
          <w:sz w:val="32"/>
          <w:szCs w:val="32"/>
          <w:cs/>
        </w:rPr>
        <w:t>สำหรับปี</w:t>
      </w:r>
      <w:r w:rsidR="009C1422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D8428D" w:rsidRPr="00FE7EBB" w:rsidRDefault="00D8428D" w:rsidP="00884C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อย่างไรก็ตาม กลุ่มบริษัทยังคงเลือกนำมาตรการผ่อนปรนชั่วคราวสำหรับทางเลือกเพิ่มเติมทางบัญชีสำหรับเรื่องดังต่อไปนี้มาถือปฏิบัติอยู่</w:t>
      </w:r>
    </w:p>
    <w:bookmarkEnd w:id="1"/>
    <w:p w:rsidR="00D8428D" w:rsidRPr="00FE7EBB" w:rsidRDefault="00D8428D" w:rsidP="00884CEA">
      <w:pPr>
        <w:pStyle w:val="ListParagraph"/>
        <w:numPr>
          <w:ilvl w:val="0"/>
          <w:numId w:val="23"/>
        </w:numPr>
        <w:spacing w:before="120" w:after="120" w:line="400" w:lineRule="exact"/>
        <w:ind w:left="900" w:hanging="35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E7EBB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FE7EBB">
        <w:rPr>
          <w:rFonts w:ascii="Angsana New" w:hAnsi="Angsana New" w:cs="Angsana New"/>
          <w:sz w:val="32"/>
          <w:szCs w:val="32"/>
        </w:rPr>
        <w:t xml:space="preserve">COVID-19 </w:t>
      </w:r>
      <w:r w:rsidRPr="00FE7EBB">
        <w:rPr>
          <w:rFonts w:ascii="Angsana New" w:hAnsi="Angsana New" w:cs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D8428D" w:rsidRPr="00FE7EBB" w:rsidRDefault="00D8428D" w:rsidP="00884CEA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กลุ่มบริษัทอยู่ระหว่างการประเมินผลกระทบของเรื่องดังกล่าวต่องบการเงิน และจะบันทึกผลกระทบต่อ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งบการเงินภายหลังสิ้นสุดมาตรการผ่อนปรนชั่วคราวดังกล่าว</w:t>
      </w:r>
    </w:p>
    <w:p w:rsidR="002358E3" w:rsidRPr="00FE7EBB" w:rsidRDefault="002358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2" w:name="_Hlk54204386"/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428D" w:rsidRPr="00FE7EBB" w:rsidRDefault="00D8428D" w:rsidP="00884CEA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ข</w:t>
      </w:r>
      <w:r w:rsidRPr="00FE7EBB">
        <w:rPr>
          <w:rFonts w:ascii="Angsana New" w:hAnsi="Angsana New"/>
          <w:b/>
          <w:bCs/>
          <w:sz w:val="32"/>
          <w:szCs w:val="32"/>
        </w:rPr>
        <w:t>)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E7EBB">
        <w:rPr>
          <w:rFonts w:ascii="Angsana New" w:hAnsi="Angsana New"/>
          <w:b/>
          <w:bCs/>
          <w:sz w:val="32"/>
          <w:szCs w:val="32"/>
        </w:rPr>
        <w:t>1</w:t>
      </w:r>
      <w:r w:rsidRPr="00FE7EB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E7EBB">
        <w:rPr>
          <w:rFonts w:ascii="Angsana New" w:hAnsi="Angsana New"/>
          <w:b/>
          <w:bCs/>
          <w:sz w:val="32"/>
          <w:szCs w:val="32"/>
        </w:rPr>
        <w:t>2564</w:t>
      </w:r>
    </w:p>
    <w:p w:rsidR="00D8428D" w:rsidRPr="00FE7EBB" w:rsidRDefault="00D8428D" w:rsidP="00D8428D">
      <w:pPr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E7EBB">
        <w:rPr>
          <w:rFonts w:ascii="Angsana New" w:hAnsi="Angsana New"/>
          <w:sz w:val="32"/>
          <w:szCs w:val="32"/>
        </w:rPr>
        <w:t xml:space="preserve">1 </w:t>
      </w:r>
      <w:r w:rsidRPr="00FE7EBB">
        <w:rPr>
          <w:rFonts w:ascii="Angsana New" w:hAnsi="Angsana New"/>
          <w:sz w:val="32"/>
          <w:szCs w:val="32"/>
          <w:cs/>
        </w:rPr>
        <w:t xml:space="preserve">มกราคม </w:t>
      </w:r>
      <w:r w:rsidRPr="00FE7EBB">
        <w:rPr>
          <w:rFonts w:ascii="Angsana New" w:hAnsi="Angsana New"/>
          <w:sz w:val="32"/>
          <w:szCs w:val="32"/>
        </w:rPr>
        <w:t xml:space="preserve">2564 </w:t>
      </w:r>
      <w:r w:rsidRPr="00FE7EB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:rsidR="00177EB1" w:rsidRPr="00FE7EBB" w:rsidRDefault="00177EB1" w:rsidP="00177EB1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ปัจจุบันฝ่ายบริหารของกลุ่มบริษัทพิจารณาว่ามาตรฐานดังกล่าวจะไม่มีผลกระทบอย่างมีสาระสำคัญต่อ           งบการเงินของกลุ่มบริษัทในปีที่เริ่มนำมาตรฐานดังกล่าวมาถือปฏิบัติ</w:t>
      </w:r>
    </w:p>
    <w:p w:rsidR="00D8428D" w:rsidRPr="00FE7EBB" w:rsidRDefault="00D8428D" w:rsidP="00D8428D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FE7EB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D8428D" w:rsidRPr="00FE7EBB" w:rsidRDefault="00D8428D" w:rsidP="00D8428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224BF7"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FE7EBB">
        <w:rPr>
          <w:rFonts w:ascii="Angsana New" w:hAnsi="Angsana New"/>
          <w:sz w:val="32"/>
          <w:szCs w:val="32"/>
        </w:rPr>
        <w:t>16</w:t>
      </w:r>
      <w:r w:rsidRPr="00FE7EBB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C43826">
        <w:rPr>
          <w:rFonts w:ascii="Angsana New" w:hAnsi="Angsana New" w:hint="cs"/>
          <w:sz w:val="32"/>
          <w:szCs w:val="32"/>
          <w:cs/>
        </w:rPr>
        <w:t>ปี</w:t>
      </w:r>
      <w:r w:rsidRPr="00FE7EBB">
        <w:rPr>
          <w:rFonts w:ascii="Angsana New" w:hAnsi="Angsana New"/>
          <w:sz w:val="32"/>
          <w:szCs w:val="32"/>
          <w:cs/>
        </w:rPr>
        <w:t xml:space="preserve">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มกราคม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977A1" w:rsidRPr="00FE7EBB" w:rsidRDefault="00D8428D" w:rsidP="00F977A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F977A1" w:rsidRPr="00FE7EBB">
        <w:rPr>
          <w:rFonts w:ascii="Angsana New" w:hAnsi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F977A1" w:rsidRPr="00FE7EBB">
        <w:rPr>
          <w:rFonts w:ascii="Angsana New" w:hAnsi="Angsana New"/>
          <w:sz w:val="32"/>
          <w:szCs w:val="32"/>
        </w:rPr>
        <w:t xml:space="preserve">2563 </w:t>
      </w:r>
      <w:r w:rsidR="00F977A1" w:rsidRPr="00FE7EBB">
        <w:rPr>
          <w:rFonts w:ascii="Angsana New" w:hAnsi="Angsana New"/>
          <w:sz w:val="32"/>
          <w:szCs w:val="32"/>
          <w:cs/>
        </w:rPr>
        <w:t xml:space="preserve">เนื่องจากการนำมาตรฐานเหล่านี้มาถือปฏิบัติ แสดงได้ดังนี้ </w:t>
      </w:r>
    </w:p>
    <w:p w:rsidR="00F977A1" w:rsidRPr="00FE7EBB" w:rsidRDefault="00F977A1" w:rsidP="00D842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D8428D" w:rsidRPr="00FE7EBB" w:rsidRDefault="00D8428D" w:rsidP="00D8428D">
      <w:pPr>
        <w:rPr>
          <w:rFonts w:ascii="Angsana New" w:hAnsi="Angsana New"/>
          <w:sz w:val="2"/>
          <w:szCs w:val="2"/>
        </w:rPr>
      </w:pPr>
      <w:r w:rsidRPr="00FE7EBB">
        <w:rPr>
          <w:rFonts w:ascii="Angsana New" w:hAnsi="Angsana New"/>
        </w:rPr>
        <w:br w:type="page"/>
      </w:r>
    </w:p>
    <w:tbl>
      <w:tblPr>
        <w:tblW w:w="9144" w:type="dxa"/>
        <w:tblInd w:w="558" w:type="dxa"/>
        <w:tblLook w:val="04A0" w:firstRow="1" w:lastRow="0" w:firstColumn="1" w:lastColumn="0" w:noHBand="0" w:noVBand="1"/>
      </w:tblPr>
      <w:tblGrid>
        <w:gridCol w:w="4320"/>
        <w:gridCol w:w="1530"/>
        <w:gridCol w:w="1890"/>
        <w:gridCol w:w="1398"/>
        <w:gridCol w:w="6"/>
      </w:tblGrid>
      <w:tr w:rsidR="00D8428D" w:rsidRPr="00FE7EBB" w:rsidTr="00D8428D">
        <w:trPr>
          <w:gridAfter w:val="1"/>
          <w:wAfter w:w="6" w:type="dxa"/>
          <w:tblHeader/>
        </w:trPr>
        <w:tc>
          <w:tcPr>
            <w:tcW w:w="9138" w:type="dxa"/>
            <w:gridSpan w:val="4"/>
            <w:hideMark/>
          </w:tcPr>
          <w:p w:rsidR="00D8428D" w:rsidRPr="00FE7EBB" w:rsidRDefault="00D8428D" w:rsidP="00D842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E7EBB">
              <w:rPr>
                <w:rFonts w:ascii="Angsana New" w:hAnsi="Angsana New"/>
                <w:sz w:val="26"/>
                <w:szCs w:val="26"/>
              </w:rPr>
              <w:t>: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E7E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428D" w:rsidRPr="00FE7EBB" w:rsidTr="00D8428D">
        <w:trPr>
          <w:gridAfter w:val="1"/>
          <w:wAfter w:w="6" w:type="dxa"/>
          <w:tblHeader/>
        </w:trPr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8" w:type="dxa"/>
            <w:gridSpan w:val="3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8428D" w:rsidRPr="00FE7EBB" w:rsidTr="00D8428D">
        <w:trPr>
          <w:tblHeader/>
        </w:trPr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ผลกระทบจากมาตรฐาน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การรายงาน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ฉบับที่ </w:t>
            </w:r>
            <w:r w:rsidRPr="00FE7EB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04" w:type="dxa"/>
            <w:gridSpan w:val="2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545,519</w:t>
            </w: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(47,337)</w:t>
            </w: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498,182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1,136,869</w:t>
            </w: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1,136,869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3125F8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30" w:type="dxa"/>
          </w:tcPr>
          <w:p w:rsidR="00D8428D" w:rsidRPr="00FE7EBB" w:rsidRDefault="003125F8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133,145</w:t>
            </w: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(133,145)</w:t>
            </w:r>
          </w:p>
        </w:tc>
        <w:tc>
          <w:tcPr>
            <w:tcW w:w="1404" w:type="dxa"/>
            <w:gridSpan w:val="2"/>
          </w:tcPr>
          <w:p w:rsidR="00D8428D" w:rsidRPr="00FE7EBB" w:rsidRDefault="003125F8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16,544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(16,544)</w:t>
            </w:r>
          </w:p>
        </w:tc>
        <w:tc>
          <w:tcPr>
            <w:tcW w:w="1404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ind w:left="162" w:right="-111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271,588</w:t>
            </w:r>
          </w:p>
        </w:tc>
        <w:tc>
          <w:tcPr>
            <w:tcW w:w="1404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271,588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14,809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(14,809)</w:t>
            </w:r>
          </w:p>
        </w:tc>
        <w:tc>
          <w:tcPr>
            <w:tcW w:w="1404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716,152</w:t>
            </w:r>
          </w:p>
        </w:tc>
        <w:tc>
          <w:tcPr>
            <w:tcW w:w="1404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716,152</w:t>
            </w:r>
          </w:p>
        </w:tc>
      </w:tr>
    </w:tbl>
    <w:p w:rsidR="00D8428D" w:rsidRPr="00FE7EBB" w:rsidRDefault="00D8428D" w:rsidP="00D8428D">
      <w:pPr>
        <w:spacing w:line="300" w:lineRule="exact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320"/>
        <w:gridCol w:w="1530"/>
        <w:gridCol w:w="1890"/>
        <w:gridCol w:w="1434"/>
        <w:gridCol w:w="6"/>
      </w:tblGrid>
      <w:tr w:rsidR="00D8428D" w:rsidRPr="00FE7EBB" w:rsidTr="00D8428D">
        <w:trPr>
          <w:gridAfter w:val="1"/>
          <w:wAfter w:w="6" w:type="dxa"/>
          <w:tblHeader/>
        </w:trPr>
        <w:tc>
          <w:tcPr>
            <w:tcW w:w="9174" w:type="dxa"/>
            <w:gridSpan w:val="4"/>
            <w:hideMark/>
          </w:tcPr>
          <w:p w:rsidR="00D8428D" w:rsidRPr="00FE7EBB" w:rsidRDefault="00D8428D" w:rsidP="00D8428D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E7EBB">
              <w:rPr>
                <w:rFonts w:ascii="Angsana New" w:hAnsi="Angsana New"/>
                <w:sz w:val="26"/>
                <w:szCs w:val="26"/>
              </w:rPr>
              <w:t>: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E7E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8428D" w:rsidRPr="00FE7EBB" w:rsidTr="00D8428D">
        <w:trPr>
          <w:gridAfter w:val="1"/>
          <w:wAfter w:w="6" w:type="dxa"/>
          <w:tblHeader/>
        </w:trPr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4" w:type="dxa"/>
            <w:gridSpan w:val="3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428D" w:rsidRPr="00FE7EBB" w:rsidTr="00D8428D">
        <w:trPr>
          <w:tblHeader/>
        </w:trPr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ผลกระทบจากมาตรฐาน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การรายงาน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ทางการเงิน ฉบับที่ </w:t>
            </w:r>
            <w:r w:rsidRPr="00FE7EBB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D8428D" w:rsidRPr="00FE7EBB" w:rsidRDefault="00D8428D" w:rsidP="00D8428D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:rsidR="00D8428D" w:rsidRPr="00FE7EBB" w:rsidRDefault="00D8428D" w:rsidP="00D8428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13,700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(3,935)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9,765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107,22</w:t>
            </w:r>
            <w:r w:rsidR="001251A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107,22</w:t>
            </w:r>
            <w:r w:rsidR="001251A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right="-10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1,920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(1,920)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right="-111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11,547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11,547</w:t>
            </w:r>
          </w:p>
        </w:tc>
      </w:tr>
      <w:tr w:rsidR="00D8428D" w:rsidRPr="00FE7EBB" w:rsidTr="00D8428D">
        <w:tc>
          <w:tcPr>
            <w:tcW w:w="4320" w:type="dxa"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7E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1,538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(1,538)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8428D" w:rsidRPr="00FE7EBB" w:rsidTr="00D8428D">
        <w:tc>
          <w:tcPr>
            <w:tcW w:w="4320" w:type="dxa"/>
            <w:hideMark/>
          </w:tcPr>
          <w:p w:rsidR="00D8428D" w:rsidRPr="00FE7EBB" w:rsidRDefault="00D8428D" w:rsidP="00D8428D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0" w:type="dxa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95,202</w:t>
            </w:r>
          </w:p>
        </w:tc>
        <w:tc>
          <w:tcPr>
            <w:tcW w:w="1440" w:type="dxa"/>
            <w:gridSpan w:val="2"/>
            <w:vAlign w:val="bottom"/>
          </w:tcPr>
          <w:p w:rsidR="00D8428D" w:rsidRPr="00FE7EBB" w:rsidRDefault="00D8428D" w:rsidP="00D8428D">
            <w:pPr>
              <w:tabs>
                <w:tab w:val="decimal" w:pos="115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95,202</w:t>
            </w:r>
          </w:p>
        </w:tc>
      </w:tr>
    </w:tbl>
    <w:p w:rsidR="00D8428D" w:rsidRPr="00FE7EBB" w:rsidRDefault="00D8428D" w:rsidP="00D8428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</w:p>
    <w:p w:rsidR="00C43826" w:rsidRDefault="00D8428D" w:rsidP="00C438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  <w:r w:rsidR="00C43826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C43826">
        <w:rPr>
          <w:rFonts w:ascii="Angsana New" w:hAnsi="Angsana New"/>
          <w:b/>
          <w:bCs/>
          <w:sz w:val="32"/>
          <w:szCs w:val="32"/>
        </w:rPr>
        <w:tab/>
      </w:r>
      <w:r w:rsidR="00C43826">
        <w:rPr>
          <w:rFonts w:ascii="Angsana New" w:hAnsi="Angsana New" w:hint="cs"/>
          <w:b/>
          <w:bCs/>
          <w:sz w:val="32"/>
          <w:szCs w:val="32"/>
          <w:cs/>
        </w:rPr>
        <w:t>เครื่องมือ</w:t>
      </w:r>
      <w:r w:rsidR="00AC616B">
        <w:rPr>
          <w:rFonts w:ascii="Angsana New" w:hAnsi="Angsana New" w:hint="cs"/>
          <w:b/>
          <w:bCs/>
          <w:sz w:val="32"/>
          <w:szCs w:val="32"/>
          <w:cs/>
        </w:rPr>
        <w:t>ทาง</w:t>
      </w:r>
      <w:r w:rsidR="00C4382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p w:rsidR="00C43826" w:rsidRDefault="00C43826" w:rsidP="00C438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ของกลุ่มบริษัทวัดมูลค่าด้วยวิธีราคาทุนตัดจำหน่ายและกลุ่มบริษัทไม่ได้กำหนดให้หนี้สินทางการเงินใดวัดมูลค่าด้วยมูลค่ายุติธรรม</w:t>
      </w:r>
      <w:r w:rsidR="00AC616B">
        <w:rPr>
          <w:rFonts w:ascii="Angsana New" w:hAnsi="Angsana New" w:hint="cs"/>
          <w:sz w:val="32"/>
          <w:szCs w:val="32"/>
          <w:cs/>
        </w:rPr>
        <w:t>ผ่านกำไรหรือขาดทุน</w:t>
      </w:r>
    </w:p>
    <w:p w:rsidR="00C43826" w:rsidRPr="00C43826" w:rsidRDefault="00C43826" w:rsidP="00C4382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3826">
        <w:rPr>
          <w:rFonts w:ascii="Angsana New" w:hAnsi="Angsana New" w:hint="cs"/>
          <w:b/>
          <w:bCs/>
          <w:sz w:val="32"/>
          <w:szCs w:val="32"/>
          <w:cs/>
        </w:rPr>
        <w:t>4.2</w:t>
      </w:r>
      <w:r w:rsidRPr="00C43826">
        <w:rPr>
          <w:rFonts w:ascii="Angsana New" w:hAnsi="Angsana New"/>
          <w:b/>
          <w:bCs/>
          <w:sz w:val="32"/>
          <w:szCs w:val="32"/>
          <w:cs/>
        </w:rPr>
        <w:tab/>
      </w:r>
      <w:r w:rsidRPr="00C4382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D8428D" w:rsidRPr="00FE7EBB" w:rsidRDefault="00C43826" w:rsidP="00C438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D8428D" w:rsidRPr="00FE7EBB">
        <w:rPr>
          <w:rFonts w:ascii="Angsana New" w:hAnsi="Angsana New"/>
          <w:sz w:val="32"/>
          <w:szCs w:val="32"/>
        </w:rPr>
        <w:t xml:space="preserve">16 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D8428D" w:rsidRPr="00FE7EBB">
        <w:rPr>
          <w:rFonts w:ascii="Angsana New" w:hAnsi="Angsana New"/>
          <w:sz w:val="32"/>
          <w:szCs w:val="32"/>
        </w:rPr>
        <w:t xml:space="preserve">1 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มกราคม </w:t>
      </w:r>
      <w:r w:rsidR="00D8428D" w:rsidRPr="00FE7EBB">
        <w:rPr>
          <w:rFonts w:ascii="Angsana New" w:hAnsi="Angsana New"/>
          <w:sz w:val="32"/>
          <w:szCs w:val="32"/>
        </w:rPr>
        <w:t xml:space="preserve">2563 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D8428D" w:rsidRPr="00FE7EBB">
        <w:rPr>
          <w:rFonts w:ascii="Angsana New" w:hAnsi="Angsana New"/>
          <w:sz w:val="32"/>
          <w:szCs w:val="32"/>
        </w:rPr>
        <w:t xml:space="preserve">16                </w:t>
      </w:r>
      <w:r w:rsidR="00D8428D" w:rsidRPr="00FE7EBB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558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D8428D" w:rsidRPr="00FE7EBB" w:rsidTr="00D8428D">
        <w:tc>
          <w:tcPr>
            <w:tcW w:w="5760" w:type="dxa"/>
          </w:tcPr>
          <w:p w:rsidR="00D8428D" w:rsidRPr="00FE7EBB" w:rsidRDefault="00D8428D" w:rsidP="00C43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8428D" w:rsidRPr="00FE7EBB" w:rsidRDefault="00D8428D" w:rsidP="00C43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D8428D" w:rsidRPr="00FE7EBB" w:rsidRDefault="00D8428D" w:rsidP="00C43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428D" w:rsidRPr="00FE7EBB" w:rsidTr="00D8428D">
        <w:tc>
          <w:tcPr>
            <w:tcW w:w="5760" w:type="dxa"/>
          </w:tcPr>
          <w:p w:rsidR="00D8428D" w:rsidRPr="00FE7EBB" w:rsidRDefault="00D8428D" w:rsidP="00C438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428D" w:rsidRPr="00FE7EBB" w:rsidRDefault="00D8428D" w:rsidP="00C438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8428D" w:rsidRPr="00FE7EBB" w:rsidRDefault="00D8428D" w:rsidP="00C4382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ind w:left="77" w:hanging="77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701,860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26,040</w:t>
            </w:r>
          </w:p>
        </w:tc>
      </w:tr>
      <w:tr w:rsidR="00D8428D" w:rsidRPr="00FE7EBB" w:rsidTr="00D8428D">
        <w:tc>
          <w:tcPr>
            <w:tcW w:w="5760" w:type="dxa"/>
          </w:tcPr>
          <w:p w:rsidR="00D8428D" w:rsidRPr="00FE7EBB" w:rsidRDefault="00D8428D" w:rsidP="00C43826">
            <w:pPr>
              <w:ind w:left="529" w:hanging="529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ab/>
              <w:t>สิทธิเลือกในการขยายอายุสัญญาเช่า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481,967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104,310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ind w:left="529" w:right="-113" w:hanging="529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ab/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(90,065)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tabs>
                <w:tab w:val="left" w:pos="523"/>
              </w:tabs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(137,375)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(27,059)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D8428D" w:rsidRPr="00FE7EBB" w:rsidRDefault="00D8428D" w:rsidP="00C43826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16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956,387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103,291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31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31,353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3,458</w:t>
            </w:r>
          </w:p>
        </w:tc>
      </w:tr>
      <w:tr w:rsidR="00D8428D" w:rsidRPr="00FE7EBB" w:rsidTr="00D8428D">
        <w:tc>
          <w:tcPr>
            <w:tcW w:w="5760" w:type="dxa"/>
            <w:hideMark/>
          </w:tcPr>
          <w:p w:rsidR="00D8428D" w:rsidRPr="00FE7EBB" w:rsidRDefault="00D8428D" w:rsidP="00C438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D8428D" w:rsidRPr="00FE7EBB" w:rsidRDefault="00D8428D" w:rsidP="00C43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987,740</w:t>
            </w:r>
          </w:p>
        </w:tc>
        <w:tc>
          <w:tcPr>
            <w:tcW w:w="1728" w:type="dxa"/>
            <w:vAlign w:val="bottom"/>
          </w:tcPr>
          <w:p w:rsidR="00D8428D" w:rsidRPr="00FE7EBB" w:rsidRDefault="00D8428D" w:rsidP="00C43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106,749</w:t>
            </w:r>
          </w:p>
        </w:tc>
      </w:tr>
      <w:tr w:rsidR="0045505A" w:rsidRPr="00FE7EBB" w:rsidTr="00D8428D">
        <w:tc>
          <w:tcPr>
            <w:tcW w:w="5760" w:type="dxa"/>
          </w:tcPr>
          <w:p w:rsidR="0045505A" w:rsidRPr="00FE7EBB" w:rsidRDefault="0045505A" w:rsidP="00C43826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</w:tcPr>
          <w:p w:rsidR="0045505A" w:rsidRPr="00FE7EBB" w:rsidRDefault="0027380C" w:rsidP="00C43826">
            <w:pPr>
              <w:ind w:right="27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4.5 - 5.2</w:t>
            </w:r>
          </w:p>
        </w:tc>
        <w:tc>
          <w:tcPr>
            <w:tcW w:w="1728" w:type="dxa"/>
            <w:vAlign w:val="bottom"/>
          </w:tcPr>
          <w:p w:rsidR="0045505A" w:rsidRPr="00FE7EBB" w:rsidRDefault="0027380C" w:rsidP="00C43826">
            <w:pPr>
              <w:ind w:right="27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4.5 - 5.2</w:t>
            </w:r>
          </w:p>
        </w:tc>
      </w:tr>
      <w:tr w:rsidR="0045505A" w:rsidRPr="00FE7EBB" w:rsidTr="00D8428D">
        <w:tc>
          <w:tcPr>
            <w:tcW w:w="5760" w:type="dxa"/>
          </w:tcPr>
          <w:p w:rsidR="0045505A" w:rsidRPr="00FE7EBB" w:rsidRDefault="0045505A" w:rsidP="00C438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505A" w:rsidRPr="00FE7EBB" w:rsidTr="00D8428D">
        <w:tc>
          <w:tcPr>
            <w:tcW w:w="5760" w:type="dxa"/>
            <w:hideMark/>
          </w:tcPr>
          <w:p w:rsidR="0045505A" w:rsidRPr="00FE7EBB" w:rsidRDefault="0045505A" w:rsidP="00C43826">
            <w:pPr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505A" w:rsidRPr="00FE7EBB" w:rsidTr="00D8428D">
        <w:tc>
          <w:tcPr>
            <w:tcW w:w="5760" w:type="dxa"/>
            <w:hideMark/>
          </w:tcPr>
          <w:p w:rsidR="0045505A" w:rsidRPr="00FE7EBB" w:rsidRDefault="0045505A" w:rsidP="00C43826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271,588</w:t>
            </w:r>
          </w:p>
        </w:tc>
        <w:tc>
          <w:tcPr>
            <w:tcW w:w="1728" w:type="dxa"/>
            <w:vAlign w:val="bottom"/>
          </w:tcPr>
          <w:p w:rsidR="0045505A" w:rsidRPr="00FE7EBB" w:rsidRDefault="0045505A" w:rsidP="00C4382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11,547</w:t>
            </w:r>
          </w:p>
        </w:tc>
      </w:tr>
      <w:tr w:rsidR="0045505A" w:rsidRPr="00FE7EBB" w:rsidTr="00D8428D">
        <w:tc>
          <w:tcPr>
            <w:tcW w:w="5760" w:type="dxa"/>
            <w:hideMark/>
          </w:tcPr>
          <w:p w:rsidR="0045505A" w:rsidRPr="00FE7EBB" w:rsidRDefault="0045505A" w:rsidP="00C43826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</w:tcPr>
          <w:p w:rsidR="0045505A" w:rsidRPr="00FE7EBB" w:rsidRDefault="0045505A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716,152</w:t>
            </w:r>
          </w:p>
        </w:tc>
        <w:tc>
          <w:tcPr>
            <w:tcW w:w="1728" w:type="dxa"/>
            <w:vAlign w:val="bottom"/>
          </w:tcPr>
          <w:p w:rsidR="0045505A" w:rsidRPr="00FE7EBB" w:rsidRDefault="0045505A" w:rsidP="00C4382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95,202</w:t>
            </w:r>
          </w:p>
        </w:tc>
      </w:tr>
      <w:tr w:rsidR="0045505A" w:rsidRPr="00FE7EBB" w:rsidTr="00D8428D">
        <w:tc>
          <w:tcPr>
            <w:tcW w:w="5760" w:type="dxa"/>
          </w:tcPr>
          <w:p w:rsidR="0045505A" w:rsidRPr="00FE7EBB" w:rsidRDefault="0045505A" w:rsidP="00C438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45505A" w:rsidRPr="00FE7EBB" w:rsidRDefault="0045505A" w:rsidP="00C43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987,740</w:t>
            </w:r>
          </w:p>
        </w:tc>
        <w:tc>
          <w:tcPr>
            <w:tcW w:w="1728" w:type="dxa"/>
            <w:vAlign w:val="bottom"/>
          </w:tcPr>
          <w:p w:rsidR="0045505A" w:rsidRPr="00FE7EBB" w:rsidRDefault="0045505A" w:rsidP="00C4382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106,749</w:t>
            </w:r>
          </w:p>
        </w:tc>
      </w:tr>
    </w:tbl>
    <w:p w:rsidR="00C43826" w:rsidRDefault="00D8428D" w:rsidP="00C43826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ab/>
      </w:r>
    </w:p>
    <w:p w:rsidR="00C43826" w:rsidRDefault="00C438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8428D" w:rsidRPr="00FE7EBB" w:rsidRDefault="00C43826" w:rsidP="00C43826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8428D" w:rsidRPr="00FE7EBB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D8428D" w:rsidRPr="00FE7EBB">
        <w:rPr>
          <w:rFonts w:ascii="Angsana New" w:hAnsi="Angsana New"/>
          <w:sz w:val="32"/>
          <w:szCs w:val="32"/>
        </w:rPr>
        <w:t>16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="00D8428D" w:rsidRPr="00FE7EBB">
        <w:rPr>
          <w:rFonts w:ascii="Angsana New" w:hAnsi="Angsana New"/>
          <w:sz w:val="32"/>
          <w:szCs w:val="32"/>
        </w:rPr>
        <w:t>1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 มกราคม </w:t>
      </w:r>
      <w:r w:rsidR="00D8428D" w:rsidRPr="00FE7EBB">
        <w:rPr>
          <w:rFonts w:ascii="Angsana New" w:hAnsi="Angsana New"/>
          <w:sz w:val="32"/>
          <w:szCs w:val="32"/>
        </w:rPr>
        <w:t>2563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D8428D" w:rsidRPr="00FE7EBB" w:rsidTr="00D8428D">
        <w:tc>
          <w:tcPr>
            <w:tcW w:w="5760" w:type="dxa"/>
          </w:tcPr>
          <w:p w:rsidR="00D8428D" w:rsidRPr="00FE7EBB" w:rsidRDefault="00D8428D" w:rsidP="00C4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D8428D" w:rsidRPr="00FE7EBB" w:rsidRDefault="00D8428D" w:rsidP="00C4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D8428D" w:rsidRPr="00FE7EBB" w:rsidRDefault="00D8428D" w:rsidP="00C4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8428D" w:rsidRPr="00FE7EBB" w:rsidTr="00D8428D">
        <w:tc>
          <w:tcPr>
            <w:tcW w:w="5760" w:type="dxa"/>
            <w:vAlign w:val="bottom"/>
          </w:tcPr>
          <w:p w:rsidR="00D8428D" w:rsidRPr="00FE7EBB" w:rsidRDefault="00D8428D" w:rsidP="00C43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:rsidR="00D8428D" w:rsidRPr="00FE7EBB" w:rsidRDefault="00D8428D" w:rsidP="00C43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1251A6" w:rsidRPr="00FE7EBB" w:rsidTr="00D8428D">
        <w:tc>
          <w:tcPr>
            <w:tcW w:w="5760" w:type="dxa"/>
            <w:vAlign w:val="bottom"/>
          </w:tcPr>
          <w:p w:rsidR="001251A6" w:rsidRPr="00FE7EBB" w:rsidRDefault="001251A6" w:rsidP="001251A6">
            <w:pPr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สิทธิการใช้พื้นที่</w:t>
            </w:r>
          </w:p>
        </w:tc>
        <w:tc>
          <w:tcPr>
            <w:tcW w:w="1710" w:type="dxa"/>
            <w:vAlign w:val="bottom"/>
          </w:tcPr>
          <w:p w:rsidR="001251A6" w:rsidRPr="00FE7EBB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1,074,651</w:t>
            </w:r>
          </w:p>
        </w:tc>
        <w:tc>
          <w:tcPr>
            <w:tcW w:w="1800" w:type="dxa"/>
            <w:vAlign w:val="bottom"/>
          </w:tcPr>
          <w:p w:rsidR="001251A6" w:rsidRPr="00FE7EBB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102,974</w:t>
            </w:r>
          </w:p>
        </w:tc>
      </w:tr>
      <w:tr w:rsidR="001251A6" w:rsidRPr="00FE7EBB" w:rsidTr="00D8428D">
        <w:tc>
          <w:tcPr>
            <w:tcW w:w="5760" w:type="dxa"/>
            <w:vAlign w:val="bottom"/>
          </w:tcPr>
          <w:p w:rsidR="001251A6" w:rsidRPr="00FE7EBB" w:rsidRDefault="001251A6" w:rsidP="001251A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710" w:type="dxa"/>
            <w:vAlign w:val="bottom"/>
          </w:tcPr>
          <w:p w:rsidR="001251A6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40,853</w:t>
            </w:r>
          </w:p>
        </w:tc>
        <w:tc>
          <w:tcPr>
            <w:tcW w:w="1800" w:type="dxa"/>
            <w:vAlign w:val="bottom"/>
          </w:tcPr>
          <w:p w:rsidR="001251A6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1251A6" w:rsidRPr="00FE7EBB" w:rsidTr="00D8428D">
        <w:tc>
          <w:tcPr>
            <w:tcW w:w="5760" w:type="dxa"/>
            <w:vAlign w:val="bottom"/>
          </w:tcPr>
          <w:p w:rsidR="001251A6" w:rsidRPr="00FE7EBB" w:rsidRDefault="001251A6" w:rsidP="001251A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10" w:type="dxa"/>
            <w:vAlign w:val="bottom"/>
          </w:tcPr>
          <w:p w:rsidR="001251A6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800" w:type="dxa"/>
            <w:vAlign w:val="bottom"/>
          </w:tcPr>
          <w:p w:rsidR="001251A6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51A6" w:rsidRPr="00FE7EBB" w:rsidTr="001251A6">
        <w:tc>
          <w:tcPr>
            <w:tcW w:w="5760" w:type="dxa"/>
            <w:vAlign w:val="bottom"/>
          </w:tcPr>
          <w:p w:rsidR="001251A6" w:rsidRPr="00FE7EBB" w:rsidRDefault="001251A6" w:rsidP="001251A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10" w:type="dxa"/>
            <w:vAlign w:val="bottom"/>
          </w:tcPr>
          <w:p w:rsidR="001251A6" w:rsidRPr="00FE7EBB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594</w:t>
            </w:r>
          </w:p>
        </w:tc>
        <w:tc>
          <w:tcPr>
            <w:tcW w:w="1800" w:type="dxa"/>
            <w:vAlign w:val="bottom"/>
          </w:tcPr>
          <w:p w:rsidR="001251A6" w:rsidRPr="00FE7EBB" w:rsidRDefault="001251A6" w:rsidP="001251A6">
            <w:pP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51A6" w:rsidRPr="00FE7EBB" w:rsidTr="00D8428D">
        <w:tc>
          <w:tcPr>
            <w:tcW w:w="5760" w:type="dxa"/>
            <w:vAlign w:val="bottom"/>
            <w:hideMark/>
          </w:tcPr>
          <w:p w:rsidR="001251A6" w:rsidRPr="00FE7EBB" w:rsidRDefault="001251A6" w:rsidP="001251A6">
            <w:pPr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:rsidR="001251A6" w:rsidRPr="00FE7EBB" w:rsidRDefault="001251A6" w:rsidP="00125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20,454</w:t>
            </w:r>
          </w:p>
        </w:tc>
        <w:tc>
          <w:tcPr>
            <w:tcW w:w="1800" w:type="dxa"/>
            <w:vAlign w:val="bottom"/>
          </w:tcPr>
          <w:p w:rsidR="001251A6" w:rsidRPr="00FE7EBB" w:rsidRDefault="001251A6" w:rsidP="00125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4,091</w:t>
            </w:r>
          </w:p>
        </w:tc>
      </w:tr>
      <w:tr w:rsidR="001251A6" w:rsidRPr="00FE7EBB" w:rsidTr="00D8428D">
        <w:tc>
          <w:tcPr>
            <w:tcW w:w="5760" w:type="dxa"/>
            <w:vAlign w:val="bottom"/>
            <w:hideMark/>
          </w:tcPr>
          <w:p w:rsidR="001251A6" w:rsidRPr="00FE7EBB" w:rsidRDefault="001251A6" w:rsidP="00125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  <w:vAlign w:val="bottom"/>
          </w:tcPr>
          <w:p w:rsidR="001251A6" w:rsidRPr="00FE7EBB" w:rsidRDefault="001251A6" w:rsidP="00125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1,136,869</w:t>
            </w:r>
          </w:p>
        </w:tc>
        <w:tc>
          <w:tcPr>
            <w:tcW w:w="1800" w:type="dxa"/>
            <w:vAlign w:val="bottom"/>
          </w:tcPr>
          <w:p w:rsidR="001251A6" w:rsidRPr="00FE7EBB" w:rsidRDefault="001251A6" w:rsidP="00125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107,225</w:t>
            </w:r>
          </w:p>
        </w:tc>
      </w:tr>
    </w:tbl>
    <w:p w:rsidR="00D8428D" w:rsidRPr="00FE7EBB" w:rsidRDefault="00D8428D" w:rsidP="00C43826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FE7EB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5.1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  <w:t>รายได้จากการขายและบริการ</w:t>
      </w:r>
      <w:r w:rsidR="00625A80" w:rsidRPr="00FE7EBB">
        <w:rPr>
          <w:rFonts w:ascii="Angsana New" w:hAnsi="Angsana New"/>
          <w:i/>
          <w:iCs/>
          <w:sz w:val="32"/>
          <w:szCs w:val="32"/>
          <w:cs/>
        </w:rPr>
        <w:t xml:space="preserve"> - </w:t>
      </w:r>
      <w:r w:rsidR="00F977A1" w:rsidRPr="00FE7EBB">
        <w:rPr>
          <w:rFonts w:ascii="Angsana New" w:hAnsi="Angsana New"/>
          <w:i/>
          <w:iCs/>
          <w:sz w:val="32"/>
          <w:szCs w:val="32"/>
          <w:cs/>
        </w:rPr>
        <w:t>ธุรกิจจำหน่ายอาหารและเครื่องดื่มและร้านอาหาร</w:t>
      </w:r>
      <w:r w:rsidRPr="00FE7EBB">
        <w:rPr>
          <w:rFonts w:ascii="Angsana New" w:hAnsi="Angsana New"/>
          <w:i/>
          <w:iCs/>
          <w:sz w:val="32"/>
          <w:szCs w:val="32"/>
        </w:rPr>
        <w:tab/>
      </w:r>
    </w:p>
    <w:p w:rsidR="00D8428D" w:rsidRPr="00FE7EBB" w:rsidRDefault="002358E3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D8428D" w:rsidRPr="00FE7EBB">
        <w:rPr>
          <w:rFonts w:ascii="Angsana New" w:hAnsi="Angsana New"/>
          <w:sz w:val="32"/>
          <w:szCs w:val="32"/>
          <w:cs/>
        </w:rPr>
        <w:t>รายได้จากการขายอาหารและเครื่องดื่ม ซึ่งรับรู้เมื่อได้ส่งมอบสินค้าและให้บริการแล้ว รายได้จากการขายและบริการแสดงมูลค่าตามราคาในใบกำกับสินค้าโดยไม่รวมภาษีมูลค่าเพิ่ม สำหรับสินค้าที่ได้ส่งมอบและบริการที่ได้ให้หลังจากหักส่วนลดแล้ว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F977A1" w:rsidRPr="00FE7EBB">
        <w:rPr>
          <w:rFonts w:ascii="Angsana New" w:hAnsi="Angsana New"/>
          <w:i/>
          <w:iCs/>
          <w:sz w:val="32"/>
          <w:szCs w:val="32"/>
          <w:cs/>
        </w:rPr>
        <w:t>จากการขายสินค้า</w:t>
      </w:r>
      <w:r w:rsidR="00625A80" w:rsidRPr="00FE7EBB">
        <w:rPr>
          <w:rFonts w:ascii="Angsana New" w:hAnsi="Angsana New"/>
          <w:i/>
          <w:iCs/>
          <w:sz w:val="32"/>
          <w:szCs w:val="32"/>
          <w:cs/>
        </w:rPr>
        <w:t xml:space="preserve"> - </w:t>
      </w:r>
      <w:r w:rsidR="00F977A1" w:rsidRPr="00FE7EBB">
        <w:rPr>
          <w:rFonts w:ascii="Angsana New" w:hAnsi="Angsana New"/>
          <w:i/>
          <w:iCs/>
          <w:sz w:val="32"/>
          <w:szCs w:val="32"/>
          <w:cs/>
        </w:rPr>
        <w:t>ธุรกิจผลิตและจำหน่ายเสื้อผ้าสำเร็จรูปและเครื่องหนัง</w:t>
      </w:r>
      <w:r w:rsidRPr="00FE7EBB">
        <w:rPr>
          <w:rFonts w:ascii="Angsana New" w:hAnsi="Angsana New"/>
          <w:i/>
          <w:iCs/>
          <w:sz w:val="32"/>
          <w:szCs w:val="32"/>
        </w:rPr>
        <w:tab/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8D5848" w:rsidRPr="00FE7EB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224BF7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="008D5848" w:rsidRPr="00FE7EBB">
        <w:rPr>
          <w:rFonts w:ascii="Angsana New" w:hAnsi="Angsana New"/>
          <w:sz w:val="32"/>
          <w:szCs w:val="32"/>
          <w:cs/>
        </w:rPr>
        <w:t>ได้โอน</w:t>
      </w:r>
      <w:r w:rsidR="00C43826">
        <w:rPr>
          <w:rFonts w:ascii="Angsana New" w:hAnsi="Angsana New" w:hint="cs"/>
          <w:sz w:val="32"/>
          <w:szCs w:val="32"/>
          <w:cs/>
        </w:rPr>
        <w:t>อำน</w:t>
      </w:r>
      <w:r w:rsidR="001251A6">
        <w:rPr>
          <w:rFonts w:ascii="Angsana New" w:hAnsi="Angsana New" w:hint="cs"/>
          <w:sz w:val="32"/>
          <w:szCs w:val="32"/>
          <w:cs/>
        </w:rPr>
        <w:t>า</w:t>
      </w:r>
      <w:r w:rsidR="00C43826">
        <w:rPr>
          <w:rFonts w:ascii="Angsana New" w:hAnsi="Angsana New" w:hint="cs"/>
          <w:sz w:val="32"/>
          <w:szCs w:val="32"/>
          <w:cs/>
        </w:rPr>
        <w:t>จควบคุมในสินค้าให้แก่ลูกค้าแล้ว กล่าวคือ เมื่อมีการส่งมอบสินค้า</w:t>
      </w:r>
      <w:r w:rsidR="001251A6">
        <w:rPr>
          <w:rFonts w:ascii="Angsana New" w:hAnsi="Angsana New" w:hint="cs"/>
          <w:sz w:val="32"/>
          <w:szCs w:val="32"/>
          <w:cs/>
        </w:rPr>
        <w:t xml:space="preserve"> </w:t>
      </w:r>
      <w:r w:rsidR="008D5848" w:rsidRPr="00FE7EBB">
        <w:rPr>
          <w:rFonts w:ascii="Angsana New" w:hAnsi="Angsana New"/>
          <w:sz w:val="32"/>
          <w:szCs w:val="32"/>
          <w:cs/>
        </w:rPr>
        <w:t>ในกรณีสินค้าฝากขาย</w:t>
      </w:r>
      <w:r w:rsidR="00C43826">
        <w:rPr>
          <w:rFonts w:ascii="Angsana New" w:hAnsi="Angsana New" w:hint="cs"/>
          <w:sz w:val="32"/>
          <w:szCs w:val="32"/>
          <w:cs/>
        </w:rPr>
        <w:t xml:space="preserve"> </w:t>
      </w:r>
      <w:r w:rsidR="000764AB" w:rsidRPr="00FE7EBB">
        <w:rPr>
          <w:rFonts w:ascii="Angsana New" w:hAnsi="Angsana New"/>
          <w:sz w:val="32"/>
          <w:szCs w:val="32"/>
          <w:cs/>
        </w:rPr>
        <w:t>กลุ่ม</w:t>
      </w:r>
      <w:r w:rsidR="008D5848" w:rsidRPr="00FE7EBB">
        <w:rPr>
          <w:rFonts w:ascii="Angsana New" w:hAnsi="Angsana New"/>
          <w:sz w:val="32"/>
          <w:szCs w:val="32"/>
          <w:cs/>
        </w:rPr>
        <w:t>บริษัทจะยังไม่รับรู้รายได้จากการขายเมื่อส่งมอบสินค้า แต่จะบันทึกรายได้เมื่อขายสินค้าแก่ลูกค้า</w:t>
      </w:r>
      <w:r w:rsidR="008D5848" w:rsidRPr="00FE7EBB">
        <w:rPr>
          <w:rFonts w:ascii="Angsana New" w:hAnsi="Angsana New"/>
          <w:sz w:val="32"/>
          <w:szCs w:val="32"/>
        </w:rPr>
        <w:t xml:space="preserve"> </w:t>
      </w:r>
      <w:r w:rsidR="008D5848" w:rsidRPr="00FE7EBB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2358E3" w:rsidRPr="00FE7EBB" w:rsidRDefault="002358E3" w:rsidP="002358E3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</w:rPr>
        <w:tab/>
      </w:r>
      <w:r w:rsidRPr="00FE7EBB">
        <w:rPr>
          <w:rFonts w:ascii="Angsana New" w:hAnsi="Angsana New"/>
          <w:i/>
          <w:iCs/>
          <w:sz w:val="32"/>
          <w:szCs w:val="32"/>
          <w:cs/>
        </w:rPr>
        <w:t>รายได้จากการบริหารจัดการ</w:t>
      </w:r>
    </w:p>
    <w:p w:rsidR="002358E3" w:rsidRPr="00FE7EBB" w:rsidRDefault="002358E3" w:rsidP="002358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รายได้จากการบริหารจัดการรับรู้เป็นรายได้</w:t>
      </w:r>
      <w:r w:rsidR="00C43826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FE7EBB">
        <w:rPr>
          <w:rFonts w:ascii="Angsana New" w:hAnsi="Angsana New"/>
          <w:sz w:val="32"/>
          <w:szCs w:val="32"/>
          <w:cs/>
        </w:rPr>
        <w:t>ตามระยะเวลาของสัญญาจ้างดำเนินการบริหารธุรกิจซึ่งเป็นไปตามเงื่อนไขและข้อตกลงที่ระบุในสัญญาที่เกี่ยวข้อง</w:t>
      </w:r>
    </w:p>
    <w:p w:rsidR="00C43826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</w:r>
    </w:p>
    <w:p w:rsidR="00C43826" w:rsidRDefault="00C43826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D8428D" w:rsidRPr="00FE7EBB" w:rsidRDefault="00C43826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224BF7" w:rsidRPr="00FE7EBB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D8428D" w:rsidRPr="00FE7EBB">
        <w:rPr>
          <w:rFonts w:ascii="Angsana New" w:hAnsi="Angsana New"/>
          <w:i/>
          <w:iCs/>
          <w:sz w:val="32"/>
          <w:szCs w:val="32"/>
          <w:cs/>
        </w:rPr>
        <w:t>ดอกเบี้ย</w:t>
      </w:r>
      <w:r w:rsidR="00D8428D" w:rsidRPr="00FE7EBB">
        <w:rPr>
          <w:rFonts w:ascii="Angsana New" w:hAnsi="Angsana New"/>
          <w:i/>
          <w:iCs/>
          <w:sz w:val="32"/>
          <w:szCs w:val="32"/>
        </w:rPr>
        <w:tab/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224BF7" w:rsidRPr="00FE7EBB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D8428D" w:rsidRPr="00FE7EBB" w:rsidRDefault="00D8428D" w:rsidP="00C43826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</w:rPr>
        <w:tab/>
      </w:r>
      <w:r w:rsidRPr="00FE7EBB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8428D" w:rsidRPr="00FE7EBB" w:rsidRDefault="00D8428D" w:rsidP="005067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  <w:t>รายได้อื่น</w:t>
      </w:r>
      <w:r w:rsidRPr="00FE7EBB">
        <w:rPr>
          <w:rFonts w:ascii="Angsana New" w:hAnsi="Angsana New"/>
          <w:i/>
          <w:iCs/>
          <w:sz w:val="32"/>
          <w:szCs w:val="32"/>
        </w:rPr>
        <w:tab/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รายได้อื่นรับรู้เป็นรายได้ตามเกณฑ์คงค้าง</w:t>
      </w:r>
    </w:p>
    <w:p w:rsidR="00C43826" w:rsidRPr="00C43826" w:rsidRDefault="00C43826" w:rsidP="00C43826">
      <w:pPr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C4382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:rsidR="00C43826" w:rsidRPr="00C43826" w:rsidRDefault="00C43826" w:rsidP="00C43826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4382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C43826">
        <w:rPr>
          <w:rFonts w:ascii="Angsana New" w:hAnsi="Angsana New" w:hint="cs"/>
          <w:sz w:val="32"/>
          <w:szCs w:val="32"/>
          <w:cs/>
        </w:rPr>
        <w:t>โดยใช้</w:t>
      </w:r>
      <w:r w:rsidRPr="00C43826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C43826">
        <w:rPr>
          <w:rFonts w:ascii="Angsana New" w:hAnsi="Angsana New" w:hint="cs"/>
          <w:sz w:val="32"/>
          <w:szCs w:val="32"/>
          <w:cs/>
        </w:rPr>
        <w:t>ตาม</w:t>
      </w:r>
      <w:r w:rsidRPr="00C43826">
        <w:rPr>
          <w:rFonts w:ascii="Angsana New" w:hAnsi="Angsana New"/>
          <w:sz w:val="32"/>
          <w:szCs w:val="32"/>
          <w:cs/>
        </w:rPr>
        <w:t>เกณฑ์คงค้าง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5.2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pacing w:val="-8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</w:t>
      </w:r>
      <w:r w:rsidRPr="00FE7EBB">
        <w:rPr>
          <w:rFonts w:ascii="Angsana New" w:hAnsi="Angsana New"/>
          <w:spacing w:val="-4"/>
          <w:sz w:val="32"/>
          <w:szCs w:val="32"/>
          <w:cs/>
        </w:rPr>
        <w:t xml:space="preserve"> ซึ่งถึงกำหนดจ่ายคืนภายในระยะเวลาไม่เกิน </w:t>
      </w:r>
      <w:r w:rsidRPr="00FE7EBB">
        <w:rPr>
          <w:rFonts w:ascii="Angsana New" w:hAnsi="Angsana New"/>
          <w:spacing w:val="-4"/>
          <w:sz w:val="32"/>
          <w:szCs w:val="32"/>
        </w:rPr>
        <w:t>3</w:t>
      </w:r>
      <w:r w:rsidRPr="00FE7EBB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</w:t>
      </w:r>
      <w:r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Pr="00FE7EBB">
        <w:rPr>
          <w:rFonts w:ascii="Angsana New" w:hAnsi="Angsana New"/>
          <w:b/>
          <w:bCs/>
          <w:sz w:val="32"/>
          <w:szCs w:val="32"/>
        </w:rPr>
        <w:t>3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สินค้า</w:t>
      </w:r>
      <w:r w:rsidR="005067C8" w:rsidRPr="00FE7EBB">
        <w:rPr>
          <w:rFonts w:ascii="Angsana New" w:hAnsi="Angsana New"/>
          <w:sz w:val="32"/>
          <w:szCs w:val="32"/>
          <w:cs/>
        </w:rPr>
        <w:t>คงเหลือ</w:t>
      </w:r>
      <w:r w:rsidRPr="00FE7EBB">
        <w:rPr>
          <w:rFonts w:ascii="Angsana New" w:hAnsi="Angsana New"/>
          <w:sz w:val="32"/>
          <w:szCs w:val="32"/>
          <w:cs/>
        </w:rPr>
        <w:t xml:space="preserve">แสดงตามราคาทุน </w:t>
      </w:r>
      <w:r w:rsidRPr="00FE7EBB">
        <w:rPr>
          <w:rFonts w:ascii="Angsana New" w:hAnsi="Angsana New"/>
          <w:sz w:val="32"/>
          <w:szCs w:val="32"/>
        </w:rPr>
        <w:t>(</w:t>
      </w:r>
      <w:r w:rsidRPr="00FE7EBB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Pr="00FE7EBB">
        <w:rPr>
          <w:rFonts w:ascii="Angsana New" w:hAnsi="Angsana New"/>
          <w:sz w:val="32"/>
          <w:szCs w:val="32"/>
        </w:rPr>
        <w:t xml:space="preserve">) </w:t>
      </w:r>
      <w:r w:rsidRPr="00FE7EBB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:rsidR="00D8428D" w:rsidRPr="00FE7EBB" w:rsidRDefault="00D8428D" w:rsidP="005067C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:rsidR="00D8428D" w:rsidRPr="00FE7EBB" w:rsidRDefault="00D8428D" w:rsidP="0045505A">
      <w:pPr>
        <w:pStyle w:val="Heading2"/>
        <w:tabs>
          <w:tab w:val="left" w:pos="3060"/>
        </w:tabs>
        <w:spacing w:before="120" w:after="120" w:line="420" w:lineRule="exact"/>
        <w:ind w:left="547" w:hanging="540"/>
        <w:rPr>
          <w:b/>
          <w:bCs/>
        </w:rPr>
      </w:pPr>
      <w:bookmarkStart w:id="3" w:name="OLE_LINK3"/>
      <w:bookmarkStart w:id="4" w:name="OLE_LINK4"/>
      <w:r w:rsidRPr="00FE7EBB">
        <w:rPr>
          <w:b/>
          <w:bCs/>
        </w:rPr>
        <w:t>5.4</w:t>
      </w:r>
      <w:r w:rsidRPr="00FE7EBB">
        <w:rPr>
          <w:b/>
          <w:bCs/>
          <w:cs/>
        </w:rPr>
        <w:tab/>
        <w:t xml:space="preserve">เงินลงทุนในบริษัทย่อย </w:t>
      </w:r>
    </w:p>
    <w:p w:rsidR="00D8428D" w:rsidRPr="00FE7EBB" w:rsidRDefault="00D8428D" w:rsidP="0045505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C43826" w:rsidRDefault="00C438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428D" w:rsidRPr="00FE7EBB" w:rsidRDefault="00D8428D" w:rsidP="0045505A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5.5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</w:r>
      <w:bookmarkEnd w:id="3"/>
      <w:bookmarkEnd w:id="4"/>
      <w:r w:rsidR="00F84AD1" w:rsidRPr="00FE7EBB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Pr="00FE7EBB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D8428D" w:rsidRPr="00FE7EBB" w:rsidRDefault="00D8428D" w:rsidP="0045505A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F84AD1" w:rsidRPr="00FE7EBB">
        <w:rPr>
          <w:rFonts w:ascii="Angsana New" w:hAnsi="Angsana New"/>
          <w:sz w:val="32"/>
          <w:szCs w:val="32"/>
          <w:cs/>
        </w:rPr>
        <w:t>ส่วนปรับปรุง</w:t>
      </w:r>
      <w:r w:rsidRPr="00FE7EBB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:rsidR="00D8428D" w:rsidRPr="00FE7EBB" w:rsidRDefault="00D8428D" w:rsidP="0045505A">
      <w:pPr>
        <w:tabs>
          <w:tab w:val="left" w:pos="900"/>
          <w:tab w:val="left" w:pos="1440"/>
        </w:tabs>
        <w:spacing w:before="60" w:after="16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ค่าเสื่อมราคาของ</w:t>
      </w:r>
      <w:r w:rsidR="005067C8" w:rsidRPr="00FE7EBB">
        <w:rPr>
          <w:rFonts w:ascii="Angsana New" w:hAnsi="Angsana New"/>
          <w:sz w:val="32"/>
          <w:szCs w:val="32"/>
          <w:cs/>
        </w:rPr>
        <w:t>ส่วนปรับปรุง</w:t>
      </w:r>
      <w:r w:rsidRPr="00FE7EBB">
        <w:rPr>
          <w:rFonts w:ascii="Angsana New" w:hAnsi="Angsana New"/>
          <w:sz w:val="32"/>
          <w:szCs w:val="32"/>
          <w:cs/>
        </w:rPr>
        <w:t>อาคารและอุปกรณ์คำนวณจากราคาทุนของสินทรัพย์โดยวิธีเส้นตรงตามอายุให้ประโยชน์โดยประมาณดังนี้</w:t>
      </w:r>
    </w:p>
    <w:p w:rsidR="00D8428D" w:rsidRPr="00FE7EBB" w:rsidRDefault="00D8428D" w:rsidP="0045505A">
      <w:pPr>
        <w:tabs>
          <w:tab w:val="right" w:pos="6480"/>
        </w:tabs>
        <w:spacing w:line="420" w:lineRule="exact"/>
        <w:ind w:left="562" w:right="-43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ส่วนปรับปรุง</w:t>
      </w:r>
      <w:r w:rsidR="00F84AD1" w:rsidRPr="00FE7EBB">
        <w:rPr>
          <w:rFonts w:ascii="Angsana New" w:hAnsi="Angsana New"/>
          <w:sz w:val="32"/>
          <w:szCs w:val="32"/>
          <w:cs/>
        </w:rPr>
        <w:t>อาคาร</w:t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>5</w:t>
      </w:r>
      <w:r w:rsidR="00F84AD1" w:rsidRPr="00FE7EBB">
        <w:rPr>
          <w:rFonts w:ascii="Angsana New" w:hAnsi="Angsana New"/>
          <w:sz w:val="32"/>
          <w:szCs w:val="32"/>
        </w:rPr>
        <w:t xml:space="preserve"> - 15</w:t>
      </w:r>
      <w:r w:rsidRPr="00FE7EBB">
        <w:rPr>
          <w:rFonts w:ascii="Angsana New" w:hAnsi="Angsana New"/>
          <w:sz w:val="32"/>
          <w:szCs w:val="32"/>
          <w:cs/>
        </w:rPr>
        <w:t xml:space="preserve"> ปี</w:t>
      </w:r>
    </w:p>
    <w:p w:rsidR="00D8428D" w:rsidRPr="00FE7EBB" w:rsidRDefault="00F84AD1" w:rsidP="0045505A">
      <w:pPr>
        <w:tabs>
          <w:tab w:val="right" w:pos="6480"/>
        </w:tabs>
        <w:spacing w:line="420" w:lineRule="exact"/>
        <w:ind w:left="562" w:right="-43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อุปกรณ์</w:t>
      </w:r>
      <w:r w:rsidR="00D8428D" w:rsidRPr="00FE7EBB">
        <w:rPr>
          <w:rFonts w:ascii="Angsana New" w:hAnsi="Angsana New"/>
          <w:sz w:val="32"/>
          <w:szCs w:val="32"/>
          <w:cs/>
        </w:rPr>
        <w:tab/>
      </w:r>
      <w:r w:rsidR="003E797E"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</w:rPr>
        <w:t xml:space="preserve"> - 1</w:t>
      </w:r>
      <w:r w:rsidR="00D8428D" w:rsidRPr="00FE7EBB">
        <w:rPr>
          <w:rFonts w:ascii="Angsana New" w:hAnsi="Angsana New"/>
          <w:sz w:val="32"/>
          <w:szCs w:val="32"/>
        </w:rPr>
        <w:t>0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 ปี</w:t>
      </w:r>
    </w:p>
    <w:p w:rsidR="00D8428D" w:rsidRPr="00FE7EBB" w:rsidRDefault="00D8428D" w:rsidP="0045505A">
      <w:pPr>
        <w:tabs>
          <w:tab w:val="right" w:pos="6480"/>
        </w:tabs>
        <w:spacing w:line="420" w:lineRule="exact"/>
        <w:ind w:left="562" w:right="-43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FE7EBB">
        <w:rPr>
          <w:rFonts w:ascii="Angsana New" w:hAnsi="Angsana New"/>
          <w:sz w:val="32"/>
          <w:szCs w:val="32"/>
          <w:cs/>
        </w:rPr>
        <w:tab/>
      </w:r>
      <w:r w:rsidR="003E797E" w:rsidRPr="00FE7EBB">
        <w:rPr>
          <w:rFonts w:ascii="Angsana New" w:hAnsi="Angsana New"/>
          <w:sz w:val="32"/>
          <w:szCs w:val="32"/>
        </w:rPr>
        <w:t>3</w:t>
      </w:r>
      <w:r w:rsidR="008A0D30" w:rsidRPr="00FE7EBB">
        <w:rPr>
          <w:rFonts w:ascii="Angsana New" w:hAnsi="Angsana New"/>
          <w:sz w:val="32"/>
          <w:szCs w:val="32"/>
        </w:rPr>
        <w:t xml:space="preserve"> - </w:t>
      </w:r>
      <w:r w:rsidR="00213E29"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  <w:cs/>
        </w:rPr>
        <w:t xml:space="preserve"> ปี</w:t>
      </w:r>
    </w:p>
    <w:p w:rsidR="00D8428D" w:rsidRPr="00FE7EBB" w:rsidRDefault="00D8428D" w:rsidP="0045505A">
      <w:pPr>
        <w:tabs>
          <w:tab w:val="right" w:pos="6480"/>
        </w:tabs>
        <w:spacing w:line="420" w:lineRule="exact"/>
        <w:ind w:left="562" w:right="-43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ยานพาหนะ</w:t>
      </w:r>
      <w:r w:rsidRPr="00FE7EBB">
        <w:rPr>
          <w:rFonts w:ascii="Angsana New" w:hAnsi="Angsana New"/>
          <w:sz w:val="32"/>
          <w:szCs w:val="32"/>
        </w:rPr>
        <w:tab/>
        <w:t>5</w:t>
      </w:r>
      <w:r w:rsidRPr="00FE7EBB">
        <w:rPr>
          <w:rFonts w:ascii="Angsana New" w:hAnsi="Angsana New"/>
          <w:sz w:val="32"/>
          <w:szCs w:val="32"/>
          <w:cs/>
        </w:rPr>
        <w:t xml:space="preserve"> ปี</w:t>
      </w:r>
    </w:p>
    <w:p w:rsidR="00D8428D" w:rsidRPr="00FE7EBB" w:rsidRDefault="00C43826" w:rsidP="00C43826">
      <w:pPr>
        <w:tabs>
          <w:tab w:val="right" w:pos="7280"/>
          <w:tab w:val="right" w:pos="8540"/>
        </w:tabs>
        <w:spacing w:before="160" w:after="60" w:line="420" w:lineRule="exact"/>
        <w:ind w:left="562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="00D8428D" w:rsidRPr="00FE7EB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1251A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D8428D" w:rsidRPr="00FE7EB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สินทรัพย์</w:t>
      </w:r>
      <w:r w:rsidR="00D8428D" w:rsidRPr="00FE7EBB">
        <w:rPr>
          <w:rFonts w:ascii="Angsana New" w:hAnsi="Angsana New"/>
          <w:sz w:val="32"/>
          <w:szCs w:val="32"/>
          <w:cs/>
        </w:rPr>
        <w:t>ระหว่างก่อสร้างและติดตั้ง</w:t>
      </w:r>
    </w:p>
    <w:p w:rsidR="00D8428D" w:rsidRPr="00FE7EBB" w:rsidRDefault="00D8428D" w:rsidP="0045505A">
      <w:pPr>
        <w:pStyle w:val="Heading9"/>
        <w:spacing w:before="80" w:after="80" w:line="420" w:lineRule="exact"/>
        <w:ind w:left="547" w:hanging="547"/>
        <w:jc w:val="thaiDistribute"/>
        <w:rPr>
          <w:rFonts w:ascii="Angsana New" w:hAnsi="Angsana New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กลุ่มบริษัทตัดรายการ</w:t>
      </w:r>
      <w:r w:rsidR="00F84AD1" w:rsidRPr="00FE7EBB">
        <w:rPr>
          <w:rFonts w:ascii="Angsana New" w:hAnsi="Angsana New"/>
          <w:sz w:val="32"/>
          <w:szCs w:val="32"/>
          <w:cs/>
        </w:rPr>
        <w:t>ส่วนปรับปรุง</w:t>
      </w:r>
      <w:r w:rsidRPr="00FE7EBB">
        <w:rPr>
          <w:rFonts w:ascii="Angsana New" w:hAnsi="Angsana New"/>
          <w:sz w:val="32"/>
          <w:szCs w:val="32"/>
          <w:cs/>
        </w:rPr>
        <w:t>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3E797E" w:rsidRPr="00FE7EBB">
        <w:rPr>
          <w:rFonts w:ascii="Angsana New" w:hAnsi="Angsana New"/>
          <w:sz w:val="32"/>
          <w:szCs w:val="32"/>
          <w:cs/>
        </w:rPr>
        <w:t>ส่วนของ</w:t>
      </w:r>
      <w:r w:rsidRPr="00FE7EBB">
        <w:rPr>
          <w:rFonts w:ascii="Angsana New" w:hAnsi="Angsana New"/>
          <w:sz w:val="32"/>
          <w:szCs w:val="32"/>
          <w:cs/>
        </w:rPr>
        <w:t>กำไร</w:t>
      </w:r>
      <w:r w:rsidR="003E797E" w:rsidRPr="00FE7EBB">
        <w:rPr>
          <w:rFonts w:ascii="Angsana New" w:hAnsi="Angsana New"/>
          <w:sz w:val="32"/>
          <w:szCs w:val="32"/>
          <w:cs/>
        </w:rPr>
        <w:t>หรือ</w:t>
      </w:r>
      <w:r w:rsidRPr="00FE7EBB">
        <w:rPr>
          <w:rFonts w:ascii="Angsana New" w:hAnsi="Angsana New"/>
          <w:sz w:val="32"/>
          <w:szCs w:val="32"/>
          <w:cs/>
        </w:rPr>
        <w:t>ขาดทุนเมื่อกลุ่มบริษัทตัดรายการสินทรัพย์นั้นออกจากบัญชี</w:t>
      </w:r>
    </w:p>
    <w:p w:rsidR="00D8428D" w:rsidRPr="00FE7EBB" w:rsidRDefault="00D8428D" w:rsidP="0045505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</w:t>
      </w:r>
      <w:r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Pr="00FE7EBB">
        <w:rPr>
          <w:rFonts w:ascii="Angsana New" w:hAnsi="Angsana New"/>
          <w:b/>
          <w:bCs/>
          <w:sz w:val="32"/>
          <w:szCs w:val="32"/>
        </w:rPr>
        <w:t>6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Pr="00FE7EB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8428D" w:rsidRPr="00FE7EBB" w:rsidRDefault="00D8428D" w:rsidP="0045505A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5067C8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D8428D" w:rsidRPr="00FE7EBB" w:rsidRDefault="00D8428D" w:rsidP="0045505A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D8428D" w:rsidRPr="00FE7EBB" w:rsidRDefault="00D8428D" w:rsidP="0045505A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และกลุ่มบริษัทไม่สามารถกลับบัญชีขาดทุนจากการด้อยค่าได้ในอนาคต</w:t>
      </w:r>
    </w:p>
    <w:p w:rsidR="00C43826" w:rsidRDefault="00C438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428D" w:rsidRPr="00FE7EBB" w:rsidRDefault="00D8428D" w:rsidP="00D8428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5.7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pacing w:val="-6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3E797E" w:rsidRPr="00FE7EBB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D8428D" w:rsidRPr="00FE7EBB" w:rsidRDefault="00D8428D" w:rsidP="00D8428D">
      <w:pPr>
        <w:tabs>
          <w:tab w:val="center" w:pos="6480"/>
        </w:tabs>
        <w:ind w:left="547" w:hanging="547"/>
        <w:jc w:val="thaiDistribute"/>
        <w:outlineLvl w:val="0"/>
        <w:rPr>
          <w:rFonts w:ascii="Angsana New" w:hAnsi="Angsana New"/>
          <w:sz w:val="32"/>
          <w:szCs w:val="32"/>
          <w:u w:val="single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:rsidR="0045505A" w:rsidRPr="00FE7EBB" w:rsidRDefault="0045505A" w:rsidP="0045505A">
      <w:pPr>
        <w:tabs>
          <w:tab w:val="right" w:pos="6660"/>
        </w:tabs>
        <w:ind w:left="54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FE7EBB">
        <w:rPr>
          <w:rFonts w:ascii="Angsana New" w:hAnsi="Angsana New"/>
          <w:sz w:val="32"/>
          <w:szCs w:val="32"/>
          <w:cs/>
        </w:rPr>
        <w:t>แฟ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>7</w:t>
      </w:r>
      <w:r w:rsidRPr="00FE7EBB">
        <w:rPr>
          <w:rFonts w:ascii="Angsana New" w:hAnsi="Angsana New"/>
          <w:sz w:val="32"/>
          <w:szCs w:val="32"/>
          <w:cs/>
        </w:rPr>
        <w:t xml:space="preserve"> - </w:t>
      </w:r>
      <w:r w:rsidRPr="00FE7EBB">
        <w:rPr>
          <w:rFonts w:ascii="Angsana New" w:hAnsi="Angsana New"/>
          <w:sz w:val="32"/>
          <w:szCs w:val="32"/>
        </w:rPr>
        <w:t xml:space="preserve">28 </w:t>
      </w:r>
      <w:r w:rsidRPr="00FE7EBB">
        <w:rPr>
          <w:rFonts w:ascii="Angsana New" w:hAnsi="Angsana New"/>
          <w:sz w:val="32"/>
          <w:szCs w:val="32"/>
          <w:cs/>
        </w:rPr>
        <w:t>ปี</w:t>
      </w:r>
    </w:p>
    <w:p w:rsidR="005067C8" w:rsidRPr="00FE7EBB" w:rsidRDefault="005067C8" w:rsidP="005067C8">
      <w:pPr>
        <w:tabs>
          <w:tab w:val="right" w:pos="6660"/>
        </w:tabs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เครื่องหมายการค้า</w:t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>40</w:t>
      </w:r>
      <w:r w:rsidRPr="00FE7EBB">
        <w:rPr>
          <w:rFonts w:ascii="Angsana New" w:hAnsi="Angsana New"/>
          <w:sz w:val="32"/>
          <w:szCs w:val="32"/>
          <w:cs/>
        </w:rPr>
        <w:t xml:space="preserve"> ปี</w:t>
      </w:r>
    </w:p>
    <w:p w:rsidR="00D8428D" w:rsidRPr="00FE7EBB" w:rsidRDefault="00D8428D" w:rsidP="0045505A">
      <w:pPr>
        <w:tabs>
          <w:tab w:val="right" w:pos="666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Pr="00FE7EBB">
        <w:rPr>
          <w:rFonts w:ascii="Angsana New" w:hAnsi="Angsana New"/>
          <w:sz w:val="32"/>
          <w:szCs w:val="32"/>
        </w:rPr>
        <w:tab/>
      </w:r>
      <w:r w:rsidR="0045505A" w:rsidRPr="00FE7EBB">
        <w:rPr>
          <w:rFonts w:ascii="Angsana New" w:hAnsi="Angsana New"/>
          <w:sz w:val="32"/>
          <w:szCs w:val="32"/>
        </w:rPr>
        <w:t>3</w:t>
      </w:r>
      <w:r w:rsidR="0045505A" w:rsidRPr="00FE7EBB">
        <w:rPr>
          <w:rFonts w:ascii="Angsana New" w:hAnsi="Angsana New"/>
          <w:sz w:val="32"/>
          <w:szCs w:val="32"/>
          <w:cs/>
        </w:rPr>
        <w:t xml:space="preserve"> - </w:t>
      </w:r>
      <w:r w:rsidR="00213E29"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ปี </w:t>
      </w:r>
    </w:p>
    <w:p w:rsidR="00173F5A" w:rsidRDefault="00173F5A" w:rsidP="00173F5A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F5A">
        <w:rPr>
          <w:rFonts w:ascii="Angsana New" w:hAnsi="Angsana New"/>
          <w:sz w:val="32"/>
          <w:szCs w:val="32"/>
          <w:cs/>
        </w:rPr>
        <w:t>กลุ่มบริษัทไม่มีการตัดจำหน่ายสินทรัพย์ไม่มีตัวตน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ที่ก่อให้เกิดเงินสด กลุ่มบริษัทจะทบทวนทุกปีว่าสินทรัพย์ไม่มีตัวตนดังกล่าวยังคงมีอายุการให้ประโยชน์ไม่ทราบแน่นอน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:rsidR="00D8428D" w:rsidRPr="00FE7EBB" w:rsidRDefault="00D8428D" w:rsidP="00224BF7">
      <w:pPr>
        <w:tabs>
          <w:tab w:val="left" w:pos="1440"/>
          <w:tab w:val="left" w:pos="2160"/>
          <w:tab w:val="center" w:pos="5760"/>
        </w:tabs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>5.8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บุคคลหรือกิจการที่เกี่ยวข้องกันกับบริษัทฯ หมายถึง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D8428D" w:rsidRPr="00FE7EBB" w:rsidRDefault="00D8428D" w:rsidP="00D8428D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9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:rsidR="00D8428D" w:rsidRPr="00FE7EBB" w:rsidRDefault="00D8428D" w:rsidP="00D8428D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173F5A" w:rsidRDefault="00D8428D" w:rsidP="00D842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E7EBB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</w:p>
    <w:p w:rsidR="00D8428D" w:rsidRPr="00FE7EBB" w:rsidRDefault="00D8428D" w:rsidP="00D842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E7EBB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ab/>
        <w:t>กลุ่มบริษัทในฐานะผู้เช่า</w:t>
      </w:r>
    </w:p>
    <w:p w:rsidR="00D8428D" w:rsidRPr="00FE7EBB" w:rsidRDefault="00D8428D" w:rsidP="00D8428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3E797E"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D8428D" w:rsidRPr="00FE7EBB" w:rsidRDefault="00D8428D" w:rsidP="00D8428D">
      <w:pPr>
        <w:pStyle w:val="ListParagraph"/>
        <w:spacing w:before="120" w:after="240" w:line="240" w:lineRule="auto"/>
        <w:ind w:left="540" w:firstLine="7"/>
        <w:contextualSpacing w:val="0"/>
        <w:jc w:val="thaiDistribute"/>
        <w:rPr>
          <w:rFonts w:ascii="Angsana New" w:hAnsi="Angsana New" w:cs="Angsana New"/>
          <w:szCs w:val="32"/>
        </w:rPr>
      </w:pPr>
      <w:r w:rsidRPr="00FE7EBB">
        <w:rPr>
          <w:rFonts w:ascii="Angsana New" w:hAnsi="Angsana New" w:cs="Angsana New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D8428D" w:rsidRPr="00FE7EBB" w:rsidRDefault="00D8428D" w:rsidP="00AC616B">
      <w:pPr>
        <w:tabs>
          <w:tab w:val="left" w:pos="1080"/>
          <w:tab w:val="left" w:pos="1320"/>
          <w:tab w:val="right" w:pos="594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สิทธิการใช้พื้นที่</w:t>
      </w:r>
      <w:r w:rsidRPr="00FE7EBB">
        <w:rPr>
          <w:rFonts w:ascii="Angsana New" w:hAnsi="Angsana New"/>
          <w:sz w:val="32"/>
          <w:szCs w:val="32"/>
        </w:rPr>
        <w:tab/>
      </w:r>
      <w:r w:rsidR="008A0D30" w:rsidRPr="00FE7EBB">
        <w:rPr>
          <w:rFonts w:ascii="Angsana New" w:hAnsi="Angsana New"/>
          <w:sz w:val="32"/>
          <w:szCs w:val="32"/>
        </w:rPr>
        <w:t>3</w:t>
      </w:r>
      <w:r w:rsidR="00224BF7" w:rsidRPr="00FE7EBB">
        <w:rPr>
          <w:rFonts w:ascii="Angsana New" w:hAnsi="Angsana New"/>
          <w:sz w:val="32"/>
          <w:szCs w:val="32"/>
        </w:rPr>
        <w:t xml:space="preserve"> </w:t>
      </w:r>
      <w:r w:rsidR="008A0D30" w:rsidRPr="00FE7EBB">
        <w:rPr>
          <w:rFonts w:ascii="Angsana New" w:hAnsi="Angsana New"/>
          <w:sz w:val="32"/>
          <w:szCs w:val="32"/>
        </w:rPr>
        <w:t>-</w:t>
      </w:r>
      <w:r w:rsidR="00224BF7" w:rsidRPr="00FE7EBB">
        <w:rPr>
          <w:rFonts w:ascii="Angsana New" w:hAnsi="Angsana New"/>
          <w:sz w:val="32"/>
          <w:szCs w:val="32"/>
        </w:rPr>
        <w:t xml:space="preserve"> </w:t>
      </w:r>
      <w:r w:rsidR="008A0D30" w:rsidRPr="00FE7EBB">
        <w:rPr>
          <w:rFonts w:ascii="Angsana New" w:hAnsi="Angsana New"/>
          <w:sz w:val="32"/>
          <w:szCs w:val="32"/>
        </w:rPr>
        <w:t>9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ปี</w:t>
      </w:r>
    </w:p>
    <w:p w:rsidR="0027380C" w:rsidRPr="00FE7EBB" w:rsidRDefault="0027380C" w:rsidP="00AC616B">
      <w:pPr>
        <w:tabs>
          <w:tab w:val="left" w:pos="1080"/>
          <w:tab w:val="left" w:pos="1320"/>
          <w:tab w:val="right" w:pos="594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 xml:space="preserve">10 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ปี</w:t>
      </w:r>
    </w:p>
    <w:p w:rsidR="0027380C" w:rsidRPr="00FE7EBB" w:rsidRDefault="0027380C" w:rsidP="00AC616B">
      <w:pPr>
        <w:tabs>
          <w:tab w:val="left" w:pos="1080"/>
          <w:tab w:val="left" w:pos="1320"/>
          <w:tab w:val="right" w:pos="594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อุปกรณ์</w:t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ab/>
        <w:t>5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ปี</w:t>
      </w:r>
    </w:p>
    <w:p w:rsidR="00454EC0" w:rsidRPr="00FE7EBB" w:rsidRDefault="00454EC0" w:rsidP="00AC616B">
      <w:pPr>
        <w:tabs>
          <w:tab w:val="left" w:pos="1080"/>
          <w:tab w:val="left" w:pos="1320"/>
          <w:tab w:val="right" w:pos="594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เครื่องตกแต่งและอุปกรณ์สำนักงาน</w:t>
      </w: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ปี</w:t>
      </w:r>
    </w:p>
    <w:p w:rsidR="00D8428D" w:rsidRPr="00FE7EBB" w:rsidRDefault="0045505A" w:rsidP="00AC616B">
      <w:pPr>
        <w:tabs>
          <w:tab w:val="left" w:pos="1080"/>
          <w:tab w:val="left" w:pos="1320"/>
          <w:tab w:val="right" w:pos="5940"/>
          <w:tab w:val="left" w:pos="6120"/>
        </w:tabs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ยานพาหนะ</w:t>
      </w:r>
      <w:r w:rsidR="00D8428D" w:rsidRPr="00FE7EBB">
        <w:rPr>
          <w:rFonts w:ascii="Angsana New" w:hAnsi="Angsana New"/>
          <w:sz w:val="32"/>
          <w:szCs w:val="32"/>
          <w:cs/>
        </w:rPr>
        <w:tab/>
      </w:r>
      <w:r w:rsidR="008A0D30" w:rsidRPr="00FE7EBB">
        <w:rPr>
          <w:rFonts w:ascii="Angsana New" w:hAnsi="Angsana New"/>
          <w:sz w:val="32"/>
          <w:szCs w:val="32"/>
        </w:rPr>
        <w:t>5</w:t>
      </w:r>
      <w:r w:rsidR="00D8428D" w:rsidRPr="00FE7EBB">
        <w:rPr>
          <w:rFonts w:ascii="Angsana New" w:hAnsi="Angsana New"/>
          <w:sz w:val="32"/>
          <w:szCs w:val="32"/>
          <w:cs/>
        </w:rPr>
        <w:tab/>
        <w:t>ปี</w:t>
      </w:r>
    </w:p>
    <w:p w:rsidR="00D8428D" w:rsidRPr="00FE7EBB" w:rsidRDefault="00D8428D" w:rsidP="00D8428D">
      <w:pPr>
        <w:pStyle w:val="ListParagraph"/>
        <w:spacing w:before="240" w:after="120" w:line="240" w:lineRule="auto"/>
        <w:ind w:left="540" w:firstLine="7"/>
        <w:contextualSpacing w:val="0"/>
        <w:jc w:val="thaiDistribute"/>
        <w:rPr>
          <w:rFonts w:ascii="Angsana New" w:hAnsi="Angsana New" w:cs="Angsana New"/>
          <w:szCs w:val="32"/>
        </w:rPr>
      </w:pPr>
      <w:r w:rsidRPr="00FE7EBB">
        <w:rPr>
          <w:rFonts w:ascii="Angsana New" w:hAnsi="Angsana New" w:cs="Angsana New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D8428D" w:rsidRPr="00FE7EBB" w:rsidRDefault="00224BF7" w:rsidP="00224BF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pacing w:val="-4"/>
          <w:sz w:val="32"/>
          <w:szCs w:val="32"/>
        </w:rPr>
        <w:tab/>
      </w:r>
      <w:r w:rsidR="00D8428D" w:rsidRPr="00FE7E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E7EBB">
        <w:rPr>
          <w:rFonts w:ascii="Angsana New" w:hAnsi="Angsana New"/>
          <w:sz w:val="32"/>
          <w:szCs w:val="32"/>
        </w:rPr>
        <w:t xml:space="preserve"> </w:t>
      </w:r>
    </w:p>
    <w:p w:rsidR="00D8428D" w:rsidRPr="00FE7EBB" w:rsidRDefault="00173F5A" w:rsidP="00D842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D8428D" w:rsidRPr="00FE7EB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E7EBB">
        <w:rPr>
          <w:rFonts w:ascii="Angsana New" w:hAnsi="Angsana New"/>
          <w:sz w:val="32"/>
          <w:szCs w:val="32"/>
        </w:rPr>
        <w:t xml:space="preserve">12 </w:t>
      </w:r>
      <w:r w:rsidRPr="00FE7EBB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224BF7" w:rsidRPr="00FE7EBB" w:rsidRDefault="00224BF7" w:rsidP="00224BF7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E7EB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FE7EB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FE7EBB">
        <w:rPr>
          <w:rFonts w:ascii="Angsana New" w:hAnsi="Angsana New"/>
          <w:i/>
          <w:iCs/>
          <w:sz w:val="32"/>
          <w:szCs w:val="32"/>
          <w:u w:val="single"/>
        </w:rPr>
        <w:t>2563</w:t>
      </w:r>
    </w:p>
    <w:p w:rsidR="00224BF7" w:rsidRPr="00FE7EBB" w:rsidRDefault="00224BF7" w:rsidP="00224B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สัญญาเช่า</w:t>
      </w:r>
      <w:r w:rsidR="00C43826">
        <w:rPr>
          <w:rFonts w:ascii="Angsana New" w:hAnsi="Angsana New" w:hint="cs"/>
          <w:sz w:val="32"/>
          <w:szCs w:val="32"/>
          <w:cs/>
        </w:rPr>
        <w:t>สินทรัพย์</w:t>
      </w:r>
      <w:r w:rsidRPr="00FE7EBB">
        <w:rPr>
          <w:rFonts w:ascii="Angsana New" w:hAnsi="Angsana New"/>
          <w:sz w:val="32"/>
          <w:szCs w:val="32"/>
          <w:cs/>
        </w:rPr>
        <w:t xml:space="preserve"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แล้วแต่ระยะเวลาใดจะต่ำกว่า </w:t>
      </w:r>
    </w:p>
    <w:p w:rsidR="00224BF7" w:rsidRPr="00FE7EBB" w:rsidRDefault="00224BF7" w:rsidP="00224B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สัญญาเช่า</w:t>
      </w:r>
      <w:r w:rsidR="00C43826">
        <w:rPr>
          <w:rFonts w:ascii="Angsana New" w:hAnsi="Angsana New" w:hint="cs"/>
          <w:sz w:val="32"/>
          <w:szCs w:val="32"/>
          <w:cs/>
        </w:rPr>
        <w:t>สินทรัพย์</w:t>
      </w:r>
      <w:r w:rsidRPr="00FE7EBB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0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บริษัท</w:t>
      </w:r>
      <w:r w:rsidR="00C43826">
        <w:rPr>
          <w:rFonts w:ascii="Angsana New" w:hAnsi="Angsana New" w:hint="cs"/>
          <w:sz w:val="32"/>
          <w:szCs w:val="32"/>
          <w:cs/>
        </w:rPr>
        <w:t>ฯ</w:t>
      </w:r>
      <w:r w:rsidRPr="00FE7EBB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C43826">
        <w:rPr>
          <w:rFonts w:ascii="Angsana New" w:hAnsi="Angsana New" w:hint="cs"/>
          <w:sz w:val="32"/>
          <w:szCs w:val="32"/>
          <w:cs/>
        </w:rPr>
        <w:t>ฯ</w:t>
      </w:r>
      <w:r w:rsidRPr="00FE7EBB">
        <w:rPr>
          <w:rFonts w:ascii="Angsana New" w:hAnsi="Angsana New"/>
          <w:sz w:val="32"/>
          <w:szCs w:val="32"/>
          <w:cs/>
        </w:rPr>
        <w:t xml:space="preserve"> รายการ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ณ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ณ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E7EBB">
        <w:rPr>
          <w:rFonts w:ascii="Angsana New" w:hAnsi="Angsana New"/>
          <w:sz w:val="32"/>
          <w:szCs w:val="32"/>
        </w:rPr>
        <w:t xml:space="preserve"> 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C43826" w:rsidRDefault="00C438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428D" w:rsidRPr="00FE7EBB" w:rsidRDefault="00D8428D" w:rsidP="002358E3">
      <w:pPr>
        <w:tabs>
          <w:tab w:val="left" w:pos="1440"/>
          <w:tab w:val="left" w:pos="2160"/>
          <w:tab w:val="center" w:pos="5760"/>
        </w:tabs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1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C43826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FE7EBB">
        <w:rPr>
          <w:rFonts w:ascii="Angsana New" w:hAnsi="Angsana New"/>
          <w:sz w:val="32"/>
          <w:szCs w:val="32"/>
          <w:cs/>
        </w:rPr>
        <w:t>อาคารและอุปกรณ์ สินทรัพย์สิทธิการใช้และสินทรัพย์ไม่มีตัวตนของกลุ่มบริษัท</w:t>
      </w:r>
      <w:r w:rsidR="00C43826">
        <w:rPr>
          <w:rFonts w:ascii="Angsana New" w:hAnsi="Angsana New" w:hint="cs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8428D" w:rsidRPr="00FE7EBB" w:rsidRDefault="00D8428D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="00C43826">
        <w:rPr>
          <w:rFonts w:ascii="Angsana New" w:hAnsi="Angsana New" w:hint="cs"/>
          <w:sz w:val="32"/>
          <w:szCs w:val="32"/>
          <w:cs/>
        </w:rPr>
        <w:t>ส่วนของ</w:t>
      </w:r>
      <w:r w:rsidRPr="00FE7EBB">
        <w:rPr>
          <w:rFonts w:ascii="Angsana New" w:hAnsi="Angsana New"/>
          <w:sz w:val="32"/>
          <w:szCs w:val="32"/>
          <w:cs/>
        </w:rPr>
        <w:t>กำไร</w:t>
      </w:r>
      <w:r w:rsidR="00C43826">
        <w:rPr>
          <w:rFonts w:ascii="Angsana New" w:hAnsi="Angsana New" w:hint="cs"/>
          <w:sz w:val="32"/>
          <w:szCs w:val="32"/>
          <w:cs/>
        </w:rPr>
        <w:t>หรือ</w:t>
      </w:r>
      <w:r w:rsidRPr="00FE7EBB">
        <w:rPr>
          <w:rFonts w:ascii="Angsana New" w:hAnsi="Angsana New"/>
          <w:sz w:val="32"/>
          <w:szCs w:val="32"/>
          <w:cs/>
        </w:rPr>
        <w:t>ขาดทุน</w:t>
      </w:r>
    </w:p>
    <w:p w:rsidR="003E797E" w:rsidRPr="00FE7EBB" w:rsidRDefault="003E797E" w:rsidP="002358E3">
      <w:pPr>
        <w:tabs>
          <w:tab w:val="left" w:pos="900"/>
          <w:tab w:val="left" w:pos="1440"/>
        </w:tabs>
        <w:spacing w:before="120" w:after="120" w:line="40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ๆ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:rsidR="00D8428D" w:rsidRPr="00FE7EBB" w:rsidRDefault="00D8428D" w:rsidP="00F84AD1">
      <w:pPr>
        <w:tabs>
          <w:tab w:val="left" w:pos="1440"/>
          <w:tab w:val="left" w:pos="2160"/>
          <w:tab w:val="center" w:pos="5760"/>
        </w:tabs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</w:t>
      </w:r>
      <w:r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Pr="00FE7EBB">
        <w:rPr>
          <w:rFonts w:ascii="Angsana New" w:hAnsi="Angsana New"/>
          <w:b/>
          <w:bCs/>
          <w:sz w:val="32"/>
          <w:szCs w:val="32"/>
        </w:rPr>
        <w:t>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2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D8428D" w:rsidRPr="00FE7EBB" w:rsidRDefault="00D8428D" w:rsidP="00D8428D">
      <w:pPr>
        <w:tabs>
          <w:tab w:val="left" w:pos="900"/>
          <w:tab w:val="left" w:pos="1440"/>
        </w:tabs>
        <w:spacing w:before="12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4422D" w:rsidRDefault="00D8428D" w:rsidP="002358E3">
      <w:pPr>
        <w:overflowPunct/>
        <w:autoSpaceDE/>
        <w:autoSpaceDN/>
        <w:adjustRightInd/>
        <w:spacing w:before="120" w:after="120" w:line="420" w:lineRule="exact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24422D" w:rsidRDefault="002442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D8428D" w:rsidRPr="00FE7EBB" w:rsidRDefault="0024422D" w:rsidP="002358E3">
      <w:pPr>
        <w:overflowPunct/>
        <w:autoSpaceDE/>
        <w:autoSpaceDN/>
        <w:adjustRightInd/>
        <w:spacing w:before="120" w:after="120" w:line="420" w:lineRule="exact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D8428D"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D8428D" w:rsidRPr="00FE7EBB" w:rsidRDefault="00D8428D" w:rsidP="003E797E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E7EBB">
        <w:rPr>
          <w:rFonts w:ascii="Angsana New" w:hAnsi="Angsana New"/>
          <w:i/>
          <w:iCs/>
          <w:sz w:val="32"/>
          <w:szCs w:val="32"/>
        </w:rPr>
        <w:tab/>
      </w:r>
      <w:r w:rsidRPr="00FE7EB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D8428D" w:rsidRPr="00FE7EBB" w:rsidRDefault="00D8428D" w:rsidP="003E797E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D8428D" w:rsidRPr="00FE7EBB" w:rsidRDefault="00D8428D" w:rsidP="003E797E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โครงการผลประโยชน์หลังออกจากงานของพนักงาน</w:t>
      </w:r>
    </w:p>
    <w:p w:rsidR="00D8428D" w:rsidRPr="00FE7EBB" w:rsidRDefault="00D8428D" w:rsidP="003E797E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D8428D" w:rsidRPr="00FE7EBB" w:rsidRDefault="00D8428D" w:rsidP="003E797E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E7EBB">
        <w:rPr>
          <w:rFonts w:ascii="Angsana New" w:hAnsi="Angsana New"/>
          <w:sz w:val="32"/>
          <w:szCs w:val="32"/>
        </w:rPr>
        <w:t>Projected Unit Credit Method</w:t>
      </w:r>
      <w:r w:rsidRPr="00FE7EBB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D8428D" w:rsidRDefault="00D8428D" w:rsidP="003E797E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481C84" w:rsidRPr="00481C84" w:rsidRDefault="00481C84" w:rsidP="00481C84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481C84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D8428D" w:rsidRPr="00FE7EBB" w:rsidRDefault="00D8428D" w:rsidP="003E797E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>5.1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3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D8428D" w:rsidRPr="00FE7EBB" w:rsidRDefault="00D8428D" w:rsidP="003E797E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="0024422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E7EBB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และสามารถประมาณมูลค่าภาระผูกพันนั้นได้อย่างน่าเชื่อถือ </w:t>
      </w:r>
    </w:p>
    <w:p w:rsidR="00D8428D" w:rsidRPr="00FE7EBB" w:rsidRDefault="00D8428D" w:rsidP="003E797E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4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D8428D" w:rsidRPr="00FE7EBB" w:rsidRDefault="00D8428D" w:rsidP="003E79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D8428D" w:rsidRPr="00FE7EBB" w:rsidRDefault="00D8428D" w:rsidP="003E79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D8428D" w:rsidRPr="00FE7EBB" w:rsidRDefault="00D8428D" w:rsidP="003E79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Pr="00FE7EBB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FE7EBB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:rsidR="003E797E" w:rsidRPr="00FE7EBB" w:rsidRDefault="00D8428D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ab/>
      </w:r>
    </w:p>
    <w:p w:rsidR="003E797E" w:rsidRPr="00FE7EBB" w:rsidRDefault="003E79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428D" w:rsidRPr="00FE7EBB" w:rsidRDefault="003E797E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8428D" w:rsidRPr="00FE7EB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8428D" w:rsidRPr="00FE7EBB" w:rsidRDefault="00D8428D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D8428D" w:rsidRPr="00FE7EBB" w:rsidRDefault="00D8428D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8428D" w:rsidRPr="00FE7EBB" w:rsidRDefault="00D8428D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8428D" w:rsidRPr="00FE7EBB" w:rsidRDefault="00D8428D" w:rsidP="0045505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8428D" w:rsidRPr="00FE7EBB" w:rsidRDefault="00D8428D" w:rsidP="00D8428D">
      <w:pPr>
        <w:pStyle w:val="Heading2"/>
        <w:spacing w:before="120" w:after="120"/>
        <w:ind w:left="547" w:hanging="547"/>
        <w:rPr>
          <w:b/>
          <w:bCs/>
        </w:rPr>
      </w:pPr>
      <w:r w:rsidRPr="00FE7EBB">
        <w:rPr>
          <w:b/>
          <w:bCs/>
        </w:rPr>
        <w:t>5.1</w:t>
      </w:r>
      <w:r w:rsidR="00224BF7" w:rsidRPr="00FE7EBB">
        <w:rPr>
          <w:b/>
          <w:bCs/>
        </w:rPr>
        <w:t>5</w:t>
      </w:r>
      <w:r w:rsidRPr="00FE7EBB">
        <w:rPr>
          <w:b/>
          <w:bCs/>
        </w:rPr>
        <w:tab/>
      </w:r>
      <w:r w:rsidRPr="00FE7EBB">
        <w:rPr>
          <w:b/>
          <w:bCs/>
          <w:cs/>
        </w:rPr>
        <w:t>เครื่องมือทางการเงิน</w:t>
      </w:r>
    </w:p>
    <w:p w:rsidR="00D8428D" w:rsidRPr="00FE7EBB" w:rsidRDefault="00D8428D" w:rsidP="00D8428D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FE7EB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E7EBB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FE7EBB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FE7EBB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:rsidR="00D8428D" w:rsidRPr="00FE7EBB" w:rsidRDefault="00D8428D" w:rsidP="00D8428D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FE7EBB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FE7EBB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FE7EBB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FE7EBB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FE7EBB">
        <w:rPr>
          <w:rFonts w:ascii="Angsana New" w:hAnsi="Angsana New"/>
          <w:color w:val="221E1F"/>
          <w:sz w:val="32"/>
          <w:szCs w:val="32"/>
        </w:rPr>
        <w:t xml:space="preserve"> </w:t>
      </w:r>
      <w:r w:rsidRPr="00FE7EBB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FE7EBB">
        <w:rPr>
          <w:rFonts w:ascii="Angsana New" w:hAnsi="Angsana New"/>
          <w:color w:val="221E1F"/>
          <w:sz w:val="32"/>
          <w:szCs w:val="32"/>
        </w:rPr>
        <w:t xml:space="preserve"> </w:t>
      </w:r>
    </w:p>
    <w:p w:rsidR="00D8428D" w:rsidRPr="00FE7EBB" w:rsidRDefault="00D8428D" w:rsidP="00D8428D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D8428D" w:rsidRPr="00FE7EBB" w:rsidRDefault="00D8428D" w:rsidP="00D8428D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E7EB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E7EBB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3E797E" w:rsidRPr="00FE7EBB" w:rsidRDefault="003E79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FE7EBB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:rsidR="00D8428D" w:rsidRPr="00FE7EBB" w:rsidRDefault="00D8428D" w:rsidP="00D8428D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E7EBB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E7EBB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:rsidR="00D8428D" w:rsidRPr="00FE7EBB" w:rsidRDefault="00D8428D" w:rsidP="00D8428D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45505A" w:rsidRDefault="00D8428D" w:rsidP="0045505A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24422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481C84" w:rsidRDefault="00481C84" w:rsidP="00481C8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:rsidR="00481C84" w:rsidRDefault="00481C84" w:rsidP="00481C84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:rsidR="00481C84" w:rsidRDefault="00481C84" w:rsidP="00481C84">
      <w:pPr>
        <w:spacing w:before="120" w:after="120"/>
        <w:ind w:left="547" w:hanging="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481C84" w:rsidRDefault="00481C84" w:rsidP="00481C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481C84" w:rsidRDefault="00481C84" w:rsidP="00481C8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45505A" w:rsidRPr="00FE7EBB" w:rsidRDefault="0045505A" w:rsidP="0045505A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D8428D" w:rsidRPr="00FE7EBB" w:rsidRDefault="0045505A" w:rsidP="0045505A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EBB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E7EBB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FE7EBB">
        <w:rPr>
          <w:rFonts w:ascii="Angsana New" w:eastAsia="Arial Unicode MS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E7EBB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D8428D" w:rsidRPr="00FE7EBB" w:rsidRDefault="00D8428D" w:rsidP="0045505A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:rsidR="00D8428D" w:rsidRPr="00FE7EBB" w:rsidRDefault="00D8428D" w:rsidP="0045505A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D8428D" w:rsidRPr="00FE7EBB" w:rsidRDefault="00D8428D" w:rsidP="0045505A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45505A" w:rsidRPr="00FE7EBB" w:rsidRDefault="0045505A" w:rsidP="003E797E">
      <w:pPr>
        <w:keepNext/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E7EBB">
        <w:rPr>
          <w:rFonts w:ascii="Angsana New" w:hAnsi="Angsana New"/>
          <w:sz w:val="32"/>
          <w:szCs w:val="32"/>
        </w:rPr>
        <w:t xml:space="preserve">12 </w:t>
      </w:r>
      <w:r w:rsidRPr="00FE7EBB">
        <w:rPr>
          <w:rFonts w:ascii="Angsana New" w:hAnsi="Angsana New"/>
          <w:sz w:val="32"/>
          <w:szCs w:val="32"/>
          <w:cs/>
        </w:rPr>
        <w:t>เดือนข้างหน้า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D8428D" w:rsidRPr="00FE7EBB" w:rsidRDefault="00D8428D" w:rsidP="003E797E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:rsidR="0045505A" w:rsidRPr="00FE7EBB" w:rsidRDefault="00D8428D" w:rsidP="003E797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E7EBB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FE7EB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FE7EBB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FE7EBB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5" w:name="_Hlk59432702"/>
      <w:r w:rsidRPr="00FE7EB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FE7EB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5"/>
    </w:p>
    <w:p w:rsidR="00D8428D" w:rsidRPr="00FE7EBB" w:rsidRDefault="00D8428D" w:rsidP="003E797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E7EBB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D8428D" w:rsidRPr="00FE7EBB" w:rsidRDefault="00D8428D" w:rsidP="003E797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D8428D" w:rsidRPr="00FE7EBB" w:rsidRDefault="00D8428D" w:rsidP="003E797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EBB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662F5A" w:rsidRDefault="00662F5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:rsidR="00D8428D" w:rsidRPr="00FE7EBB" w:rsidRDefault="00D8428D" w:rsidP="003E797E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i/>
          <w:iCs/>
          <w:sz w:val="32"/>
          <w:szCs w:val="32"/>
          <w:u w:val="single"/>
        </w:rPr>
      </w:pPr>
      <w:r w:rsidRPr="00FE7EBB">
        <w:rPr>
          <w:rFonts w:ascii="Angsana New" w:hAnsi="Angsana New"/>
          <w:i/>
          <w:iCs/>
          <w:sz w:val="32"/>
          <w:szCs w:val="32"/>
          <w:u w:val="single"/>
          <w:cs/>
        </w:rPr>
        <w:lastRenderedPageBreak/>
        <w:t xml:space="preserve">นโยบายการบัญชีที่ถือปฏิบัติก่อนวันที่ </w:t>
      </w:r>
      <w:r w:rsidRPr="00FE7EBB">
        <w:rPr>
          <w:rFonts w:ascii="Angsana New" w:hAnsi="Angsana New"/>
          <w:i/>
          <w:iCs/>
          <w:sz w:val="32"/>
          <w:szCs w:val="32"/>
          <w:u w:val="single"/>
        </w:rPr>
        <w:t>1</w:t>
      </w:r>
      <w:r w:rsidRPr="00FE7EB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มกราคม </w:t>
      </w:r>
      <w:r w:rsidRPr="00FE7EBB">
        <w:rPr>
          <w:rFonts w:ascii="Angsana New" w:hAnsi="Angsana New"/>
          <w:i/>
          <w:iCs/>
          <w:sz w:val="32"/>
          <w:szCs w:val="32"/>
          <w:u w:val="single"/>
        </w:rPr>
        <w:t>2563</w:t>
      </w:r>
      <w:r w:rsidRPr="00FE7EBB">
        <w:rPr>
          <w:rFonts w:ascii="Angsana New" w:hAnsi="Angsana New"/>
          <w:i/>
          <w:iCs/>
          <w:sz w:val="32"/>
          <w:szCs w:val="32"/>
          <w:u w:val="single"/>
          <w:cs/>
        </w:rPr>
        <w:t xml:space="preserve"> </w:t>
      </w:r>
    </w:p>
    <w:p w:rsidR="00D8428D" w:rsidRPr="00FE7EBB" w:rsidRDefault="00D8428D" w:rsidP="003E797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</w:rPr>
      </w:pPr>
      <w:r w:rsidRPr="00FE7EBB">
        <w:rPr>
          <w:rFonts w:ascii="Angsana New" w:eastAsia="Arial" w:hAnsi="Angsana New"/>
          <w:b/>
          <w:bCs/>
          <w:sz w:val="32"/>
          <w:szCs w:val="32"/>
          <w:cs/>
        </w:rPr>
        <w:t>ลูกหนี้การค้า</w:t>
      </w:r>
    </w:p>
    <w:p w:rsidR="00D8428D" w:rsidRPr="00FE7EBB" w:rsidRDefault="00D8428D" w:rsidP="003E797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E7EBB">
        <w:rPr>
          <w:rFonts w:ascii="Angsana New" w:eastAsia="Arial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D8428D" w:rsidRPr="00FE7EBB" w:rsidRDefault="00D8428D" w:rsidP="004550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5.1</w:t>
      </w:r>
      <w:r w:rsidR="00224BF7" w:rsidRPr="00FE7EBB">
        <w:rPr>
          <w:rFonts w:ascii="Angsana New" w:hAnsi="Angsana New"/>
          <w:b/>
          <w:bCs/>
          <w:sz w:val="32"/>
          <w:szCs w:val="32"/>
        </w:rPr>
        <w:t>6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D8428D" w:rsidRPr="00FE7EBB" w:rsidRDefault="00D8428D" w:rsidP="0045505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8428D" w:rsidRPr="00FE7EBB" w:rsidRDefault="00D8428D" w:rsidP="00D8428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D8428D" w:rsidRPr="00FE7EBB" w:rsidRDefault="00D8428D" w:rsidP="00481C84">
      <w:pPr>
        <w:tabs>
          <w:tab w:val="left" w:pos="540"/>
          <w:tab w:val="left" w:pos="1440"/>
          <w:tab w:val="left" w:pos="2880"/>
        </w:tabs>
        <w:spacing w:after="120" w:line="400" w:lineRule="exact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E7EBB">
        <w:rPr>
          <w:rFonts w:ascii="Angsana New" w:hAnsi="Angsana New"/>
          <w:sz w:val="32"/>
          <w:szCs w:val="32"/>
        </w:rPr>
        <w:t xml:space="preserve">1 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8428D" w:rsidRPr="00FE7EBB" w:rsidRDefault="00D8428D" w:rsidP="00481C84">
      <w:pPr>
        <w:tabs>
          <w:tab w:val="left" w:pos="540"/>
          <w:tab w:val="left" w:pos="1440"/>
          <w:tab w:val="left" w:pos="2880"/>
        </w:tabs>
        <w:spacing w:before="120" w:after="120" w:line="400" w:lineRule="exact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E7EBB">
        <w:rPr>
          <w:rFonts w:ascii="Angsana New" w:hAnsi="Angsana New"/>
          <w:sz w:val="32"/>
          <w:szCs w:val="32"/>
        </w:rPr>
        <w:t>2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8428D" w:rsidRPr="00FE7EBB" w:rsidRDefault="00D8428D" w:rsidP="00481C84">
      <w:pPr>
        <w:tabs>
          <w:tab w:val="left" w:pos="540"/>
          <w:tab w:val="left" w:pos="1440"/>
          <w:tab w:val="left" w:pos="2880"/>
        </w:tabs>
        <w:spacing w:before="120" w:line="400" w:lineRule="exact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D8428D" w:rsidRPr="00FE7EBB" w:rsidRDefault="00D8428D" w:rsidP="00481C84">
      <w:pPr>
        <w:tabs>
          <w:tab w:val="left" w:pos="540"/>
          <w:tab w:val="left" w:pos="1800"/>
          <w:tab w:val="left" w:pos="2400"/>
          <w:tab w:val="left" w:pos="3000"/>
        </w:tabs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ณ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662F5A" w:rsidRDefault="00662F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8428D" w:rsidRPr="00FE7EBB" w:rsidRDefault="00D8428D" w:rsidP="00662F5A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Pr="00FE7EBB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D8428D" w:rsidRPr="00FE7EBB" w:rsidRDefault="00D8428D" w:rsidP="00662F5A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 ผลที่เกิดขึ้นจริงอาจแตกต่างไปจากจำนวนที่ประมาณการไว้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D8428D" w:rsidRPr="00FE7EBB" w:rsidRDefault="003E797E" w:rsidP="00662F5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  <w:r w:rsidR="00D8428D" w:rsidRPr="00FE7EB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691CD1" w:rsidRPr="00FE7EBB" w:rsidRDefault="00691CD1" w:rsidP="00662F5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FE7EBB">
        <w:rPr>
          <w:rFonts w:ascii="Angsana New" w:hAnsi="Angsana New"/>
          <w:i/>
          <w:iCs/>
          <w:sz w:val="32"/>
          <w:szCs w:val="32"/>
        </w:rPr>
        <w:t>-</w:t>
      </w:r>
      <w:r w:rsidRPr="00FE7EBB">
        <w:rPr>
          <w:rFonts w:ascii="Angsana New" w:hAnsi="Angsana New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:rsidR="00691CD1" w:rsidRPr="00FE7EBB" w:rsidRDefault="00691CD1" w:rsidP="00662F5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FE7EBB">
        <w:rPr>
          <w:rFonts w:ascii="Angsana New" w:hAnsi="Angsana New"/>
          <w:sz w:val="32"/>
          <w:szCs w:val="32"/>
        </w:rPr>
        <w:t xml:space="preserve">    </w:t>
      </w:r>
    </w:p>
    <w:p w:rsidR="00691CD1" w:rsidRPr="00FE7EBB" w:rsidRDefault="00691CD1" w:rsidP="00662F5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</w:t>
      </w:r>
      <w:r w:rsidRPr="00FE7EBB">
        <w:rPr>
          <w:rFonts w:ascii="Angsana New" w:hAnsi="Angsana New"/>
          <w:i/>
          <w:iCs/>
          <w:sz w:val="32"/>
          <w:szCs w:val="32"/>
        </w:rPr>
        <w:t>-</w:t>
      </w:r>
      <w:r w:rsidRPr="00FE7EBB">
        <w:rPr>
          <w:rFonts w:ascii="Angsana New" w:hAnsi="Angsana New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:rsidR="00D8428D" w:rsidRPr="00FE7EBB" w:rsidRDefault="00691CD1" w:rsidP="00662F5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:rsidR="005250B2" w:rsidRPr="00FE7EBB" w:rsidRDefault="00D8428D" w:rsidP="00662F5A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5250B2" w:rsidRPr="00FE7EBB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:rsidR="005250B2" w:rsidRPr="00FE7EBB" w:rsidRDefault="005250B2" w:rsidP="00662F5A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ๆ</w:t>
      </w:r>
    </w:p>
    <w:p w:rsidR="001251A6" w:rsidRDefault="001251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8428D" w:rsidRPr="00FE7EBB" w:rsidRDefault="005250B2" w:rsidP="005250B2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:rsidR="00D8428D" w:rsidRPr="00FE7EBB" w:rsidRDefault="00D8428D" w:rsidP="00D842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5067C8" w:rsidRPr="00FE7EBB">
        <w:rPr>
          <w:rFonts w:ascii="Angsana New" w:hAnsi="Angsana New"/>
          <w:sz w:val="32"/>
          <w:szCs w:val="32"/>
        </w:rPr>
        <w:t xml:space="preserve"> 5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ปี</w:t>
      </w:r>
      <w:r w:rsidR="005067C8"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อัตราคิดลดที่ใช้ในแบบจำลองดังกล่าวรวมถึงกระแสเงินสดรับในอนาคตที่คาดการณ์และอัตราการเติบโ</w:t>
      </w:r>
      <w:r w:rsidR="0024422D">
        <w:rPr>
          <w:rFonts w:ascii="Angsana New" w:hAnsi="Angsana New" w:hint="cs"/>
          <w:sz w:val="32"/>
          <w:szCs w:val="32"/>
          <w:cs/>
        </w:rPr>
        <w:t>ต</w:t>
      </w:r>
      <w:r w:rsidRPr="00FE7EBB">
        <w:rPr>
          <w:rFonts w:ascii="Angsana New" w:hAnsi="Angsana New"/>
          <w:sz w:val="32"/>
          <w:szCs w:val="32"/>
          <w:cs/>
        </w:rPr>
        <w:t>ที่ใช้ในการคำนวณนี้มีผลกระทบต่อมูลค่าที่คาดว่าจะได้รับคืน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การประมาณการดังกล่าวส่วนใหญ่เกี่ยวข้องกับค่าความนิยม ซึ่งกลุ่มบริษัทได้บันทึกไว้ใน</w:t>
      </w:r>
      <w:r w:rsidR="00AC616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E7EBB">
        <w:rPr>
          <w:rFonts w:ascii="Angsana New" w:hAnsi="Angsana New"/>
          <w:sz w:val="32"/>
          <w:szCs w:val="32"/>
          <w:cs/>
        </w:rPr>
        <w:t>งบการเงิน สมมติฐานสำคัญที่ใช้ในการประเมินมูลค่าที่คาดว่าจะได้รับคืนได้เปิดเผยไว้ในหมายเหตุ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F55545" w:rsidRPr="00FE7EBB">
        <w:rPr>
          <w:rFonts w:ascii="Angsana New" w:hAnsi="Angsana New"/>
          <w:sz w:val="32"/>
          <w:szCs w:val="32"/>
        </w:rPr>
        <w:t>12</w:t>
      </w:r>
    </w:p>
    <w:p w:rsidR="00D8428D" w:rsidRPr="00FE7EBB" w:rsidRDefault="005250B2" w:rsidP="00D8428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  <w:r w:rsidR="00D8428D" w:rsidRPr="00FE7EB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D8428D" w:rsidRPr="00FE7EBB" w:rsidRDefault="00D8428D" w:rsidP="00D8428D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5067C8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5067C8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4422D">
        <w:rPr>
          <w:rFonts w:ascii="Angsana New" w:hAnsi="Angsana New" w:hint="cs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8428D" w:rsidRPr="00FE7EBB" w:rsidRDefault="00D8428D" w:rsidP="00D8428D">
      <w:pPr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ผลประโยชน์หลังออกจากงานของพนักงานตามโครงการผลประโยชน์ของพนักงาน</w:t>
      </w:r>
    </w:p>
    <w:p w:rsidR="00D8428D" w:rsidRPr="00FE7EBB" w:rsidRDefault="00D8428D" w:rsidP="00625A8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1251A6" w:rsidRDefault="001251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0983" w:rsidRPr="00FE7EBB" w:rsidRDefault="00734D9D" w:rsidP="005F1D8B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70983" w:rsidRPr="00FE7EBB">
        <w:rPr>
          <w:rFonts w:ascii="Angsana New" w:hAnsi="Angsana New"/>
          <w:b/>
          <w:bCs/>
          <w:sz w:val="32"/>
          <w:szCs w:val="32"/>
        </w:rPr>
        <w:t>.</w:t>
      </w:r>
      <w:r w:rsidR="00E70983" w:rsidRPr="00FE7EBB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E70983" w:rsidRPr="00FE7EBB" w:rsidRDefault="00E70983" w:rsidP="005F1D8B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44AA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D44AA" w:rsidRPr="00FE7EBB">
        <w:rPr>
          <w:rFonts w:ascii="Angsana New" w:hAnsi="Angsana New"/>
          <w:sz w:val="32"/>
          <w:szCs w:val="32"/>
          <w:cs/>
        </w:rPr>
        <w:t>บริษัท</w:t>
      </w:r>
      <w:r w:rsidR="002358E3" w:rsidRPr="00FE7EBB">
        <w:rPr>
          <w:rFonts w:ascii="Angsana New" w:hAnsi="Angsana New"/>
          <w:sz w:val="32"/>
          <w:szCs w:val="32"/>
          <w:cs/>
        </w:rPr>
        <w:t>ฯ</w:t>
      </w:r>
      <w:r w:rsidR="00D8428D" w:rsidRPr="00FE7E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FE7EBB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990"/>
        <w:gridCol w:w="900"/>
        <w:gridCol w:w="966"/>
        <w:gridCol w:w="850"/>
        <w:gridCol w:w="2684"/>
      </w:tblGrid>
      <w:tr w:rsidR="00E70983" w:rsidRPr="00FE7EBB" w:rsidTr="00CA1366">
        <w:trPr>
          <w:tblHeader/>
        </w:trPr>
        <w:tc>
          <w:tcPr>
            <w:tcW w:w="2682" w:type="dxa"/>
          </w:tcPr>
          <w:p w:rsidR="00E70983" w:rsidRPr="00FE7EBB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FE7EBB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16" w:type="dxa"/>
            <w:gridSpan w:val="2"/>
            <w:vAlign w:val="bottom"/>
          </w:tcPr>
          <w:p w:rsidR="00E70983" w:rsidRPr="00FE7EBB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684" w:type="dxa"/>
            <w:vAlign w:val="bottom"/>
          </w:tcPr>
          <w:p w:rsidR="00E70983" w:rsidRPr="00FE7EBB" w:rsidRDefault="00E70983" w:rsidP="005F1D8B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FE7EBB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(</w:t>
            </w:r>
            <w:r w:rsidRPr="00FE7EBB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หน่วย</w:t>
            </w:r>
            <w:r w:rsidRPr="00FE7EBB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 xml:space="preserve">: </w:t>
            </w:r>
            <w:r w:rsidR="008E0FE6" w:rsidRPr="00FE7EBB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</w:t>
            </w:r>
            <w:r w:rsidRPr="00FE7EBB">
              <w:rPr>
                <w:rFonts w:ascii="Angsana New" w:hAnsi="Angsana New"/>
                <w:i w:val="0"/>
                <w:iCs w:val="0"/>
                <w:sz w:val="28"/>
                <w:szCs w:val="28"/>
                <w:cs/>
                <w:lang w:val="en-US" w:eastAsia="en-US"/>
              </w:rPr>
              <w:t>บาท</w:t>
            </w:r>
            <w:r w:rsidRPr="00FE7EBB">
              <w:rPr>
                <w:rFonts w:ascii="Angsana New" w:hAnsi="Angsana New"/>
                <w:i w:val="0"/>
                <w:iCs w:val="0"/>
                <w:sz w:val="28"/>
                <w:szCs w:val="28"/>
                <w:lang w:val="en-US" w:eastAsia="en-US"/>
              </w:rPr>
              <w:t>)</w:t>
            </w:r>
          </w:p>
        </w:tc>
      </w:tr>
      <w:tr w:rsidR="00E70983" w:rsidRPr="00FE7EBB" w:rsidTr="00CA1366">
        <w:trPr>
          <w:tblHeader/>
        </w:trPr>
        <w:tc>
          <w:tcPr>
            <w:tcW w:w="2682" w:type="dxa"/>
          </w:tcPr>
          <w:p w:rsidR="00E70983" w:rsidRPr="00FE7EBB" w:rsidRDefault="00E70983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E70983" w:rsidRPr="00FE7EBB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16" w:type="dxa"/>
            <w:gridSpan w:val="2"/>
            <w:vAlign w:val="bottom"/>
          </w:tcPr>
          <w:p w:rsidR="00E70983" w:rsidRPr="00FE7EBB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</w:t>
            </w:r>
            <w:r w:rsidR="00B263E6" w:rsidRPr="00FE7EBB">
              <w:rPr>
                <w:rFonts w:ascii="Angsana New" w:hAnsi="Angsana New"/>
                <w:sz w:val="28"/>
              </w:rPr>
              <w:t xml:space="preserve">      </w:t>
            </w:r>
            <w:r w:rsidRPr="00FE7EBB"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  <w:tc>
          <w:tcPr>
            <w:tcW w:w="2684" w:type="dxa"/>
            <w:vAlign w:val="bottom"/>
          </w:tcPr>
          <w:p w:rsidR="00E70983" w:rsidRPr="00FE7EBB" w:rsidRDefault="00E70983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AF0DA0" w:rsidRPr="00FE7EBB" w:rsidTr="00CA1366">
        <w:trPr>
          <w:tblHeader/>
        </w:trPr>
        <w:tc>
          <w:tcPr>
            <w:tcW w:w="2682" w:type="dxa"/>
          </w:tcPr>
          <w:p w:rsidR="00AF0DA0" w:rsidRPr="00FE7EBB" w:rsidRDefault="00AF0DA0" w:rsidP="005F1D8B">
            <w:pPr>
              <w:ind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AF0DA0" w:rsidRPr="00FE7EBB" w:rsidRDefault="001249FC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00" w:type="dxa"/>
            <w:vAlign w:val="bottom"/>
          </w:tcPr>
          <w:p w:rsidR="00AF0DA0" w:rsidRPr="00FE7EBB" w:rsidRDefault="005E5762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966" w:type="dxa"/>
            <w:vAlign w:val="bottom"/>
          </w:tcPr>
          <w:p w:rsidR="00AF0DA0" w:rsidRPr="00FE7EBB" w:rsidRDefault="001249FC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50" w:type="dxa"/>
            <w:vAlign w:val="bottom"/>
          </w:tcPr>
          <w:p w:rsidR="00AF0DA0" w:rsidRPr="00FE7EBB" w:rsidRDefault="005E5762" w:rsidP="005F1D8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84" w:type="dxa"/>
            <w:vAlign w:val="bottom"/>
          </w:tcPr>
          <w:p w:rsidR="00AF0DA0" w:rsidRPr="00FE7EBB" w:rsidRDefault="00AF0DA0" w:rsidP="005F1D8B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23224" w:rsidRPr="00FE7EBB" w:rsidTr="00342DEC">
        <w:trPr>
          <w:tblHeader/>
        </w:trPr>
        <w:tc>
          <w:tcPr>
            <w:tcW w:w="2682" w:type="dxa"/>
          </w:tcPr>
          <w:p w:rsidR="00823224" w:rsidRPr="00FE7EBB" w:rsidRDefault="00823224" w:rsidP="00342DEC">
            <w:pPr>
              <w:spacing w:line="340" w:lineRule="exact"/>
              <w:ind w:left="7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90" w:type="dxa"/>
          </w:tcPr>
          <w:p w:rsidR="00823224" w:rsidRPr="00FE7EBB" w:rsidRDefault="00823224" w:rsidP="00342DEC">
            <w:pPr>
              <w:pStyle w:val="BodyTextIndent"/>
              <w:tabs>
                <w:tab w:val="decimal" w:pos="624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823224" w:rsidRPr="00FE7EBB" w:rsidRDefault="00823224" w:rsidP="00342DEC">
            <w:pPr>
              <w:pStyle w:val="BodyTextIndent"/>
              <w:tabs>
                <w:tab w:val="decimal" w:pos="624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</w:tcPr>
          <w:p w:rsidR="00823224" w:rsidRPr="00FE7EBB" w:rsidRDefault="00823224" w:rsidP="00342DEC">
            <w:pPr>
              <w:tabs>
                <w:tab w:val="decimal" w:pos="624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</w:tcPr>
          <w:p w:rsidR="00823224" w:rsidRPr="00FE7EBB" w:rsidRDefault="00823224" w:rsidP="00342DEC">
            <w:pPr>
              <w:tabs>
                <w:tab w:val="decimal" w:pos="624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823224" w:rsidRPr="00FE7EBB" w:rsidRDefault="00823224" w:rsidP="00342DE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23224" w:rsidRPr="00FE7EBB" w:rsidTr="00342DEC">
        <w:trPr>
          <w:tblHeader/>
        </w:trPr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990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39,320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37,287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39,320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37,287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อัตราตามที่ประกาศจ่าย</w:t>
            </w:r>
          </w:p>
        </w:tc>
      </w:tr>
      <w:tr w:rsidR="00823224" w:rsidRPr="00FE7EBB" w:rsidTr="00342DEC">
        <w:trPr>
          <w:tblHeader/>
        </w:trPr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 w:right="-144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823224" w:rsidRPr="00FE7EBB" w:rsidRDefault="00823224" w:rsidP="002358E3">
            <w:pPr>
              <w:pStyle w:val="BodyTextIndent"/>
              <w:tabs>
                <w:tab w:val="decimal" w:pos="623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823224" w:rsidRPr="00FE7EBB" w:rsidRDefault="00823224" w:rsidP="002358E3">
            <w:pPr>
              <w:pStyle w:val="BodyTextIndent"/>
              <w:tabs>
                <w:tab w:val="decimal" w:pos="623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23224" w:rsidRPr="00FE7EBB" w:rsidTr="00342DEC">
        <w:trPr>
          <w:tblHeader/>
        </w:trPr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:rsidR="00823224" w:rsidRPr="00FE7EBB" w:rsidRDefault="00823224" w:rsidP="002358E3">
            <w:pPr>
              <w:pStyle w:val="BodyTextIndent"/>
              <w:tabs>
                <w:tab w:val="decimal" w:pos="623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:rsidR="00823224" w:rsidRPr="00FE7EBB" w:rsidRDefault="00823224" w:rsidP="002358E3">
            <w:pPr>
              <w:pStyle w:val="BodyTextIndent"/>
              <w:tabs>
                <w:tab w:val="decimal" w:pos="623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</w:tcPr>
          <w:p w:rsidR="00823224" w:rsidRPr="00FE7EBB" w:rsidRDefault="00823224" w:rsidP="002358E3">
            <w:pPr>
              <w:pStyle w:val="BodyTextIndent"/>
              <w:tabs>
                <w:tab w:val="decimal" w:pos="623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23224" w:rsidRPr="00FE7EBB" w:rsidTr="00F3234F"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69,200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37,026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อัตราตามที่ประกาศจ่าย</w:t>
            </w:r>
          </w:p>
        </w:tc>
      </w:tr>
      <w:tr w:rsidR="00823224" w:rsidRPr="00FE7EBB" w:rsidTr="00342DEC">
        <w:tc>
          <w:tcPr>
            <w:tcW w:w="2682" w:type="dxa"/>
          </w:tcPr>
          <w:p w:rsidR="00823224" w:rsidRPr="00FE7EBB" w:rsidRDefault="00823224" w:rsidP="00823224">
            <w:pPr>
              <w:tabs>
                <w:tab w:val="left" w:pos="1350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109,257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82,675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left="129" w:right="-105" w:hanging="129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E7EBB">
              <w:rPr>
                <w:rFonts w:ascii="Angsana New" w:hAnsi="Angsana New"/>
                <w:sz w:val="28"/>
              </w:rPr>
              <w:t>2.5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ของยอดขาย หรือ</w:t>
            </w:r>
          </w:p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left="129" w:hanging="129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   ต้นทุนบวกกำไรร้อยละ </w:t>
            </w:r>
            <w:r w:rsidRPr="00FE7EBB">
              <w:rPr>
                <w:rFonts w:ascii="Angsana New" w:hAnsi="Angsana New"/>
                <w:sz w:val="28"/>
              </w:rPr>
              <w:t>5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                 </w:t>
            </w:r>
          </w:p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left="129" w:hanging="129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     แล้วแต่มูลค่าใดจะสูงกว่า</w:t>
            </w:r>
          </w:p>
        </w:tc>
      </w:tr>
      <w:tr w:rsidR="00823224" w:rsidRPr="00FE7EBB" w:rsidTr="00F3234F"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8,107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8,561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823224" w:rsidRPr="00FE7EBB" w:rsidTr="00F3234F">
        <w:tc>
          <w:tcPr>
            <w:tcW w:w="2682" w:type="dxa"/>
          </w:tcPr>
          <w:p w:rsidR="00823224" w:rsidRPr="00FE7EBB" w:rsidRDefault="00823224" w:rsidP="00823224">
            <w:pPr>
              <w:tabs>
                <w:tab w:val="left" w:pos="1350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823224" w:rsidRPr="00FE7EBB" w:rsidRDefault="00625A80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5,125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5,401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อัตราตามสัญญา</w:t>
            </w:r>
          </w:p>
        </w:tc>
      </w:tr>
      <w:tr w:rsidR="00823224" w:rsidRPr="00FE7EBB" w:rsidTr="00342DEC">
        <w:tc>
          <w:tcPr>
            <w:tcW w:w="2682" w:type="dxa"/>
          </w:tcPr>
          <w:p w:rsidR="00823224" w:rsidRPr="00FE7EBB" w:rsidRDefault="00823224" w:rsidP="00823224">
            <w:pPr>
              <w:tabs>
                <w:tab w:val="left" w:pos="1350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22,658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13,442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อัตราร้อยละ</w:t>
            </w:r>
            <w:r w:rsidRPr="00FE7EBB">
              <w:rPr>
                <w:rFonts w:ascii="Angsana New" w:hAnsi="Angsana New"/>
                <w:sz w:val="28"/>
              </w:rPr>
              <w:t xml:space="preserve"> </w:t>
            </w:r>
            <w:r w:rsidR="00625A80" w:rsidRPr="00FE7EBB">
              <w:rPr>
                <w:rFonts w:ascii="Angsana New" w:hAnsi="Angsana New"/>
                <w:sz w:val="28"/>
              </w:rPr>
              <w:t>3.80</w:t>
            </w:r>
            <w:r w:rsidRPr="00FE7EBB">
              <w:rPr>
                <w:rFonts w:ascii="Angsana New" w:hAnsi="Angsana New"/>
                <w:sz w:val="28"/>
              </w:rPr>
              <w:t xml:space="preserve"> </w:t>
            </w:r>
            <w:r w:rsidR="00625A80" w:rsidRPr="00FE7EBB">
              <w:rPr>
                <w:rFonts w:ascii="Angsana New" w:hAnsi="Angsana New"/>
                <w:sz w:val="28"/>
              </w:rPr>
              <w:t>-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  <w:r w:rsidR="00625A80" w:rsidRPr="00FE7EBB">
              <w:rPr>
                <w:rFonts w:ascii="Angsana New" w:hAnsi="Angsana New"/>
                <w:sz w:val="28"/>
              </w:rPr>
              <w:t>5.03</w:t>
            </w:r>
            <w:r w:rsidRPr="00FE7EBB">
              <w:rPr>
                <w:rFonts w:ascii="Angsana New" w:hAnsi="Angsana New"/>
                <w:sz w:val="28"/>
              </w:rPr>
              <w:t xml:space="preserve">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ต่อปี </w:t>
            </w:r>
            <w:r w:rsidRPr="00FE7EBB">
              <w:rPr>
                <w:rFonts w:ascii="Angsana New" w:hAnsi="Angsana New"/>
                <w:sz w:val="28"/>
              </w:rPr>
              <w:t>(2562: 3.</w:t>
            </w:r>
            <w:r w:rsidR="005067C8" w:rsidRPr="00FE7EBB">
              <w:rPr>
                <w:rFonts w:ascii="Angsana New" w:hAnsi="Angsana New"/>
                <w:sz w:val="28"/>
              </w:rPr>
              <w:t>7</w:t>
            </w:r>
            <w:r w:rsidRPr="00FE7EBB">
              <w:rPr>
                <w:rFonts w:ascii="Angsana New" w:hAnsi="Angsana New"/>
                <w:sz w:val="28"/>
              </w:rPr>
              <w:t>5 -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  <w:r w:rsidRPr="00FE7EBB">
              <w:rPr>
                <w:rFonts w:ascii="Angsana New" w:hAnsi="Angsana New"/>
                <w:sz w:val="28"/>
              </w:rPr>
              <w:t xml:space="preserve">5.63 </w:t>
            </w:r>
            <w:r w:rsidRPr="00FE7EBB">
              <w:rPr>
                <w:rFonts w:ascii="Angsana New" w:hAnsi="Angsana New"/>
                <w:sz w:val="28"/>
                <w:cs/>
              </w:rPr>
              <w:t>ต่อปี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</w:tr>
      <w:tr w:rsidR="00823224" w:rsidRPr="00FE7EBB" w:rsidTr="00342DEC">
        <w:tc>
          <w:tcPr>
            <w:tcW w:w="2682" w:type="dxa"/>
          </w:tcPr>
          <w:p w:rsidR="00823224" w:rsidRPr="00FE7EBB" w:rsidRDefault="00823224" w:rsidP="00823224">
            <w:pPr>
              <w:spacing w:line="340" w:lineRule="exact"/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823224" w:rsidRPr="00FE7EBB" w:rsidRDefault="0087418C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6" w:type="dxa"/>
          </w:tcPr>
          <w:p w:rsidR="00823224" w:rsidRPr="00FE7EBB" w:rsidRDefault="00A647FD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6,178</w:t>
            </w:r>
          </w:p>
        </w:tc>
        <w:tc>
          <w:tcPr>
            <w:tcW w:w="850" w:type="dxa"/>
          </w:tcPr>
          <w:p w:rsidR="00823224" w:rsidRPr="00FE7EBB" w:rsidRDefault="00823224" w:rsidP="002358E3">
            <w:pPr>
              <w:tabs>
                <w:tab w:val="decimal" w:pos="62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4,998</w:t>
            </w:r>
          </w:p>
        </w:tc>
        <w:tc>
          <w:tcPr>
            <w:tcW w:w="2684" w:type="dxa"/>
          </w:tcPr>
          <w:p w:rsidR="00823224" w:rsidRPr="00FE7EBB" w:rsidRDefault="00823224" w:rsidP="00823224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อัตราร้อยละ</w:t>
            </w:r>
            <w:r w:rsidRPr="00FE7EBB">
              <w:rPr>
                <w:rFonts w:ascii="Angsana New" w:hAnsi="Angsana New"/>
                <w:sz w:val="28"/>
              </w:rPr>
              <w:t xml:space="preserve"> </w:t>
            </w:r>
            <w:r w:rsidR="00625A80" w:rsidRPr="00FE7EBB">
              <w:rPr>
                <w:rFonts w:ascii="Angsana New" w:hAnsi="Angsana New"/>
                <w:sz w:val="28"/>
              </w:rPr>
              <w:t>3.50 -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  <w:r w:rsidR="00625A80" w:rsidRPr="00FE7EBB">
              <w:rPr>
                <w:rFonts w:ascii="Angsana New" w:hAnsi="Angsana New"/>
                <w:sz w:val="28"/>
              </w:rPr>
              <w:t xml:space="preserve">4.15 </w:t>
            </w:r>
            <w:r w:rsidRPr="00FE7EBB">
              <w:rPr>
                <w:rFonts w:ascii="Angsana New" w:hAnsi="Angsana New"/>
                <w:sz w:val="28"/>
                <w:cs/>
              </w:rPr>
              <w:t>ต่อปี</w:t>
            </w:r>
            <w:r w:rsidRPr="00FE7EBB">
              <w:rPr>
                <w:rFonts w:ascii="Angsana New" w:hAnsi="Angsana New"/>
                <w:sz w:val="28"/>
              </w:rPr>
              <w:t xml:space="preserve"> (2562: 3.65 - 5.38 </w:t>
            </w:r>
            <w:r w:rsidRPr="00FE7EBB">
              <w:rPr>
                <w:rFonts w:ascii="Angsana New" w:hAnsi="Angsana New"/>
                <w:sz w:val="28"/>
                <w:cs/>
              </w:rPr>
              <w:t>ต่อปี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</w:tr>
    </w:tbl>
    <w:p w:rsidR="001251A6" w:rsidRDefault="001251A6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</w:p>
    <w:p w:rsidR="001251A6" w:rsidRDefault="001251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70983" w:rsidRPr="00FE7EBB" w:rsidRDefault="0045505A" w:rsidP="00CC74B1">
      <w:pPr>
        <w:tabs>
          <w:tab w:val="left" w:pos="900"/>
          <w:tab w:val="left" w:pos="144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ab/>
      </w:r>
      <w:r w:rsidR="000D34E6" w:rsidRPr="00FE7EBB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E70983" w:rsidRPr="00FE7EBB">
        <w:rPr>
          <w:rFonts w:ascii="Angsana New" w:hAnsi="Angsana New"/>
          <w:sz w:val="32"/>
          <w:szCs w:val="32"/>
          <w:cs/>
        </w:rPr>
        <w:t>บริษัทย่อย และ</w:t>
      </w:r>
      <w:r w:rsidR="00D8130E" w:rsidRPr="00FE7EBB">
        <w:rPr>
          <w:rFonts w:ascii="Angsana New" w:hAnsi="Angsana New"/>
          <w:sz w:val="32"/>
          <w:szCs w:val="32"/>
          <w:cs/>
        </w:rPr>
        <w:t>กิจการ</w:t>
      </w:r>
      <w:r w:rsidR="00E70983" w:rsidRPr="00FE7EBB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B6DBD"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65280" w:rsidRPr="00FE7EBB">
        <w:rPr>
          <w:rFonts w:ascii="Angsana New" w:hAnsi="Angsana New"/>
          <w:sz w:val="32"/>
          <w:szCs w:val="32"/>
        </w:rPr>
        <w:t>31</w:t>
      </w:r>
      <w:r w:rsidR="00AF0DA0"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762A1A" w:rsidRPr="00FE7EBB">
        <w:rPr>
          <w:rFonts w:ascii="Angsana New" w:hAnsi="Angsana New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z w:val="32"/>
          <w:szCs w:val="32"/>
        </w:rPr>
        <w:t>2562</w:t>
      </w:r>
      <w:r w:rsidR="007B6DBD" w:rsidRPr="00FE7EBB">
        <w:rPr>
          <w:rFonts w:ascii="Angsana New" w:hAnsi="Angsana New"/>
          <w:sz w:val="32"/>
          <w:szCs w:val="32"/>
          <w:cs/>
        </w:rPr>
        <w:t xml:space="preserve"> </w:t>
      </w:r>
      <w:r w:rsidR="00484B23" w:rsidRPr="00FE7EBB">
        <w:rPr>
          <w:rFonts w:ascii="Angsana New" w:hAnsi="Angsana New"/>
          <w:sz w:val="32"/>
          <w:szCs w:val="32"/>
          <w:cs/>
        </w:rPr>
        <w:t xml:space="preserve">   </w:t>
      </w:r>
      <w:r w:rsidR="00E70983" w:rsidRPr="00FE7EBB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823224" w:rsidRPr="00FE7EBB" w:rsidTr="00342DEC">
        <w:trPr>
          <w:tblHeader/>
        </w:trPr>
        <w:tc>
          <w:tcPr>
            <w:tcW w:w="3420" w:type="dxa"/>
          </w:tcPr>
          <w:p w:rsidR="00823224" w:rsidRPr="00FE7EBB" w:rsidRDefault="00823224" w:rsidP="00342DE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823224" w:rsidRPr="00FE7EBB" w:rsidRDefault="00823224" w:rsidP="00342DEC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</w:tcPr>
          <w:p w:rsidR="00823224" w:rsidRPr="00FE7EBB" w:rsidRDefault="00823224" w:rsidP="00342DEC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FE7EBB">
              <w:rPr>
                <w:rFonts w:ascii="Angsana New" w:hAnsi="Angsana New"/>
                <w:i w:val="0"/>
                <w:iCs w:val="0"/>
                <w:sz w:val="32"/>
                <w:szCs w:val="32"/>
              </w:rPr>
              <w:t>(</w:t>
            </w:r>
            <w:proofErr w:type="spellStart"/>
            <w:r w:rsidRPr="00FE7EBB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หน่วย</w:t>
            </w:r>
            <w:proofErr w:type="spellEnd"/>
            <w:r w:rsidRPr="00FE7EBB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พันบาท</w:t>
            </w:r>
            <w:r w:rsidRPr="00FE7EBB">
              <w:rPr>
                <w:rFonts w:ascii="Angsana New" w:hAnsi="Angsana New"/>
                <w:i w:val="0"/>
                <w:iCs w:val="0"/>
                <w:sz w:val="32"/>
                <w:szCs w:val="32"/>
              </w:rPr>
              <w:t>)</w:t>
            </w:r>
          </w:p>
        </w:tc>
      </w:tr>
      <w:tr w:rsidR="00823224" w:rsidRPr="00FE7EBB" w:rsidTr="00342DEC">
        <w:trPr>
          <w:tblHeader/>
        </w:trPr>
        <w:tc>
          <w:tcPr>
            <w:tcW w:w="3420" w:type="dxa"/>
          </w:tcPr>
          <w:p w:rsidR="00823224" w:rsidRPr="00FE7EBB" w:rsidRDefault="00823224" w:rsidP="00342DE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823224" w:rsidRPr="00FE7EBB" w:rsidRDefault="00823224" w:rsidP="00342D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823224" w:rsidRPr="00FE7EBB" w:rsidRDefault="00823224" w:rsidP="00342DE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1428" w:rsidRPr="00FE7EBB" w:rsidTr="00E51428">
        <w:trPr>
          <w:tblHeader/>
        </w:trPr>
        <w:tc>
          <w:tcPr>
            <w:tcW w:w="3420" w:type="dxa"/>
          </w:tcPr>
          <w:p w:rsidR="00E51428" w:rsidRPr="00FE7EBB" w:rsidRDefault="00E51428" w:rsidP="00E5142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E51428" w:rsidRPr="00FE7EBB" w:rsidRDefault="00E51428" w:rsidP="00E5142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:rsidR="00E51428" w:rsidRPr="00FE7EBB" w:rsidRDefault="00E51428" w:rsidP="00E5142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:rsidR="00E51428" w:rsidRPr="00FE7EBB" w:rsidRDefault="00E51428" w:rsidP="00E5142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</w:tcPr>
          <w:p w:rsidR="00E51428" w:rsidRPr="00FE7EBB" w:rsidRDefault="00E51428" w:rsidP="00E51428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E51428" w:rsidRPr="00FE7EBB" w:rsidTr="00342DEC">
        <w:tc>
          <w:tcPr>
            <w:tcW w:w="3420" w:type="dxa"/>
            <w:vAlign w:val="bottom"/>
          </w:tcPr>
          <w:p w:rsidR="00E51428" w:rsidRPr="00FE7EBB" w:rsidRDefault="00E51428" w:rsidP="00E51428">
            <w:pPr>
              <w:ind w:left="151" w:right="-1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F55545" w:rsidRPr="00FE7EB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:rsidR="00E51428" w:rsidRPr="00FE7EBB" w:rsidRDefault="00E51428" w:rsidP="00E5142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E51428" w:rsidRPr="00FE7EBB" w:rsidRDefault="00E51428" w:rsidP="00E5142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E51428" w:rsidRPr="00FE7EBB" w:rsidRDefault="00E51428" w:rsidP="00E5142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E51428" w:rsidRPr="00FE7EBB" w:rsidRDefault="00E51428" w:rsidP="00E5142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04E0" w:rsidRPr="00FE7EBB" w:rsidTr="00E465D9"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บริษัท</w:t>
            </w:r>
            <w:r>
              <w:rPr>
                <w:rFonts w:ascii="Angsana New" w:hAnsi="Angsana New" w:cs="Angsana New" w:hint="cs"/>
                <w:i w:val="0"/>
                <w:iCs w:val="0"/>
                <w:color w:val="auto"/>
                <w:sz w:val="32"/>
                <w:szCs w:val="32"/>
                <w:cs/>
              </w:rPr>
              <w:t>ใหญ่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04E0" w:rsidRPr="00FE7EBB" w:rsidTr="00342DEC">
        <w:tc>
          <w:tcPr>
            <w:tcW w:w="3420" w:type="dxa"/>
            <w:vAlign w:val="bottom"/>
          </w:tcPr>
          <w:p w:rsidR="006904E0" w:rsidRPr="00FE7EBB" w:rsidRDefault="006904E0" w:rsidP="006904E0">
            <w:pPr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AC616B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98,609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53,912</w:t>
            </w:r>
          </w:p>
        </w:tc>
      </w:tr>
      <w:tr w:rsidR="006904E0" w:rsidRPr="00FE7EBB" w:rsidTr="00342DEC">
        <w:tc>
          <w:tcPr>
            <w:tcW w:w="3420" w:type="dxa"/>
            <w:vAlign w:val="bottom"/>
          </w:tcPr>
          <w:p w:rsidR="006904E0" w:rsidRPr="006904E0" w:rsidRDefault="006904E0" w:rsidP="006904E0">
            <w:pPr>
              <w:ind w:left="151" w:right="-1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904E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6904E0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6904E0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AC616B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98,609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53,912</w:t>
            </w:r>
          </w:p>
        </w:tc>
      </w:tr>
      <w:tr w:rsidR="006904E0" w:rsidRPr="00FE7EBB" w:rsidTr="00342DEC"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ind w:left="152" w:right="-103" w:hanging="152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04E0" w:rsidRPr="00FE7EBB" w:rsidTr="00342DEC"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1,042,300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887,364</w:t>
            </w:r>
          </w:p>
        </w:tc>
      </w:tr>
      <w:tr w:rsidR="006904E0" w:rsidRPr="00FE7EBB" w:rsidTr="00342DEC"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ind w:left="345" w:hanging="345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ค่าเผื่อผลขาดทุนด้านเครดิตที่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 xml:space="preserve">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คาดว่าจะเกิดขึ้น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 xml:space="preserve"> (2562: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i w:val="0"/>
                <w:iCs w:val="0"/>
                <w:color w:val="auto"/>
                <w:sz w:val="32"/>
                <w:szCs w:val="32"/>
                <w:cs/>
              </w:rPr>
              <w:t xml:space="preserve">                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หนี้สงสัยจะสูญ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(266,025)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(62,000)</w:t>
            </w:r>
          </w:p>
        </w:tc>
      </w:tr>
      <w:tr w:rsidR="006904E0" w:rsidRPr="00FE7EBB" w:rsidTr="00342DEC"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ind w:left="75" w:hanging="75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 xml:space="preserve">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-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</w:rPr>
              <w:t xml:space="preserve"> </w:t>
            </w: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776,275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825,364</w:t>
            </w:r>
          </w:p>
        </w:tc>
      </w:tr>
      <w:tr w:rsidR="006904E0" w:rsidRPr="00FE7EBB" w:rsidTr="00342DEC">
        <w:trPr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ind w:left="151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 -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>15)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04E0" w:rsidRPr="00FE7EBB" w:rsidTr="00342DEC">
        <w:trPr>
          <w:trHeight w:val="414"/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ind w:right="-1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04E0" w:rsidRPr="00FE7EBB" w:rsidTr="00342DEC">
        <w:trPr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4,272</w:t>
            </w:r>
          </w:p>
        </w:tc>
      </w:tr>
      <w:tr w:rsidR="006904E0" w:rsidRPr="00FE7EBB" w:rsidTr="00342DEC">
        <w:trPr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ind w:left="151" w:right="-12" w:hanging="151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4,272</w:t>
            </w:r>
          </w:p>
        </w:tc>
      </w:tr>
      <w:tr w:rsidR="006904E0" w:rsidRPr="00FE7EBB" w:rsidTr="00342DEC">
        <w:trPr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ind w:left="152" w:right="-103" w:hanging="152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เงินกู้ยืมระยะสั้นจากกิจการ</w:t>
            </w:r>
            <w:r w:rsidRPr="00FE7EBB"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32"/>
                <w:szCs w:val="32"/>
              </w:rPr>
              <w:t xml:space="preserve">                 </w:t>
            </w:r>
            <w:r w:rsidRPr="00FE7EBB"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04E0" w:rsidRPr="00FE7EBB" w:rsidTr="00342DEC">
        <w:trPr>
          <w:tblHeader/>
        </w:trPr>
        <w:tc>
          <w:tcPr>
            <w:tcW w:w="3420" w:type="dxa"/>
          </w:tcPr>
          <w:p w:rsidR="006904E0" w:rsidRPr="00FE7EBB" w:rsidRDefault="006904E0" w:rsidP="006904E0">
            <w:pPr>
              <w:pStyle w:val="Heading7"/>
              <w:keepNext w:val="0"/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FE7EBB">
              <w:rPr>
                <w:rFonts w:ascii="Angsana New" w:hAnsi="Angsana New" w:cs="Angsana New"/>
                <w:i w:val="0"/>
                <w:i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206,000</w:t>
            </w:r>
          </w:p>
        </w:tc>
        <w:tc>
          <w:tcPr>
            <w:tcW w:w="1418" w:type="dxa"/>
            <w:vAlign w:val="bottom"/>
          </w:tcPr>
          <w:p w:rsidR="006904E0" w:rsidRPr="00FE7EBB" w:rsidRDefault="006904E0" w:rsidP="006904E0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146,700</w:t>
            </w:r>
          </w:p>
        </w:tc>
      </w:tr>
    </w:tbl>
    <w:p w:rsidR="006904E0" w:rsidRDefault="006904E0" w:rsidP="000B480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6904E0" w:rsidRDefault="006904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0B4809" w:rsidRPr="00FE7EBB" w:rsidRDefault="000B4809" w:rsidP="000B480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E7EBB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0B4809" w:rsidRPr="00FE7EBB" w:rsidRDefault="000B4809" w:rsidP="000B480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เงินให้กู้ยืมระยะสั้นเป็นการให้กู้ยืมเงินในรูปของตั๋วสัญญาใช้เงิน โดยมีอัตราดอกเบี้ยระหว่างร้อยละ </w:t>
      </w:r>
      <w:r w:rsidR="003D6176" w:rsidRPr="00FE7EBB">
        <w:rPr>
          <w:rFonts w:ascii="Angsana New" w:hAnsi="Angsana New"/>
          <w:sz w:val="32"/>
          <w:szCs w:val="32"/>
        </w:rPr>
        <w:t>3.80</w:t>
      </w:r>
      <w:r w:rsidRPr="00FE7EBB">
        <w:rPr>
          <w:rFonts w:ascii="Angsana New" w:hAnsi="Angsana New"/>
          <w:sz w:val="32"/>
          <w:szCs w:val="32"/>
          <w:cs/>
        </w:rPr>
        <w:t xml:space="preserve"> ถึง </w:t>
      </w:r>
      <w:r w:rsidR="003D6176" w:rsidRPr="00FE7EBB">
        <w:rPr>
          <w:rFonts w:ascii="Angsana New" w:hAnsi="Angsana New"/>
          <w:sz w:val="32"/>
          <w:szCs w:val="32"/>
        </w:rPr>
        <w:t>6.05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ต่อปี (</w:t>
      </w:r>
      <w:r w:rsidRPr="00FE7EBB">
        <w:rPr>
          <w:rFonts w:ascii="Angsana New" w:hAnsi="Angsana New"/>
          <w:sz w:val="32"/>
          <w:szCs w:val="32"/>
        </w:rPr>
        <w:t xml:space="preserve">2562: </w:t>
      </w:r>
      <w:r w:rsidRPr="00FE7EBB">
        <w:rPr>
          <w:rFonts w:ascii="Angsana New" w:hAnsi="Angsana New"/>
          <w:sz w:val="32"/>
          <w:szCs w:val="32"/>
          <w:cs/>
        </w:rPr>
        <w:t xml:space="preserve">ร้อยละ </w:t>
      </w:r>
      <w:r w:rsidRPr="00FE7EBB">
        <w:rPr>
          <w:rFonts w:ascii="Angsana New" w:hAnsi="Angsana New"/>
          <w:sz w:val="32"/>
          <w:szCs w:val="32"/>
        </w:rPr>
        <w:t>3.</w:t>
      </w:r>
      <w:r w:rsidR="007F1D45" w:rsidRPr="00FE7EBB">
        <w:rPr>
          <w:rFonts w:ascii="Angsana New" w:hAnsi="Angsana New"/>
          <w:sz w:val="32"/>
          <w:szCs w:val="32"/>
        </w:rPr>
        <w:t>6</w:t>
      </w:r>
      <w:r w:rsidRPr="00FE7EBB">
        <w:rPr>
          <w:rFonts w:ascii="Angsana New" w:hAnsi="Angsana New"/>
          <w:sz w:val="32"/>
          <w:szCs w:val="32"/>
        </w:rPr>
        <w:t xml:space="preserve">5 </w:t>
      </w:r>
      <w:r w:rsidRPr="00FE7EBB">
        <w:rPr>
          <w:rFonts w:ascii="Angsana New" w:hAnsi="Angsana New"/>
          <w:sz w:val="32"/>
          <w:szCs w:val="32"/>
          <w:cs/>
        </w:rPr>
        <w:t xml:space="preserve">ถึง </w:t>
      </w:r>
      <w:r w:rsidRPr="00FE7EBB">
        <w:rPr>
          <w:rFonts w:ascii="Angsana New" w:hAnsi="Angsana New"/>
          <w:sz w:val="32"/>
          <w:szCs w:val="32"/>
        </w:rPr>
        <w:t>5.2</w:t>
      </w:r>
      <w:r w:rsidR="007F1D45" w:rsidRPr="00FE7EBB">
        <w:rPr>
          <w:rFonts w:ascii="Angsana New" w:hAnsi="Angsana New"/>
          <w:sz w:val="32"/>
          <w:szCs w:val="32"/>
        </w:rPr>
        <w:t>8</w:t>
      </w:r>
      <w:r w:rsidRPr="00FE7EBB">
        <w:rPr>
          <w:rFonts w:ascii="Angsana New" w:hAnsi="Angsana New"/>
          <w:sz w:val="32"/>
          <w:szCs w:val="32"/>
          <w:cs/>
        </w:rPr>
        <w:t xml:space="preserve"> ต่อปี) เงินให้กู้ยืมดังกล่าวไม่มีหลักประกันและมีกำหนดชำระคืนเมื่อทวงถาม</w:t>
      </w:r>
    </w:p>
    <w:p w:rsidR="000B4809" w:rsidRPr="00FE7EBB" w:rsidRDefault="000B4809" w:rsidP="00691C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7EBB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0B4809" w:rsidRPr="00FE7EBB" w:rsidRDefault="000B4809" w:rsidP="00691C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pacing w:val="-6"/>
          <w:sz w:val="32"/>
          <w:szCs w:val="32"/>
        </w:rPr>
        <w:t>31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เงินกู้ยืมระยะสั้นเป็นการกู้ยืมเงินในรูปของตั๋วสัญญาใช้เงิน โดยมีอัตราดอกเบี้ยระหว่าง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="00691CD1" w:rsidRPr="00FE7EBB">
        <w:rPr>
          <w:rFonts w:ascii="Angsana New" w:hAnsi="Angsana New"/>
          <w:spacing w:val="-6"/>
          <w:sz w:val="32"/>
          <w:szCs w:val="32"/>
        </w:rPr>
        <w:t>3.80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="00691CD1" w:rsidRPr="00FE7EBB">
        <w:rPr>
          <w:rFonts w:ascii="Angsana New" w:hAnsi="Angsana New"/>
          <w:spacing w:val="-6"/>
          <w:sz w:val="32"/>
          <w:szCs w:val="32"/>
        </w:rPr>
        <w:t>5.03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6"/>
          <w:sz w:val="32"/>
          <w:szCs w:val="32"/>
          <w:cs/>
        </w:rPr>
        <w:t>ต่อปี (</w:t>
      </w:r>
      <w:r w:rsidRPr="00FE7EBB">
        <w:rPr>
          <w:rFonts w:ascii="Angsana New" w:hAnsi="Angsana New"/>
          <w:spacing w:val="-6"/>
          <w:sz w:val="32"/>
          <w:szCs w:val="32"/>
        </w:rPr>
        <w:t>2562: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ร้อยละ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3.65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4.15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ต่อปี) </w:t>
      </w:r>
      <w:r w:rsidR="00AA32E0" w:rsidRPr="00FE7EBB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เงินกู้ยืมดังกล่าวไม่มีหลักประกัน</w:t>
      </w:r>
      <w:r w:rsidRPr="00FE7EBB">
        <w:rPr>
          <w:rFonts w:ascii="Angsana New" w:hAnsi="Angsana New"/>
          <w:spacing w:val="-6"/>
          <w:sz w:val="32"/>
          <w:szCs w:val="32"/>
          <w:cs/>
        </w:rPr>
        <w:t>และมีกำหนดชำระคืนเมื่อถูกทวงถาม</w:t>
      </w:r>
    </w:p>
    <w:p w:rsidR="000B4809" w:rsidRPr="00FE7EBB" w:rsidRDefault="000B4809" w:rsidP="00691CD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การเคลื่อนไหวสำหรับปีสิ้นสุดวันที่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ของเงินให้กู้ยืมและเงินกู้ยืมระหว่างบริษัทฯและกิจการที่เกี่ยวข้องกันมีรายละเอียดดังนี้</w:t>
      </w:r>
    </w:p>
    <w:tbl>
      <w:tblPr>
        <w:tblW w:w="949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0"/>
        <w:gridCol w:w="1134"/>
        <w:gridCol w:w="1418"/>
        <w:gridCol w:w="1275"/>
        <w:gridCol w:w="1276"/>
        <w:gridCol w:w="1418"/>
      </w:tblGrid>
      <w:tr w:rsidR="000B4809" w:rsidRPr="00FE7EBB" w:rsidTr="00342DEC">
        <w:trPr>
          <w:tblHeader/>
        </w:trPr>
        <w:tc>
          <w:tcPr>
            <w:tcW w:w="9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4809" w:rsidRPr="00FE7EBB" w:rsidTr="00342DE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809" w:rsidRPr="00FE7EBB" w:rsidTr="00342DEC">
        <w:trPr>
          <w:tblHeader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E7EBB">
              <w:rPr>
                <w:rFonts w:ascii="Angsana New" w:hAnsi="Angsana New"/>
                <w:sz w:val="26"/>
                <w:szCs w:val="26"/>
              </w:rPr>
              <w:t>/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0B4809" w:rsidRPr="00FE7EBB" w:rsidRDefault="000B4809" w:rsidP="00691CD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1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0B4809" w:rsidRPr="00FE7EBB" w:rsidRDefault="000B4809" w:rsidP="00691CD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0B4809" w:rsidRPr="00FE7EBB" w:rsidRDefault="000B4809" w:rsidP="00691CD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B4809" w:rsidRPr="00FE7EBB" w:rsidTr="00342DEC">
        <w:tc>
          <w:tcPr>
            <w:tcW w:w="4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8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8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บริษัท เอบีพี คา</w:t>
            </w:r>
            <w:proofErr w:type="spellStart"/>
            <w:r w:rsidRPr="00FE7EBB">
              <w:rPr>
                <w:rFonts w:ascii="Angsana New" w:hAnsi="Angsana New"/>
                <w:sz w:val="26"/>
                <w:szCs w:val="26"/>
                <w:cs/>
              </w:rPr>
              <w:t>เฟ</w:t>
            </w:r>
            <w:proofErr w:type="spellEnd"/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  <w:cs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60,000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(5,000)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55,000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บริษัท โกลเด้น สก</w:t>
            </w:r>
            <w:r w:rsidR="002358E3"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ู๊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ป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31,900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31,900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sz w:val="26"/>
                <w:szCs w:val="26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คา</w:t>
            </w:r>
            <w:proofErr w:type="spellStart"/>
            <w:r w:rsidRPr="00FE7EBB">
              <w:rPr>
                <w:rFonts w:ascii="Angsana New" w:hAnsi="Angsana New"/>
                <w:sz w:val="26"/>
                <w:szCs w:val="26"/>
                <w:cs/>
              </w:rPr>
              <w:t>เฟ่</w:t>
            </w:r>
            <w:proofErr w:type="spellEnd"/>
            <w:r w:rsidRPr="00FE7EB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  <w:cs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194,363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57,000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2A7C65" w:rsidRPr="00FE7EBB">
              <w:rPr>
                <w:rFonts w:ascii="Angsana New" w:hAnsi="Angsana New"/>
                <w:color w:val="000000"/>
                <w:sz w:val="26"/>
                <w:szCs w:val="26"/>
              </w:rPr>
              <w:t>10,500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240,863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วด์</w:t>
            </w:r>
            <w:proofErr w:type="spellEnd"/>
            <w:r w:rsidRPr="00FE7EB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172,851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F55545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(3,900)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168,951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proofErr w:type="spellStart"/>
            <w:r w:rsidRPr="00FE7EBB">
              <w:rPr>
                <w:rFonts w:ascii="Angsana New" w:hAnsi="Angsana New"/>
                <w:sz w:val="26"/>
                <w:szCs w:val="26"/>
              </w:rPr>
              <w:t>Mudman</w:t>
            </w:r>
            <w:proofErr w:type="spellEnd"/>
            <w:r w:rsidRPr="00FE7EBB">
              <w:rPr>
                <w:rFonts w:ascii="Angsana New" w:hAnsi="Angsana New"/>
                <w:sz w:val="26"/>
                <w:szCs w:val="26"/>
              </w:rPr>
              <w:t xml:space="preserve"> International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428,250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119,272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(1,936)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545,58</w:t>
            </w:r>
            <w:r w:rsidR="002A7C65" w:rsidRPr="00FE7EB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887,364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176,272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(21,336)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1,042,300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left="435" w:right="-12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E7EB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           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(62,000)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(204,025)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pBdr>
                <w:bottom w:val="sing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(266,02</w:t>
            </w:r>
            <w:r w:rsidR="00691CD1" w:rsidRPr="00FE7EBB">
              <w:rPr>
                <w:rFonts w:ascii="Angsana New" w:hAnsi="Angsana New"/>
                <w:sz w:val="26"/>
                <w:szCs w:val="26"/>
              </w:rPr>
              <w:t>5</w:t>
            </w:r>
            <w:r w:rsidRPr="00FE7EB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825,364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(27,753)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2A7C65" w:rsidP="00691CD1">
            <w:pPr>
              <w:pBdr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91CD1" w:rsidRPr="00FE7EBB">
              <w:rPr>
                <w:rFonts w:ascii="Angsana New" w:hAnsi="Angsana New"/>
                <w:color w:val="000000"/>
                <w:sz w:val="26"/>
                <w:szCs w:val="26"/>
              </w:rPr>
              <w:t>21,</w:t>
            </w:r>
            <w:r w:rsidR="00F55545" w:rsidRPr="00FE7EBB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691CD1" w:rsidRPr="00FE7EBB">
              <w:rPr>
                <w:rFonts w:ascii="Angsana New" w:hAnsi="Angsana New"/>
                <w:color w:val="000000"/>
                <w:sz w:val="26"/>
                <w:szCs w:val="26"/>
              </w:rPr>
              <w:t>36</w:t>
            </w: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493914" w:rsidP="00691CD1">
            <w:pPr>
              <w:pBdr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</w:rPr>
              <w:t>776,27</w:t>
            </w:r>
            <w:r w:rsidR="00F55545" w:rsidRPr="00FE7EB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spacing w:before="120"/>
              <w:ind w:right="-10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2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869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869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left="159" w:right="-12" w:hanging="159"/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E7EB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E7EBB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โกลเด้น โดนัท (ประเทศไทย)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4809" w:rsidRPr="00FE7EBB" w:rsidRDefault="000B4809" w:rsidP="00691CD1">
            <w:pPr>
              <w:pStyle w:val="Heading2"/>
              <w:ind w:right="56"/>
              <w:rPr>
                <w:color w:val="000000"/>
                <w:sz w:val="26"/>
                <w:szCs w:val="26"/>
              </w:rPr>
            </w:pPr>
            <w:r w:rsidRPr="00FE7EBB"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146,700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231,000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(171,700)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206,000</w:t>
            </w:r>
          </w:p>
        </w:tc>
      </w:tr>
      <w:tr w:rsidR="000B4809" w:rsidRPr="00FE7EBB" w:rsidTr="00342DEC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E7E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0B4809" w:rsidP="00691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146,700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231,000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(171,700)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4809" w:rsidRPr="00FE7EBB" w:rsidRDefault="00691CD1" w:rsidP="00691C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6"/>
              </w:tabs>
              <w:ind w:left="-29" w:right="-9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E7EBB">
              <w:rPr>
                <w:rFonts w:ascii="Angsana New" w:hAnsi="Angsana New"/>
                <w:color w:val="000000"/>
                <w:sz w:val="26"/>
                <w:szCs w:val="26"/>
              </w:rPr>
              <w:t>206,000</w:t>
            </w:r>
          </w:p>
        </w:tc>
      </w:tr>
    </w:tbl>
    <w:p w:rsidR="00D1359E" w:rsidRPr="00FE7EBB" w:rsidRDefault="009C1422" w:rsidP="00BC2C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บริษัทฯได้พิจารณาบันทึก</w:t>
      </w:r>
      <w:r w:rsidR="00BC2C04">
        <w:rPr>
          <w:rFonts w:ascii="Angsana New" w:hAnsi="Angsana New" w:hint="cs"/>
          <w:sz w:val="32"/>
          <w:szCs w:val="32"/>
          <w:cs/>
        </w:rPr>
        <w:t xml:space="preserve">ค่าเผื่อผลขาดทุนด้านเครดิตที่คาดว่าจะเกิดขึ้นของเงินให้กู้ยืมระยะสั้นแก่ </w:t>
      </w:r>
      <w:proofErr w:type="spellStart"/>
      <w:r w:rsidR="00BC2C04">
        <w:rPr>
          <w:rFonts w:ascii="Angsana New" w:hAnsi="Angsana New"/>
          <w:sz w:val="32"/>
          <w:szCs w:val="32"/>
        </w:rPr>
        <w:t>Mudman</w:t>
      </w:r>
      <w:proofErr w:type="spellEnd"/>
      <w:r w:rsidR="00BC2C04">
        <w:rPr>
          <w:rFonts w:ascii="Angsana New" w:hAnsi="Angsana New" w:hint="cs"/>
          <w:sz w:val="32"/>
          <w:szCs w:val="32"/>
          <w:cs/>
        </w:rPr>
        <w:t xml:space="preserve"> </w:t>
      </w:r>
      <w:r w:rsidR="00BC2C04">
        <w:rPr>
          <w:rFonts w:ascii="Angsana New" w:hAnsi="Angsana New"/>
          <w:sz w:val="32"/>
          <w:szCs w:val="32"/>
        </w:rPr>
        <w:t xml:space="preserve">International Limited </w:t>
      </w:r>
      <w:r w:rsidR="00BC2C0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C2C04">
        <w:rPr>
          <w:rFonts w:ascii="Angsana New" w:hAnsi="Angsana New"/>
          <w:sz w:val="32"/>
          <w:szCs w:val="32"/>
        </w:rPr>
        <w:t xml:space="preserve">204 </w:t>
      </w:r>
      <w:r w:rsidR="00BC2C04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:rsidR="00D1359E" w:rsidRPr="00FE7EBB" w:rsidRDefault="00D135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B4809" w:rsidRPr="00FE7EBB" w:rsidRDefault="000B4809" w:rsidP="000B48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:rsidR="000B4809" w:rsidRPr="00FE7EBB" w:rsidRDefault="000B4809" w:rsidP="000B4809">
      <w:pPr>
        <w:overflowPunct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E7EBB">
        <w:rPr>
          <w:rFonts w:ascii="Angsana New" w:eastAsia="Calibri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FE7EBB">
        <w:rPr>
          <w:rFonts w:ascii="Angsana New" w:eastAsia="Calibri" w:hAnsi="Angsana New"/>
          <w:spacing w:val="-6"/>
          <w:sz w:val="32"/>
          <w:szCs w:val="32"/>
        </w:rPr>
        <w:t xml:space="preserve">31 </w:t>
      </w:r>
      <w:r w:rsidRPr="00FE7EBB">
        <w:rPr>
          <w:rFonts w:ascii="Angsana New" w:eastAsia="Calibri" w:hAnsi="Angsana New"/>
          <w:spacing w:val="-6"/>
          <w:sz w:val="32"/>
          <w:szCs w:val="32"/>
          <w:cs/>
        </w:rPr>
        <w:t xml:space="preserve">ธันวาคม </w:t>
      </w:r>
      <w:r w:rsidRPr="00FE7EBB">
        <w:rPr>
          <w:rFonts w:ascii="Angsana New" w:eastAsia="Calibri" w:hAnsi="Angsana New"/>
          <w:spacing w:val="-6"/>
          <w:sz w:val="32"/>
          <w:szCs w:val="32"/>
        </w:rPr>
        <w:t xml:space="preserve">2563 </w:t>
      </w:r>
      <w:r w:rsidRPr="00FE7EBB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Pr="00FE7EBB">
        <w:rPr>
          <w:rFonts w:ascii="Angsana New" w:eastAsia="Calibri" w:hAnsi="Angsana New"/>
          <w:spacing w:val="-6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eastAsia="Calibri" w:hAnsi="Angsana New"/>
          <w:spacing w:val="-6"/>
          <w:sz w:val="32"/>
          <w:szCs w:val="32"/>
          <w:cs/>
        </w:rPr>
        <w:t>มีค่าใช้จ่ายผลประโยชน์พนักงาน</w:t>
      </w:r>
      <w:r w:rsidRPr="00FE7EBB">
        <w:rPr>
          <w:rFonts w:ascii="Angsana New" w:eastAsia="Calibri" w:hAnsi="Angsana New"/>
          <w:sz w:val="32"/>
          <w:szCs w:val="32"/>
          <w:cs/>
        </w:rPr>
        <w:t>ที่ให้แก่กรรมการและผู้บริหาร ดังต่อไปนี้</w:t>
      </w:r>
    </w:p>
    <w:p w:rsidR="000B4809" w:rsidRPr="00FE7EBB" w:rsidRDefault="000B4809" w:rsidP="000B4809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 xml:space="preserve"> (</w:t>
      </w:r>
      <w:r w:rsidRPr="00FE7EBB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0B4809" w:rsidRPr="00FE7EBB" w:rsidTr="00342DEC">
        <w:trPr>
          <w:trHeight w:val="20"/>
        </w:trPr>
        <w:tc>
          <w:tcPr>
            <w:tcW w:w="3330" w:type="dxa"/>
            <w:vAlign w:val="bottom"/>
          </w:tcPr>
          <w:p w:rsidR="000B4809" w:rsidRPr="00FE7EBB" w:rsidRDefault="000B4809" w:rsidP="00342DE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0B4809" w:rsidRPr="00FE7EBB" w:rsidRDefault="000B4809" w:rsidP="00342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0B4809" w:rsidRPr="00FE7EBB" w:rsidRDefault="000B4809" w:rsidP="00342D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809" w:rsidRPr="00FE7EBB" w:rsidTr="00342DEC">
        <w:trPr>
          <w:trHeight w:val="20"/>
        </w:trPr>
        <w:tc>
          <w:tcPr>
            <w:tcW w:w="3330" w:type="dxa"/>
            <w:vAlign w:val="bottom"/>
          </w:tcPr>
          <w:p w:rsidR="000B4809" w:rsidRPr="00FE7EBB" w:rsidRDefault="000B4809" w:rsidP="00342DEC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0B4809" w:rsidRPr="00FE7EBB" w:rsidRDefault="000B4809" w:rsidP="00342DE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0B4809" w:rsidRPr="00FE7EBB" w:rsidRDefault="000B4809" w:rsidP="00342DE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</w:tcPr>
          <w:p w:rsidR="000B4809" w:rsidRPr="00FE7EBB" w:rsidRDefault="000B4809" w:rsidP="00342DE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0B4809" w:rsidRPr="00FE7EBB" w:rsidRDefault="000B4809" w:rsidP="00342DEC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067C8" w:rsidRPr="00FE7EBB" w:rsidTr="00342DEC">
        <w:trPr>
          <w:trHeight w:val="20"/>
        </w:trPr>
        <w:tc>
          <w:tcPr>
            <w:tcW w:w="3330" w:type="dxa"/>
          </w:tcPr>
          <w:p w:rsidR="005067C8" w:rsidRPr="00FE7EBB" w:rsidRDefault="005067C8" w:rsidP="005067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:rsidR="005067C8" w:rsidRPr="00FE7EBB" w:rsidRDefault="00FC7155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50,439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90,728</w:t>
            </w:r>
          </w:p>
        </w:tc>
        <w:tc>
          <w:tcPr>
            <w:tcW w:w="1462" w:type="dxa"/>
          </w:tcPr>
          <w:p w:rsidR="005067C8" w:rsidRPr="00FE7EBB" w:rsidRDefault="007E6750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16,940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22,822</w:t>
            </w:r>
          </w:p>
        </w:tc>
      </w:tr>
      <w:tr w:rsidR="005067C8" w:rsidRPr="00FE7EBB" w:rsidTr="00342DEC">
        <w:trPr>
          <w:trHeight w:val="20"/>
        </w:trPr>
        <w:tc>
          <w:tcPr>
            <w:tcW w:w="3330" w:type="dxa"/>
          </w:tcPr>
          <w:p w:rsidR="005067C8" w:rsidRPr="00FE7EBB" w:rsidRDefault="005067C8" w:rsidP="005067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:rsidR="005067C8" w:rsidRPr="00FE7EBB" w:rsidRDefault="00D75751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2,838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6,583</w:t>
            </w:r>
          </w:p>
        </w:tc>
        <w:tc>
          <w:tcPr>
            <w:tcW w:w="1462" w:type="dxa"/>
          </w:tcPr>
          <w:p w:rsidR="005067C8" w:rsidRPr="00FE7EBB" w:rsidRDefault="007E6750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1,901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5,849</w:t>
            </w:r>
          </w:p>
        </w:tc>
      </w:tr>
      <w:tr w:rsidR="005067C8" w:rsidRPr="00FE7EBB" w:rsidTr="00342DEC">
        <w:trPr>
          <w:trHeight w:val="20"/>
        </w:trPr>
        <w:tc>
          <w:tcPr>
            <w:tcW w:w="3330" w:type="dxa"/>
          </w:tcPr>
          <w:p w:rsidR="005067C8" w:rsidRPr="00FE7EBB" w:rsidRDefault="005067C8" w:rsidP="005067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5067C8" w:rsidRPr="00FE7EBB" w:rsidRDefault="00D75751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53,277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97,311</w:t>
            </w:r>
          </w:p>
        </w:tc>
        <w:tc>
          <w:tcPr>
            <w:tcW w:w="1462" w:type="dxa"/>
          </w:tcPr>
          <w:p w:rsidR="005067C8" w:rsidRPr="00FE7EBB" w:rsidRDefault="007E6750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18,841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28,671</w:t>
            </w:r>
          </w:p>
        </w:tc>
      </w:tr>
    </w:tbl>
    <w:p w:rsidR="000B4809" w:rsidRPr="00FE7EBB" w:rsidRDefault="000B4809" w:rsidP="000B4809">
      <w:pPr>
        <w:tabs>
          <w:tab w:val="left" w:pos="450"/>
        </w:tabs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ในระหว่างปี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2563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บริษัท</w:t>
      </w:r>
      <w:r w:rsidR="004512DB">
        <w:rPr>
          <w:rFonts w:ascii="Angsana New" w:eastAsia="Calibri" w:hAnsi="Angsana New" w:hint="cs"/>
          <w:spacing w:val="-4"/>
          <w:sz w:val="32"/>
          <w:szCs w:val="32"/>
          <w:cs/>
        </w:rPr>
        <w:t>ฯ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มีการจ่ายผลประโยชน์หลังออกจากงานแก่กรรมการ</w:t>
      </w:r>
      <w:r w:rsidRPr="00FE7EBB">
        <w:rPr>
          <w:rFonts w:ascii="Angsana New" w:eastAsia="Calibri" w:hAnsi="Angsana New"/>
          <w:sz w:val="32"/>
          <w:szCs w:val="32"/>
          <w:cs/>
        </w:rPr>
        <w:t>และผู้บริหาร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จำนวน </w:t>
      </w:r>
      <w:r w:rsidR="00D75751" w:rsidRPr="00FE7EBB">
        <w:rPr>
          <w:rFonts w:ascii="Angsana New" w:eastAsia="Calibri" w:hAnsi="Angsana New"/>
          <w:sz w:val="32"/>
          <w:szCs w:val="32"/>
        </w:rPr>
        <w:t>15</w:t>
      </w:r>
      <w:r w:rsidR="00AE4E88" w:rsidRPr="00FE7EBB">
        <w:rPr>
          <w:rFonts w:ascii="Angsana New" w:eastAsia="Calibri" w:hAnsi="Angsana New"/>
          <w:sz w:val="32"/>
          <w:szCs w:val="32"/>
        </w:rPr>
        <w:t>.27</w:t>
      </w:r>
      <w:r w:rsidRPr="00FE7EBB">
        <w:rPr>
          <w:rFonts w:ascii="Angsana New" w:eastAsia="Calibri" w:hAnsi="Angsana New"/>
          <w:sz w:val="32"/>
          <w:szCs w:val="32"/>
          <w:cs/>
        </w:rPr>
        <w:t>ล้านบาท</w:t>
      </w:r>
    </w:p>
    <w:p w:rsidR="000B4809" w:rsidRPr="00FE7EBB" w:rsidRDefault="000B4809" w:rsidP="00D1359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:rsidR="000B4809" w:rsidRPr="00FE7EBB" w:rsidRDefault="000B4809" w:rsidP="000B4809">
      <w:pPr>
        <w:overflowPunct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FE7EBB">
        <w:rPr>
          <w:rFonts w:ascii="Angsana New" w:eastAsia="Calibri" w:hAnsi="Angsana New"/>
          <w:spacing w:val="6"/>
          <w:sz w:val="32"/>
          <w:szCs w:val="32"/>
          <w:cs/>
        </w:rPr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กลุ่มบริษัทมีภาระจากการค้ำประกันให้กับกิจการที่เกี่ยวข้องกันตามที่กล่าวไว้ในหมายเหตุข้อ </w:t>
      </w:r>
      <w:r w:rsidR="00AC616B">
        <w:rPr>
          <w:rFonts w:ascii="Angsana New" w:eastAsia="Calibri" w:hAnsi="Angsana New"/>
          <w:spacing w:val="6"/>
          <w:sz w:val="32"/>
          <w:szCs w:val="32"/>
        </w:rPr>
        <w:t>31</w:t>
      </w:r>
      <w:r w:rsidR="00F55545" w:rsidRPr="00FE7EBB">
        <w:rPr>
          <w:rFonts w:ascii="Angsana New" w:eastAsia="Calibri" w:hAnsi="Angsana New"/>
          <w:spacing w:val="6"/>
          <w:sz w:val="32"/>
          <w:szCs w:val="32"/>
        </w:rPr>
        <w:t>.4.1</w:t>
      </w:r>
    </w:p>
    <w:p w:rsidR="003E65B6" w:rsidRPr="00FE7EBB" w:rsidRDefault="00734D9D" w:rsidP="005F1D8B">
      <w:pPr>
        <w:tabs>
          <w:tab w:val="left" w:pos="540"/>
        </w:tabs>
        <w:spacing w:before="24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>7</w:t>
      </w:r>
      <w:r w:rsidR="003E65B6" w:rsidRPr="00FE7EBB">
        <w:rPr>
          <w:rFonts w:ascii="Angsana New" w:hAnsi="Angsana New"/>
          <w:b/>
          <w:bCs/>
          <w:sz w:val="32"/>
          <w:szCs w:val="32"/>
        </w:rPr>
        <w:t>.</w:t>
      </w:r>
      <w:r w:rsidR="003E65B6" w:rsidRPr="00FE7EBB">
        <w:rPr>
          <w:rFonts w:ascii="Angsana New" w:hAnsi="Angsana New"/>
          <w:b/>
          <w:bCs/>
          <w:sz w:val="32"/>
          <w:szCs w:val="32"/>
        </w:rPr>
        <w:tab/>
      </w:r>
      <w:r w:rsidR="003E65B6" w:rsidRPr="00FE7EB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3E65B6" w:rsidRPr="00FE7EBB" w:rsidRDefault="0089629D" w:rsidP="005F1D8B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>(</w:t>
      </w:r>
      <w:r w:rsidRPr="00FE7EBB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62"/>
        <w:gridCol w:w="1463"/>
        <w:gridCol w:w="1462"/>
        <w:gridCol w:w="1463"/>
      </w:tblGrid>
      <w:tr w:rsidR="00593F9A" w:rsidRPr="00FE7EBB" w:rsidTr="005067C8">
        <w:trPr>
          <w:trHeight w:val="20"/>
        </w:trPr>
        <w:tc>
          <w:tcPr>
            <w:tcW w:w="3312" w:type="dxa"/>
            <w:vAlign w:val="bottom"/>
          </w:tcPr>
          <w:p w:rsidR="00593F9A" w:rsidRPr="00FE7EBB" w:rsidRDefault="00593F9A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593F9A" w:rsidRPr="00FE7EBB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593F9A" w:rsidRPr="00FE7EBB" w:rsidRDefault="00593F9A" w:rsidP="005F1D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0DA0" w:rsidRPr="00FE7EBB" w:rsidTr="005067C8">
        <w:trPr>
          <w:trHeight w:val="20"/>
        </w:trPr>
        <w:tc>
          <w:tcPr>
            <w:tcW w:w="3312" w:type="dxa"/>
            <w:vAlign w:val="bottom"/>
          </w:tcPr>
          <w:p w:rsidR="00AF0DA0" w:rsidRPr="00FE7EBB" w:rsidRDefault="00AF0DA0" w:rsidP="005F1D8B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:rsidR="00AF0DA0" w:rsidRPr="00FE7EBB" w:rsidRDefault="001249FC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  <w:vAlign w:val="bottom"/>
          </w:tcPr>
          <w:p w:rsidR="00AF0DA0" w:rsidRPr="00FE7EBB" w:rsidRDefault="005E5762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  <w:vAlign w:val="bottom"/>
          </w:tcPr>
          <w:p w:rsidR="00AF0DA0" w:rsidRPr="00FE7EBB" w:rsidRDefault="001249FC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  <w:vAlign w:val="bottom"/>
          </w:tcPr>
          <w:p w:rsidR="00AF0DA0" w:rsidRPr="00FE7EBB" w:rsidRDefault="005E5762" w:rsidP="005F1D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067C8" w:rsidRPr="00FE7EBB" w:rsidTr="005067C8">
        <w:trPr>
          <w:trHeight w:val="20"/>
        </w:trPr>
        <w:tc>
          <w:tcPr>
            <w:tcW w:w="3312" w:type="dxa"/>
            <w:vAlign w:val="bottom"/>
          </w:tcPr>
          <w:p w:rsidR="005067C8" w:rsidRPr="00FE7EBB" w:rsidRDefault="005067C8" w:rsidP="005067C8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:rsidR="005067C8" w:rsidRPr="00FE7EBB" w:rsidRDefault="00AE0E94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14,</w:t>
            </w:r>
            <w:r w:rsidR="00E55172" w:rsidRPr="00FE7EBB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17,944</w:t>
            </w:r>
          </w:p>
        </w:tc>
        <w:tc>
          <w:tcPr>
            <w:tcW w:w="1462" w:type="dxa"/>
          </w:tcPr>
          <w:p w:rsidR="005067C8" w:rsidRPr="00FE7EBB" w:rsidRDefault="00F3125A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5067C8" w:rsidRPr="00FE7EBB" w:rsidTr="005067C8">
        <w:trPr>
          <w:trHeight w:val="20"/>
        </w:trPr>
        <w:tc>
          <w:tcPr>
            <w:tcW w:w="3312" w:type="dxa"/>
            <w:vAlign w:val="bottom"/>
          </w:tcPr>
          <w:p w:rsidR="005067C8" w:rsidRPr="00FE7EBB" w:rsidRDefault="005067C8" w:rsidP="005067C8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:rsidR="005067C8" w:rsidRPr="00FE7EBB" w:rsidRDefault="00AE0E94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150,3</w:t>
            </w:r>
            <w:r w:rsidR="00E55172" w:rsidRPr="00FE7EB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130,033</w:t>
            </w:r>
          </w:p>
        </w:tc>
        <w:tc>
          <w:tcPr>
            <w:tcW w:w="1462" w:type="dxa"/>
          </w:tcPr>
          <w:p w:rsidR="005067C8" w:rsidRPr="00FE7EBB" w:rsidRDefault="00F3125A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23,254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sing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10,014</w:t>
            </w:r>
          </w:p>
        </w:tc>
      </w:tr>
      <w:tr w:rsidR="005067C8" w:rsidRPr="00FE7EBB" w:rsidTr="005067C8">
        <w:trPr>
          <w:trHeight w:val="20"/>
        </w:trPr>
        <w:tc>
          <w:tcPr>
            <w:tcW w:w="3312" w:type="dxa"/>
            <w:vAlign w:val="bottom"/>
          </w:tcPr>
          <w:p w:rsidR="005067C8" w:rsidRPr="00FE7EBB" w:rsidRDefault="005067C8" w:rsidP="005067C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:rsidR="005067C8" w:rsidRPr="00FE7EBB" w:rsidRDefault="00AE0E94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164,678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147,977</w:t>
            </w:r>
          </w:p>
        </w:tc>
        <w:tc>
          <w:tcPr>
            <w:tcW w:w="1462" w:type="dxa"/>
          </w:tcPr>
          <w:p w:rsidR="005067C8" w:rsidRPr="00FE7EBB" w:rsidRDefault="00F3125A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23,287</w:t>
            </w:r>
          </w:p>
        </w:tc>
        <w:tc>
          <w:tcPr>
            <w:tcW w:w="1463" w:type="dxa"/>
          </w:tcPr>
          <w:p w:rsidR="005067C8" w:rsidRPr="00FE7EBB" w:rsidRDefault="005067C8" w:rsidP="005067C8">
            <w:pPr>
              <w:pBdr>
                <w:bottom w:val="double" w:sz="4" w:space="1" w:color="auto"/>
              </w:pBdr>
              <w:tabs>
                <w:tab w:val="decimal" w:pos="1197"/>
              </w:tabs>
              <w:ind w:lef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10,056</w:t>
            </w:r>
          </w:p>
        </w:tc>
      </w:tr>
    </w:tbl>
    <w:p w:rsidR="000B4809" w:rsidRPr="00FE7EBB" w:rsidRDefault="000B4809" w:rsidP="000B4809">
      <w:pPr>
        <w:overflowPunct/>
        <w:spacing w:before="240" w:after="120"/>
        <w:ind w:left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ณ วันที่ 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31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ธันวาคม 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2563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AE4E88" w:rsidRPr="00FE7EBB">
        <w:rPr>
          <w:rFonts w:ascii="Angsana New" w:eastAsia="Calibri" w:hAnsi="Angsana New"/>
          <w:spacing w:val="-4"/>
          <w:sz w:val="32"/>
          <w:szCs w:val="32"/>
        </w:rPr>
        <w:t>0.0</w:t>
      </w:r>
      <w:r w:rsidR="00041B04" w:rsidRPr="00FE7EBB">
        <w:rPr>
          <w:rFonts w:ascii="Angsana New" w:eastAsia="Calibri" w:hAnsi="Angsana New"/>
          <w:spacing w:val="-4"/>
          <w:sz w:val="32"/>
          <w:szCs w:val="32"/>
        </w:rPr>
        <w:t>5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ถึง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AE4E88" w:rsidRPr="00FE7EBB">
        <w:rPr>
          <w:rFonts w:ascii="Angsana New" w:eastAsia="Calibri" w:hAnsi="Angsana New"/>
          <w:spacing w:val="-4"/>
          <w:sz w:val="32"/>
          <w:szCs w:val="32"/>
        </w:rPr>
        <w:t>0.</w:t>
      </w:r>
      <w:r w:rsidR="00041B04" w:rsidRPr="00FE7EBB">
        <w:rPr>
          <w:rFonts w:ascii="Angsana New" w:eastAsia="Calibri" w:hAnsi="Angsana New"/>
          <w:spacing w:val="-4"/>
          <w:sz w:val="32"/>
          <w:szCs w:val="32"/>
        </w:rPr>
        <w:t>125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ต่อปี 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                    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>(</w:t>
      </w:r>
      <w:r w:rsidRPr="00FE7EBB">
        <w:rPr>
          <w:rFonts w:ascii="Angsana New" w:eastAsia="Calibri" w:hAnsi="Angsana New"/>
          <w:spacing w:val="-4"/>
          <w:sz w:val="32"/>
          <w:szCs w:val="32"/>
        </w:rPr>
        <w:t>2562: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 ร้อยละ </w:t>
      </w:r>
      <w:r w:rsidRPr="00FE7EBB">
        <w:rPr>
          <w:rFonts w:ascii="Angsana New" w:eastAsia="Calibri" w:hAnsi="Angsana New"/>
          <w:spacing w:val="-4"/>
          <w:sz w:val="32"/>
          <w:szCs w:val="32"/>
        </w:rPr>
        <w:t>0.</w:t>
      </w:r>
      <w:r w:rsidR="00041B04" w:rsidRPr="00FE7EBB">
        <w:rPr>
          <w:rFonts w:ascii="Angsana New" w:eastAsia="Calibri" w:hAnsi="Angsana New"/>
          <w:spacing w:val="-4"/>
          <w:sz w:val="32"/>
          <w:szCs w:val="32"/>
          <w:cs/>
        </w:rPr>
        <w:t>15</w:t>
      </w:r>
      <w:r w:rsidRPr="00FE7EB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ถึง </w:t>
      </w:r>
      <w:r w:rsidRPr="00FE7EBB">
        <w:rPr>
          <w:rFonts w:ascii="Angsana New" w:eastAsia="Calibri" w:hAnsi="Angsana New"/>
          <w:spacing w:val="-4"/>
          <w:sz w:val="32"/>
          <w:szCs w:val="32"/>
        </w:rPr>
        <w:t>0.</w:t>
      </w:r>
      <w:r w:rsidR="00041B04" w:rsidRPr="00FE7EBB">
        <w:rPr>
          <w:rFonts w:ascii="Angsana New" w:eastAsia="Calibri" w:hAnsi="Angsana New"/>
          <w:spacing w:val="-4"/>
          <w:sz w:val="32"/>
          <w:szCs w:val="32"/>
        </w:rPr>
        <w:t>38</w:t>
      </w:r>
      <w:r w:rsidRPr="00FE7EBB">
        <w:rPr>
          <w:rFonts w:ascii="Angsana New" w:eastAsia="Calibri" w:hAnsi="Angsana New"/>
          <w:spacing w:val="-4"/>
          <w:sz w:val="32"/>
          <w:szCs w:val="32"/>
          <w:cs/>
        </w:rPr>
        <w:t xml:space="preserve"> ต่อปี)</w:t>
      </w:r>
    </w:p>
    <w:p w:rsidR="00D1359E" w:rsidRPr="00FE7EBB" w:rsidRDefault="00D135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0B4809" w:rsidRPr="00FE7EBB" w:rsidRDefault="000B4809" w:rsidP="000B4809">
      <w:pPr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  <w:r w:rsidRPr="00FE7EB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485"/>
        <w:gridCol w:w="1485"/>
        <w:gridCol w:w="1485"/>
        <w:gridCol w:w="1485"/>
      </w:tblGrid>
      <w:tr w:rsidR="000B4809" w:rsidRPr="00FE7EBB" w:rsidTr="000B4809">
        <w:trPr>
          <w:tblHeader/>
        </w:trPr>
        <w:tc>
          <w:tcPr>
            <w:tcW w:w="3492" w:type="dxa"/>
            <w:vAlign w:val="bottom"/>
          </w:tcPr>
          <w:p w:rsidR="000B4809" w:rsidRPr="00FE7EBB" w:rsidRDefault="000B4809" w:rsidP="00342D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b/>
                <w:bCs/>
                <w:sz w:val="28"/>
              </w:rPr>
              <w:tab/>
            </w:r>
            <w:r w:rsidRPr="00FE7EBB">
              <w:rPr>
                <w:rFonts w:ascii="Angsana New" w:hAnsi="Angsana New"/>
                <w:b/>
                <w:bCs/>
                <w:sz w:val="28"/>
              </w:rPr>
              <w:tab/>
            </w:r>
            <w:r w:rsidRPr="00FE7EBB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:rsidR="000B4809" w:rsidRPr="00FE7EBB" w:rsidRDefault="000B4809" w:rsidP="00342D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0B4809" w:rsidRPr="00FE7EBB" w:rsidRDefault="000B4809" w:rsidP="00342DEC">
            <w:pPr>
              <w:spacing w:before="100" w:beforeAutospacing="1" w:after="100" w:afterAutospacing="1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0B4809" w:rsidRPr="00FE7EBB" w:rsidTr="000B4809">
        <w:trPr>
          <w:tblHeader/>
        </w:trPr>
        <w:tc>
          <w:tcPr>
            <w:tcW w:w="3492" w:type="dxa"/>
            <w:vAlign w:val="bottom"/>
          </w:tcPr>
          <w:p w:rsidR="000B4809" w:rsidRPr="00FE7EBB" w:rsidRDefault="000B4809" w:rsidP="00342DEC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0B4809" w:rsidRPr="00FE7EBB" w:rsidRDefault="000B4809" w:rsidP="00342DEC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0B4809" w:rsidRPr="00FE7EBB" w:rsidRDefault="000B4809" w:rsidP="00342DEC">
            <w:pPr>
              <w:pBdr>
                <w:bottom w:val="single" w:sz="6" w:space="1" w:color="auto"/>
              </w:pBdr>
              <w:spacing w:before="100" w:beforeAutospacing="1" w:after="100" w:afterAutospacing="1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4809" w:rsidRPr="00FE7EBB" w:rsidTr="000B4809">
        <w:trPr>
          <w:tblHeader/>
        </w:trPr>
        <w:tc>
          <w:tcPr>
            <w:tcW w:w="3492" w:type="dxa"/>
            <w:vAlign w:val="bottom"/>
          </w:tcPr>
          <w:p w:rsidR="000B4809" w:rsidRPr="00FE7EBB" w:rsidRDefault="000B4809" w:rsidP="000B4809">
            <w:pPr>
              <w:spacing w:before="100" w:beforeAutospacing="1" w:after="100" w:afterAutospacing="1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96" w:right="-108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 xml:space="preserve">ลูกหนี้การค้า </w:t>
            </w:r>
            <w:r w:rsidRPr="00FE7EBB">
              <w:rPr>
                <w:rFonts w:ascii="Angsana New" w:hAnsi="Angsana New"/>
                <w:sz w:val="28"/>
                <w:u w:val="single"/>
              </w:rPr>
              <w:t xml:space="preserve">- </w:t>
            </w:r>
            <w:r w:rsidRPr="00FE7EBB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96"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96"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0B4809" w:rsidRPr="00FE7EBB" w:rsidRDefault="001A3F0C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21,</w:t>
            </w:r>
            <w:r w:rsidR="00FE7EBB" w:rsidRPr="00FE7EBB">
              <w:rPr>
                <w:rFonts w:ascii="Angsana New" w:hAnsi="Angsana New"/>
                <w:sz w:val="28"/>
              </w:rPr>
              <w:t>01</w:t>
            </w:r>
            <w:r w:rsidR="00AC616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9,018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96"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276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E7EBB">
              <w:rPr>
                <w:rFonts w:ascii="Angsana New" w:hAnsi="Angsana New"/>
                <w:sz w:val="28"/>
              </w:rPr>
              <w:t>3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3E797E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5,339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4,639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276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- </w:t>
            </w:r>
            <w:r w:rsidRPr="00FE7EBB">
              <w:rPr>
                <w:rFonts w:ascii="Angsana New" w:hAnsi="Angsana New"/>
                <w:sz w:val="28"/>
              </w:rPr>
              <w:t>6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3E797E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6,099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250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276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6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- </w:t>
            </w:r>
            <w:r w:rsidRPr="00FE7EBB">
              <w:rPr>
                <w:rFonts w:ascii="Angsana New" w:hAnsi="Angsana New"/>
                <w:sz w:val="28"/>
              </w:rPr>
              <w:t>12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3E797E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6,100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96"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รวมลูกหนี้การค้า -</w:t>
            </w:r>
            <w:r w:rsidRPr="00FE7EBB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38,5</w:t>
            </w:r>
            <w:r w:rsidR="00FE7EBB" w:rsidRPr="00FE7EBB">
              <w:rPr>
                <w:rFonts w:ascii="Angsana New" w:hAnsi="Angsana New"/>
                <w:sz w:val="28"/>
              </w:rPr>
              <w:t>5</w:t>
            </w:r>
            <w:r w:rsidR="00AC616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13,907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right="-108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 xml:space="preserve">ลูกหนี้การค้า </w:t>
            </w:r>
            <w:r w:rsidRPr="00FE7EBB">
              <w:rPr>
                <w:rFonts w:ascii="Angsana New" w:hAnsi="Angsana New"/>
                <w:sz w:val="28"/>
                <w:u w:val="single"/>
              </w:rPr>
              <w:t xml:space="preserve">- </w:t>
            </w:r>
            <w:r w:rsidRPr="00FE7EBB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Style w:val="BodyTextIndent"/>
              <w:tabs>
                <w:tab w:val="decimal" w:pos="1026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829EB">
        <w:trPr>
          <w:trHeight w:val="288"/>
        </w:trPr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85" w:type="dxa"/>
            <w:vAlign w:val="bottom"/>
          </w:tcPr>
          <w:p w:rsidR="000B4809" w:rsidRPr="00FE7EBB" w:rsidRDefault="000829EB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40,9</w:t>
            </w:r>
            <w:r w:rsidR="001E0514" w:rsidRPr="00FE7EBB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67,345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558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574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16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E7EBB">
              <w:rPr>
                <w:rFonts w:ascii="Angsana New" w:hAnsi="Angsana New"/>
                <w:sz w:val="28"/>
              </w:rPr>
              <w:t>3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5,918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11,242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16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- </w:t>
            </w:r>
            <w:r w:rsidRPr="00FE7EBB">
              <w:rPr>
                <w:rFonts w:ascii="Angsana New" w:hAnsi="Angsana New"/>
                <w:sz w:val="28"/>
              </w:rPr>
              <w:t>6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485" w:type="dxa"/>
            <w:vAlign w:val="bottom"/>
          </w:tcPr>
          <w:p w:rsidR="000B4809" w:rsidRPr="00FE7EBB" w:rsidRDefault="00691CD1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16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6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- </w:t>
            </w:r>
            <w:r w:rsidRPr="00FE7EBB">
              <w:rPr>
                <w:rFonts w:ascii="Angsana New" w:hAnsi="Angsana New"/>
                <w:sz w:val="28"/>
              </w:rPr>
              <w:t>12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643390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</w:t>
            </w:r>
            <w:r w:rsidR="00FE7EBB" w:rsidRPr="00FE7EBB">
              <w:rPr>
                <w:rFonts w:ascii="Angsana New" w:hAnsi="Angsana New"/>
                <w:sz w:val="28"/>
              </w:rPr>
              <w:t>92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691CD1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left="16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E7EBB">
              <w:rPr>
                <w:rFonts w:ascii="Angsana New" w:hAnsi="Angsana New"/>
                <w:sz w:val="28"/>
              </w:rPr>
              <w:t>12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5,595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5,591</w:t>
            </w:r>
          </w:p>
        </w:tc>
        <w:tc>
          <w:tcPr>
            <w:tcW w:w="1485" w:type="dxa"/>
            <w:vAlign w:val="bottom"/>
          </w:tcPr>
          <w:p w:rsidR="000B4809" w:rsidRPr="00FE7EBB" w:rsidRDefault="00691CD1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ind w:right="-108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:rsidR="000B4809" w:rsidRPr="00FE7EBB" w:rsidRDefault="000829EB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53,</w:t>
            </w:r>
            <w:r w:rsidR="00FE7EBB" w:rsidRPr="00FE7EBB">
              <w:rPr>
                <w:rFonts w:ascii="Angsana New" w:hAnsi="Angsana New"/>
                <w:sz w:val="28"/>
              </w:rPr>
              <w:t>428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84,385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1,164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577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691CD1">
            <w:pPr>
              <w:ind w:left="435" w:right="-108" w:hanging="435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หัก</w:t>
            </w:r>
            <w:r w:rsidRPr="00FE7EBB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ค่าเผื่อผลขาดทุนด้านเครดิตที่คาดว่า</w:t>
            </w:r>
            <w:r w:rsidRPr="00FE7EBB">
              <w:rPr>
                <w:rFonts w:ascii="Angsana New" w:hAnsi="Angsana New"/>
                <w:spacing w:val="-4"/>
                <w:sz w:val="28"/>
              </w:rPr>
              <w:t xml:space="preserve">         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>จะเกิดขึ้น</w:t>
            </w:r>
            <w:r w:rsidR="00691CD1" w:rsidRPr="00FE7EBB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691CD1" w:rsidRPr="00FE7EBB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691CD1" w:rsidRPr="00FE7EBB">
              <w:rPr>
                <w:rFonts w:ascii="Angsana New" w:hAnsi="Angsana New"/>
                <w:spacing w:val="-4"/>
                <w:sz w:val="28"/>
              </w:rPr>
              <w:t xml:space="preserve">2562: </w:t>
            </w:r>
            <w:r w:rsidR="00691CD1" w:rsidRPr="00FE7EBB">
              <w:rPr>
                <w:rFonts w:ascii="Angsana New" w:hAnsi="Angsana New"/>
                <w:spacing w:val="-4"/>
                <w:sz w:val="28"/>
                <w:cs/>
              </w:rPr>
              <w:t>ค่าเผื่อหนี้สงสัยจะสูญ)</w:t>
            </w:r>
            <w:r w:rsidR="00691CD1" w:rsidRPr="00FE7EBB">
              <w:rPr>
                <w:rFonts w:ascii="Angsana New" w:hAnsi="Angsana New"/>
                <w:spacing w:val="-4"/>
                <w:sz w:val="28"/>
              </w:rPr>
              <w:t> 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="00625A80" w:rsidRPr="00FE7EBB">
              <w:rPr>
                <w:rFonts w:ascii="Angsana New" w:hAnsi="Angsana New"/>
                <w:sz w:val="28"/>
              </w:rPr>
              <w:t>5,592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(5,592)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5067C8">
            <w:pPr>
              <w:ind w:left="150" w:right="-108" w:hanging="150"/>
              <w:rPr>
                <w:rFonts w:ascii="Angsana New" w:hAnsi="Angsana New"/>
                <w:spacing w:val="-10"/>
                <w:sz w:val="28"/>
                <w:cs/>
              </w:rPr>
            </w:pPr>
            <w:r w:rsidRPr="00FE7EBB">
              <w:rPr>
                <w:rFonts w:ascii="Angsana New" w:hAnsi="Angsana New"/>
                <w:spacing w:val="-10"/>
                <w:sz w:val="28"/>
                <w:cs/>
              </w:rPr>
              <w:t xml:space="preserve">รวมลูกหนี้การค้า </w:t>
            </w:r>
            <w:r w:rsidRPr="00FE7EBB">
              <w:rPr>
                <w:rFonts w:ascii="Angsana New" w:hAnsi="Angsana New"/>
                <w:spacing w:val="-10"/>
                <w:sz w:val="28"/>
              </w:rPr>
              <w:t xml:space="preserve">- </w:t>
            </w:r>
            <w:r w:rsidRPr="00FE7EBB">
              <w:rPr>
                <w:rFonts w:ascii="Angsana New" w:hAnsi="Angsana New"/>
                <w:spacing w:val="-10"/>
                <w:sz w:val="28"/>
                <w:cs/>
              </w:rPr>
              <w:t>กิจการที่ไม่เกี่ยวข้องกัน</w:t>
            </w:r>
            <w:r w:rsidRPr="00FE7EBB">
              <w:rPr>
                <w:rFonts w:ascii="Angsana New" w:hAnsi="Angsana New"/>
                <w:spacing w:val="-10"/>
                <w:sz w:val="28"/>
              </w:rPr>
              <w:t xml:space="preserve"> - </w:t>
            </w:r>
            <w:r w:rsidRPr="00FE7EBB">
              <w:rPr>
                <w:rFonts w:ascii="Angsana New" w:hAnsi="Angsana New"/>
                <w:spacing w:val="-10"/>
                <w:sz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0B4809" w:rsidRPr="00FE7EBB" w:rsidRDefault="000829EB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47,</w:t>
            </w:r>
            <w:r w:rsidR="00FE7EBB" w:rsidRPr="00FE7EBB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78,793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1,164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577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pacing w:val="-2"/>
                <w:sz w:val="28"/>
                <w:cs/>
              </w:rPr>
              <w:t>รวมลูกหนี้การค้า</w:t>
            </w:r>
            <w:r w:rsidRPr="00FE7EBB">
              <w:rPr>
                <w:rFonts w:ascii="Angsana New" w:hAnsi="Angsana New"/>
                <w:spacing w:val="-2"/>
                <w:sz w:val="28"/>
              </w:rPr>
              <w:t xml:space="preserve"> </w:t>
            </w:r>
            <w:r w:rsidRPr="00FE7EBB">
              <w:rPr>
                <w:rFonts w:ascii="Angsana New" w:hAnsi="Angsana New"/>
                <w:spacing w:val="-10"/>
                <w:sz w:val="28"/>
              </w:rPr>
              <w:t xml:space="preserve">- </w:t>
            </w:r>
            <w:r w:rsidRPr="00FE7EBB">
              <w:rPr>
                <w:rFonts w:ascii="Angsana New" w:hAnsi="Angsana New"/>
                <w:spacing w:val="-10"/>
                <w:sz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0B4809" w:rsidRPr="00FE7EBB" w:rsidRDefault="000829EB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47,</w:t>
            </w:r>
            <w:r w:rsidR="00FE7EBB" w:rsidRPr="00FE7EBB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78,793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39,7</w:t>
            </w:r>
            <w:r w:rsidR="00AC616B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14,484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spacing w:val="-2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E7EBB">
              <w:rPr>
                <w:rFonts w:ascii="Angsana New" w:hAnsi="Angsana New"/>
                <w:sz w:val="28"/>
              </w:rPr>
              <w:t xml:space="preserve">- </w:t>
            </w:r>
            <w:r w:rsidRPr="00FE7EBB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60,0</w:t>
            </w:r>
            <w:r w:rsidR="00FE7EBB" w:rsidRPr="00FE7EBB">
              <w:rPr>
                <w:rFonts w:ascii="Angsana New" w:hAnsi="Angsana New"/>
                <w:sz w:val="28"/>
              </w:rPr>
              <w:t>5</w:t>
            </w:r>
            <w:r w:rsidR="00AC616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40,005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FE7EBB">
              <w:rPr>
                <w:rFonts w:ascii="Angsana New" w:hAnsi="Angsana New"/>
                <w:sz w:val="28"/>
              </w:rPr>
              <w:t xml:space="preserve">- </w:t>
            </w:r>
            <w:r w:rsidRPr="00FE7EBB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vAlign w:val="bottom"/>
          </w:tcPr>
          <w:p w:rsidR="000B4809" w:rsidRPr="00FE7EBB" w:rsidRDefault="001E0514" w:rsidP="00643390">
            <w:pPr>
              <w:tabs>
                <w:tab w:val="decimal" w:pos="1197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30,6</w:t>
            </w:r>
            <w:r w:rsidR="00FE7EBB" w:rsidRPr="00FE7EBB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32,951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vAlign w:val="bottom"/>
          </w:tcPr>
          <w:p w:rsidR="000B4809" w:rsidRPr="00FE7EBB" w:rsidRDefault="001E0514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51,954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24,184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3,253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689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pacing w:val="-2"/>
                <w:sz w:val="28"/>
                <w:cs/>
              </w:rPr>
              <w:t>รวมลูกหนี้อื่น</w:t>
            </w:r>
          </w:p>
        </w:tc>
        <w:tc>
          <w:tcPr>
            <w:tcW w:w="1485" w:type="dxa"/>
            <w:vAlign w:val="bottom"/>
          </w:tcPr>
          <w:p w:rsidR="000B4809" w:rsidRPr="00FE7EBB" w:rsidRDefault="001E0514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82,</w:t>
            </w:r>
            <w:r w:rsidR="00FE7EBB" w:rsidRPr="00FE7EBB">
              <w:rPr>
                <w:rFonts w:ascii="Angsana New" w:hAnsi="Angsana New"/>
                <w:sz w:val="28"/>
              </w:rPr>
              <w:t>574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57,135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63,4</w:t>
            </w:r>
            <w:r w:rsidR="00FE7EBB" w:rsidRPr="00FE7EBB">
              <w:rPr>
                <w:rFonts w:ascii="Angsana New" w:hAnsi="Angsana New"/>
                <w:sz w:val="28"/>
              </w:rPr>
              <w:t>1</w:t>
            </w:r>
            <w:r w:rsidR="00AC616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sing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40,701</w:t>
            </w:r>
          </w:p>
        </w:tc>
      </w:tr>
      <w:tr w:rsidR="000B4809" w:rsidRPr="00FE7EBB" w:rsidTr="000B4809">
        <w:tc>
          <w:tcPr>
            <w:tcW w:w="3492" w:type="dxa"/>
            <w:vAlign w:val="bottom"/>
          </w:tcPr>
          <w:p w:rsidR="000B4809" w:rsidRPr="00FE7EBB" w:rsidRDefault="000B4809" w:rsidP="000B4809">
            <w:pPr>
              <w:jc w:val="both"/>
              <w:rPr>
                <w:rFonts w:ascii="Angsana New" w:hAnsi="Angsana New"/>
                <w:spacing w:val="-2"/>
                <w:sz w:val="28"/>
                <w:cs/>
              </w:rPr>
            </w:pPr>
            <w:r w:rsidRPr="00FE7EBB">
              <w:rPr>
                <w:rFonts w:ascii="Angsana New" w:hAnsi="Angsana New"/>
                <w:spacing w:val="-2"/>
                <w:sz w:val="28"/>
                <w:cs/>
              </w:rPr>
              <w:t>รวมลูกหนี้การค้าและลูกหนี้อื่น</w:t>
            </w:r>
            <w:r w:rsidRPr="00FE7EBB">
              <w:rPr>
                <w:rFonts w:ascii="Angsana New" w:hAnsi="Angsana New"/>
                <w:spacing w:val="-2"/>
                <w:sz w:val="28"/>
              </w:rPr>
              <w:t xml:space="preserve"> - </w:t>
            </w:r>
            <w:r w:rsidRPr="00FE7EBB">
              <w:rPr>
                <w:rFonts w:ascii="Angsana New" w:hAnsi="Angsana New"/>
                <w:spacing w:val="-2"/>
                <w:sz w:val="28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:rsidR="000B4809" w:rsidRPr="00FE7EBB" w:rsidRDefault="001A3F0C" w:rsidP="000B4809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130,</w:t>
            </w:r>
            <w:r w:rsidR="00643390" w:rsidRPr="00FE7EBB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135,928</w:t>
            </w:r>
          </w:p>
        </w:tc>
        <w:tc>
          <w:tcPr>
            <w:tcW w:w="1485" w:type="dxa"/>
            <w:vAlign w:val="bottom"/>
          </w:tcPr>
          <w:p w:rsidR="000B4809" w:rsidRPr="00FE7EBB" w:rsidRDefault="00055393" w:rsidP="000B4809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103,135</w:t>
            </w:r>
          </w:p>
        </w:tc>
        <w:tc>
          <w:tcPr>
            <w:tcW w:w="1485" w:type="dxa"/>
            <w:vAlign w:val="bottom"/>
          </w:tcPr>
          <w:p w:rsidR="000B4809" w:rsidRPr="00FE7EBB" w:rsidRDefault="000B4809" w:rsidP="000B4809">
            <w:pPr>
              <w:pBdr>
                <w:bottom w:val="double" w:sz="4" w:space="1" w:color="auto"/>
              </w:pBdr>
              <w:tabs>
                <w:tab w:val="decimal" w:pos="1197"/>
              </w:tabs>
              <w:spacing w:line="400" w:lineRule="exact"/>
              <w:ind w:lef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55,185</w:t>
            </w:r>
          </w:p>
        </w:tc>
      </w:tr>
    </w:tbl>
    <w:p w:rsidR="001439FB" w:rsidRPr="00FE7EBB" w:rsidRDefault="001439FB" w:rsidP="001439FB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617D0" w:rsidRPr="00FE7EBB" w:rsidRDefault="00E51428" w:rsidP="00E07648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44935" w:rsidRPr="00FE7EBB">
        <w:rPr>
          <w:rFonts w:ascii="Angsana New" w:hAnsi="Angsana New"/>
          <w:b/>
          <w:bCs/>
          <w:sz w:val="32"/>
          <w:szCs w:val="32"/>
        </w:rPr>
        <w:t>.</w:t>
      </w:r>
      <w:r w:rsidR="00F44935" w:rsidRPr="00FE7EBB">
        <w:rPr>
          <w:rFonts w:ascii="Angsana New" w:hAnsi="Angsana New"/>
          <w:b/>
          <w:bCs/>
          <w:sz w:val="32"/>
          <w:szCs w:val="32"/>
        </w:rPr>
        <w:tab/>
      </w:r>
      <w:r w:rsidR="002617D0" w:rsidRPr="00FE7EB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B360EB" w:rsidRPr="00FE7EBB" w:rsidRDefault="00B360EB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B360EB" w:rsidRPr="00FE7EBB" w:rsidRDefault="00B360EB" w:rsidP="00622C3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A87869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B360EB" w:rsidRPr="00FE7EBB" w:rsidRDefault="00B360EB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shd w:val="clear" w:color="auto" w:fill="auto"/>
            <w:vAlign w:val="bottom"/>
          </w:tcPr>
          <w:p w:rsidR="00B360EB" w:rsidRPr="00FE7EBB" w:rsidRDefault="00B360EB" w:rsidP="00A8786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C8755E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C8755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70,103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8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66,771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2,71</w:t>
            </w:r>
            <w:r w:rsidR="00D12DFC" w:rsidRPr="00FE7E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8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4,581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80,82</w:t>
            </w:r>
            <w:r w:rsidR="00D12DFC" w:rsidRPr="00FE7E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8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94,790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0F71F2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ภาชนะบรรจุและหีบห่อ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10,521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8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11,104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0F71F2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661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3,105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</w:tcPr>
          <w:p w:rsidR="00B360EB" w:rsidRPr="00FE7EBB" w:rsidRDefault="00B360EB" w:rsidP="005067C8">
            <w:pPr>
              <w:ind w:left="167" w:right="-14" w:hanging="167"/>
              <w:jc w:val="thaiDistribute"/>
              <w:rPr>
                <w:rFonts w:ascii="Angsana New" w:hAnsi="Angsana New"/>
                <w:sz w:val="28"/>
                <w:cs/>
              </w:rPr>
            </w:pPr>
            <w:proofErr w:type="spellStart"/>
            <w:r w:rsidRPr="00FE7EBB">
              <w:rPr>
                <w:rFonts w:ascii="Angsana New" w:hAnsi="Angsana New"/>
                <w:sz w:val="28"/>
                <w:cs/>
              </w:rPr>
              <w:t>อื่นๆ</w:t>
            </w:r>
            <w:proofErr w:type="spellEnd"/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19,630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20,622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45" w:type="dxa"/>
            <w:shd w:val="clear" w:color="auto" w:fill="auto"/>
          </w:tcPr>
          <w:p w:rsidR="00B360EB" w:rsidRPr="00FE7EBB" w:rsidRDefault="00B360EB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5067C8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884CE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186,899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884CE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197,868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884CE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884CEA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705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B360EB">
            <w:pPr>
              <w:ind w:left="345" w:right="-14" w:hanging="345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หัก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z w:val="28"/>
                <w:cs/>
              </w:rPr>
              <w:t>รายการปรับลดราคาทุนให้เป็นมูลค่า</w:t>
            </w:r>
            <w:r w:rsidRPr="00FE7EBB">
              <w:rPr>
                <w:rFonts w:ascii="Angsana New" w:hAnsi="Angsana New"/>
                <w:sz w:val="28"/>
              </w:rPr>
              <w:t xml:space="preserve">      </w:t>
            </w:r>
            <w:r w:rsidRPr="00FE7EBB">
              <w:rPr>
                <w:rFonts w:ascii="Angsana New" w:hAnsi="Angsana New"/>
                <w:sz w:val="28"/>
                <w:cs/>
              </w:rPr>
              <w:t>สุทธิที่จะได้รับ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(36,687)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(25,914)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691CD1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5067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B360EB" w:rsidRPr="00FE7EBB" w:rsidTr="00B360EB">
        <w:trPr>
          <w:trHeight w:val="20"/>
        </w:trPr>
        <w:tc>
          <w:tcPr>
            <w:tcW w:w="4050" w:type="dxa"/>
            <w:vAlign w:val="bottom"/>
          </w:tcPr>
          <w:p w:rsidR="00B360EB" w:rsidRPr="00FE7EBB" w:rsidRDefault="00B360EB" w:rsidP="005067C8">
            <w:pPr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รวมสินค้าคงเหลือ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150,212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A44DDA" w:rsidP="005067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171,954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0F71F2" w:rsidP="005067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</w:t>
            </w:r>
            <w:r w:rsidR="00691CD1" w:rsidRPr="00FE7EB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45" w:type="dxa"/>
            <w:shd w:val="clear" w:color="auto" w:fill="auto"/>
            <w:vAlign w:val="bottom"/>
          </w:tcPr>
          <w:p w:rsidR="00B360EB" w:rsidRPr="00FE7EBB" w:rsidRDefault="00B360EB" w:rsidP="005067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705</w:t>
            </w:r>
          </w:p>
        </w:tc>
      </w:tr>
    </w:tbl>
    <w:p w:rsidR="006814BC" w:rsidRPr="00FE7EBB" w:rsidRDefault="006814BC" w:rsidP="006814B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ในระหว่างปีปัจจุบัน บริษัท</w:t>
      </w:r>
      <w:r w:rsidR="00970D8C" w:rsidRPr="00FE7EBB">
        <w:rPr>
          <w:rFonts w:ascii="Angsana New" w:hAnsi="Angsana New"/>
          <w:sz w:val="32"/>
          <w:szCs w:val="32"/>
          <w:cs/>
        </w:rPr>
        <w:t>ย่อย</w:t>
      </w:r>
      <w:r w:rsidRPr="00FE7EBB">
        <w:rPr>
          <w:rFonts w:ascii="Angsana New" w:hAnsi="Angsana New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 เป็นจำนวน </w:t>
      </w:r>
      <w:r w:rsidR="00970D8C" w:rsidRPr="00FE7EBB">
        <w:rPr>
          <w:rFonts w:ascii="Angsana New" w:hAnsi="Angsana New"/>
          <w:sz w:val="32"/>
          <w:szCs w:val="32"/>
        </w:rPr>
        <w:t>10.8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 (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: </w:t>
      </w:r>
      <w:r w:rsidR="00970D8C" w:rsidRPr="00FE7EBB">
        <w:rPr>
          <w:rFonts w:ascii="Angsana New" w:hAnsi="Angsana New"/>
          <w:sz w:val="32"/>
          <w:szCs w:val="32"/>
          <w:cs/>
        </w:rPr>
        <w:t>8.3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โดยแสดงเป็นส่วนหนึ่งของต้นทุนขาย</w:t>
      </w:r>
      <w:r w:rsidR="00041B04" w:rsidRPr="00FE7EBB">
        <w:rPr>
          <w:rFonts w:ascii="Angsana New" w:hAnsi="Angsana New"/>
          <w:sz w:val="32"/>
          <w:szCs w:val="32"/>
          <w:cs/>
        </w:rPr>
        <w:t>และบริการ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</w:p>
    <w:p w:rsidR="006814BC" w:rsidRPr="00FE7EBB" w:rsidRDefault="006814BC" w:rsidP="006814BC">
      <w:pPr>
        <w:tabs>
          <w:tab w:val="left" w:pos="900"/>
          <w:tab w:val="left" w:pos="1440"/>
          <w:tab w:val="right" w:pos="4950"/>
          <w:tab w:val="right" w:pos="5850"/>
          <w:tab w:val="left" w:pos="6210"/>
          <w:tab w:val="right" w:pos="7110"/>
          <w:tab w:val="left" w:pos="7470"/>
          <w:tab w:val="right" w:pos="837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814BC" w:rsidRPr="00FE7EBB" w:rsidRDefault="00681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5331B8" w:rsidRPr="00FE7EBB" w:rsidRDefault="004C1C63" w:rsidP="00B360EB">
      <w:pPr>
        <w:tabs>
          <w:tab w:val="left" w:pos="900"/>
          <w:tab w:val="left" w:pos="1440"/>
          <w:tab w:val="right" w:pos="4950"/>
          <w:tab w:val="right" w:pos="5850"/>
          <w:tab w:val="left" w:pos="6210"/>
          <w:tab w:val="right" w:pos="7110"/>
          <w:tab w:val="left" w:pos="7470"/>
          <w:tab w:val="right" w:pos="837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0325E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731D19" w:rsidRPr="00FE7EBB">
        <w:rPr>
          <w:rFonts w:ascii="Angsana New" w:hAnsi="Angsana New"/>
          <w:b/>
          <w:bCs/>
          <w:sz w:val="32"/>
          <w:szCs w:val="32"/>
        </w:rPr>
        <w:tab/>
      </w:r>
      <w:r w:rsidR="000456DC" w:rsidRPr="00FE7EB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9236EC" w:rsidRPr="00FE7EBB" w:rsidRDefault="009236EC" w:rsidP="009236EC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1458"/>
        <w:gridCol w:w="765"/>
        <w:gridCol w:w="765"/>
        <w:gridCol w:w="585"/>
        <w:gridCol w:w="585"/>
        <w:gridCol w:w="720"/>
        <w:gridCol w:w="720"/>
        <w:gridCol w:w="480"/>
        <w:gridCol w:w="240"/>
        <w:gridCol w:w="720"/>
        <w:gridCol w:w="720"/>
        <w:gridCol w:w="240"/>
        <w:gridCol w:w="480"/>
        <w:gridCol w:w="720"/>
        <w:gridCol w:w="720"/>
      </w:tblGrid>
      <w:tr w:rsidR="00C5008F" w:rsidRPr="00FE7EBB" w:rsidTr="00F55545">
        <w:tc>
          <w:tcPr>
            <w:tcW w:w="1458" w:type="dxa"/>
            <w:vAlign w:val="bottom"/>
          </w:tcPr>
          <w:p w:rsidR="00C5008F" w:rsidRPr="00FE7EBB" w:rsidRDefault="00C5008F" w:rsidP="00342DEC">
            <w:pPr>
              <w:ind w:right="-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dxa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dxa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0" w:type="dxa"/>
            <w:gridSpan w:val="3"/>
            <w:vAlign w:val="bottom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0" w:type="dxa"/>
            <w:gridSpan w:val="4"/>
            <w:vAlign w:val="bottom"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0" w:type="dxa"/>
            <w:gridSpan w:val="3"/>
            <w:vAlign w:val="bottom"/>
            <w:hideMark/>
          </w:tcPr>
          <w:p w:rsidR="00C5008F" w:rsidRPr="00FE7EBB" w:rsidRDefault="00C5008F" w:rsidP="00342DE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C5008F" w:rsidRPr="00FE7EBB" w:rsidTr="00F55545">
        <w:tc>
          <w:tcPr>
            <w:tcW w:w="1458" w:type="dxa"/>
            <w:vAlign w:val="bottom"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  <w:hideMark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170" w:type="dxa"/>
            <w:gridSpan w:val="2"/>
            <w:vAlign w:val="bottom"/>
            <w:hideMark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สัดส่วนการลงทุน</w:t>
            </w:r>
          </w:p>
        </w:tc>
        <w:tc>
          <w:tcPr>
            <w:tcW w:w="1440" w:type="dxa"/>
            <w:gridSpan w:val="2"/>
            <w:vAlign w:val="bottom"/>
            <w:hideMark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3"/>
            <w:vAlign w:val="bottom"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</w:t>
            </w:r>
          </w:p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40" w:type="dxa"/>
            <w:gridSpan w:val="3"/>
            <w:vAlign w:val="bottom"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440" w:type="dxa"/>
            <w:gridSpan w:val="2"/>
            <w:vAlign w:val="bottom"/>
          </w:tcPr>
          <w:p w:rsidR="00C5008F" w:rsidRPr="00FE7EBB" w:rsidRDefault="00C5008F" w:rsidP="00C50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เงินปันผลที่บริษัทฯรับ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            31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5008F" w:rsidRPr="00FE7EBB" w:rsidTr="00F55545">
        <w:tc>
          <w:tcPr>
            <w:tcW w:w="1458" w:type="dxa"/>
            <w:vAlign w:val="bottom"/>
          </w:tcPr>
          <w:p w:rsidR="00C5008F" w:rsidRPr="00FE7EBB" w:rsidRDefault="00C5008F" w:rsidP="00C5008F">
            <w:pPr>
              <w:ind w:right="-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65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585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585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vAlign w:val="bottom"/>
            <w:hideMark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  <w:gridSpan w:val="2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gridSpan w:val="2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2563</w:t>
            </w: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FE7EBB"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</w:tr>
      <w:tr w:rsidR="00C5008F" w:rsidRPr="00FE7EBB" w:rsidTr="00F55545">
        <w:tc>
          <w:tcPr>
            <w:tcW w:w="1458" w:type="dxa"/>
            <w:vAlign w:val="bottom"/>
          </w:tcPr>
          <w:p w:rsidR="00C5008F" w:rsidRPr="00FE7EBB" w:rsidRDefault="00C5008F" w:rsidP="00C5008F">
            <w:pPr>
              <w:ind w:right="-2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:rsidR="00C5008F" w:rsidRPr="00FE7EBB" w:rsidRDefault="00C5008F" w:rsidP="00C5008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65" w:type="dxa"/>
            <w:vAlign w:val="bottom"/>
          </w:tcPr>
          <w:p w:rsidR="00C5008F" w:rsidRPr="00FE7EBB" w:rsidRDefault="00C5008F" w:rsidP="00C5008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85" w:type="dxa"/>
            <w:vAlign w:val="bottom"/>
            <w:hideMark/>
          </w:tcPr>
          <w:p w:rsidR="00C5008F" w:rsidRPr="00FE7EBB" w:rsidRDefault="00C5008F" w:rsidP="00C5008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585" w:type="dxa"/>
            <w:vAlign w:val="bottom"/>
            <w:hideMark/>
          </w:tcPr>
          <w:p w:rsidR="00C5008F" w:rsidRPr="00FE7EBB" w:rsidRDefault="00C5008F" w:rsidP="00C5008F">
            <w:pPr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:rsidR="00C5008F" w:rsidRPr="00FE7EBB" w:rsidRDefault="00C5008F" w:rsidP="00C500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11075" w:rsidRPr="00FE7EBB" w:rsidTr="00F55545">
        <w:tc>
          <w:tcPr>
            <w:tcW w:w="1458" w:type="dxa"/>
            <w:hideMark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บริษัท โกลเด้น โดนัท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        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765" w:type="dxa"/>
            <w:vAlign w:val="bottom"/>
            <w:hideMark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842,447</w:t>
            </w:r>
          </w:p>
        </w:tc>
        <w:tc>
          <w:tcPr>
            <w:tcW w:w="720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842,447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842,447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842,447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16,200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</w:tr>
      <w:tr w:rsidR="00311075" w:rsidRPr="00FE7EBB" w:rsidTr="00F55545">
        <w:tc>
          <w:tcPr>
            <w:tcW w:w="1458" w:type="dxa"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บริษัท เอบีพี คา</w:t>
            </w:r>
            <w:proofErr w:type="spellStart"/>
            <w:r w:rsidRPr="00FE7EBB">
              <w:rPr>
                <w:rFonts w:ascii="Angsana New" w:hAnsi="Angsana New"/>
                <w:sz w:val="20"/>
                <w:szCs w:val="20"/>
                <w:cs/>
              </w:rPr>
              <w:t>เฟ</w:t>
            </w:r>
            <w:proofErr w:type="spellEnd"/>
            <w:r w:rsidRPr="00FE7EBB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ประเทศไทย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382,147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382,147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382,147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382,147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20,000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</w:tr>
      <w:tr w:rsidR="00311075" w:rsidRPr="00FE7EBB" w:rsidTr="00F55545">
        <w:tc>
          <w:tcPr>
            <w:tcW w:w="1458" w:type="dxa"/>
            <w:hideMark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pacing w:val="-10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บริษัท โกลเด้น สกู๊ป จำกัด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765" w:type="dxa"/>
            <w:vAlign w:val="bottom"/>
            <w:hideMark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720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F5554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84,000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41,000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11075" w:rsidRPr="00FE7EBB" w:rsidTr="00F55545">
        <w:tc>
          <w:tcPr>
            <w:tcW w:w="1458" w:type="dxa"/>
            <w:hideMark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pacing w:val="-10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 xml:space="preserve"> คา</w:t>
            </w:r>
            <w:proofErr w:type="spellStart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เฟ่</w:t>
            </w:r>
            <w:proofErr w:type="spellEnd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10,784</w:t>
            </w:r>
          </w:p>
        </w:tc>
        <w:tc>
          <w:tcPr>
            <w:tcW w:w="765" w:type="dxa"/>
            <w:vAlign w:val="bottom"/>
            <w:hideMark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10,784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1,492,606</w:t>
            </w:r>
          </w:p>
        </w:tc>
        <w:tc>
          <w:tcPr>
            <w:tcW w:w="720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1,492,606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E55172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E55172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1,492,606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1,492,606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33,000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15,0</w:t>
            </w:r>
            <w:r w:rsidR="00BF6BFA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311075" w:rsidRPr="00FE7EBB" w:rsidTr="00F55545">
        <w:tc>
          <w:tcPr>
            <w:tcW w:w="1458" w:type="dxa"/>
            <w:hideMark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pacing w:val="-10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บริษัท เกรฮา</w:t>
            </w:r>
            <w:proofErr w:type="spellStart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วด์</w:t>
            </w:r>
            <w:proofErr w:type="spellEnd"/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96,990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24422D">
            <w:pPr>
              <w:tabs>
                <w:tab w:val="decimal" w:pos="524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96,990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361,194</w:t>
            </w:r>
          </w:p>
        </w:tc>
        <w:tc>
          <w:tcPr>
            <w:tcW w:w="720" w:type="dxa"/>
            <w:vAlign w:val="bottom"/>
            <w:hideMark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361,194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F5554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142,321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F5554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142,321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218,873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218,873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11075" w:rsidRPr="00FE7EBB" w:rsidTr="00F55545">
        <w:tc>
          <w:tcPr>
            <w:tcW w:w="1458" w:type="dxa"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765" w:type="dxa"/>
            <w:vAlign w:val="bottom"/>
          </w:tcPr>
          <w:p w:rsidR="00311075" w:rsidRPr="00FE7EBB" w:rsidRDefault="00311075" w:rsidP="00F55545">
            <w:pPr>
              <w:ind w:left="-105" w:right="-105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2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pacing w:val="-2"/>
                <w:sz w:val="20"/>
                <w:szCs w:val="20"/>
                <w:cs/>
              </w:rPr>
              <w:t>พันเหรียญสหรัฐอเมริกา</w:t>
            </w:r>
            <w:r w:rsidRPr="00FE7EBB">
              <w:rPr>
                <w:rFonts w:ascii="Angsana New" w:hAnsi="Angsan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F55545">
            <w:pPr>
              <w:ind w:left="-105" w:right="-105"/>
              <w:jc w:val="center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2"/>
                <w:sz w:val="20"/>
                <w:szCs w:val="20"/>
              </w:rPr>
              <w:t>(</w:t>
            </w:r>
            <w:r w:rsidRPr="00FE7EBB">
              <w:rPr>
                <w:rFonts w:ascii="Angsana New" w:hAnsi="Angsana New"/>
                <w:spacing w:val="-2"/>
                <w:sz w:val="20"/>
                <w:szCs w:val="20"/>
                <w:cs/>
              </w:rPr>
              <w:t>พันเหรียญสหรัฐอเมริกา</w:t>
            </w:r>
            <w:r w:rsidRPr="00FE7EBB">
              <w:rPr>
                <w:rFonts w:ascii="Angsana New" w:hAnsi="Angsana New"/>
                <w:spacing w:val="-2"/>
                <w:sz w:val="20"/>
                <w:szCs w:val="20"/>
              </w:rPr>
              <w:t>)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1075" w:rsidRPr="00FE7EBB" w:rsidTr="00F55545">
        <w:tc>
          <w:tcPr>
            <w:tcW w:w="1458" w:type="dxa"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E7EBB">
              <w:rPr>
                <w:rFonts w:ascii="Angsana New" w:hAnsi="Angsana New"/>
                <w:sz w:val="20"/>
                <w:szCs w:val="20"/>
              </w:rPr>
              <w:t>Mudman</w:t>
            </w:r>
            <w:proofErr w:type="spellEnd"/>
            <w:r w:rsidRPr="00FE7EBB">
              <w:rPr>
                <w:rFonts w:ascii="Angsana New" w:hAnsi="Angsana New"/>
                <w:sz w:val="20"/>
                <w:szCs w:val="20"/>
              </w:rPr>
              <w:t xml:space="preserve"> International Limited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345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976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976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F5554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976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231181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left="-105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976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sing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11075" w:rsidRPr="00FE7EBB" w:rsidTr="00F55545">
        <w:tc>
          <w:tcPr>
            <w:tcW w:w="1458" w:type="dxa"/>
            <w:vAlign w:val="bottom"/>
          </w:tcPr>
          <w:p w:rsidR="00311075" w:rsidRPr="00FE7EBB" w:rsidRDefault="00311075" w:rsidP="00311075">
            <w:pPr>
              <w:ind w:left="162" w:right="-108" w:hanging="162"/>
              <w:rPr>
                <w:rFonts w:ascii="Angsana New" w:hAnsi="Angsana New"/>
                <w:spacing w:val="-10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10"/>
                <w:sz w:val="20"/>
                <w:szCs w:val="20"/>
                <w:cs/>
              </w:rPr>
              <w:t>รวม</w:t>
            </w:r>
          </w:p>
        </w:tc>
        <w:tc>
          <w:tcPr>
            <w:tcW w:w="765" w:type="dxa"/>
            <w:vAlign w:val="bottom"/>
          </w:tcPr>
          <w:p w:rsidR="00311075" w:rsidRPr="00FE7EBB" w:rsidRDefault="00311075" w:rsidP="0031107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:rsidR="00311075" w:rsidRPr="00FE7EBB" w:rsidRDefault="00311075" w:rsidP="00311075">
            <w:pPr>
              <w:tabs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552"/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dxa"/>
            <w:vAlign w:val="bottom"/>
          </w:tcPr>
          <w:p w:rsidR="00311075" w:rsidRPr="00FE7EBB" w:rsidRDefault="00311075" w:rsidP="00311075">
            <w:pPr>
              <w:tabs>
                <w:tab w:val="decimal" w:pos="552"/>
                <w:tab w:val="decimal" w:pos="732"/>
              </w:tabs>
              <w:spacing w:line="300" w:lineRule="exact"/>
              <w:ind w:left="-138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311075" w:rsidRPr="00FE7EBB" w:rsidRDefault="00311075" w:rsidP="00D12DFC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3,204,370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D12DFC">
            <w:pPr>
              <w:pBdr>
                <w:bottom w:val="double" w:sz="4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3,204,370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2358E3" w:rsidP="00311075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227,297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231181" w:rsidP="00311075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</w:t>
            </w:r>
            <w:r w:rsidR="00311075" w:rsidRPr="00FE7EBB">
              <w:rPr>
                <w:rFonts w:ascii="Angsana New" w:hAnsi="Angsana New"/>
                <w:sz w:val="20"/>
                <w:szCs w:val="20"/>
              </w:rPr>
              <w:t>142,321</w:t>
            </w:r>
            <w:r w:rsidRPr="00FE7EBB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231181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left="-105"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2,977,</w:t>
            </w:r>
            <w:r w:rsidR="0024422D">
              <w:rPr>
                <w:rFonts w:ascii="Angsana New" w:hAnsi="Angsana New" w:hint="cs"/>
                <w:sz w:val="20"/>
                <w:szCs w:val="20"/>
                <w:cs/>
              </w:rPr>
              <w:t>073</w:t>
            </w:r>
          </w:p>
        </w:tc>
        <w:tc>
          <w:tcPr>
            <w:tcW w:w="720" w:type="dxa"/>
            <w:gridSpan w:val="2"/>
            <w:vAlign w:val="bottom"/>
          </w:tcPr>
          <w:p w:rsidR="00311075" w:rsidRPr="00FE7EBB" w:rsidRDefault="00311075" w:rsidP="00311075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3,062,049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69,200</w:t>
            </w:r>
          </w:p>
        </w:tc>
        <w:tc>
          <w:tcPr>
            <w:tcW w:w="720" w:type="dxa"/>
            <w:vAlign w:val="bottom"/>
          </w:tcPr>
          <w:p w:rsidR="00311075" w:rsidRPr="00FE7EBB" w:rsidRDefault="00311075" w:rsidP="00311075">
            <w:pPr>
              <w:pBdr>
                <w:bottom w:val="double" w:sz="6" w:space="1" w:color="auto"/>
              </w:pBdr>
              <w:tabs>
                <w:tab w:val="decimal" w:pos="498"/>
              </w:tabs>
              <w:spacing w:line="300" w:lineRule="exact"/>
              <w:ind w:right="1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37,0</w:t>
            </w:r>
            <w:r w:rsidR="00BF6BFA"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</w:tbl>
    <w:p w:rsidR="00F55545" w:rsidRPr="00FE7EBB" w:rsidRDefault="00231181" w:rsidP="0024422D">
      <w:pPr>
        <w:tabs>
          <w:tab w:val="left" w:pos="900"/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ในระหว่างปี</w:t>
      </w:r>
      <w:r w:rsidR="00CB70F4" w:rsidRPr="00FE7EBB">
        <w:rPr>
          <w:rFonts w:ascii="Angsana New" w:hAnsi="Angsana New"/>
          <w:sz w:val="32"/>
          <w:szCs w:val="32"/>
          <w:cs/>
        </w:rPr>
        <w:t>ปัจจุบัน บริษัทฯประเมินมูลค่าที่คาดว่าจะได้รับคืนของเงินลงทุนใน</w:t>
      </w:r>
      <w:r w:rsidRPr="00FE7EBB">
        <w:rPr>
          <w:rFonts w:ascii="Angsana New" w:hAnsi="Angsana New"/>
          <w:sz w:val="32"/>
          <w:szCs w:val="32"/>
          <w:cs/>
        </w:rPr>
        <w:t xml:space="preserve">บริษัท โกลเด้น สกู๊ป จำกัด </w:t>
      </w:r>
      <w:r w:rsidR="002358E3" w:rsidRPr="00FE7EBB">
        <w:rPr>
          <w:rFonts w:ascii="Angsana New" w:hAnsi="Angsana New"/>
          <w:sz w:val="32"/>
          <w:szCs w:val="32"/>
          <w:cs/>
        </w:rPr>
        <w:t xml:space="preserve">และ </w:t>
      </w:r>
      <w:proofErr w:type="spellStart"/>
      <w:r w:rsidR="002358E3" w:rsidRPr="00FE7EBB">
        <w:rPr>
          <w:rFonts w:ascii="Angsana New" w:hAnsi="Angsana New"/>
          <w:sz w:val="32"/>
          <w:szCs w:val="32"/>
        </w:rPr>
        <w:t>Mudman</w:t>
      </w:r>
      <w:proofErr w:type="spellEnd"/>
      <w:r w:rsidR="002358E3" w:rsidRPr="00FE7EBB">
        <w:rPr>
          <w:rFonts w:ascii="Angsana New" w:hAnsi="Angsana New"/>
          <w:sz w:val="32"/>
          <w:szCs w:val="32"/>
        </w:rPr>
        <w:t xml:space="preserve"> International Limited</w:t>
      </w:r>
      <w:r w:rsidR="002358E3" w:rsidRPr="00FE7EBB">
        <w:rPr>
          <w:rFonts w:ascii="Angsana New" w:hAnsi="Angsana New"/>
          <w:sz w:val="32"/>
          <w:szCs w:val="32"/>
          <w:cs/>
        </w:rPr>
        <w:t xml:space="preserve"> </w:t>
      </w:r>
      <w:r w:rsidR="00CB70F4" w:rsidRPr="00FE7EBB">
        <w:rPr>
          <w:rFonts w:ascii="Angsana New" w:hAnsi="Angsana New"/>
          <w:sz w:val="32"/>
          <w:szCs w:val="32"/>
          <w:cs/>
        </w:rPr>
        <w:t xml:space="preserve">ซึ่งผลการประเมินพบว่ามูลค่าที่คาดว่าจะได้รับคืนต่ำกว่ามูลค่าตามบัญชี ดังนั้น บริษัทฯจึงได้บันทึกค่าเผื่อการด้อยค่าของเงินลงทุนดังกล่าวจำนวน </w:t>
      </w:r>
      <w:r w:rsidR="00F241BB" w:rsidRPr="00FE7EBB">
        <w:rPr>
          <w:rFonts w:ascii="Angsana New" w:hAnsi="Angsana New"/>
          <w:sz w:val="32"/>
          <w:szCs w:val="32"/>
        </w:rPr>
        <w:t>84</w:t>
      </w:r>
      <w:r w:rsidR="00CB70F4" w:rsidRPr="00FE7EBB">
        <w:rPr>
          <w:rFonts w:ascii="Angsana New" w:hAnsi="Angsana New"/>
          <w:sz w:val="32"/>
          <w:szCs w:val="32"/>
        </w:rPr>
        <w:t xml:space="preserve"> </w:t>
      </w:r>
      <w:r w:rsidR="00CB70F4" w:rsidRPr="00FE7EBB">
        <w:rPr>
          <w:rFonts w:ascii="Angsana New" w:hAnsi="Angsana New"/>
          <w:sz w:val="32"/>
          <w:szCs w:val="32"/>
          <w:cs/>
        </w:rPr>
        <w:t>ล้านบาท และ 1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="00CB70F4" w:rsidRPr="00FE7EBB">
        <w:rPr>
          <w:rFonts w:ascii="Angsana New" w:hAnsi="Angsana New"/>
          <w:sz w:val="32"/>
          <w:szCs w:val="32"/>
          <w:cs/>
        </w:rPr>
        <w:t>ในส่วนของกำไรหรือขาดทุนในงบ</w:t>
      </w:r>
      <w:r w:rsidR="0024422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CB70F4" w:rsidRPr="00FE7EBB">
        <w:rPr>
          <w:rFonts w:ascii="Angsana New" w:hAnsi="Angsana New"/>
          <w:sz w:val="32"/>
          <w:szCs w:val="32"/>
          <w:cs/>
        </w:rPr>
        <w:t>เฉพาะกิจการสำหรับปีปัจจุบัน</w:t>
      </w:r>
    </w:p>
    <w:p w:rsidR="00AA32E0" w:rsidRPr="00FE7EBB" w:rsidRDefault="00AA32E0" w:rsidP="00B360E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7EBB">
        <w:rPr>
          <w:rFonts w:ascii="Angsana New" w:hAnsi="Angsana New"/>
          <w:b/>
          <w:bCs/>
          <w:sz w:val="32"/>
          <w:szCs w:val="32"/>
          <w:u w:val="single"/>
          <w:cs/>
        </w:rPr>
        <w:t>การจัดตั้งบริษัทย่อยแห่งใหม่</w:t>
      </w:r>
    </w:p>
    <w:p w:rsidR="00BF6BFA" w:rsidRPr="00BF6BFA" w:rsidRDefault="00BF6BFA" w:rsidP="00BF6BF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F6BFA">
        <w:rPr>
          <w:rFonts w:ascii="Angsana New" w:hAnsi="Angsana New"/>
          <w:b/>
          <w:bCs/>
          <w:spacing w:val="-6"/>
          <w:sz w:val="32"/>
          <w:szCs w:val="32"/>
        </w:rPr>
        <w:t>MM FR SAS</w:t>
      </w:r>
    </w:p>
    <w:p w:rsidR="00BF6BFA" w:rsidRDefault="00BF6BFA" w:rsidP="00BF6B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BF6BFA">
        <w:rPr>
          <w:rFonts w:ascii="Angsana New" w:hAnsi="Angsana New"/>
          <w:spacing w:val="-6"/>
          <w:sz w:val="32"/>
          <w:szCs w:val="32"/>
        </w:rPr>
        <w:t>26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Pr="00BF6BFA">
        <w:rPr>
          <w:rFonts w:ascii="Angsana New" w:hAnsi="Angsana New"/>
          <w:spacing w:val="-6"/>
          <w:sz w:val="32"/>
          <w:szCs w:val="32"/>
        </w:rPr>
        <w:t>2562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proofErr w:type="spellStart"/>
      <w:r w:rsidRPr="00BF6BFA">
        <w:rPr>
          <w:rFonts w:ascii="Angsana New" w:hAnsi="Angsana New"/>
          <w:spacing w:val="-6"/>
          <w:sz w:val="32"/>
          <w:szCs w:val="32"/>
        </w:rPr>
        <w:t>Mudman</w:t>
      </w:r>
      <w:proofErr w:type="spellEnd"/>
      <w:r w:rsidRPr="00BF6BFA">
        <w:rPr>
          <w:rFonts w:ascii="Angsana New" w:hAnsi="Angsana New"/>
          <w:spacing w:val="-6"/>
          <w:sz w:val="32"/>
          <w:szCs w:val="32"/>
        </w:rPr>
        <w:t xml:space="preserve"> International Limited </w:t>
      </w:r>
      <w:r w:rsidRPr="00BF6BFA">
        <w:rPr>
          <w:rFonts w:ascii="Angsana New" w:hAnsi="Angsana New"/>
          <w:spacing w:val="-6"/>
          <w:sz w:val="32"/>
          <w:szCs w:val="32"/>
          <w:cs/>
        </w:rPr>
        <w:t>ซึ่งเป็นบริษัทย่อยของบริษัท</w:t>
      </w:r>
      <w:r w:rsidR="003E4532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BF6BFA">
        <w:rPr>
          <w:rFonts w:ascii="Angsana New" w:hAnsi="Angsana New"/>
          <w:spacing w:val="-6"/>
          <w:sz w:val="32"/>
          <w:szCs w:val="32"/>
          <w:cs/>
        </w:rPr>
        <w:t>ได้ลงทุนในบริษัทย่อยแห่งใหม่คือ</w:t>
      </w:r>
      <w:r w:rsidRPr="00BF6BF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F6BFA">
        <w:rPr>
          <w:rFonts w:ascii="Angsana New" w:hAnsi="Angsana New"/>
          <w:spacing w:val="-6"/>
          <w:sz w:val="32"/>
          <w:szCs w:val="32"/>
        </w:rPr>
        <w:t>MM FR SAS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 ซึ่งจัดตั้งขึ้นในประเทศฝรั่งเศสด้วยทุนจดทะเบียนจำนวน </w:t>
      </w:r>
      <w:r w:rsidRPr="00BF6BFA">
        <w:rPr>
          <w:rFonts w:ascii="Angsana New" w:hAnsi="Angsana New"/>
          <w:spacing w:val="-6"/>
          <w:sz w:val="32"/>
          <w:szCs w:val="32"/>
        </w:rPr>
        <w:t>24,000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 ดอลลาร์สหรัฐ และมีวัตถุประสงค์เพื่อประกอบธุรกิจร้านอาหาร</w:t>
      </w:r>
      <w:r w:rsidRPr="00BF6BFA">
        <w:rPr>
          <w:rFonts w:ascii="Angsana New" w:hAnsi="Angsana New"/>
          <w:spacing w:val="-6"/>
          <w:sz w:val="32"/>
          <w:szCs w:val="32"/>
        </w:rPr>
        <w:t xml:space="preserve"> </w:t>
      </w:r>
      <w:r w:rsidRPr="00BF6BFA">
        <w:rPr>
          <w:rFonts w:ascii="Angsana New" w:hAnsi="Angsana New"/>
          <w:spacing w:val="-6"/>
          <w:sz w:val="32"/>
          <w:szCs w:val="32"/>
          <w:cs/>
        </w:rPr>
        <w:t>ในประเทศฝรั่งเศส โดยบริษัทย่อยลงทุนร้อยละ</w:t>
      </w:r>
      <w:r w:rsidRPr="00BF6BFA">
        <w:rPr>
          <w:rFonts w:ascii="Angsana New" w:hAnsi="Angsana New"/>
          <w:spacing w:val="-6"/>
          <w:sz w:val="32"/>
          <w:szCs w:val="32"/>
        </w:rPr>
        <w:t xml:space="preserve"> 67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 ในหุ้นสามัญทั้งหมดของบริษัทดังกล่าว</w:t>
      </w:r>
      <w:r w:rsidRPr="00BF6BFA">
        <w:rPr>
          <w:rFonts w:ascii="Angsana New" w:hAnsi="Angsana New"/>
          <w:spacing w:val="-6"/>
          <w:sz w:val="32"/>
          <w:szCs w:val="32"/>
        </w:rPr>
        <w:t xml:space="preserve"> </w:t>
      </w:r>
      <w:r w:rsidRPr="00BF6BFA">
        <w:rPr>
          <w:rFonts w:ascii="Angsana New" w:hAnsi="Angsana New"/>
          <w:spacing w:val="-6"/>
          <w:sz w:val="32"/>
          <w:szCs w:val="32"/>
          <w:cs/>
        </w:rPr>
        <w:t xml:space="preserve">และได้ชำระค่าหุ้นทั้งจำนวนเป็นจำนวน </w:t>
      </w:r>
      <w:r w:rsidRPr="00BF6BFA">
        <w:rPr>
          <w:rFonts w:ascii="Angsana New" w:hAnsi="Angsana New"/>
          <w:spacing w:val="-6"/>
          <w:sz w:val="32"/>
          <w:szCs w:val="32"/>
        </w:rPr>
        <w:t xml:space="preserve">16,000 </w:t>
      </w:r>
      <w:r w:rsidRPr="00BF6BFA">
        <w:rPr>
          <w:rFonts w:ascii="Angsana New" w:hAnsi="Angsana New"/>
          <w:spacing w:val="-6"/>
          <w:sz w:val="32"/>
          <w:szCs w:val="32"/>
          <w:cs/>
        </w:rPr>
        <w:t>ดอลลาร์สหรัฐ</w:t>
      </w:r>
      <w:r w:rsidRPr="004B3197">
        <w:rPr>
          <w:rFonts w:ascii="Angsana New" w:hAnsi="Angsana New"/>
          <w:sz w:val="32"/>
          <w:szCs w:val="32"/>
          <w:cs/>
        </w:rPr>
        <w:t>แล้ว</w:t>
      </w:r>
    </w:p>
    <w:p w:rsidR="00BF6BFA" w:rsidRDefault="00BF6BF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:rsidR="00BF6BFA" w:rsidRPr="00BF6BFA" w:rsidRDefault="00BF6BFA" w:rsidP="00BF6BF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BF6BFA">
        <w:rPr>
          <w:rFonts w:ascii="Angsana New" w:hAnsi="Angsana New"/>
          <w:b/>
          <w:bCs/>
          <w:spacing w:val="-6"/>
          <w:sz w:val="32"/>
          <w:szCs w:val="32"/>
        </w:rPr>
        <w:lastRenderedPageBreak/>
        <w:t>MAISON MM1</w:t>
      </w:r>
    </w:p>
    <w:p w:rsidR="00BF6BFA" w:rsidRPr="00550C61" w:rsidRDefault="00BF6BFA" w:rsidP="00BF6BFA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AA36E4">
        <w:rPr>
          <w:rFonts w:ascii="Angsana New" w:hAnsi="Angsana New"/>
          <w:spacing w:val="-6"/>
          <w:sz w:val="32"/>
          <w:szCs w:val="32"/>
        </w:rPr>
        <w:t>18</w:t>
      </w:r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 พฤศจิกายน </w:t>
      </w:r>
      <w:r w:rsidRPr="00AA36E4">
        <w:rPr>
          <w:rFonts w:ascii="Angsana New" w:hAnsi="Angsana New"/>
          <w:spacing w:val="-6"/>
          <w:sz w:val="32"/>
          <w:szCs w:val="32"/>
        </w:rPr>
        <w:t>2562</w:t>
      </w:r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B3197">
        <w:rPr>
          <w:rFonts w:ascii="Angsana New" w:hAnsi="Angsana New"/>
          <w:spacing w:val="-6"/>
          <w:sz w:val="32"/>
          <w:szCs w:val="32"/>
        </w:rPr>
        <w:t xml:space="preserve">MM FR SAS </w:t>
      </w:r>
      <w:r w:rsidRPr="004B3197">
        <w:rPr>
          <w:rFonts w:ascii="Angsana New" w:hAnsi="Angsana New"/>
          <w:spacing w:val="-6"/>
          <w:sz w:val="32"/>
          <w:szCs w:val="32"/>
          <w:cs/>
        </w:rPr>
        <w:t>ซึ่งเป็นบริษัทย่อยที่บริษัท</w:t>
      </w:r>
      <w:r w:rsidR="003E4532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4B3197">
        <w:rPr>
          <w:rFonts w:ascii="Angsana New" w:hAnsi="Angsana New"/>
          <w:spacing w:val="-6"/>
          <w:sz w:val="32"/>
          <w:szCs w:val="32"/>
          <w:cs/>
        </w:rPr>
        <w:t>ถือหุ้นทางอ้อมได้ลงทุนใน</w:t>
      </w:r>
      <w:r w:rsidRPr="00BF6BFA">
        <w:rPr>
          <w:rFonts w:ascii="Angsana New" w:hAnsi="Angsana New"/>
          <w:sz w:val="32"/>
          <w:szCs w:val="32"/>
          <w:cs/>
        </w:rPr>
        <w:t>บริษัท</w:t>
      </w:r>
      <w:r w:rsidRPr="004B3197">
        <w:rPr>
          <w:rFonts w:ascii="Angsana New" w:hAnsi="Angsana New"/>
          <w:spacing w:val="-6"/>
          <w:sz w:val="32"/>
          <w:szCs w:val="32"/>
          <w:cs/>
        </w:rPr>
        <w:t>ย่อยแห่งใหม่</w:t>
      </w:r>
      <w:r w:rsidRPr="004B3197">
        <w:rPr>
          <w:rFonts w:ascii="Angsana New" w:hAnsi="Angsana New"/>
          <w:sz w:val="32"/>
          <w:szCs w:val="32"/>
          <w:cs/>
        </w:rPr>
        <w:t xml:space="preserve">คือ </w:t>
      </w:r>
      <w:r w:rsidRPr="004B3197">
        <w:rPr>
          <w:rFonts w:ascii="Angsana New" w:hAnsi="Angsana New"/>
          <w:spacing w:val="-6"/>
          <w:sz w:val="32"/>
          <w:szCs w:val="32"/>
        </w:rPr>
        <w:t>MAISON MM</w:t>
      </w:r>
      <w:r w:rsidRPr="00AA36E4">
        <w:rPr>
          <w:rFonts w:ascii="Angsana New" w:hAnsi="Angsana New"/>
          <w:spacing w:val="-6"/>
          <w:sz w:val="32"/>
          <w:szCs w:val="32"/>
        </w:rPr>
        <w:t>1</w:t>
      </w:r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 ซึ่งจัดตั้งขึ้นในประเทศฝรั่งเศสด้วยทุนจดทะเบียนจำนวน</w:t>
      </w:r>
      <w:r w:rsidRPr="004B3197">
        <w:rPr>
          <w:rFonts w:ascii="Angsana New" w:hAnsi="Angsana New"/>
          <w:sz w:val="32"/>
          <w:szCs w:val="32"/>
          <w:cs/>
        </w:rPr>
        <w:t xml:space="preserve"> </w:t>
      </w:r>
      <w:r w:rsidRPr="00AA36E4">
        <w:rPr>
          <w:rFonts w:ascii="Angsana New" w:hAnsi="Angsana New"/>
          <w:spacing w:val="-6"/>
          <w:sz w:val="32"/>
          <w:szCs w:val="32"/>
        </w:rPr>
        <w:t>10</w:t>
      </w:r>
      <w:r w:rsidRPr="004B3197">
        <w:rPr>
          <w:rFonts w:ascii="Angsana New" w:hAnsi="Angsana New"/>
          <w:spacing w:val="-6"/>
          <w:sz w:val="32"/>
          <w:szCs w:val="32"/>
        </w:rPr>
        <w:t>,</w:t>
      </w:r>
      <w:r w:rsidRPr="00AA36E4">
        <w:rPr>
          <w:rFonts w:ascii="Angsana New" w:hAnsi="Angsana New"/>
          <w:spacing w:val="-6"/>
          <w:sz w:val="32"/>
          <w:szCs w:val="32"/>
        </w:rPr>
        <w:t>000</w:t>
      </w:r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 ยู</w:t>
      </w:r>
      <w:proofErr w:type="spellStart"/>
      <w:r w:rsidRPr="004B3197">
        <w:rPr>
          <w:rFonts w:ascii="Angsana New" w:hAnsi="Angsana New"/>
          <w:spacing w:val="-6"/>
          <w:sz w:val="32"/>
          <w:szCs w:val="32"/>
          <w:cs/>
        </w:rPr>
        <w:t>โร</w:t>
      </w:r>
      <w:proofErr w:type="spellEnd"/>
      <w:r w:rsidRPr="004B3197">
        <w:rPr>
          <w:rFonts w:ascii="Angsana New" w:hAnsi="Angsana New"/>
          <w:spacing w:val="-6"/>
          <w:sz w:val="32"/>
          <w:szCs w:val="32"/>
          <w:cs/>
        </w:rPr>
        <w:t xml:space="preserve"> และมีวัตถุปร</w:t>
      </w:r>
      <w:r>
        <w:rPr>
          <w:rFonts w:ascii="Angsana New" w:hAnsi="Angsana New"/>
          <w:spacing w:val="-6"/>
          <w:sz w:val="32"/>
          <w:szCs w:val="32"/>
          <w:cs/>
        </w:rPr>
        <w:t>ะสงค์เพื่อประกอบธุรกิจร้านอาหาร</w:t>
      </w:r>
      <w:r w:rsidRPr="004B3197">
        <w:rPr>
          <w:rFonts w:ascii="Angsana New" w:hAnsi="Angsana New"/>
          <w:spacing w:val="-6"/>
          <w:sz w:val="32"/>
          <w:szCs w:val="32"/>
          <w:cs/>
        </w:rPr>
        <w:t>ในประเทศฝรั่งเศส โดย</w:t>
      </w:r>
      <w:r>
        <w:rPr>
          <w:rFonts w:ascii="Angsana New" w:hAnsi="Angsana New"/>
          <w:spacing w:val="-6"/>
          <w:sz w:val="32"/>
          <w:szCs w:val="32"/>
        </w:rPr>
        <w:t xml:space="preserve"> MM FR SAS</w:t>
      </w:r>
      <w:r w:rsidRPr="004B3197">
        <w:rPr>
          <w:rFonts w:ascii="Angsana New" w:hAnsi="Angsana New"/>
          <w:spacing w:val="-6"/>
          <w:sz w:val="32"/>
          <w:szCs w:val="32"/>
          <w:cs/>
        </w:rPr>
        <w:t>ลงทุน</w:t>
      </w:r>
      <w:r w:rsidRPr="004B3197">
        <w:rPr>
          <w:rFonts w:ascii="Angsana New" w:hAnsi="Angsana New"/>
          <w:spacing w:val="-8"/>
          <w:sz w:val="32"/>
          <w:szCs w:val="32"/>
          <w:cs/>
        </w:rPr>
        <w:t>ร้อยละ</w:t>
      </w:r>
      <w:r w:rsidRPr="004B3197">
        <w:rPr>
          <w:rFonts w:ascii="Angsana New" w:hAnsi="Angsana New"/>
          <w:spacing w:val="-8"/>
          <w:sz w:val="32"/>
          <w:szCs w:val="32"/>
        </w:rPr>
        <w:t xml:space="preserve"> </w:t>
      </w:r>
      <w:r w:rsidRPr="00AA36E4">
        <w:rPr>
          <w:rFonts w:ascii="Angsana New" w:hAnsi="Angsana New"/>
          <w:spacing w:val="-8"/>
          <w:sz w:val="32"/>
          <w:szCs w:val="32"/>
        </w:rPr>
        <w:t>100</w:t>
      </w:r>
      <w:r w:rsidRPr="004B3197">
        <w:rPr>
          <w:rFonts w:ascii="Angsana New" w:hAnsi="Angsana New"/>
          <w:spacing w:val="-8"/>
          <w:sz w:val="32"/>
          <w:szCs w:val="32"/>
          <w:cs/>
        </w:rPr>
        <w:t xml:space="preserve"> ในหุ้นสามัญทั้งหมดของบริษัทดังกล่าว</w:t>
      </w:r>
      <w:r w:rsidRPr="004B3197">
        <w:rPr>
          <w:rFonts w:ascii="Angsana New" w:hAnsi="Angsana New"/>
          <w:spacing w:val="-8"/>
          <w:sz w:val="32"/>
          <w:szCs w:val="32"/>
        </w:rPr>
        <w:t xml:space="preserve"> </w:t>
      </w:r>
      <w:r w:rsidRPr="004B3197">
        <w:rPr>
          <w:rFonts w:ascii="Angsana New" w:hAnsi="Angsana New"/>
          <w:spacing w:val="-8"/>
          <w:sz w:val="32"/>
          <w:szCs w:val="32"/>
          <w:cs/>
        </w:rPr>
        <w:t xml:space="preserve">และได้ชำระค่าหุ้นทั้งจำนวนเป็นจำนวน </w:t>
      </w:r>
      <w:r w:rsidRPr="00AA36E4">
        <w:rPr>
          <w:rFonts w:ascii="Angsana New" w:hAnsi="Angsana New"/>
          <w:spacing w:val="4"/>
          <w:sz w:val="32"/>
          <w:szCs w:val="32"/>
        </w:rPr>
        <w:t>10</w:t>
      </w:r>
      <w:r w:rsidRPr="00550C61">
        <w:rPr>
          <w:rFonts w:ascii="Angsana New" w:hAnsi="Angsana New"/>
          <w:spacing w:val="4"/>
          <w:sz w:val="32"/>
          <w:szCs w:val="32"/>
        </w:rPr>
        <w:t>,</w:t>
      </w:r>
      <w:r w:rsidRPr="00AA36E4">
        <w:rPr>
          <w:rFonts w:ascii="Angsana New" w:hAnsi="Angsana New"/>
          <w:spacing w:val="4"/>
          <w:sz w:val="32"/>
          <w:szCs w:val="32"/>
        </w:rPr>
        <w:t>000</w:t>
      </w:r>
      <w:r w:rsidRPr="00550C61">
        <w:rPr>
          <w:rFonts w:ascii="Angsana New" w:hAnsi="Angsana New"/>
          <w:spacing w:val="4"/>
          <w:sz w:val="32"/>
          <w:szCs w:val="32"/>
        </w:rPr>
        <w:t xml:space="preserve"> </w:t>
      </w:r>
      <w:r w:rsidRPr="00550C61">
        <w:rPr>
          <w:rFonts w:ascii="Angsana New" w:hAnsi="Angsana New"/>
          <w:spacing w:val="4"/>
          <w:sz w:val="32"/>
          <w:szCs w:val="32"/>
          <w:cs/>
        </w:rPr>
        <w:t>ยู</w:t>
      </w:r>
      <w:proofErr w:type="spellStart"/>
      <w:r w:rsidRPr="00550C61">
        <w:rPr>
          <w:rFonts w:ascii="Angsana New" w:hAnsi="Angsana New"/>
          <w:spacing w:val="4"/>
          <w:sz w:val="32"/>
          <w:szCs w:val="32"/>
          <w:cs/>
        </w:rPr>
        <w:t>โร</w:t>
      </w:r>
      <w:proofErr w:type="spellEnd"/>
      <w:r w:rsidRPr="00550C61">
        <w:rPr>
          <w:rFonts w:ascii="Angsana New" w:hAnsi="Angsana New"/>
          <w:spacing w:val="4"/>
          <w:sz w:val="32"/>
          <w:szCs w:val="32"/>
          <w:cs/>
        </w:rPr>
        <w:t>แล้ว</w:t>
      </w:r>
      <w:r w:rsidRPr="00550C61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550C61">
        <w:rPr>
          <w:rFonts w:ascii="Angsana New" w:hAnsi="Angsana New"/>
          <w:spacing w:val="4"/>
          <w:sz w:val="32"/>
          <w:szCs w:val="32"/>
        </w:rPr>
        <w:t>MAISON MM</w:t>
      </w:r>
      <w:r w:rsidRPr="00AA36E4">
        <w:rPr>
          <w:rFonts w:ascii="Angsana New" w:hAnsi="Angsana New"/>
          <w:spacing w:val="4"/>
          <w:sz w:val="32"/>
          <w:szCs w:val="32"/>
        </w:rPr>
        <w:t>1</w:t>
      </w:r>
      <w:r w:rsidRPr="00550C61">
        <w:rPr>
          <w:rFonts w:ascii="Angsana New" w:hAnsi="Angsana New"/>
          <w:spacing w:val="4"/>
          <w:sz w:val="32"/>
          <w:szCs w:val="32"/>
        </w:rPr>
        <w:t xml:space="preserve"> </w:t>
      </w:r>
      <w:r w:rsidRPr="00550C61">
        <w:rPr>
          <w:rFonts w:ascii="Angsana New" w:hAnsi="Angsana New" w:hint="cs"/>
          <w:spacing w:val="4"/>
          <w:sz w:val="32"/>
          <w:szCs w:val="32"/>
          <w:cs/>
        </w:rPr>
        <w:t xml:space="preserve">ได้เริ่มดำเนินพาณิชยกิจเมื่อวันที่ </w:t>
      </w:r>
      <w:r w:rsidRPr="00AA36E4">
        <w:rPr>
          <w:rFonts w:ascii="Angsana New" w:hAnsi="Angsana New"/>
          <w:spacing w:val="4"/>
          <w:sz w:val="32"/>
          <w:szCs w:val="32"/>
        </w:rPr>
        <w:t>4</w:t>
      </w:r>
      <w:r w:rsidRPr="00550C61">
        <w:rPr>
          <w:rFonts w:ascii="Angsana New" w:hAnsi="Angsana New"/>
          <w:spacing w:val="4"/>
          <w:sz w:val="32"/>
          <w:szCs w:val="32"/>
        </w:rPr>
        <w:t xml:space="preserve"> </w:t>
      </w:r>
      <w:r w:rsidRPr="00550C61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Pr="00AA36E4">
        <w:rPr>
          <w:rFonts w:ascii="Angsana New" w:hAnsi="Angsana New"/>
          <w:spacing w:val="4"/>
          <w:sz w:val="32"/>
          <w:szCs w:val="32"/>
        </w:rPr>
        <w:t>2562</w:t>
      </w:r>
    </w:p>
    <w:p w:rsidR="00AA32E0" w:rsidRPr="00FE7EBB" w:rsidRDefault="00AA32E0" w:rsidP="00B360E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FE7EBB">
        <w:rPr>
          <w:rFonts w:ascii="Angsana New" w:hAnsi="Angsana New"/>
          <w:b/>
          <w:bCs/>
          <w:spacing w:val="-6"/>
          <w:sz w:val="32"/>
          <w:szCs w:val="32"/>
        </w:rPr>
        <w:t>MAISON MM2</w:t>
      </w:r>
    </w:p>
    <w:p w:rsidR="00AA32E0" w:rsidRPr="00FE7EBB" w:rsidRDefault="00AA32E0" w:rsidP="00B360EB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23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FE7EBB">
        <w:rPr>
          <w:rFonts w:ascii="Angsana New" w:hAnsi="Angsana New"/>
          <w:spacing w:val="-6"/>
          <w:sz w:val="32"/>
          <w:szCs w:val="32"/>
        </w:rPr>
        <w:t>2563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MM FR SAS </w:t>
      </w:r>
      <w:r w:rsidRPr="00FE7EBB">
        <w:rPr>
          <w:rFonts w:ascii="Angsana New" w:hAnsi="Angsana New"/>
          <w:spacing w:val="-6"/>
          <w:sz w:val="32"/>
          <w:szCs w:val="32"/>
          <w:cs/>
        </w:rPr>
        <w:t>ซึ่งเป็นบริษัทย่อยที่บริษัทฯถือหุ้นทางอ้อมได้ลงทุนในบริษัทย่อยแห่งใหม่</w:t>
      </w:r>
      <w:r w:rsidRPr="00FE7EBB">
        <w:rPr>
          <w:rFonts w:ascii="Angsana New" w:hAnsi="Angsana New"/>
          <w:sz w:val="32"/>
          <w:szCs w:val="32"/>
          <w:cs/>
        </w:rPr>
        <w:t xml:space="preserve">คือ </w:t>
      </w:r>
      <w:r w:rsidRPr="00FE7EBB">
        <w:rPr>
          <w:rFonts w:ascii="Angsana New" w:hAnsi="Angsana New"/>
          <w:spacing w:val="-6"/>
          <w:sz w:val="32"/>
          <w:szCs w:val="32"/>
        </w:rPr>
        <w:t>MAISON MM2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ซึ่งจัดตั้งขึ้นในประเทศฝรั่งเศสด้วยทุนจดทะเบียนจำนวน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pacing w:val="-6"/>
          <w:sz w:val="32"/>
          <w:szCs w:val="32"/>
        </w:rPr>
        <w:t>10,000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ยู</w:t>
      </w:r>
      <w:proofErr w:type="spellStart"/>
      <w:r w:rsidRPr="00FE7EBB">
        <w:rPr>
          <w:rFonts w:ascii="Angsana New" w:hAnsi="Angsana New"/>
          <w:spacing w:val="-6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โดยมีวัตถุประสงค์เพื่อประกอบธุรกิจร้านอาหารในประเทศฝรั่งเศส โดย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 MM FR SAS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ลงทุน</w:t>
      </w:r>
      <w:r w:rsidRPr="00FE7EBB">
        <w:rPr>
          <w:rFonts w:ascii="Angsana New" w:hAnsi="Angsana New"/>
          <w:spacing w:val="-8"/>
          <w:sz w:val="32"/>
          <w:szCs w:val="32"/>
          <w:cs/>
        </w:rPr>
        <w:t>ร้อยละ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100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 ในหุ้นสามัญทั้งหมดของบริษัทดังกล่าว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และได้ชำระค่าหุ้นทั้งจำนวนเป็นจำนวน </w:t>
      </w:r>
      <w:r w:rsidRPr="00FE7EBB">
        <w:rPr>
          <w:rFonts w:ascii="Angsana New" w:hAnsi="Angsana New"/>
          <w:spacing w:val="4"/>
          <w:sz w:val="32"/>
          <w:szCs w:val="32"/>
        </w:rPr>
        <w:t xml:space="preserve">10,000 </w:t>
      </w:r>
      <w:r w:rsidRPr="00FE7EBB">
        <w:rPr>
          <w:rFonts w:ascii="Angsana New" w:hAnsi="Angsana New"/>
          <w:spacing w:val="4"/>
          <w:sz w:val="32"/>
          <w:szCs w:val="32"/>
          <w:cs/>
        </w:rPr>
        <w:t>ยู</w:t>
      </w:r>
      <w:proofErr w:type="spellStart"/>
      <w:r w:rsidRPr="00FE7EBB">
        <w:rPr>
          <w:rFonts w:ascii="Angsana New" w:hAnsi="Angsana New"/>
          <w:spacing w:val="4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pacing w:val="4"/>
          <w:sz w:val="32"/>
          <w:szCs w:val="32"/>
          <w:cs/>
        </w:rPr>
        <w:t xml:space="preserve">แล้ว </w:t>
      </w:r>
      <w:r w:rsidRPr="00FE7EBB">
        <w:rPr>
          <w:rFonts w:ascii="Angsana New" w:hAnsi="Angsana New"/>
          <w:spacing w:val="4"/>
          <w:sz w:val="32"/>
          <w:szCs w:val="32"/>
        </w:rPr>
        <w:t xml:space="preserve">MAISON MM2 </w:t>
      </w:r>
      <w:r w:rsidRPr="00FE7EBB">
        <w:rPr>
          <w:rFonts w:ascii="Angsana New" w:hAnsi="Angsana New"/>
          <w:spacing w:val="4"/>
          <w:sz w:val="32"/>
          <w:szCs w:val="32"/>
          <w:cs/>
        </w:rPr>
        <w:t xml:space="preserve">ได้เริ่มดำเนินพาณิชยกิจเมื่อวันที่ </w:t>
      </w:r>
      <w:r w:rsidRPr="00FE7EBB">
        <w:rPr>
          <w:rFonts w:ascii="Angsana New" w:hAnsi="Angsana New"/>
          <w:spacing w:val="4"/>
          <w:sz w:val="32"/>
          <w:szCs w:val="32"/>
        </w:rPr>
        <w:t xml:space="preserve">30 </w:t>
      </w:r>
      <w:r w:rsidRPr="00FE7EBB">
        <w:rPr>
          <w:rFonts w:ascii="Angsana New" w:hAnsi="Angsana New"/>
          <w:spacing w:val="4"/>
          <w:sz w:val="32"/>
          <w:szCs w:val="32"/>
          <w:cs/>
        </w:rPr>
        <w:t xml:space="preserve">มกราคม </w:t>
      </w:r>
      <w:r w:rsidRPr="00FE7EBB">
        <w:rPr>
          <w:rFonts w:ascii="Angsana New" w:hAnsi="Angsana New"/>
          <w:spacing w:val="4"/>
          <w:sz w:val="32"/>
          <w:szCs w:val="32"/>
        </w:rPr>
        <w:t>2563</w:t>
      </w:r>
    </w:p>
    <w:p w:rsidR="00AA32E0" w:rsidRPr="00FE7EBB" w:rsidRDefault="00AA32E0" w:rsidP="00B360E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  <w:t>MAISON MM3</w:t>
      </w:r>
    </w:p>
    <w:p w:rsidR="00AA32E0" w:rsidRPr="00FE7EBB" w:rsidRDefault="00AA32E0" w:rsidP="00B360E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sz w:val="32"/>
          <w:szCs w:val="32"/>
        </w:rPr>
        <w:t xml:space="preserve">6 </w:t>
      </w:r>
      <w:r w:rsidRPr="00FE7E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E7EBB">
        <w:rPr>
          <w:rFonts w:ascii="Angsana New" w:hAnsi="Angsana New"/>
          <w:sz w:val="32"/>
          <w:szCs w:val="32"/>
        </w:rPr>
        <w:t xml:space="preserve">2563 MM FR SAS </w:t>
      </w:r>
      <w:r w:rsidRPr="00FE7EBB">
        <w:rPr>
          <w:rFonts w:ascii="Angsana New" w:hAnsi="Angsana New"/>
          <w:sz w:val="32"/>
          <w:szCs w:val="32"/>
          <w:cs/>
        </w:rPr>
        <w:t xml:space="preserve">ซึ่งเป็นบริษัทย่อยที่บริษัทฯถือหุ้นทางอ้อมได้ลงทุนในบริษัทย่อยแห่งใหม่คือ </w:t>
      </w:r>
      <w:r w:rsidRPr="00FE7EBB">
        <w:rPr>
          <w:rFonts w:ascii="Angsana New" w:hAnsi="Angsana New"/>
          <w:sz w:val="32"/>
          <w:szCs w:val="32"/>
        </w:rPr>
        <w:t xml:space="preserve">MAISON MM3 </w:t>
      </w:r>
      <w:r w:rsidRPr="00FE7EBB">
        <w:rPr>
          <w:rFonts w:ascii="Angsana New" w:hAnsi="Angsana New"/>
          <w:sz w:val="32"/>
          <w:szCs w:val="32"/>
          <w:cs/>
        </w:rPr>
        <w:t xml:space="preserve">ซึ่งจัดตั้งขึ้นในประเทศฝรั่งเศสด้วยทุนจดทะเบียนจำนวน </w:t>
      </w:r>
      <w:r w:rsidRPr="00FE7EBB">
        <w:rPr>
          <w:rFonts w:ascii="Angsana New" w:hAnsi="Angsana New"/>
          <w:sz w:val="32"/>
          <w:szCs w:val="32"/>
        </w:rPr>
        <w:t xml:space="preserve">10,000 </w:t>
      </w:r>
      <w:r w:rsidRPr="00FE7EBB">
        <w:rPr>
          <w:rFonts w:ascii="Angsana New" w:hAnsi="Angsana New"/>
          <w:sz w:val="32"/>
          <w:szCs w:val="32"/>
          <w:cs/>
        </w:rPr>
        <w:t>ยู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โดยมีวัตถุประสงค์เพื่อประกอบธุรกิจร้านอาหารในประเทศฝรั่งเศส โดย</w:t>
      </w:r>
      <w:r w:rsidRPr="00FE7EBB">
        <w:rPr>
          <w:rFonts w:ascii="Angsana New" w:hAnsi="Angsana New"/>
          <w:sz w:val="32"/>
          <w:szCs w:val="32"/>
        </w:rPr>
        <w:t xml:space="preserve"> MM FR SAS </w:t>
      </w:r>
      <w:r w:rsidRPr="00FE7EBB">
        <w:rPr>
          <w:rFonts w:ascii="Angsana New" w:hAnsi="Angsana New"/>
          <w:sz w:val="32"/>
          <w:szCs w:val="32"/>
          <w:cs/>
        </w:rPr>
        <w:t xml:space="preserve">ลงทุนร้อยละ </w:t>
      </w:r>
      <w:r w:rsidRPr="00FE7EBB">
        <w:rPr>
          <w:rFonts w:ascii="Angsana New" w:hAnsi="Angsana New"/>
          <w:sz w:val="32"/>
          <w:szCs w:val="32"/>
        </w:rPr>
        <w:t>100</w:t>
      </w:r>
      <w:r w:rsidRPr="00FE7EBB">
        <w:rPr>
          <w:rFonts w:ascii="Angsana New" w:hAnsi="Angsana New"/>
          <w:sz w:val="32"/>
          <w:szCs w:val="32"/>
          <w:cs/>
        </w:rPr>
        <w:t xml:space="preserve"> ในหุ้นสามัญทั้งหมดของบริษัทดังกล่าว และได้ชำระค่าหุ้นทั้งจำนวนเป็นจำนวน </w:t>
      </w:r>
      <w:r w:rsidRPr="00FE7EBB">
        <w:rPr>
          <w:rFonts w:ascii="Angsana New" w:hAnsi="Angsana New"/>
          <w:sz w:val="32"/>
          <w:szCs w:val="32"/>
        </w:rPr>
        <w:t xml:space="preserve">10,000 </w:t>
      </w:r>
      <w:r w:rsidRPr="00FE7EBB">
        <w:rPr>
          <w:rFonts w:ascii="Angsana New" w:hAnsi="Angsana New"/>
          <w:sz w:val="32"/>
          <w:szCs w:val="32"/>
          <w:cs/>
        </w:rPr>
        <w:t>ยู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แ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เล้ว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</w:rPr>
        <w:t>MAISON MM3</w:t>
      </w:r>
      <w:r w:rsidRPr="00FE7EBB">
        <w:rPr>
          <w:rFonts w:ascii="Angsana New" w:hAnsi="Angsana New"/>
          <w:sz w:val="32"/>
          <w:szCs w:val="32"/>
          <w:cs/>
        </w:rPr>
        <w:t xml:space="preserve"> ได้เริ่มดำเนินพาณิชยกิจเมื่อวันที่ </w:t>
      </w:r>
      <w:r w:rsidRPr="00FE7EBB">
        <w:rPr>
          <w:rFonts w:ascii="Angsana New" w:hAnsi="Angsana New"/>
          <w:sz w:val="32"/>
          <w:szCs w:val="32"/>
        </w:rPr>
        <w:t xml:space="preserve">9 </w:t>
      </w:r>
      <w:r w:rsidRPr="00FE7EB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FE7EBB">
        <w:rPr>
          <w:rFonts w:ascii="Angsana New" w:hAnsi="Angsana New"/>
          <w:sz w:val="32"/>
          <w:szCs w:val="32"/>
        </w:rPr>
        <w:t>2563</w:t>
      </w:r>
    </w:p>
    <w:p w:rsidR="00AA32E0" w:rsidRPr="00FE7EBB" w:rsidRDefault="00AA32E0" w:rsidP="00B360E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b/>
          <w:bCs/>
          <w:sz w:val="32"/>
          <w:szCs w:val="32"/>
          <w:u w:val="single"/>
          <w:cs/>
        </w:rPr>
        <w:t>การจำหน่ายเงินลงทุนในบริษัทย่อย</w:t>
      </w:r>
    </w:p>
    <w:p w:rsidR="00AA32E0" w:rsidRPr="00FE7EBB" w:rsidRDefault="00AA32E0" w:rsidP="00B360EB">
      <w:pPr>
        <w:spacing w:before="120" w:after="120"/>
        <w:ind w:left="547"/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</w:pPr>
      <w:r w:rsidRPr="00FE7EBB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บริษัท กาด โกโก้ จำกัด</w:t>
      </w:r>
    </w:p>
    <w:p w:rsidR="00AA32E0" w:rsidRPr="00FE7EBB" w:rsidRDefault="00AA32E0" w:rsidP="00B360E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color w:val="000000"/>
          <w:sz w:val="32"/>
          <w:szCs w:val="32"/>
        </w:rPr>
        <w:t>2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 เมษายน </w:t>
      </w:r>
      <w:r w:rsidRPr="00FE7EBB">
        <w:rPr>
          <w:rFonts w:ascii="Angsana New" w:hAnsi="Angsana New"/>
          <w:color w:val="000000"/>
          <w:sz w:val="32"/>
          <w:szCs w:val="32"/>
        </w:rPr>
        <w:t>2562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 บริษัทฯลงทุนในบริษัทย่อยแห่งใหม่ที่จัดตั้งขึ้นในประเทศไทยคือ บริษัท               กาดโกโก้ จำกัด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เพื่อสนับสนุนการขยายธุรกิจ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โดยบริษัทย่อยแห่งใหม่มีทุนจดทะเบียนจำนวน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20 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มีวัตถุประสงค์เพื่อประกอบธุรกิจอาหารและเครื่องดื่ม บริษัทฯลงทุนร้อยละ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60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ในหุ้นสามัญทั้งหมดของบริษัทดังกล่าว </w:t>
      </w:r>
    </w:p>
    <w:p w:rsidR="009236EC" w:rsidRPr="00FE7EBB" w:rsidRDefault="00AA32E0" w:rsidP="00B360EB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9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บริษัทฯได้ทำสัญญาขายหุ้นสามัญทั้งหมดของบริษัท กาดโกโก้ จำกัด ให้กับผู้ถือหุ้นเดิม ตามมติของที่ประชุมคณะกรรมการของบริษัทฯครั้งที่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4/2562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27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สิงหาคม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บริษัทฯได้รับชำระค่าขายหุ้นเป็นจำนวน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8.8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และได้โอนกรรมสิทธิในหุ้นให้กับผู้ซื้อในวันที่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11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กันยายน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บริษัทฯรับรู้ผลขาดทุนจากการจำหน่ายเงินลงทุนในบริษัทย่อยจำนวน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1.0 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ล้านบาทใน</w:t>
      </w:r>
      <w:r w:rsidR="0024422D">
        <w:rPr>
          <w:rFonts w:ascii="Angsana New" w:hAnsi="Angsana New" w:hint="cs"/>
          <w:color w:val="000000"/>
          <w:sz w:val="32"/>
          <w:szCs w:val="32"/>
          <w:cs/>
        </w:rPr>
        <w:t>ส่วนของกำไรหรือข</w:t>
      </w:r>
      <w:r w:rsidR="001251A6">
        <w:rPr>
          <w:rFonts w:ascii="Angsana New" w:hAnsi="Angsana New" w:hint="cs"/>
          <w:color w:val="000000"/>
          <w:sz w:val="32"/>
          <w:szCs w:val="32"/>
          <w:cs/>
        </w:rPr>
        <w:t>าด</w:t>
      </w:r>
      <w:r w:rsidR="0024422D">
        <w:rPr>
          <w:rFonts w:ascii="Angsana New" w:hAnsi="Angsana New" w:hint="cs"/>
          <w:color w:val="000000"/>
          <w:sz w:val="32"/>
          <w:szCs w:val="32"/>
          <w:cs/>
        </w:rPr>
        <w:t>ทุนใน</w:t>
      </w:r>
      <w:r w:rsidRPr="00FE7EBB">
        <w:rPr>
          <w:rFonts w:ascii="Angsana New" w:hAnsi="Angsana New"/>
          <w:color w:val="000000"/>
          <w:sz w:val="32"/>
          <w:szCs w:val="32"/>
          <w:cs/>
        </w:rPr>
        <w:t xml:space="preserve">งบกำไรขาดทุนเบ็ดเสร็จรวม และจำนวน </w:t>
      </w:r>
      <w:r w:rsidRPr="00FE7EBB">
        <w:rPr>
          <w:rFonts w:ascii="Angsana New" w:hAnsi="Angsana New"/>
          <w:color w:val="000000"/>
          <w:sz w:val="32"/>
          <w:szCs w:val="32"/>
        </w:rPr>
        <w:t xml:space="preserve">3.2 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ล้านบาทในงบ</w:t>
      </w:r>
      <w:r w:rsidR="0024422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FE7EBB">
        <w:rPr>
          <w:rFonts w:ascii="Angsana New" w:hAnsi="Angsana New"/>
          <w:color w:val="000000"/>
          <w:sz w:val="32"/>
          <w:szCs w:val="32"/>
          <w:cs/>
        </w:rPr>
        <w:t>เฉพาะกิจการ</w:t>
      </w:r>
    </w:p>
    <w:p w:rsidR="009236EC" w:rsidRPr="00FE7EBB" w:rsidRDefault="004C1C63" w:rsidP="009236EC">
      <w:pPr>
        <w:ind w:left="562" w:hanging="562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236EC" w:rsidRPr="00FE7EBB">
        <w:rPr>
          <w:rFonts w:ascii="Angsana New" w:hAnsi="Angsana New"/>
          <w:b/>
          <w:bCs/>
          <w:sz w:val="32"/>
          <w:szCs w:val="32"/>
        </w:rPr>
        <w:t>.</w:t>
      </w:r>
      <w:r w:rsidR="009236EC" w:rsidRPr="00FE7EBB">
        <w:rPr>
          <w:rFonts w:ascii="Angsana New" w:hAnsi="Angsana New"/>
          <w:b/>
          <w:bCs/>
          <w:sz w:val="32"/>
          <w:szCs w:val="32"/>
        </w:rPr>
        <w:tab/>
      </w:r>
      <w:r w:rsidR="00AA32E0" w:rsidRPr="00FE7EBB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ส่วนปรับปรุงอาคารและอุปกรณ์</w:t>
      </w:r>
    </w:p>
    <w:p w:rsidR="009236EC" w:rsidRPr="00FE7EBB" w:rsidRDefault="009236EC" w:rsidP="009236EC">
      <w:pPr>
        <w:tabs>
          <w:tab w:val="left" w:pos="900"/>
          <w:tab w:val="left" w:pos="1440"/>
          <w:tab w:val="left" w:pos="2160"/>
        </w:tabs>
        <w:ind w:left="360" w:right="-356" w:hanging="360"/>
        <w:jc w:val="right"/>
        <w:rPr>
          <w:rFonts w:ascii="Angsana New" w:hAnsi="Angsana New"/>
          <w:szCs w:val="24"/>
        </w:rPr>
      </w:pPr>
      <w:bookmarkStart w:id="6" w:name="OLE_LINK1"/>
      <w:r w:rsidRPr="00FE7EBB">
        <w:rPr>
          <w:rFonts w:ascii="Angsana New" w:hAnsi="Angsana New"/>
          <w:szCs w:val="24"/>
          <w:cs/>
        </w:rPr>
        <w:t>(หน่วย:</w:t>
      </w:r>
      <w:r w:rsidRPr="00FE7EBB">
        <w:rPr>
          <w:rFonts w:ascii="Angsana New" w:hAnsi="Angsana New"/>
          <w:szCs w:val="24"/>
        </w:rPr>
        <w:t xml:space="preserve"> </w:t>
      </w:r>
      <w:r w:rsidR="00AA32E0" w:rsidRPr="00FE7EBB">
        <w:rPr>
          <w:rFonts w:ascii="Angsana New" w:hAnsi="Angsana New"/>
          <w:szCs w:val="24"/>
          <w:cs/>
        </w:rPr>
        <w:t>พัน</w:t>
      </w:r>
      <w:r w:rsidRPr="00FE7EBB">
        <w:rPr>
          <w:rFonts w:ascii="Angsana New" w:hAnsi="Angsana New"/>
          <w:szCs w:val="24"/>
          <w:cs/>
        </w:rPr>
        <w:t>บาท)</w:t>
      </w:r>
    </w:p>
    <w:tbl>
      <w:tblPr>
        <w:tblW w:w="93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58"/>
        <w:gridCol w:w="1158"/>
        <w:gridCol w:w="1159"/>
        <w:gridCol w:w="1158"/>
        <w:gridCol w:w="1158"/>
        <w:gridCol w:w="1159"/>
      </w:tblGrid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bookmarkStart w:id="7" w:name="_Hlk51231251"/>
            <w:bookmarkEnd w:id="6"/>
          </w:p>
        </w:tc>
        <w:tc>
          <w:tcPr>
            <w:tcW w:w="6950" w:type="dxa"/>
            <w:gridSpan w:val="6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เครื่องตกแต่ง       และอุปกรณ์สำนักงาน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58" w:type="dxa"/>
            <w:vAlign w:val="bottom"/>
          </w:tcPr>
          <w:p w:rsidR="007235EB" w:rsidRPr="00FE7EBB" w:rsidRDefault="0024422D" w:rsidP="00EC2709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="007235EB" w:rsidRPr="00FE7EBB">
              <w:rPr>
                <w:rFonts w:ascii="Angsana New" w:hAnsi="Angsana New"/>
                <w:szCs w:val="24"/>
                <w:cs/>
              </w:rPr>
              <w:t>ระหว่างก่อสร้างและ</w:t>
            </w:r>
            <w:r w:rsidR="007235EB" w:rsidRPr="00FE7EBB">
              <w:rPr>
                <w:rFonts w:ascii="Angsana New" w:hAnsi="Angsana New"/>
                <w:spacing w:val="-6"/>
                <w:szCs w:val="24"/>
                <w:cs/>
              </w:rPr>
              <w:t>ติดตั้ง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left" w:pos="246"/>
              </w:tabs>
              <w:spacing w:line="28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8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9" w:type="dxa"/>
            <w:vAlign w:val="center"/>
          </w:tcPr>
          <w:p w:rsidR="007235EB" w:rsidRPr="00FE7EBB" w:rsidRDefault="007235EB" w:rsidP="00EC2709">
            <w:pPr>
              <w:spacing w:line="280" w:lineRule="exact"/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FE7EBB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FE7EBB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764,298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288,397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279,408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11,345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5,044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1,348,492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58,682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17,965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19,176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2,969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5,427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104,219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(53,016)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(11,629)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(10,272)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(3,073)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(77,990)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โอนเข้า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ออก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3,174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1,848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(5,044)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773,138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296,581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288,334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11,241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5,427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1,374,721</w:t>
            </w:r>
          </w:p>
        </w:tc>
      </w:tr>
      <w:tr w:rsidR="00EC2709" w:rsidRPr="00FE7EBB" w:rsidTr="007235EB">
        <w:tc>
          <w:tcPr>
            <w:tcW w:w="2430" w:type="dxa"/>
            <w:vAlign w:val="bottom"/>
          </w:tcPr>
          <w:p w:rsidR="00EC2709" w:rsidRPr="00FE7EBB" w:rsidRDefault="007F1D45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ปรับปรุง</w:t>
            </w:r>
            <w:r w:rsidR="00EC2709" w:rsidRPr="00FE7EBB">
              <w:rPr>
                <w:rFonts w:ascii="Angsana New" w:hAnsi="Angsana New"/>
                <w:szCs w:val="24"/>
                <w:cs/>
              </w:rPr>
              <w:t>ใหม่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32,600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13,443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C2709" w:rsidRPr="00FE7EBB" w:rsidRDefault="009556F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2,673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48,716</w:t>
            </w:r>
          </w:p>
        </w:tc>
      </w:tr>
      <w:tr w:rsidR="00AA32E0" w:rsidRPr="00FE7EBB" w:rsidTr="007235EB">
        <w:tc>
          <w:tcPr>
            <w:tcW w:w="2430" w:type="dxa"/>
            <w:vAlign w:val="bottom"/>
          </w:tcPr>
          <w:p w:rsidR="00AA32E0" w:rsidRPr="00FE7EBB" w:rsidRDefault="00AA32E0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A32E0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C96E4A" w:rsidRPr="00FE7EBB">
              <w:rPr>
                <w:rFonts w:ascii="Angsana New" w:hAnsi="Angsana New"/>
                <w:szCs w:val="24"/>
              </w:rPr>
              <w:t>52,708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A32E0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4B539A" w:rsidRPr="00FE7EBB">
              <w:rPr>
                <w:rFonts w:ascii="Angsana New" w:hAnsi="Angsana New"/>
                <w:szCs w:val="24"/>
              </w:rPr>
              <w:t>467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A32E0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E1557A" w:rsidRPr="00FE7EBB">
              <w:rPr>
                <w:rFonts w:ascii="Angsana New" w:hAnsi="Angsana New"/>
                <w:szCs w:val="24"/>
              </w:rPr>
              <w:t>1,200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A32E0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8,782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A32E0" w:rsidRPr="00FE7EBB" w:rsidRDefault="00771C2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AA32E0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63,157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235EB" w:rsidRPr="00FE7EBB" w:rsidRDefault="00C96E4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51,80</w:t>
            </w:r>
            <w:r w:rsidR="009556FA" w:rsidRPr="00FE7EBB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4B539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12,22</w:t>
            </w:r>
            <w:r w:rsidR="009556FA" w:rsidRPr="00FE7EBB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E1557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40,542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5D7E6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2,565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9556F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16,656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123,794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235EB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62,121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9556FA" w:rsidRPr="00FE7EBB">
              <w:rPr>
                <w:rFonts w:ascii="Angsana New" w:hAnsi="Angsana New"/>
                <w:szCs w:val="24"/>
              </w:rPr>
              <w:t>5,037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9556FA" w:rsidRPr="00FE7EBB">
              <w:rPr>
                <w:rFonts w:ascii="Angsana New" w:hAnsi="Angsana New"/>
                <w:szCs w:val="24"/>
              </w:rPr>
              <w:t>12,310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235EB" w:rsidRPr="00FE7EBB" w:rsidRDefault="006C00A2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79,468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โอนเข้า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ออก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7235EB" w:rsidRPr="00FE7EBB" w:rsidRDefault="00C96E4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6,38</w:t>
            </w:r>
            <w:r w:rsidR="0086773C" w:rsidRPr="00FE7EBB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7B2323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E1557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4,488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(10,870)</w:t>
            </w:r>
          </w:p>
        </w:tc>
        <w:tc>
          <w:tcPr>
            <w:tcW w:w="115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7235EB" w:rsidRPr="00FE7EBB" w:rsidRDefault="00C96E4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749,094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4B539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316,748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E1557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322,527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5D7E6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5,024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7235EB" w:rsidRPr="00FE7EBB" w:rsidRDefault="005D7E6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11,213</w:t>
            </w:r>
          </w:p>
        </w:tc>
        <w:tc>
          <w:tcPr>
            <w:tcW w:w="115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7235EB" w:rsidRPr="00FE7EBB" w:rsidRDefault="00372A2D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1,404,606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FE7EBB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FE7EBB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378,143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172,722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183,602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4,746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739,213</w:t>
            </w:r>
          </w:p>
        </w:tc>
      </w:tr>
      <w:tr w:rsidR="007235EB" w:rsidRPr="00FE7EBB" w:rsidTr="00342DEC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75,697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29,826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35,466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1,772</w:t>
            </w:r>
          </w:p>
        </w:tc>
        <w:tc>
          <w:tcPr>
            <w:tcW w:w="1158" w:type="dxa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142,761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7235EB" w:rsidRPr="00FE7EBB">
              <w:rPr>
                <w:rFonts w:ascii="Angsana New" w:hAnsi="Angsana New"/>
                <w:szCs w:val="24"/>
              </w:rPr>
              <w:t>44,521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7235EB" w:rsidRPr="00FE7EBB">
              <w:rPr>
                <w:rFonts w:ascii="Angsana New" w:hAnsi="Angsana New"/>
                <w:szCs w:val="24"/>
              </w:rPr>
              <w:t>11,244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9" w:type="dxa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7235EB" w:rsidRPr="00FE7EBB">
              <w:rPr>
                <w:rFonts w:ascii="Angsana New" w:hAnsi="Angsana New"/>
                <w:szCs w:val="24"/>
              </w:rPr>
              <w:t>9,684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7235EB" w:rsidRPr="00FE7EBB">
              <w:rPr>
                <w:rFonts w:ascii="Angsana New" w:hAnsi="Angsana New"/>
                <w:szCs w:val="24"/>
              </w:rPr>
              <w:t>2,034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7235EB" w:rsidRPr="00FE7EBB">
              <w:rPr>
                <w:rFonts w:ascii="Angsana New" w:hAnsi="Angsana New"/>
                <w:szCs w:val="24"/>
              </w:rPr>
              <w:t>67,483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7235EB" w:rsidRPr="00FE7EBB" w:rsidTr="00342DEC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409,319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191,304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209,384</w:t>
            </w:r>
          </w:p>
        </w:tc>
        <w:tc>
          <w:tcPr>
            <w:tcW w:w="1158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4,484</w:t>
            </w:r>
          </w:p>
        </w:tc>
        <w:tc>
          <w:tcPr>
            <w:tcW w:w="1158" w:type="dxa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7235EB" w:rsidRPr="00FE7EBB" w:rsidRDefault="007235EB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814,491</w:t>
            </w:r>
          </w:p>
        </w:tc>
      </w:tr>
      <w:tr w:rsidR="00EC2709" w:rsidRPr="00FE7EBB" w:rsidTr="00342DEC">
        <w:tc>
          <w:tcPr>
            <w:tcW w:w="2430" w:type="dxa"/>
            <w:vAlign w:val="bottom"/>
          </w:tcPr>
          <w:p w:rsidR="00EC2709" w:rsidRPr="00FE7EBB" w:rsidRDefault="007F1D45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ปรับปรุงใหม่</w:t>
            </w:r>
          </w:p>
        </w:tc>
        <w:tc>
          <w:tcPr>
            <w:tcW w:w="1158" w:type="dxa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34,663</w:t>
            </w:r>
          </w:p>
        </w:tc>
        <w:tc>
          <w:tcPr>
            <w:tcW w:w="1158" w:type="dxa"/>
            <w:vAlign w:val="bottom"/>
          </w:tcPr>
          <w:p w:rsidR="00EC2709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15,790</w:t>
            </w:r>
          </w:p>
        </w:tc>
        <w:tc>
          <w:tcPr>
            <w:tcW w:w="1159" w:type="dxa"/>
            <w:vAlign w:val="bottom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5,310</w:t>
            </w:r>
          </w:p>
        </w:tc>
        <w:tc>
          <w:tcPr>
            <w:tcW w:w="1158" w:type="dxa"/>
            <w:vAlign w:val="bottom"/>
          </w:tcPr>
          <w:p w:rsidR="00EC2709" w:rsidRPr="00FE7EBB" w:rsidRDefault="00453BFE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</w:t>
            </w:r>
            <w:r w:rsidR="00DD195F" w:rsidRPr="00FE7EBB">
              <w:rPr>
                <w:rFonts w:ascii="Angsana New" w:hAnsi="Angsana New"/>
                <w:szCs w:val="24"/>
              </w:rPr>
              <w:t>6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</w:tcPr>
          <w:p w:rsidR="00EC2709" w:rsidRPr="00FE7EBB" w:rsidRDefault="00EC2709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C2709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55,747</w:t>
            </w:r>
          </w:p>
        </w:tc>
      </w:tr>
      <w:tr w:rsidR="00AA32E0" w:rsidRPr="00FE7EBB" w:rsidTr="00771C25">
        <w:tc>
          <w:tcPr>
            <w:tcW w:w="2430" w:type="dxa"/>
            <w:vAlign w:val="bottom"/>
          </w:tcPr>
          <w:p w:rsidR="00AA32E0" w:rsidRPr="00FE7EBB" w:rsidRDefault="00AA32E0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58" w:type="dxa"/>
            <w:vAlign w:val="bottom"/>
          </w:tcPr>
          <w:p w:rsidR="00AA32E0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(11,854)</w:t>
            </w:r>
          </w:p>
        </w:tc>
        <w:tc>
          <w:tcPr>
            <w:tcW w:w="1158" w:type="dxa"/>
            <w:vAlign w:val="bottom"/>
          </w:tcPr>
          <w:p w:rsidR="00AA32E0" w:rsidRPr="00FE7EBB" w:rsidRDefault="00453BFE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1A0CF2" w:rsidRPr="00FE7EBB">
              <w:rPr>
                <w:rFonts w:ascii="Angsana New" w:hAnsi="Angsana New"/>
                <w:szCs w:val="24"/>
              </w:rPr>
              <w:t>150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9" w:type="dxa"/>
            <w:vAlign w:val="bottom"/>
          </w:tcPr>
          <w:p w:rsidR="00AA32E0" w:rsidRPr="00FE7EBB" w:rsidRDefault="00453BFE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E1557A" w:rsidRPr="00FE7EBB">
              <w:rPr>
                <w:rFonts w:ascii="Angsana New" w:hAnsi="Angsana New"/>
                <w:szCs w:val="24"/>
              </w:rPr>
              <w:t>606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AA32E0" w:rsidRPr="00FE7EBB" w:rsidRDefault="00453BFE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3,210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AA32E0" w:rsidRPr="00FE7EBB" w:rsidRDefault="0086773C" w:rsidP="00771C25">
            <w:pPr>
              <w:tabs>
                <w:tab w:val="decimal" w:pos="895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AA32E0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(15,820)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235EB" w:rsidRPr="00FE7EBB" w:rsidRDefault="00605EE8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56,702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28,213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E1557A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35,436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5D7E6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731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771C2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235EB" w:rsidRPr="00FE7EBB" w:rsidRDefault="007F1D45" w:rsidP="00EC2709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121,082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43,458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4,293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11,273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86773C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235EB" w:rsidRPr="00FE7EBB" w:rsidRDefault="00453BFE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86773C" w:rsidRPr="00FE7EBB">
              <w:rPr>
                <w:rFonts w:ascii="Angsana New" w:hAnsi="Angsana New"/>
                <w:szCs w:val="24"/>
              </w:rPr>
              <w:t>59,024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7235EB" w:rsidRPr="00FE7EBB" w:rsidTr="007235EB">
        <w:tc>
          <w:tcPr>
            <w:tcW w:w="2430" w:type="dxa"/>
            <w:vAlign w:val="bottom"/>
          </w:tcPr>
          <w:p w:rsidR="007235EB" w:rsidRPr="00FE7EBB" w:rsidRDefault="007235EB" w:rsidP="00EC2709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7235EB" w:rsidRPr="00FE7EBB" w:rsidRDefault="007F1D4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445,372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4B539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230,864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E1557A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238,251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5D7E6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1,989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235EB" w:rsidRPr="00FE7EBB" w:rsidRDefault="007F1D4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7235EB" w:rsidRPr="00FE7EBB" w:rsidRDefault="007F1D45" w:rsidP="00EC2709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916,476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4422D" w:rsidRPr="00FE7EBB" w:rsidTr="00224BF7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(7,668)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(7,678)</w:t>
            </w:r>
          </w:p>
        </w:tc>
      </w:tr>
      <w:tr w:rsidR="0024422D" w:rsidRPr="00FE7EBB" w:rsidTr="00224BF7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(7,668)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(7,678)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(7,668)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(7,678)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(5,293)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(450)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(1,290)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(7,033)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1,279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321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1,177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174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2,951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350,858</w:t>
            </w:r>
          </w:p>
        </w:tc>
        <w:tc>
          <w:tcPr>
            <w:tcW w:w="1158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104,817</w:t>
            </w:r>
          </w:p>
        </w:tc>
        <w:tc>
          <w:tcPr>
            <w:tcW w:w="1159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77,660</w:t>
            </w:r>
          </w:p>
        </w:tc>
        <w:tc>
          <w:tcPr>
            <w:tcW w:w="1158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6,757</w:t>
            </w:r>
          </w:p>
        </w:tc>
        <w:tc>
          <w:tcPr>
            <w:tcW w:w="1158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5,427</w:t>
            </w:r>
          </w:p>
        </w:tc>
        <w:tc>
          <w:tcPr>
            <w:tcW w:w="1159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545,519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297,333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86,195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85,453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3,035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11,387</w:t>
            </w:r>
          </w:p>
        </w:tc>
        <w:tc>
          <w:tcPr>
            <w:tcW w:w="11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483,403</w:t>
            </w:r>
          </w:p>
        </w:tc>
      </w:tr>
      <w:tr w:rsidR="0024422D" w:rsidRPr="00FE7EBB" w:rsidTr="007235EB">
        <w:tc>
          <w:tcPr>
            <w:tcW w:w="2430" w:type="dxa"/>
            <w:vAlign w:val="bottom"/>
          </w:tcPr>
          <w:p w:rsidR="0024422D" w:rsidRPr="00FE7EBB" w:rsidRDefault="0024422D" w:rsidP="0024422D">
            <w:pPr>
              <w:spacing w:line="28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64"/>
              </w:tabs>
              <w:spacing w:line="280" w:lineRule="exact"/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984"/>
              </w:tabs>
              <w:spacing w:line="280" w:lineRule="exact"/>
              <w:ind w:left="-48" w:right="-63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864"/>
              </w:tabs>
              <w:spacing w:line="280" w:lineRule="exact"/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864"/>
              </w:tabs>
              <w:spacing w:line="280" w:lineRule="exact"/>
              <w:ind w:left="-48" w:right="-6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tabs>
                <w:tab w:val="decimal" w:pos="1027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tabs>
                <w:tab w:val="decimal" w:pos="1027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24422D" w:rsidRPr="00FE7EBB" w:rsidTr="00342DEC">
        <w:tc>
          <w:tcPr>
            <w:tcW w:w="8221" w:type="dxa"/>
            <w:gridSpan w:val="6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2562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จำนวน</w:t>
            </w:r>
            <w:r w:rsidRPr="00FE7EBB">
              <w:rPr>
                <w:rFonts w:ascii="Angsana New" w:hAnsi="Angsana New"/>
                <w:szCs w:val="24"/>
              </w:rPr>
              <w:t xml:space="preserve"> 17.92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 รวมอยู่ในต้นทุนการขายและบริการ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  <w:r w:rsidRPr="00FE7EBB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59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142,761</w:t>
            </w:r>
          </w:p>
        </w:tc>
      </w:tr>
      <w:tr w:rsidR="0024422D" w:rsidRPr="00FE7EBB" w:rsidTr="00342DEC">
        <w:tc>
          <w:tcPr>
            <w:tcW w:w="8221" w:type="dxa"/>
            <w:gridSpan w:val="6"/>
            <w:vAlign w:val="bottom"/>
          </w:tcPr>
          <w:p w:rsidR="0024422D" w:rsidRPr="00FE7EBB" w:rsidRDefault="0024422D" w:rsidP="0024422D">
            <w:pPr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2563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จำนวน</w:t>
            </w:r>
            <w:r w:rsidRPr="00FE7EBB">
              <w:rPr>
                <w:rFonts w:ascii="Angsana New" w:hAnsi="Angsana New"/>
                <w:szCs w:val="24"/>
              </w:rPr>
              <w:t xml:space="preserve"> 14.45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 รวมอยู่ในต้นทุนการขายและบริการ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  <w:r w:rsidRPr="00FE7EBB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59" w:type="dxa"/>
            <w:vAlign w:val="center"/>
          </w:tcPr>
          <w:p w:rsidR="0024422D" w:rsidRPr="00FE7EBB" w:rsidRDefault="0024422D" w:rsidP="0024422D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121,082</w:t>
            </w:r>
          </w:p>
        </w:tc>
      </w:tr>
    </w:tbl>
    <w:bookmarkEnd w:id="7"/>
    <w:p w:rsidR="007235EB" w:rsidRPr="00FE7EBB" w:rsidRDefault="0003511C" w:rsidP="00EC2709">
      <w:pPr>
        <w:tabs>
          <w:tab w:val="left" w:pos="900"/>
          <w:tab w:val="left" w:pos="1440"/>
          <w:tab w:val="left" w:pos="2160"/>
        </w:tabs>
        <w:spacing w:before="240"/>
        <w:ind w:left="360" w:right="-360" w:hanging="360"/>
        <w:jc w:val="right"/>
        <w:rPr>
          <w:rFonts w:ascii="Angsana New" w:hAnsi="Angsana New"/>
          <w:szCs w:val="24"/>
        </w:rPr>
      </w:pPr>
      <w:r w:rsidRPr="00FE7EBB">
        <w:rPr>
          <w:rFonts w:ascii="Angsana New" w:hAnsi="Angsana New"/>
          <w:szCs w:val="24"/>
          <w:cs/>
        </w:rPr>
        <w:lastRenderedPageBreak/>
        <w:t xml:space="preserve"> </w:t>
      </w:r>
      <w:r w:rsidR="007235EB" w:rsidRPr="00FE7EBB">
        <w:rPr>
          <w:rFonts w:ascii="Angsana New" w:hAnsi="Angsana New"/>
          <w:szCs w:val="24"/>
          <w:cs/>
        </w:rPr>
        <w:t>(หน่วย:</w:t>
      </w:r>
      <w:r w:rsidR="00AA32E0" w:rsidRPr="00FE7EBB">
        <w:rPr>
          <w:rFonts w:ascii="Angsana New" w:hAnsi="Angsana New"/>
          <w:szCs w:val="24"/>
          <w:cs/>
        </w:rPr>
        <w:t>พัน</w:t>
      </w:r>
      <w:r w:rsidR="007235EB" w:rsidRPr="00FE7EBB">
        <w:rPr>
          <w:rFonts w:ascii="Angsana New" w:hAnsi="Angsana New"/>
          <w:szCs w:val="24"/>
          <w:cs/>
        </w:rPr>
        <w:t>บาท)</w:t>
      </w:r>
    </w:p>
    <w:tbl>
      <w:tblPr>
        <w:tblW w:w="93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158"/>
        <w:gridCol w:w="1158"/>
        <w:gridCol w:w="1159"/>
        <w:gridCol w:w="1158"/>
        <w:gridCol w:w="1158"/>
        <w:gridCol w:w="1159"/>
      </w:tblGrid>
      <w:tr w:rsidR="007235EB" w:rsidRPr="00FE7EBB" w:rsidTr="0003511C">
        <w:tc>
          <w:tcPr>
            <w:tcW w:w="2430" w:type="dxa"/>
            <w:vAlign w:val="bottom"/>
          </w:tcPr>
          <w:p w:rsidR="007235EB" w:rsidRPr="00FE7EBB" w:rsidRDefault="007235EB" w:rsidP="00342DE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950" w:type="dxa"/>
            <w:gridSpan w:val="6"/>
            <w:vAlign w:val="bottom"/>
          </w:tcPr>
          <w:p w:rsidR="007235EB" w:rsidRPr="00FE7EBB" w:rsidRDefault="0003511C" w:rsidP="0003511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4422D" w:rsidRPr="00FE7EBB" w:rsidTr="0003511C">
        <w:tc>
          <w:tcPr>
            <w:tcW w:w="2430" w:type="dxa"/>
            <w:vAlign w:val="bottom"/>
          </w:tcPr>
          <w:p w:rsidR="0024422D" w:rsidRPr="00FE7EBB" w:rsidRDefault="0024422D" w:rsidP="0024422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เครื่องตกแต่ง       และอุปกรณ์สำนักงาน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58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สินทรัพย์</w:t>
            </w:r>
            <w:r w:rsidRPr="00FE7EBB">
              <w:rPr>
                <w:rFonts w:ascii="Angsana New" w:hAnsi="Angsana New"/>
                <w:szCs w:val="24"/>
                <w:cs/>
              </w:rPr>
              <w:t>ระหว่างก่อสร้างและ</w:t>
            </w:r>
            <w:r w:rsidRPr="0024422D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59" w:type="dxa"/>
            <w:vAlign w:val="bottom"/>
          </w:tcPr>
          <w:p w:rsidR="0024422D" w:rsidRPr="00FE7EBB" w:rsidRDefault="0024422D" w:rsidP="0024422D">
            <w:pPr>
              <w:pBdr>
                <w:bottom w:val="single" w:sz="4" w:space="1" w:color="auto"/>
              </w:pBdr>
              <w:tabs>
                <w:tab w:val="left" w:pos="246"/>
              </w:tabs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235EB" w:rsidRPr="00FE7EBB" w:rsidTr="0003511C">
        <w:tc>
          <w:tcPr>
            <w:tcW w:w="2430" w:type="dxa"/>
            <w:vAlign w:val="bottom"/>
          </w:tcPr>
          <w:p w:rsidR="007235EB" w:rsidRPr="00FE7EBB" w:rsidRDefault="007235EB" w:rsidP="00342DEC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8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8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9" w:type="dxa"/>
            <w:vAlign w:val="center"/>
          </w:tcPr>
          <w:p w:rsidR="007235EB" w:rsidRPr="00FE7EBB" w:rsidRDefault="007235EB" w:rsidP="00342DEC">
            <w:pPr>
              <w:ind w:left="-18" w:right="-42"/>
              <w:jc w:val="right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03511C" w:rsidRPr="00FE7EBB" w:rsidTr="0003511C">
        <w:tc>
          <w:tcPr>
            <w:tcW w:w="2430" w:type="dxa"/>
            <w:vAlign w:val="bottom"/>
          </w:tcPr>
          <w:p w:rsidR="0003511C" w:rsidRPr="00FE7EBB" w:rsidRDefault="0003511C" w:rsidP="0003511C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FE7EBB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FE7EBB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10,934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501</w:t>
            </w:r>
          </w:p>
        </w:tc>
        <w:tc>
          <w:tcPr>
            <w:tcW w:w="1159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8,717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8,599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28,751</w:t>
            </w:r>
          </w:p>
        </w:tc>
      </w:tr>
      <w:tr w:rsidR="0003511C" w:rsidRPr="00FE7EBB" w:rsidTr="0003511C">
        <w:tc>
          <w:tcPr>
            <w:tcW w:w="2430" w:type="dxa"/>
            <w:vAlign w:val="bottom"/>
          </w:tcPr>
          <w:p w:rsidR="0003511C" w:rsidRPr="00FE7EBB" w:rsidRDefault="0003511C" w:rsidP="0003511C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58" w:type="dxa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40</w:t>
            </w:r>
          </w:p>
        </w:tc>
      </w:tr>
      <w:tr w:rsidR="0003511C" w:rsidRPr="00FE7EBB" w:rsidTr="0003511C">
        <w:tc>
          <w:tcPr>
            <w:tcW w:w="2430" w:type="dxa"/>
            <w:vAlign w:val="bottom"/>
          </w:tcPr>
          <w:p w:rsidR="0003511C" w:rsidRPr="00FE7EBB" w:rsidRDefault="0003511C" w:rsidP="0003511C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(1,686)</w:t>
            </w:r>
          </w:p>
        </w:tc>
        <w:tc>
          <w:tcPr>
            <w:tcW w:w="1158" w:type="dxa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03511C" w:rsidRPr="00FE7EBB" w:rsidRDefault="0003511C" w:rsidP="00E81E67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(1,686)</w:t>
            </w:r>
          </w:p>
        </w:tc>
      </w:tr>
      <w:tr w:rsidR="0003511C" w:rsidRPr="00FE7EBB" w:rsidTr="0003511C">
        <w:tc>
          <w:tcPr>
            <w:tcW w:w="2430" w:type="dxa"/>
            <w:vAlign w:val="bottom"/>
          </w:tcPr>
          <w:p w:rsidR="0003511C" w:rsidRPr="00FE7EBB" w:rsidRDefault="0003511C" w:rsidP="0003511C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10,934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501</w:t>
            </w:r>
          </w:p>
        </w:tc>
        <w:tc>
          <w:tcPr>
            <w:tcW w:w="1159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8,757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6,913</w:t>
            </w:r>
          </w:p>
        </w:tc>
        <w:tc>
          <w:tcPr>
            <w:tcW w:w="1158" w:type="dxa"/>
            <w:vAlign w:val="bottom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03511C" w:rsidRPr="00FE7EBB" w:rsidRDefault="0003511C" w:rsidP="00E81E67">
            <w:pP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27,105</w:t>
            </w:r>
          </w:p>
        </w:tc>
      </w:tr>
      <w:tr w:rsidR="00E81E67" w:rsidRPr="00FE7EBB" w:rsidTr="00E81E67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(200)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(6,913)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0D4BEE" w:rsidRPr="00FE7EBB">
              <w:rPr>
                <w:rFonts w:ascii="Angsana New" w:hAnsi="Angsana New"/>
                <w:szCs w:val="24"/>
              </w:rPr>
              <w:t>7,113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1,438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9,309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10,97</w:t>
            </w:r>
            <w:r w:rsidR="000D4BEE" w:rsidRPr="00FE7EBB">
              <w:rPr>
                <w:rFonts w:ascii="Angsana New" w:hAnsi="Angsana New"/>
                <w:szCs w:val="24"/>
              </w:rPr>
              <w:t>2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(9,040)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(108)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453BFE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(9,148)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3,132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501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8,874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9,309</w:t>
            </w:r>
          </w:p>
        </w:tc>
        <w:tc>
          <w:tcPr>
            <w:tcW w:w="1159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21</w:t>
            </w:r>
            <w:r w:rsidR="00117E7C" w:rsidRPr="00FE7EBB">
              <w:rPr>
                <w:rFonts w:ascii="Angsana New" w:hAnsi="Angsana New"/>
                <w:szCs w:val="24"/>
              </w:rPr>
              <w:t>,</w:t>
            </w:r>
            <w:r w:rsidRPr="00FE7EBB">
              <w:rPr>
                <w:rFonts w:ascii="Angsana New" w:hAnsi="Angsana New"/>
                <w:szCs w:val="24"/>
              </w:rPr>
              <w:t>816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left="162" w:right="-108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FE7EBB">
              <w:rPr>
                <w:rFonts w:ascii="Angsana New" w:hAnsi="Angsana New"/>
                <w:spacing w:val="-6"/>
                <w:szCs w:val="24"/>
              </w:rPr>
              <w:t xml:space="preserve">1 </w:t>
            </w:r>
            <w:r w:rsidRPr="00FE7EBB">
              <w:rPr>
                <w:rFonts w:ascii="Angsana New" w:hAnsi="Angsana New"/>
                <w:spacing w:val="-6"/>
                <w:szCs w:val="24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pacing w:val="-6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2,103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5,110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2,196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9,699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1,265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1,412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1,590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4,353</w:t>
            </w:r>
          </w:p>
        </w:tc>
      </w:tr>
      <w:tr w:rsidR="00E81E67" w:rsidRPr="00FE7EBB" w:rsidTr="00AA32E0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:rsidR="00E81E67" w:rsidRPr="00FE7EBB" w:rsidRDefault="00117E7C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E81E67" w:rsidRPr="00FE7EBB">
              <w:rPr>
                <w:rFonts w:ascii="Angsana New" w:hAnsi="Angsana New"/>
                <w:szCs w:val="24"/>
              </w:rPr>
              <w:t>647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117E7C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E81E67" w:rsidRPr="00FE7EBB">
              <w:rPr>
                <w:rFonts w:ascii="Angsana New" w:hAnsi="Angsana New"/>
                <w:szCs w:val="24"/>
              </w:rPr>
              <w:t>647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3,368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</w:t>
            </w:r>
            <w:r w:rsidR="00117E7C" w:rsidRPr="00FE7EBB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6,522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3,139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13,405</w:t>
            </w:r>
          </w:p>
        </w:tc>
      </w:tr>
      <w:tr w:rsidR="00E81E67" w:rsidRPr="00FE7EBB" w:rsidTr="003E797E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(40)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(3,139)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(3,179)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right="-78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1,079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1,064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2,189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ind w:left="132" w:hanging="132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  <w:r w:rsidRPr="00FE7EBB">
              <w:rPr>
                <w:rFonts w:ascii="Angsana New" w:hAnsi="Angsana New"/>
                <w:szCs w:val="24"/>
              </w:rPr>
              <w:t>/</w:t>
            </w: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(2,707)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(63)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(2,770)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1,700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422</w:t>
            </w:r>
          </w:p>
        </w:tc>
        <w:tc>
          <w:tcPr>
            <w:tcW w:w="11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7,523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E81E67" w:rsidRPr="00FE7EBB" w:rsidRDefault="00E81E67" w:rsidP="00E81E67">
            <w:pPr>
              <w:pBdr>
                <w:bottom w:val="sing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9,645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7,566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2,235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3,774</w:t>
            </w:r>
          </w:p>
        </w:tc>
        <w:tc>
          <w:tcPr>
            <w:tcW w:w="1158" w:type="dxa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9" w:type="dxa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13,700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1,432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1159" w:type="dxa"/>
            <w:tcBorders>
              <w:top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1,351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9,309</w:t>
            </w:r>
          </w:p>
        </w:tc>
        <w:tc>
          <w:tcPr>
            <w:tcW w:w="115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897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12,171</w:t>
            </w:r>
          </w:p>
        </w:tc>
      </w:tr>
      <w:tr w:rsidR="00E81E67" w:rsidRPr="00FE7EBB" w:rsidTr="0003511C">
        <w:tc>
          <w:tcPr>
            <w:tcW w:w="2430" w:type="dxa"/>
            <w:vAlign w:val="bottom"/>
          </w:tcPr>
          <w:p w:rsidR="00E81E67" w:rsidRPr="00FE7EBB" w:rsidRDefault="00E81E67" w:rsidP="00E81E67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59" w:type="dxa"/>
            <w:vAlign w:val="bottom"/>
          </w:tcPr>
          <w:p w:rsidR="00E81E67" w:rsidRPr="00FE7EBB" w:rsidRDefault="00E81E67" w:rsidP="00E81E67">
            <w:pPr>
              <w:tabs>
                <w:tab w:val="decimal" w:pos="954"/>
                <w:tab w:val="decimal" w:pos="1027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81E67" w:rsidRPr="00FE7EBB" w:rsidTr="0003511C">
        <w:tc>
          <w:tcPr>
            <w:tcW w:w="8221" w:type="dxa"/>
            <w:gridSpan w:val="6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2562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จำนวน</w:t>
            </w:r>
            <w:r w:rsidRPr="00FE7EBB">
              <w:rPr>
                <w:rFonts w:ascii="Angsana New" w:hAnsi="Angsana New"/>
                <w:szCs w:val="24"/>
              </w:rPr>
              <w:t xml:space="preserve"> 3.79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 รวมอยู่ในต้นทุนการขายและบริการ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  <w:r w:rsidRPr="00FE7EBB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59" w:type="dxa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4,353</w:t>
            </w:r>
          </w:p>
        </w:tc>
      </w:tr>
      <w:tr w:rsidR="00E81E67" w:rsidRPr="00FE7EBB" w:rsidTr="0003511C">
        <w:tc>
          <w:tcPr>
            <w:tcW w:w="8221" w:type="dxa"/>
            <w:gridSpan w:val="6"/>
            <w:vAlign w:val="bottom"/>
          </w:tcPr>
          <w:p w:rsidR="00E81E67" w:rsidRPr="00FE7EBB" w:rsidRDefault="00E81E67" w:rsidP="00E81E67">
            <w:pPr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2563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จำนวน</w:t>
            </w:r>
            <w:r w:rsidRPr="00FE7EBB">
              <w:rPr>
                <w:rFonts w:ascii="Angsana New" w:hAnsi="Angsana New"/>
                <w:szCs w:val="24"/>
              </w:rPr>
              <w:t xml:space="preserve"> 1.92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รวมอยู่ในต้นทุนการขายและบริการ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  <w:r w:rsidRPr="00FE7EBB">
              <w:rPr>
                <w:rFonts w:ascii="Angsana New" w:hAnsi="Angsana New"/>
                <w:szCs w:val="24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159" w:type="dxa"/>
            <w:vAlign w:val="center"/>
          </w:tcPr>
          <w:p w:rsidR="00E81E67" w:rsidRPr="00FE7EBB" w:rsidRDefault="00E81E67" w:rsidP="00E81E67">
            <w:pPr>
              <w:pBdr>
                <w:bottom w:val="doub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2,18</w:t>
            </w:r>
            <w:r w:rsidR="00980FC0" w:rsidRPr="00FE7EBB">
              <w:rPr>
                <w:rFonts w:ascii="Angsana New" w:hAnsi="Angsana New"/>
                <w:szCs w:val="24"/>
              </w:rPr>
              <w:t>9</w:t>
            </w:r>
          </w:p>
        </w:tc>
      </w:tr>
    </w:tbl>
    <w:p w:rsidR="0003511C" w:rsidRPr="00FE7EBB" w:rsidRDefault="0003511C" w:rsidP="00AC616B">
      <w:pPr>
        <w:spacing w:before="240" w:after="120" w:line="420" w:lineRule="exact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z w:val="32"/>
          <w:szCs w:val="32"/>
        </w:rPr>
        <w:t>31</w:t>
      </w:r>
      <w:r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="00AA32E0" w:rsidRPr="00FE7EBB">
        <w:rPr>
          <w:rFonts w:ascii="Angsana New" w:hAnsi="Angsana New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 xml:space="preserve">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="008F0871">
        <w:rPr>
          <w:rFonts w:ascii="Angsana New" w:hAnsi="Angsana New"/>
          <w:sz w:val="32"/>
          <w:szCs w:val="32"/>
        </w:rPr>
        <w:t>725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32706" w:rsidRPr="00FE7EBB">
        <w:rPr>
          <w:rFonts w:ascii="Angsana New" w:hAnsi="Angsana New"/>
          <w:sz w:val="32"/>
          <w:szCs w:val="32"/>
        </w:rPr>
        <w:t>641</w:t>
      </w:r>
      <w:r w:rsidR="00F55545"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</w:t>
      </w:r>
      <w:r w:rsidR="00D63C56" w:rsidRPr="00FE7EBB">
        <w:rPr>
          <w:rFonts w:ascii="Angsana New" w:hAnsi="Angsana New"/>
          <w:sz w:val="32"/>
          <w:szCs w:val="32"/>
          <w:cs/>
        </w:rPr>
        <w:t>านบาท ตามลำดับ (เฉพาะของบริษัทฯ</w:t>
      </w:r>
      <w:r w:rsidR="0024422D">
        <w:rPr>
          <w:rFonts w:ascii="Angsana New" w:hAnsi="Angsana New"/>
          <w:sz w:val="32"/>
          <w:szCs w:val="32"/>
        </w:rPr>
        <w:t>: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D63C56" w:rsidRPr="00FE7EBB">
        <w:rPr>
          <w:rFonts w:ascii="Angsana New" w:hAnsi="Angsana New"/>
          <w:sz w:val="32"/>
          <w:szCs w:val="32"/>
        </w:rPr>
        <w:t>11.</w:t>
      </w:r>
      <w:r w:rsidR="0024422D">
        <w:rPr>
          <w:rFonts w:ascii="Angsana New" w:hAnsi="Angsana New"/>
          <w:sz w:val="32"/>
          <w:szCs w:val="32"/>
        </w:rPr>
        <w:t>4</w:t>
      </w:r>
      <w:r w:rsidR="00F55545"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63C56" w:rsidRPr="00FE7EBB">
        <w:rPr>
          <w:rFonts w:ascii="Angsana New" w:hAnsi="Angsana New"/>
          <w:sz w:val="32"/>
          <w:szCs w:val="32"/>
        </w:rPr>
        <w:t>7.7</w:t>
      </w:r>
      <w:r w:rsidR="00F55545" w:rsidRPr="00FE7EBB">
        <w:rPr>
          <w:rFonts w:ascii="Angsana New" w:hAnsi="Angsana New"/>
          <w:sz w:val="32"/>
          <w:szCs w:val="32"/>
        </w:rPr>
        <w:t xml:space="preserve">       </w:t>
      </w:r>
      <w:r w:rsidRPr="00FE7EBB">
        <w:rPr>
          <w:rFonts w:ascii="Angsana New" w:hAnsi="Angsana New"/>
          <w:sz w:val="32"/>
          <w:szCs w:val="32"/>
          <w:cs/>
        </w:rPr>
        <w:t>ล้านบาท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ตามลำดับ</w:t>
      </w:r>
      <w:r w:rsidRPr="00FE7EBB">
        <w:rPr>
          <w:rFonts w:ascii="Angsana New" w:hAnsi="Angsana New"/>
          <w:sz w:val="32"/>
          <w:szCs w:val="32"/>
        </w:rPr>
        <w:t>)</w:t>
      </w:r>
    </w:p>
    <w:p w:rsidR="00AC616B" w:rsidRDefault="00AC61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3511C" w:rsidRPr="00FE7EBB" w:rsidRDefault="007E565E" w:rsidP="00AC616B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03511C" w:rsidRPr="00FE7EBB">
        <w:rPr>
          <w:rFonts w:ascii="Angsana New" w:hAnsi="Angsana New"/>
          <w:b/>
          <w:bCs/>
          <w:sz w:val="32"/>
          <w:szCs w:val="32"/>
        </w:rPr>
        <w:t>.</w:t>
      </w:r>
      <w:r w:rsidR="0003511C" w:rsidRPr="00FE7EBB">
        <w:rPr>
          <w:rFonts w:ascii="Angsana New" w:hAnsi="Angsana New"/>
          <w:b/>
          <w:bCs/>
          <w:sz w:val="32"/>
          <w:szCs w:val="32"/>
        </w:rPr>
        <w:tab/>
      </w:r>
      <w:r w:rsidR="00AA32E0" w:rsidRPr="00FE7EBB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B360EB" w:rsidRPr="00FE7EBB" w:rsidRDefault="00B360EB" w:rsidP="00AC616B">
      <w:pPr>
        <w:tabs>
          <w:tab w:val="left" w:pos="6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บริษัทฯได้ปันส่วนค่าความนิยมที่เกิดจากการรวมกิจการให้กับหน่วยสินทรัพย์ที่ก่อให้เกิดเงินสด ซึ่งแสดงได้ดังนี้</w:t>
      </w:r>
    </w:p>
    <w:tbl>
      <w:tblPr>
        <w:tblW w:w="8984" w:type="dxa"/>
        <w:tblInd w:w="540" w:type="dxa"/>
        <w:tblLook w:val="01E0" w:firstRow="1" w:lastRow="1" w:firstColumn="1" w:lastColumn="1" w:noHBand="0" w:noVBand="0"/>
      </w:tblPr>
      <w:tblGrid>
        <w:gridCol w:w="3224"/>
        <w:gridCol w:w="1439"/>
        <w:gridCol w:w="1439"/>
        <w:gridCol w:w="1440"/>
        <w:gridCol w:w="1442"/>
      </w:tblGrid>
      <w:tr w:rsidR="00B360EB" w:rsidRPr="00FE7EBB" w:rsidTr="00041B04">
        <w:tc>
          <w:tcPr>
            <w:tcW w:w="8984" w:type="dxa"/>
            <w:gridSpan w:val="5"/>
            <w:vAlign w:val="bottom"/>
          </w:tcPr>
          <w:p w:rsidR="00B360EB" w:rsidRPr="00FE7EBB" w:rsidRDefault="00B360EB" w:rsidP="00AC616B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bookmarkStart w:id="8" w:name="_Hlk64554288"/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z w:val="28"/>
                <w:cs/>
              </w:rPr>
              <w:t>พันบาท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</w:tr>
      <w:tr w:rsidR="00041B04" w:rsidRPr="00FE7EBB" w:rsidTr="00980FC0">
        <w:tc>
          <w:tcPr>
            <w:tcW w:w="3224" w:type="dxa"/>
            <w:vAlign w:val="bottom"/>
          </w:tcPr>
          <w:p w:rsidR="00041B04" w:rsidRPr="00FE7EBB" w:rsidRDefault="00041B04" w:rsidP="00AC616B">
            <w:pPr>
              <w:ind w:left="33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ธุรกิจร้านโดนัท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</w:t>
            </w:r>
            <w:proofErr w:type="spellStart"/>
            <w:r w:rsidRPr="00FE7EBB">
              <w:rPr>
                <w:rFonts w:ascii="Angsana New" w:hAnsi="Angsana New"/>
                <w:sz w:val="28"/>
                <w:cs/>
              </w:rPr>
              <w:t>เบ</w:t>
            </w:r>
            <w:proofErr w:type="spellEnd"/>
            <w:r w:rsidRPr="00FE7EBB">
              <w:rPr>
                <w:rFonts w:ascii="Angsana New" w:hAnsi="Angsana New"/>
                <w:sz w:val="28"/>
                <w:cs/>
              </w:rPr>
              <w:t>เกอรี่</w:t>
            </w:r>
          </w:p>
        </w:tc>
        <w:tc>
          <w:tcPr>
            <w:tcW w:w="1440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ธุรกิจร้านอาหาร</w:t>
            </w:r>
          </w:p>
        </w:tc>
        <w:tc>
          <w:tcPr>
            <w:tcW w:w="1442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41B04" w:rsidRPr="00FE7EBB" w:rsidTr="00980FC0">
        <w:tc>
          <w:tcPr>
            <w:tcW w:w="3224" w:type="dxa"/>
            <w:vAlign w:val="bottom"/>
          </w:tcPr>
          <w:p w:rsidR="00041B04" w:rsidRPr="00FE7EBB" w:rsidRDefault="00041B04" w:rsidP="00AC616B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484,370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298,192</w:t>
            </w:r>
          </w:p>
        </w:tc>
        <w:tc>
          <w:tcPr>
            <w:tcW w:w="1440" w:type="dxa"/>
            <w:vAlign w:val="bottom"/>
          </w:tcPr>
          <w:p w:rsidR="00041B04" w:rsidRPr="00FE7EBB" w:rsidRDefault="00041B04" w:rsidP="00AC616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1,357,322</w:t>
            </w:r>
          </w:p>
        </w:tc>
        <w:tc>
          <w:tcPr>
            <w:tcW w:w="1442" w:type="dxa"/>
            <w:vAlign w:val="bottom"/>
          </w:tcPr>
          <w:p w:rsidR="00041B04" w:rsidRPr="00FE7EBB" w:rsidRDefault="00041B04" w:rsidP="00AC616B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2,139,884</w:t>
            </w:r>
          </w:p>
        </w:tc>
      </w:tr>
      <w:tr w:rsidR="00041B04" w:rsidRPr="00FE7EBB" w:rsidTr="00980FC0">
        <w:tc>
          <w:tcPr>
            <w:tcW w:w="3224" w:type="dxa"/>
            <w:vAlign w:val="bottom"/>
          </w:tcPr>
          <w:p w:rsidR="00041B04" w:rsidRPr="00FE7EBB" w:rsidRDefault="00041B04" w:rsidP="00AC616B">
            <w:pPr>
              <w:ind w:left="180" w:right="-108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(200,000)</w:t>
            </w:r>
          </w:p>
        </w:tc>
        <w:tc>
          <w:tcPr>
            <w:tcW w:w="1442" w:type="dxa"/>
            <w:vAlign w:val="bottom"/>
          </w:tcPr>
          <w:p w:rsidR="00041B04" w:rsidRPr="00FE7EBB" w:rsidRDefault="00041B04" w:rsidP="00AC616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(200,000)</w:t>
            </w:r>
          </w:p>
        </w:tc>
      </w:tr>
      <w:tr w:rsidR="00041B04" w:rsidRPr="00FE7EBB" w:rsidTr="00980FC0">
        <w:tc>
          <w:tcPr>
            <w:tcW w:w="3224" w:type="dxa"/>
            <w:vAlign w:val="bottom"/>
          </w:tcPr>
          <w:p w:rsidR="00041B04" w:rsidRPr="00FE7EBB" w:rsidRDefault="00041B04" w:rsidP="00AC616B">
            <w:pPr>
              <w:ind w:left="162" w:right="-90" w:hanging="162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31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double" w:sz="4" w:space="1" w:color="auto"/>
              </w:pBdr>
              <w:tabs>
                <w:tab w:val="decimal" w:pos="990"/>
              </w:tabs>
              <w:ind w:hanging="162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484,370</w:t>
            </w:r>
          </w:p>
        </w:tc>
        <w:tc>
          <w:tcPr>
            <w:tcW w:w="1439" w:type="dxa"/>
            <w:vAlign w:val="bottom"/>
          </w:tcPr>
          <w:p w:rsidR="00041B04" w:rsidRPr="00FE7EBB" w:rsidRDefault="00041B04" w:rsidP="00AC616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298,192</w:t>
            </w:r>
          </w:p>
        </w:tc>
        <w:tc>
          <w:tcPr>
            <w:tcW w:w="1440" w:type="dxa"/>
            <w:vAlign w:val="bottom"/>
          </w:tcPr>
          <w:p w:rsidR="00041B04" w:rsidRPr="00FE7EBB" w:rsidRDefault="00041B04" w:rsidP="00AC616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1,157,322</w:t>
            </w:r>
          </w:p>
        </w:tc>
        <w:tc>
          <w:tcPr>
            <w:tcW w:w="1442" w:type="dxa"/>
            <w:vAlign w:val="bottom"/>
          </w:tcPr>
          <w:p w:rsidR="00041B04" w:rsidRPr="00FE7EBB" w:rsidRDefault="00041B04" w:rsidP="00AC616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1,939,884</w:t>
            </w:r>
          </w:p>
        </w:tc>
      </w:tr>
    </w:tbl>
    <w:bookmarkEnd w:id="8"/>
    <w:p w:rsidR="002358E3" w:rsidRPr="00FE7EBB" w:rsidRDefault="00B360EB" w:rsidP="00AC616B">
      <w:pPr>
        <w:tabs>
          <w:tab w:val="left" w:pos="6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4C19D7" w:rsidRPr="00FE7EBB">
        <w:rPr>
          <w:rFonts w:ascii="Angsana New" w:hAnsi="Angsana New"/>
          <w:sz w:val="32"/>
          <w:szCs w:val="32"/>
        </w:rPr>
        <w:t>4.5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ปีสำหรับธุรกิจร้านโดนัท</w:t>
      </w:r>
      <w:r w:rsidR="002358E3" w:rsidRPr="00FE7EBB">
        <w:rPr>
          <w:rFonts w:ascii="Angsana New" w:hAnsi="Angsana New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ร้าน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เบ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เกอรี่ และ</w:t>
      </w:r>
      <w:r w:rsidR="002358E3" w:rsidRPr="00FE7EBB">
        <w:rPr>
          <w:rFonts w:ascii="Angsana New" w:hAnsi="Angsana New"/>
          <w:sz w:val="32"/>
          <w:szCs w:val="32"/>
          <w:cs/>
        </w:rPr>
        <w:t>ธุรกิจร้านอาหาร</w:t>
      </w:r>
    </w:p>
    <w:p w:rsidR="00B360EB" w:rsidRPr="00FE7EBB" w:rsidRDefault="00B360EB" w:rsidP="00AC616B">
      <w:pPr>
        <w:tabs>
          <w:tab w:val="left" w:pos="600"/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3618"/>
        <w:gridCol w:w="1830"/>
        <w:gridCol w:w="1830"/>
        <w:gridCol w:w="1722"/>
      </w:tblGrid>
      <w:tr w:rsidR="002358E3" w:rsidRPr="00FE7EBB" w:rsidTr="009335D7">
        <w:tc>
          <w:tcPr>
            <w:tcW w:w="9000" w:type="dxa"/>
            <w:gridSpan w:val="4"/>
            <w:vAlign w:val="bottom"/>
          </w:tcPr>
          <w:p w:rsidR="00B360EB" w:rsidRPr="00FE7EBB" w:rsidRDefault="00B360EB" w:rsidP="00AC616B">
            <w:pPr>
              <w:ind w:left="33"/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z w:val="28"/>
                <w:cs/>
              </w:rPr>
              <w:t>ร้อยละต่อปี)</w:t>
            </w:r>
          </w:p>
        </w:tc>
      </w:tr>
      <w:tr w:rsidR="002358E3" w:rsidRPr="00FE7EBB" w:rsidTr="009335D7">
        <w:tc>
          <w:tcPr>
            <w:tcW w:w="3618" w:type="dxa"/>
            <w:vAlign w:val="bottom"/>
          </w:tcPr>
          <w:p w:rsidR="00B360EB" w:rsidRPr="00FE7EBB" w:rsidRDefault="00B360EB" w:rsidP="00AC616B">
            <w:pPr>
              <w:ind w:left="3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vAlign w:val="bottom"/>
            <w:hideMark/>
          </w:tcPr>
          <w:p w:rsidR="00B360EB" w:rsidRPr="00FE7EBB" w:rsidRDefault="00B360EB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ธุรกิจร้านโดนัท</w:t>
            </w:r>
          </w:p>
        </w:tc>
        <w:tc>
          <w:tcPr>
            <w:tcW w:w="1830" w:type="dxa"/>
            <w:vAlign w:val="bottom"/>
            <w:hideMark/>
          </w:tcPr>
          <w:p w:rsidR="00B360EB" w:rsidRPr="00FE7EBB" w:rsidRDefault="00B360EB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</w:t>
            </w:r>
            <w:proofErr w:type="spellStart"/>
            <w:r w:rsidRPr="00FE7EBB">
              <w:rPr>
                <w:rFonts w:ascii="Angsana New" w:hAnsi="Angsana New"/>
                <w:sz w:val="28"/>
                <w:cs/>
              </w:rPr>
              <w:t>เบ</w:t>
            </w:r>
            <w:proofErr w:type="spellEnd"/>
            <w:r w:rsidRPr="00FE7EBB">
              <w:rPr>
                <w:rFonts w:ascii="Angsana New" w:hAnsi="Angsana New"/>
                <w:sz w:val="28"/>
                <w:cs/>
              </w:rPr>
              <w:t>เกอรี่</w:t>
            </w:r>
          </w:p>
        </w:tc>
        <w:tc>
          <w:tcPr>
            <w:tcW w:w="1722" w:type="dxa"/>
            <w:vAlign w:val="bottom"/>
            <w:hideMark/>
          </w:tcPr>
          <w:p w:rsidR="00B360EB" w:rsidRPr="00FE7EBB" w:rsidRDefault="00B360EB" w:rsidP="00AC61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ธุรกิจร้านอาหาร</w:t>
            </w:r>
          </w:p>
        </w:tc>
      </w:tr>
      <w:tr w:rsidR="002358E3" w:rsidRPr="00FE7EBB" w:rsidTr="009335D7">
        <w:tc>
          <w:tcPr>
            <w:tcW w:w="3618" w:type="dxa"/>
            <w:hideMark/>
          </w:tcPr>
          <w:p w:rsidR="00B360EB" w:rsidRPr="00FE7EBB" w:rsidRDefault="00B360EB" w:rsidP="00AC616B">
            <w:pPr>
              <w:ind w:left="162" w:right="162" w:hanging="162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อัตราการเติบโต</w:t>
            </w:r>
            <w:r w:rsidR="002358E3" w:rsidRPr="00FE7EBB">
              <w:rPr>
                <w:rFonts w:ascii="Angsana New" w:hAnsi="Angsana New"/>
                <w:sz w:val="28"/>
                <w:cs/>
              </w:rPr>
              <w:t>ของรายได้ในระยะยาว</w:t>
            </w:r>
          </w:p>
        </w:tc>
        <w:tc>
          <w:tcPr>
            <w:tcW w:w="1830" w:type="dxa"/>
            <w:vAlign w:val="bottom"/>
          </w:tcPr>
          <w:p w:rsidR="00B360EB" w:rsidRPr="00FE7EBB" w:rsidRDefault="006D722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830" w:type="dxa"/>
            <w:vAlign w:val="bottom"/>
          </w:tcPr>
          <w:p w:rsidR="00B360EB" w:rsidRPr="00FE7EBB" w:rsidRDefault="006D722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722" w:type="dxa"/>
            <w:vAlign w:val="bottom"/>
          </w:tcPr>
          <w:p w:rsidR="00B360EB" w:rsidRPr="00FE7EBB" w:rsidRDefault="006D722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1.6 - 1.8</w:t>
            </w:r>
          </w:p>
        </w:tc>
      </w:tr>
      <w:tr w:rsidR="002358E3" w:rsidRPr="00FE7EBB" w:rsidTr="009335D7">
        <w:tc>
          <w:tcPr>
            <w:tcW w:w="3618" w:type="dxa"/>
            <w:hideMark/>
          </w:tcPr>
          <w:p w:rsidR="00B360EB" w:rsidRPr="00FE7EBB" w:rsidRDefault="00B360EB" w:rsidP="00AC616B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830" w:type="dxa"/>
            <w:vAlign w:val="bottom"/>
          </w:tcPr>
          <w:p w:rsidR="00B360EB" w:rsidRPr="00FE7EBB" w:rsidRDefault="00AF6AE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11.0</w:t>
            </w:r>
          </w:p>
        </w:tc>
        <w:tc>
          <w:tcPr>
            <w:tcW w:w="1830" w:type="dxa"/>
            <w:vAlign w:val="bottom"/>
          </w:tcPr>
          <w:p w:rsidR="00B360EB" w:rsidRPr="00FE7EBB" w:rsidRDefault="00AF6AE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11.0</w:t>
            </w:r>
          </w:p>
        </w:tc>
        <w:tc>
          <w:tcPr>
            <w:tcW w:w="1722" w:type="dxa"/>
            <w:vAlign w:val="bottom"/>
          </w:tcPr>
          <w:p w:rsidR="00B360EB" w:rsidRPr="00FE7EBB" w:rsidRDefault="00AF6AE8" w:rsidP="00AC616B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7.1 - 11.0</w:t>
            </w:r>
          </w:p>
        </w:tc>
      </w:tr>
    </w:tbl>
    <w:p w:rsidR="00F55545" w:rsidRPr="00FE7EBB" w:rsidRDefault="00F55545" w:rsidP="00AC61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ในระหว่างปี</w:t>
      </w:r>
      <w:r w:rsidR="00425390" w:rsidRPr="00FE7EBB">
        <w:rPr>
          <w:rFonts w:ascii="Angsana New" w:hAnsi="Angsana New"/>
          <w:sz w:val="32"/>
          <w:szCs w:val="32"/>
        </w:rPr>
        <w:t xml:space="preserve"> 2563</w:t>
      </w:r>
      <w:r w:rsidR="004C19D7" w:rsidRPr="00FE7EBB">
        <w:rPr>
          <w:rFonts w:ascii="Angsana New" w:hAnsi="Angsana New"/>
          <w:sz w:val="32"/>
          <w:szCs w:val="32"/>
          <w:cs/>
        </w:rPr>
        <w:t xml:space="preserve"> บริษัทฯประเมินมูลค่าที่คาดว่าจะได</w:t>
      </w:r>
      <w:r w:rsidR="009556FA" w:rsidRPr="00FE7EBB">
        <w:rPr>
          <w:rFonts w:ascii="Angsana New" w:hAnsi="Angsana New"/>
          <w:sz w:val="32"/>
          <w:szCs w:val="32"/>
          <w:cs/>
        </w:rPr>
        <w:t>้</w:t>
      </w:r>
      <w:r w:rsidR="004C19D7" w:rsidRPr="00FE7EBB">
        <w:rPr>
          <w:rFonts w:ascii="Angsana New" w:hAnsi="Angsana New"/>
          <w:sz w:val="32"/>
          <w:szCs w:val="32"/>
          <w:cs/>
        </w:rPr>
        <w:t>รับคืนของค่าความนิยมสำหรับธุรกิจร้านอาหาร ซึ่งผลการประเมินพบว่ามูลค่าที่คาดว่าจะได</w:t>
      </w:r>
      <w:r w:rsidR="009556FA" w:rsidRPr="00FE7EBB">
        <w:rPr>
          <w:rFonts w:ascii="Angsana New" w:hAnsi="Angsana New"/>
          <w:sz w:val="32"/>
          <w:szCs w:val="32"/>
          <w:cs/>
        </w:rPr>
        <w:t>้</w:t>
      </w:r>
      <w:r w:rsidR="004C19D7" w:rsidRPr="00FE7EBB">
        <w:rPr>
          <w:rFonts w:ascii="Angsana New" w:hAnsi="Angsana New"/>
          <w:sz w:val="32"/>
          <w:szCs w:val="32"/>
          <w:cs/>
        </w:rPr>
        <w:t xml:space="preserve">รับคืนต่ำกว่ามูลค่าตามบัญชี ดังนั้น บริษัทฯจึงได้บันทึกค่าเผื่อการด้อยค่าของค่าความนิยมดังกล่าวจำนวน </w:t>
      </w:r>
      <w:r w:rsidR="004C19D7" w:rsidRPr="00FE7EBB">
        <w:rPr>
          <w:rFonts w:ascii="Angsana New" w:hAnsi="Angsana New"/>
          <w:sz w:val="32"/>
          <w:szCs w:val="32"/>
        </w:rPr>
        <w:t xml:space="preserve">200 </w:t>
      </w:r>
      <w:r w:rsidR="004C19D7" w:rsidRPr="00FE7EBB">
        <w:rPr>
          <w:rFonts w:ascii="Angsana New" w:hAnsi="Angsana New"/>
          <w:sz w:val="32"/>
          <w:szCs w:val="32"/>
          <w:cs/>
        </w:rPr>
        <w:t>ล้านบาทในส่วนของกำไรหรือขาดทุนในงบ</w:t>
      </w:r>
      <w:r w:rsidR="0024422D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="004C19D7" w:rsidRPr="00FE7EBB">
        <w:rPr>
          <w:rFonts w:ascii="Angsana New" w:hAnsi="Angsana New"/>
          <w:sz w:val="32"/>
          <w:szCs w:val="32"/>
          <w:cs/>
        </w:rPr>
        <w:t>รวมสำหรับ</w:t>
      </w:r>
      <w:r w:rsidR="0024422D">
        <w:rPr>
          <w:rFonts w:ascii="Angsana New" w:hAnsi="Angsana New" w:hint="cs"/>
          <w:sz w:val="32"/>
          <w:szCs w:val="32"/>
          <w:cs/>
        </w:rPr>
        <w:t>ปีปั</w:t>
      </w:r>
      <w:r w:rsidR="004C19D7" w:rsidRPr="00FE7EBB">
        <w:rPr>
          <w:rFonts w:ascii="Angsana New" w:hAnsi="Angsana New"/>
          <w:sz w:val="32"/>
          <w:szCs w:val="32"/>
          <w:cs/>
        </w:rPr>
        <w:t>จจุบัน</w:t>
      </w:r>
    </w:p>
    <w:p w:rsidR="00041B04" w:rsidRPr="00FE7EBB" w:rsidRDefault="00041B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920979" w:rsidRPr="00FE7EBB" w:rsidRDefault="007E565E" w:rsidP="00723E8F">
      <w:pPr>
        <w:spacing w:before="120" w:after="120" w:line="42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2617D0" w:rsidRPr="00FE7EBB">
        <w:rPr>
          <w:rFonts w:ascii="Angsana New" w:hAnsi="Angsana New"/>
          <w:b/>
          <w:bCs/>
          <w:sz w:val="32"/>
          <w:szCs w:val="32"/>
        </w:rPr>
        <w:t>.</w:t>
      </w:r>
      <w:r w:rsidR="002617D0" w:rsidRPr="00FE7EBB">
        <w:rPr>
          <w:rFonts w:ascii="Angsana New" w:hAnsi="Angsana New"/>
          <w:b/>
          <w:bCs/>
          <w:sz w:val="32"/>
          <w:szCs w:val="32"/>
        </w:rPr>
        <w:tab/>
      </w:r>
      <w:r w:rsidR="00B26FE9" w:rsidRPr="00FE7EB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D0033F" w:rsidRPr="00FE7EBB" w:rsidRDefault="00D0033F" w:rsidP="00D0033F">
      <w:pPr>
        <w:ind w:left="562" w:right="-43" w:hanging="562"/>
        <w:jc w:val="right"/>
        <w:outlineLvl w:val="0"/>
        <w:rPr>
          <w:rFonts w:ascii="Angsana New" w:hAnsi="Angsana New"/>
          <w:b/>
          <w:bCs/>
          <w:szCs w:val="24"/>
        </w:rPr>
      </w:pPr>
      <w:bookmarkStart w:id="9" w:name="_Hlk63170588"/>
      <w:r w:rsidRPr="00FE7EBB">
        <w:rPr>
          <w:rFonts w:ascii="Angsana New" w:hAnsi="Angsana New"/>
          <w:szCs w:val="24"/>
        </w:rPr>
        <w:t>(</w:t>
      </w:r>
      <w:r w:rsidRPr="00FE7EBB">
        <w:rPr>
          <w:rFonts w:ascii="Angsana New" w:hAnsi="Angsana New"/>
          <w:szCs w:val="24"/>
          <w:cs/>
        </w:rPr>
        <w:t>หน่วย</w:t>
      </w:r>
      <w:r w:rsidRPr="00FE7EBB">
        <w:rPr>
          <w:rFonts w:ascii="Angsana New" w:hAnsi="Angsana New"/>
          <w:szCs w:val="24"/>
        </w:rPr>
        <w:t xml:space="preserve">: </w:t>
      </w:r>
      <w:r w:rsidRPr="00FE7EBB">
        <w:rPr>
          <w:rFonts w:ascii="Angsana New" w:hAnsi="Angsana New"/>
          <w:szCs w:val="24"/>
          <w:cs/>
        </w:rPr>
        <w:t>พันบาท</w:t>
      </w:r>
      <w:r w:rsidRPr="00FE7EBB">
        <w:rPr>
          <w:rFonts w:ascii="Angsana New" w:hAnsi="Angsana New"/>
          <w:szCs w:val="24"/>
        </w:rPr>
        <w:t>)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236"/>
        <w:gridCol w:w="1108"/>
        <w:gridCol w:w="1107"/>
        <w:gridCol w:w="1108"/>
        <w:gridCol w:w="1107"/>
        <w:gridCol w:w="1094"/>
        <w:gridCol w:w="14"/>
        <w:gridCol w:w="1066"/>
        <w:gridCol w:w="42"/>
      </w:tblGrid>
      <w:tr w:rsidR="00D0033F" w:rsidRPr="00FE7EBB" w:rsidTr="003125F8">
        <w:trPr>
          <w:gridAfter w:val="1"/>
          <w:wAfter w:w="42" w:type="dxa"/>
          <w:trHeight w:val="306"/>
        </w:trPr>
        <w:tc>
          <w:tcPr>
            <w:tcW w:w="2808" w:type="dxa"/>
            <w:vAlign w:val="bottom"/>
          </w:tcPr>
          <w:p w:rsidR="00D0033F" w:rsidRPr="00FE7EBB" w:rsidRDefault="00D0033F" w:rsidP="00D0033F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760" w:type="dxa"/>
            <w:gridSpan w:val="6"/>
            <w:vAlign w:val="bottom"/>
          </w:tcPr>
          <w:p w:rsidR="00D0033F" w:rsidRPr="00FE7EBB" w:rsidRDefault="00D0033F" w:rsidP="003125F8">
            <w:pPr>
              <w:pBdr>
                <w:bottom w:val="single" w:sz="4" w:space="1" w:color="auto"/>
              </w:pBdr>
              <w:ind w:left="165" w:right="-4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080" w:type="dxa"/>
            <w:gridSpan w:val="2"/>
            <w:vAlign w:val="bottom"/>
          </w:tcPr>
          <w:p w:rsidR="00D0033F" w:rsidRPr="00FE7EBB" w:rsidRDefault="00D0033F" w:rsidP="00D003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E7EBB">
              <w:rPr>
                <w:rFonts w:ascii="Angsana New" w:hAnsi="Angsana New"/>
                <w:szCs w:val="24"/>
              </w:rPr>
              <w:t xml:space="preserve">     </w:t>
            </w:r>
            <w:r w:rsidRPr="00FE7EBB">
              <w:rPr>
                <w:rFonts w:ascii="Angsana New" w:hAnsi="Angsana New"/>
                <w:szCs w:val="24"/>
                <w:cs/>
              </w:rPr>
              <w:t>เฉพาะกิจการ</w:t>
            </w:r>
          </w:p>
        </w:tc>
      </w:tr>
      <w:tr w:rsidR="003125F8" w:rsidRPr="00FE7EBB" w:rsidTr="003125F8">
        <w:trPr>
          <w:trHeight w:val="126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165" w:right="-115" w:hanging="16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proofErr w:type="spellStart"/>
            <w:r w:rsidRPr="00FE7EBB">
              <w:rPr>
                <w:rFonts w:ascii="Angsana New" w:hAnsi="Angsana New"/>
                <w:szCs w:val="24"/>
                <w:cs/>
              </w:rPr>
              <w:t>แฟ</w:t>
            </w:r>
            <w:proofErr w:type="spellEnd"/>
            <w:r w:rsidRPr="00FE7EBB">
              <w:rPr>
                <w:rFonts w:ascii="Angsana New" w:hAnsi="Angsana New"/>
                <w:szCs w:val="24"/>
                <w:cs/>
              </w:rPr>
              <w:t>รนไช</w:t>
            </w:r>
            <w:proofErr w:type="spellStart"/>
            <w:r w:rsidRPr="00FE7EBB">
              <w:rPr>
                <w:rFonts w:ascii="Angsana New" w:hAnsi="Angsana New"/>
                <w:szCs w:val="24"/>
                <w:cs/>
              </w:rPr>
              <w:t>ส์</w:t>
            </w:r>
            <w:proofErr w:type="spellEnd"/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เครื่องหมายการค้า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คอมพิวเตอร์</w:t>
            </w:r>
            <w:r>
              <w:rPr>
                <w:rFonts w:ascii="Angsana New" w:hAnsi="Angsana New" w:hint="cs"/>
                <w:szCs w:val="24"/>
                <w:cs/>
              </w:rPr>
              <w:t>ซอฟท์แวร์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คอมพิวเตอร์</w:t>
            </w:r>
            <w:r>
              <w:rPr>
                <w:rFonts w:ascii="Angsana New" w:hAnsi="Angsana New" w:hint="cs"/>
                <w:szCs w:val="24"/>
                <w:cs/>
              </w:rPr>
              <w:t>ซอฟท์แวร์</w:t>
            </w:r>
          </w:p>
        </w:tc>
      </w:tr>
      <w:tr w:rsidR="003125F8" w:rsidRPr="00FE7EBB" w:rsidTr="003125F8">
        <w:trPr>
          <w:trHeight w:val="126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11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E7EBB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421,858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379,324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12,316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1,446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814,944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79</w:t>
            </w:r>
          </w:p>
        </w:tc>
      </w:tr>
      <w:tr w:rsidR="003125F8" w:rsidRPr="00FE7EBB" w:rsidTr="003125F8">
        <w:trPr>
          <w:trHeight w:val="81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108" w:hanging="75"/>
              <w:jc w:val="both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735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1,462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2,197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(83)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(83)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rPr>
          <w:trHeight w:val="80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(45,954)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(479)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(3,761</w:t>
            </w:r>
            <w:r w:rsidRPr="00FE7EBB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(1,446)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(51,640)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(49)</w:t>
            </w:r>
          </w:p>
        </w:tc>
      </w:tr>
      <w:tr w:rsidR="003125F8" w:rsidRPr="00FE7EBB" w:rsidTr="003125F8"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(1,188)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(13)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(1,201)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>ธันวาคม</w:t>
            </w:r>
            <w:r w:rsidRPr="00FE7EBB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376,639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377,657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9,921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764,217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30</w:t>
            </w:r>
          </w:p>
        </w:tc>
      </w:tr>
      <w:tr w:rsidR="003125F8" w:rsidRPr="00FE7EBB" w:rsidTr="003125F8">
        <w:trPr>
          <w:trHeight w:val="81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108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การจัดประเภทใหม่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3,301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(3,301)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 w:firstLine="117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rPr>
          <w:trHeight w:val="81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108" w:hanging="75"/>
              <w:jc w:val="both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3,755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1,029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490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5,274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rPr>
          <w:trHeight w:val="80"/>
        </w:trPr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(33,813)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(2,962)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(36,775)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(25)</w:t>
            </w:r>
          </w:p>
        </w:tc>
      </w:tr>
      <w:tr w:rsidR="003125F8" w:rsidRPr="00FE7EBB" w:rsidTr="003125F8"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1,178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1,219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sing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3125F8" w:rsidRPr="00FE7EBB" w:rsidTr="003125F8">
        <w:tc>
          <w:tcPr>
            <w:tcW w:w="2808" w:type="dxa"/>
            <w:vAlign w:val="bottom"/>
          </w:tcPr>
          <w:p w:rsidR="003125F8" w:rsidRPr="00FE7EBB" w:rsidRDefault="003125F8" w:rsidP="003125F8">
            <w:pPr>
              <w:ind w:left="75" w:right="-75" w:hanging="75"/>
              <w:jc w:val="both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31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FE7EBB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236" w:type="dxa"/>
            <w:vAlign w:val="bottom"/>
          </w:tcPr>
          <w:p w:rsidR="003125F8" w:rsidRPr="00FE7EBB" w:rsidRDefault="003125F8" w:rsidP="003125F8">
            <w:pPr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349,882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376,563</w:t>
            </w:r>
          </w:p>
        </w:tc>
        <w:tc>
          <w:tcPr>
            <w:tcW w:w="1108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7,490</w:t>
            </w:r>
          </w:p>
        </w:tc>
        <w:tc>
          <w:tcPr>
            <w:tcW w:w="1107" w:type="dxa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733,935</w:t>
            </w:r>
          </w:p>
        </w:tc>
        <w:tc>
          <w:tcPr>
            <w:tcW w:w="1108" w:type="dxa"/>
            <w:gridSpan w:val="2"/>
            <w:vAlign w:val="bottom"/>
          </w:tcPr>
          <w:p w:rsidR="003125F8" w:rsidRPr="00FE7EBB" w:rsidRDefault="003125F8" w:rsidP="003125F8">
            <w:pPr>
              <w:pStyle w:val="BodyTextIndent"/>
              <w:pBdr>
                <w:bottom w:val="double" w:sz="4" w:space="1" w:color="auto"/>
              </w:pBdr>
              <w:tabs>
                <w:tab w:val="decimal" w:pos="765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</w:p>
        </w:tc>
      </w:tr>
    </w:tbl>
    <w:p w:rsidR="00E465D9" w:rsidRPr="00FE7EBB" w:rsidRDefault="00E465D9" w:rsidP="00E465D9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0" w:name="_Hlk64923436"/>
      <w:bookmarkEnd w:id="9"/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00"/>
      </w:tblGrid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00" w:type="dxa"/>
          </w:tcPr>
          <w:p w:rsidR="00E465D9" w:rsidRPr="00FE7EBB" w:rsidRDefault="00E465D9" w:rsidP="00E465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65D9" w:rsidRPr="00FE7EBB" w:rsidTr="00E465D9">
        <w:trPr>
          <w:trHeight w:val="198"/>
        </w:trPr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br w:type="page"/>
            </w:r>
          </w:p>
        </w:tc>
        <w:tc>
          <w:tcPr>
            <w:tcW w:w="1800" w:type="dxa"/>
          </w:tcPr>
          <w:p w:rsidR="00E465D9" w:rsidRPr="00FE7EBB" w:rsidRDefault="00E465D9" w:rsidP="00E465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รวม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:rsidR="00E465D9" w:rsidRPr="00E465D9" w:rsidRDefault="00E465D9" w:rsidP="00E465D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104,051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vAlign w:val="bottom"/>
          </w:tcPr>
          <w:p w:rsidR="00E465D9" w:rsidRPr="00E465D9" w:rsidRDefault="00E465D9" w:rsidP="00E465D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45,589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211010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:rsidR="00E465D9" w:rsidRPr="00E465D9" w:rsidRDefault="00E465D9" w:rsidP="00E465D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(2,000)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:rsidR="00E465D9" w:rsidRPr="00FE7EBB" w:rsidRDefault="00E465D9" w:rsidP="00E465D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(12,675)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:rsidR="00E465D9" w:rsidRPr="00E465D9" w:rsidRDefault="00E465D9" w:rsidP="00E465D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(1,820)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:rsidR="00E465D9" w:rsidRPr="00FE7EBB" w:rsidRDefault="00E465D9" w:rsidP="00E465D9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133,145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E465D9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การจัดประเภทไปเป็นสินทรัพย์สิทธิการใช้</w:t>
            </w:r>
          </w:p>
        </w:tc>
        <w:tc>
          <w:tcPr>
            <w:tcW w:w="1800" w:type="dxa"/>
            <w:vAlign w:val="bottom"/>
          </w:tcPr>
          <w:p w:rsidR="00E465D9" w:rsidRPr="00E465D9" w:rsidRDefault="00E465D9" w:rsidP="00E465D9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(133,145)</w:t>
            </w:r>
          </w:p>
        </w:tc>
      </w:tr>
      <w:tr w:rsidR="00E465D9" w:rsidRPr="00FE7EBB" w:rsidTr="00E465D9">
        <w:tc>
          <w:tcPr>
            <w:tcW w:w="7200" w:type="dxa"/>
          </w:tcPr>
          <w:p w:rsidR="00E465D9" w:rsidRPr="00FE7EBB" w:rsidRDefault="00E465D9" w:rsidP="00E465D9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:rsidR="00E465D9" w:rsidRPr="00FE7EBB" w:rsidRDefault="00E465D9" w:rsidP="00E465D9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bookmarkEnd w:id="10"/>
    </w:tbl>
    <w:p w:rsidR="006F06C2" w:rsidRPr="00FE7EBB" w:rsidRDefault="00723E8F" w:rsidP="00B52705">
      <w:pPr>
        <w:tabs>
          <w:tab w:val="right" w:pos="7280"/>
          <w:tab w:val="right" w:pos="8540"/>
        </w:tabs>
        <w:spacing w:before="120" w:after="120" w:line="360" w:lineRule="exact"/>
        <w:ind w:left="540" w:right="-36" w:hanging="54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465D9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A6DF6" w:rsidRPr="00FE7EBB">
        <w:rPr>
          <w:rFonts w:ascii="Angsana New" w:hAnsi="Angsana New"/>
          <w:b/>
          <w:bCs/>
          <w:sz w:val="32"/>
          <w:szCs w:val="32"/>
        </w:rPr>
        <w:t>.</w:t>
      </w:r>
      <w:r w:rsidR="002A6DF6" w:rsidRPr="00FE7EBB">
        <w:rPr>
          <w:rFonts w:ascii="Angsana New" w:hAnsi="Angsana New"/>
          <w:b/>
          <w:bCs/>
          <w:sz w:val="32"/>
          <w:szCs w:val="32"/>
        </w:rPr>
        <w:tab/>
      </w:r>
      <w:r w:rsidR="006F06C2" w:rsidRPr="00FE7EB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6F06C2" w:rsidRPr="00FE7EBB" w:rsidRDefault="006F06C2" w:rsidP="006F06C2">
      <w:pPr>
        <w:tabs>
          <w:tab w:val="left" w:pos="900"/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เงินกู้ยืมระยะสั้นจากสถาบันการเงินมีรายละเอียดดังนี้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85"/>
        <w:gridCol w:w="1485"/>
        <w:gridCol w:w="1485"/>
        <w:gridCol w:w="1485"/>
      </w:tblGrid>
      <w:tr w:rsidR="006F06C2" w:rsidRPr="00FE7EBB" w:rsidTr="008D0BC3">
        <w:tc>
          <w:tcPr>
            <w:tcW w:w="9450" w:type="dxa"/>
            <w:gridSpan w:val="5"/>
            <w:vAlign w:val="bottom"/>
          </w:tcPr>
          <w:p w:rsidR="006F06C2" w:rsidRPr="00FE7EBB" w:rsidRDefault="006F06C2" w:rsidP="007D3EA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1" w:name="_Hlk35527334"/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6C2" w:rsidRPr="00FE7EBB" w:rsidTr="008D0BC3">
        <w:tc>
          <w:tcPr>
            <w:tcW w:w="3510" w:type="dxa"/>
            <w:vAlign w:val="bottom"/>
          </w:tcPr>
          <w:p w:rsidR="006F06C2" w:rsidRPr="00FE7EBB" w:rsidRDefault="006F06C2" w:rsidP="007D3EA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6F06C2" w:rsidRPr="00FE7EBB" w:rsidRDefault="006F06C2" w:rsidP="007D3EA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6F06C2" w:rsidRPr="00FE7EBB" w:rsidRDefault="006F06C2" w:rsidP="007D3EA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6C2" w:rsidRPr="00FE7EBB" w:rsidTr="008D0BC3">
        <w:tc>
          <w:tcPr>
            <w:tcW w:w="351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F06C2" w:rsidRPr="00FE7EBB" w:rsidTr="008D0BC3">
        <w:tc>
          <w:tcPr>
            <w:tcW w:w="3510" w:type="dxa"/>
            <w:vAlign w:val="bottom"/>
          </w:tcPr>
          <w:p w:rsidR="006F06C2" w:rsidRPr="00FE7EBB" w:rsidRDefault="006F06C2" w:rsidP="006F06C2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5" w:type="dxa"/>
            <w:vAlign w:val="bottom"/>
          </w:tcPr>
          <w:p w:rsidR="006F06C2" w:rsidRPr="00FE7EBB" w:rsidRDefault="00970D8C" w:rsidP="006F06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175,395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77,109</w:t>
            </w:r>
          </w:p>
        </w:tc>
        <w:tc>
          <w:tcPr>
            <w:tcW w:w="1485" w:type="dxa"/>
            <w:vAlign w:val="bottom"/>
          </w:tcPr>
          <w:p w:rsidR="006F06C2" w:rsidRPr="00FE7EBB" w:rsidRDefault="00E81E67" w:rsidP="006F06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69,300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6F06C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54,109</w:t>
            </w:r>
          </w:p>
        </w:tc>
      </w:tr>
    </w:tbl>
    <w:bookmarkEnd w:id="11"/>
    <w:p w:rsidR="006F06C2" w:rsidRDefault="006F06C2" w:rsidP="006F06C2">
      <w:pPr>
        <w:tabs>
          <w:tab w:val="left" w:pos="900"/>
          <w:tab w:val="left" w:pos="14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อัตราดอกเบี้ยของเงินกู้ยืมระยะสั้นมีรายละเอียดดังนี้</w:t>
      </w:r>
    </w:p>
    <w:p w:rsidR="0024422D" w:rsidRPr="00FE7EBB" w:rsidRDefault="0024422D" w:rsidP="0024422D">
      <w:pPr>
        <w:tabs>
          <w:tab w:val="left" w:pos="900"/>
          <w:tab w:val="left" w:pos="1440"/>
        </w:tabs>
        <w:spacing w:line="420" w:lineRule="exact"/>
        <w:ind w:left="547" w:right="-43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ร้อยละต่อปี</w:t>
      </w:r>
      <w:r>
        <w:rPr>
          <w:rFonts w:ascii="Angsana New" w:hAnsi="Angsana New"/>
          <w:sz w:val="32"/>
          <w:szCs w:val="32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85"/>
        <w:gridCol w:w="1485"/>
        <w:gridCol w:w="1485"/>
        <w:gridCol w:w="1485"/>
      </w:tblGrid>
      <w:tr w:rsidR="006F06C2" w:rsidRPr="00FE7EBB" w:rsidTr="00AA18C2">
        <w:tc>
          <w:tcPr>
            <w:tcW w:w="3600" w:type="dxa"/>
            <w:vAlign w:val="bottom"/>
          </w:tcPr>
          <w:p w:rsidR="006F06C2" w:rsidRPr="00FE7EBB" w:rsidRDefault="006F06C2" w:rsidP="007D3EA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6F06C2" w:rsidRPr="00FE7EBB" w:rsidRDefault="006F06C2" w:rsidP="008D0BC3">
            <w:pPr>
              <w:pBdr>
                <w:bottom w:val="single" w:sz="6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6F06C2" w:rsidRPr="00FE7EBB" w:rsidRDefault="006F06C2" w:rsidP="008D0BC3">
            <w:pPr>
              <w:pBdr>
                <w:bottom w:val="single" w:sz="6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6C2" w:rsidRPr="00FE7EBB" w:rsidTr="00AA18C2">
        <w:tc>
          <w:tcPr>
            <w:tcW w:w="360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vAlign w:val="bottom"/>
          </w:tcPr>
          <w:p w:rsidR="006F06C2" w:rsidRPr="00FE7EBB" w:rsidRDefault="006F06C2" w:rsidP="008D0BC3">
            <w:pPr>
              <w:tabs>
                <w:tab w:val="right" w:pos="7200"/>
                <w:tab w:val="right" w:pos="8540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8D0BC3">
            <w:pPr>
              <w:tabs>
                <w:tab w:val="right" w:pos="7200"/>
                <w:tab w:val="right" w:pos="8540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8D0BC3">
            <w:pPr>
              <w:tabs>
                <w:tab w:val="right" w:pos="7200"/>
                <w:tab w:val="right" w:pos="8540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  <w:vAlign w:val="bottom"/>
          </w:tcPr>
          <w:p w:rsidR="006F06C2" w:rsidRPr="00FE7EBB" w:rsidRDefault="006F06C2" w:rsidP="008D0BC3">
            <w:pPr>
              <w:tabs>
                <w:tab w:val="right" w:pos="7200"/>
                <w:tab w:val="right" w:pos="8540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70D8C" w:rsidRPr="00FE7EBB" w:rsidTr="00AA18C2">
        <w:tc>
          <w:tcPr>
            <w:tcW w:w="3600" w:type="dxa"/>
          </w:tcPr>
          <w:p w:rsidR="00970D8C" w:rsidRPr="00FE7EBB" w:rsidRDefault="00970D8C" w:rsidP="00970D8C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5" w:type="dxa"/>
          </w:tcPr>
          <w:p w:rsidR="00970D8C" w:rsidRPr="00FE7EBB" w:rsidRDefault="00970D8C" w:rsidP="00970D8C">
            <w:pPr>
              <w:tabs>
                <w:tab w:val="decimal" w:pos="972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2.00 - 3.55, MLR -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EBB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85" w:type="dxa"/>
          </w:tcPr>
          <w:p w:rsidR="00970D8C" w:rsidRPr="00FE7EBB" w:rsidRDefault="00970D8C" w:rsidP="00970D8C">
            <w:pPr>
              <w:tabs>
                <w:tab w:val="decimal" w:pos="972"/>
              </w:tabs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3.70 - 4.25, MLR -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E7EBB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85" w:type="dxa"/>
          </w:tcPr>
          <w:p w:rsidR="00970D8C" w:rsidRPr="00FE7EBB" w:rsidRDefault="00970D8C" w:rsidP="00970D8C">
            <w:pP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2.20 - 3.55</w:t>
            </w:r>
          </w:p>
        </w:tc>
        <w:tc>
          <w:tcPr>
            <w:tcW w:w="1485" w:type="dxa"/>
          </w:tcPr>
          <w:p w:rsidR="00970D8C" w:rsidRPr="00FE7EBB" w:rsidRDefault="00970D8C" w:rsidP="00970D8C">
            <w:pP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3.70 - 4.25</w:t>
            </w:r>
          </w:p>
        </w:tc>
      </w:tr>
    </w:tbl>
    <w:p w:rsidR="006F06C2" w:rsidRPr="00FE7EBB" w:rsidRDefault="006F06C2" w:rsidP="006F06C2">
      <w:pPr>
        <w:tabs>
          <w:tab w:val="left" w:pos="900"/>
          <w:tab w:val="left" w:pos="14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ณ วันที่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8D0BC3" w:rsidRPr="00FE7EBB">
        <w:rPr>
          <w:rFonts w:ascii="Angsana New" w:hAnsi="Angsana New"/>
          <w:sz w:val="32"/>
          <w:szCs w:val="32"/>
        </w:rPr>
        <w:t xml:space="preserve">31 </w:t>
      </w:r>
      <w:r w:rsidR="008D0BC3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มีวงเงินกู้ยืมระยะสั้นจากสถาบันการเงินที่ยังมิได้เบิกใช้เป็นจำนวน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87736E" w:rsidRPr="00FE7EBB">
        <w:rPr>
          <w:rFonts w:ascii="Angsana New" w:hAnsi="Angsana New"/>
          <w:sz w:val="32"/>
          <w:szCs w:val="32"/>
        </w:rPr>
        <w:t>136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E7EBB">
        <w:rPr>
          <w:rFonts w:ascii="Angsana New" w:hAnsi="Angsana New"/>
          <w:sz w:val="32"/>
          <w:szCs w:val="32"/>
        </w:rPr>
        <w:t>(2562: 288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E7EBB">
        <w:rPr>
          <w:rFonts w:ascii="Angsana New" w:hAnsi="Angsana New"/>
          <w:sz w:val="32"/>
          <w:szCs w:val="32"/>
        </w:rPr>
        <w:t>)</w:t>
      </w:r>
      <w:r w:rsidRPr="00FE7EBB">
        <w:rPr>
          <w:rFonts w:ascii="Angsana New" w:hAnsi="Angsana New"/>
          <w:sz w:val="32"/>
          <w:szCs w:val="32"/>
          <w:cs/>
        </w:rPr>
        <w:t xml:space="preserve"> ซึ่งวงเงินสินเชื่อระยะสั้นที่ยังมิได้เบิกใช้จำนวน </w:t>
      </w:r>
      <w:r w:rsidR="0087736E" w:rsidRPr="00FE7EBB">
        <w:rPr>
          <w:rFonts w:ascii="Angsana New" w:hAnsi="Angsana New"/>
          <w:sz w:val="32"/>
          <w:szCs w:val="32"/>
        </w:rPr>
        <w:t>131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E7EBB">
        <w:rPr>
          <w:rFonts w:ascii="Angsana New" w:hAnsi="Angsana New"/>
          <w:sz w:val="32"/>
          <w:szCs w:val="32"/>
        </w:rPr>
        <w:t>(2562: 273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E7EBB">
        <w:rPr>
          <w:rFonts w:ascii="Angsana New" w:hAnsi="Angsana New"/>
          <w:sz w:val="32"/>
          <w:szCs w:val="32"/>
        </w:rPr>
        <w:t xml:space="preserve">) </w:t>
      </w:r>
      <w:r w:rsidRPr="00FE7EBB">
        <w:rPr>
          <w:rFonts w:ascii="Angsana New" w:hAnsi="Angsana New"/>
          <w:sz w:val="32"/>
          <w:szCs w:val="32"/>
          <w:cs/>
        </w:rPr>
        <w:t>ค้ำประกันโดย</w:t>
      </w:r>
      <w:r w:rsidRPr="00FE7EB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24422D">
        <w:rPr>
          <w:rFonts w:ascii="Angsana New" w:hAnsi="Angsana New" w:hint="cs"/>
          <w:spacing w:val="-2"/>
          <w:sz w:val="32"/>
          <w:szCs w:val="32"/>
          <w:cs/>
        </w:rPr>
        <w:t>ฯและบริษัทย่อย</w:t>
      </w:r>
      <w:r w:rsidRPr="00FE7EBB">
        <w:rPr>
          <w:rFonts w:ascii="Angsana New" w:hAnsi="Angsana New"/>
          <w:spacing w:val="-2"/>
          <w:sz w:val="32"/>
          <w:szCs w:val="32"/>
          <w:cs/>
        </w:rPr>
        <w:t>ตามที่กล่าวไว้ใน</w:t>
      </w:r>
      <w:r w:rsidRPr="00FE7EBB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 </w:t>
      </w:r>
      <w:r w:rsidR="00AC616B">
        <w:rPr>
          <w:rFonts w:ascii="Angsana New" w:hAnsi="Angsana New"/>
          <w:sz w:val="32"/>
          <w:szCs w:val="32"/>
        </w:rPr>
        <w:t>31</w:t>
      </w:r>
      <w:r w:rsidR="0087736E" w:rsidRPr="00FE7EBB">
        <w:rPr>
          <w:rFonts w:ascii="Angsana New" w:hAnsi="Angsana New"/>
          <w:sz w:val="32"/>
          <w:szCs w:val="32"/>
        </w:rPr>
        <w:t>.4.1</w:t>
      </w:r>
    </w:p>
    <w:p w:rsidR="006F06C2" w:rsidRPr="00FE7EBB" w:rsidRDefault="00E465D9" w:rsidP="006F06C2">
      <w:pPr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F06C2" w:rsidRPr="00FE7EBB">
        <w:rPr>
          <w:rFonts w:ascii="Angsana New" w:hAnsi="Angsana New"/>
          <w:b/>
          <w:bCs/>
          <w:sz w:val="32"/>
          <w:szCs w:val="32"/>
        </w:rPr>
        <w:t>.</w:t>
      </w:r>
      <w:r w:rsidR="006F06C2" w:rsidRPr="00FE7EBB">
        <w:rPr>
          <w:rFonts w:ascii="Angsana New" w:hAnsi="Angsana New"/>
          <w:b/>
          <w:bCs/>
          <w:sz w:val="32"/>
          <w:szCs w:val="32"/>
        </w:rPr>
        <w:tab/>
      </w:r>
      <w:r w:rsidR="006F06C2" w:rsidRPr="00FE7EB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80"/>
        <w:gridCol w:w="1492"/>
        <w:gridCol w:w="1493"/>
        <w:gridCol w:w="1492"/>
        <w:gridCol w:w="1493"/>
      </w:tblGrid>
      <w:tr w:rsidR="006F06C2" w:rsidRPr="00FE7EBB" w:rsidTr="00AA18C2">
        <w:tc>
          <w:tcPr>
            <w:tcW w:w="3480" w:type="dxa"/>
            <w:vAlign w:val="bottom"/>
          </w:tcPr>
          <w:p w:rsidR="006F06C2" w:rsidRPr="00FE7EBB" w:rsidRDefault="006F06C2" w:rsidP="007D3EA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85" w:type="dxa"/>
            <w:gridSpan w:val="2"/>
            <w:vAlign w:val="bottom"/>
          </w:tcPr>
          <w:p w:rsidR="006F06C2" w:rsidRPr="00FE7EBB" w:rsidRDefault="006F06C2" w:rsidP="007D3EA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6F06C2" w:rsidRPr="00FE7EBB" w:rsidRDefault="006F06C2" w:rsidP="007D3EA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06C2" w:rsidRPr="00FE7EBB" w:rsidTr="00AA18C2">
        <w:tc>
          <w:tcPr>
            <w:tcW w:w="3480" w:type="dxa"/>
            <w:vAlign w:val="bottom"/>
          </w:tcPr>
          <w:p w:rsidR="006F06C2" w:rsidRPr="00FE7EBB" w:rsidRDefault="006F06C2" w:rsidP="007D3EA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85" w:type="dxa"/>
            <w:gridSpan w:val="2"/>
            <w:vAlign w:val="bottom"/>
          </w:tcPr>
          <w:p w:rsidR="006F06C2" w:rsidRPr="00FE7EBB" w:rsidRDefault="006F06C2" w:rsidP="007D3EA0">
            <w:pPr>
              <w:pBdr>
                <w:bottom w:val="single" w:sz="6" w:space="1" w:color="auto"/>
              </w:pBdr>
              <w:ind w:left="-108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5" w:type="dxa"/>
            <w:gridSpan w:val="2"/>
            <w:vAlign w:val="bottom"/>
          </w:tcPr>
          <w:p w:rsidR="006F06C2" w:rsidRPr="00FE7EBB" w:rsidRDefault="006F06C2" w:rsidP="007D3EA0">
            <w:pPr>
              <w:pBdr>
                <w:bottom w:val="single" w:sz="6" w:space="1" w:color="auto"/>
              </w:pBdr>
              <w:ind w:left="-108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06C2" w:rsidRPr="00FE7EBB" w:rsidTr="00AA18C2">
        <w:tc>
          <w:tcPr>
            <w:tcW w:w="3480" w:type="dxa"/>
            <w:vAlign w:val="bottom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92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6F06C2" w:rsidRPr="00FE7EBB" w:rsidRDefault="000829E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144,965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153,419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92" w:type="dxa"/>
            <w:vAlign w:val="bottom"/>
          </w:tcPr>
          <w:p w:rsidR="006F06C2" w:rsidRPr="00FE7EBB" w:rsidRDefault="00283F9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4,272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92" w:type="dxa"/>
            <w:vAlign w:val="bottom"/>
          </w:tcPr>
          <w:p w:rsidR="006F06C2" w:rsidRPr="00FE7EBB" w:rsidRDefault="000829E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74,948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50,097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6,240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1,734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492" w:type="dxa"/>
            <w:vAlign w:val="bottom"/>
          </w:tcPr>
          <w:p w:rsidR="006F06C2" w:rsidRPr="00FE7EBB" w:rsidRDefault="00283F9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31,524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16,845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4,458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92" w:type="dxa"/>
            <w:vAlign w:val="bottom"/>
          </w:tcPr>
          <w:p w:rsidR="006F06C2" w:rsidRPr="00FE7EBB" w:rsidRDefault="000829E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89,071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107,368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12,670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8,731</w:t>
            </w:r>
          </w:p>
        </w:tc>
      </w:tr>
      <w:tr w:rsidR="006F06C2" w:rsidRPr="00FE7EBB" w:rsidTr="00AA18C2">
        <w:tc>
          <w:tcPr>
            <w:tcW w:w="3480" w:type="dxa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92" w:type="dxa"/>
            <w:vAlign w:val="bottom"/>
          </w:tcPr>
          <w:p w:rsidR="006F06C2" w:rsidRPr="00FE7EBB" w:rsidRDefault="00283F9B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25,</w:t>
            </w:r>
            <w:r w:rsidR="00643390" w:rsidRPr="00FE7EBB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42,975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3" w:type="dxa"/>
          </w:tcPr>
          <w:p w:rsidR="006F06C2" w:rsidRPr="00FE7EBB" w:rsidRDefault="006F06C2" w:rsidP="006F06C2">
            <w:pP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6C2" w:rsidRPr="00FE7EBB" w:rsidTr="00AA18C2">
        <w:tc>
          <w:tcPr>
            <w:tcW w:w="3480" w:type="dxa"/>
            <w:vAlign w:val="bottom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E7EB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1492" w:type="dxa"/>
            <w:vAlign w:val="bottom"/>
          </w:tcPr>
          <w:p w:rsidR="006F06C2" w:rsidRPr="00FE7EBB" w:rsidRDefault="00283F9B" w:rsidP="006F06C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F06C2" w:rsidRPr="00FE7EBB" w:rsidTr="00AA18C2">
        <w:tc>
          <w:tcPr>
            <w:tcW w:w="3480" w:type="dxa"/>
            <w:vAlign w:val="bottom"/>
          </w:tcPr>
          <w:p w:rsidR="006F06C2" w:rsidRPr="00FE7EBB" w:rsidRDefault="006F06C2" w:rsidP="006F06C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6F06C2" w:rsidRPr="00FE7EBB" w:rsidRDefault="000829EB" w:rsidP="006F06C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366,290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370,732</w:t>
            </w:r>
          </w:p>
        </w:tc>
        <w:tc>
          <w:tcPr>
            <w:tcW w:w="1492" w:type="dxa"/>
            <w:vAlign w:val="bottom"/>
          </w:tcPr>
          <w:p w:rsidR="006F06C2" w:rsidRPr="00FE7EBB" w:rsidRDefault="00E81E67" w:rsidP="006F06C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25,434</w:t>
            </w:r>
          </w:p>
        </w:tc>
        <w:tc>
          <w:tcPr>
            <w:tcW w:w="1493" w:type="dxa"/>
            <w:vAlign w:val="bottom"/>
          </w:tcPr>
          <w:p w:rsidR="006F06C2" w:rsidRPr="00FE7EBB" w:rsidRDefault="006F06C2" w:rsidP="006F06C2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08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15,798</w:t>
            </w:r>
          </w:p>
        </w:tc>
      </w:tr>
    </w:tbl>
    <w:p w:rsidR="00FF5627" w:rsidRPr="00FE7EBB" w:rsidRDefault="00FF5627" w:rsidP="0004300A">
      <w:pPr>
        <w:spacing w:before="240" w:after="120" w:line="360" w:lineRule="exact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52705" w:rsidRPr="00FE7EBB" w:rsidRDefault="00E465D9" w:rsidP="00B52705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eastAsia="zh-CN"/>
        </w:rPr>
        <w:lastRenderedPageBreak/>
        <w:t>17</w:t>
      </w:r>
      <w:r w:rsidR="00B52705" w:rsidRPr="00FE7EBB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B52705" w:rsidRPr="00FE7EBB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B52705" w:rsidRPr="00FE7EB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B52705" w:rsidRPr="00FE7EBB" w:rsidRDefault="00B52705" w:rsidP="00B52705">
      <w:pPr>
        <w:pStyle w:val="Heading2"/>
        <w:spacing w:before="120" w:after="120"/>
        <w:ind w:left="540" w:hanging="540"/>
        <w:rPr>
          <w:b/>
          <w:bCs/>
          <w:cs/>
        </w:rPr>
      </w:pPr>
      <w:r w:rsidRPr="00FE7EBB">
        <w:rPr>
          <w:b/>
          <w:bCs/>
        </w:rPr>
        <w:tab/>
      </w:r>
      <w:r w:rsidRPr="00FE7EBB">
        <w:rPr>
          <w:b/>
          <w:bCs/>
          <w:cs/>
        </w:rPr>
        <w:t xml:space="preserve">กลุ่มบริษัทในฐานะผู้เช่า </w:t>
      </w:r>
    </w:p>
    <w:p w:rsidR="00B52705" w:rsidRPr="00FE7EBB" w:rsidRDefault="00B52705" w:rsidP="00B52705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140BFE" w:rsidRPr="00FE7EBB">
        <w:rPr>
          <w:rFonts w:ascii="Angsana New" w:hAnsi="Angsana New"/>
          <w:spacing w:val="-2"/>
          <w:sz w:val="32"/>
          <w:szCs w:val="32"/>
        </w:rPr>
        <w:t>1 - 15</w:t>
      </w:r>
      <w:r w:rsidRPr="00FE7EBB">
        <w:rPr>
          <w:rFonts w:ascii="Angsana New" w:hAnsi="Angsana New"/>
          <w:spacing w:val="-2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ปี </w:t>
      </w:r>
    </w:p>
    <w:p w:rsidR="00B52705" w:rsidRPr="00FE7EBB" w:rsidRDefault="00B52705" w:rsidP="00B52705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E7EBB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FE7EB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:rsidR="00B52705" w:rsidRPr="00FE7EBB" w:rsidRDefault="00B52705" w:rsidP="00B52705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E7EBB">
        <w:rPr>
          <w:rFonts w:ascii="Angsana New" w:hAnsi="Angsana New"/>
          <w:spacing w:val="-2"/>
          <w:sz w:val="32"/>
          <w:szCs w:val="32"/>
        </w:rPr>
        <w:t>31</w:t>
      </w: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pacing w:val="-2"/>
          <w:sz w:val="32"/>
          <w:szCs w:val="32"/>
        </w:rPr>
        <w:t xml:space="preserve">2563 </w:t>
      </w:r>
      <w:r w:rsidRPr="00FE7EBB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85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22"/>
        <w:gridCol w:w="1013"/>
        <w:gridCol w:w="1012"/>
        <w:gridCol w:w="653"/>
        <w:gridCol w:w="360"/>
        <w:gridCol w:w="1012"/>
        <w:gridCol w:w="968"/>
        <w:gridCol w:w="45"/>
      </w:tblGrid>
      <w:tr w:rsidR="003D2994" w:rsidRPr="00FE7EBB" w:rsidTr="00AC616B">
        <w:trPr>
          <w:gridAfter w:val="1"/>
          <w:wAfter w:w="45" w:type="dxa"/>
        </w:trPr>
        <w:tc>
          <w:tcPr>
            <w:tcW w:w="2610" w:type="dxa"/>
          </w:tcPr>
          <w:p w:rsidR="003D2994" w:rsidRPr="00FE7EBB" w:rsidRDefault="003D2994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bookmarkStart w:id="12" w:name="_Hlk64142409"/>
          </w:p>
        </w:tc>
        <w:tc>
          <w:tcPr>
            <w:tcW w:w="990" w:type="dxa"/>
          </w:tcPr>
          <w:p w:rsidR="003D2994" w:rsidRPr="00FE7EBB" w:rsidRDefault="003D2994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0" w:type="dxa"/>
            <w:gridSpan w:val="4"/>
          </w:tcPr>
          <w:p w:rsidR="003D2994" w:rsidRPr="00FE7EBB" w:rsidRDefault="003D2994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40" w:type="dxa"/>
            <w:gridSpan w:val="3"/>
          </w:tcPr>
          <w:p w:rsidR="003D2994" w:rsidRPr="00FE7EBB" w:rsidRDefault="003D2994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D2994" w:rsidRPr="00FE7EBB" w:rsidTr="00AC616B">
        <w:trPr>
          <w:gridAfter w:val="1"/>
          <w:wAfter w:w="45" w:type="dxa"/>
        </w:trPr>
        <w:tc>
          <w:tcPr>
            <w:tcW w:w="2610" w:type="dxa"/>
          </w:tcPr>
          <w:p w:rsidR="003D2994" w:rsidRPr="00FE7EBB" w:rsidRDefault="003D2994" w:rsidP="00DC6FE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030" w:type="dxa"/>
            <w:gridSpan w:val="8"/>
          </w:tcPr>
          <w:p w:rsidR="003D2994" w:rsidRPr="00FE7EBB" w:rsidRDefault="003D2994" w:rsidP="00AC61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C616B" w:rsidRPr="00FE7EBB" w:rsidTr="00AC616B">
        <w:tc>
          <w:tcPr>
            <w:tcW w:w="2610" w:type="dxa"/>
          </w:tcPr>
          <w:p w:rsidR="00AC616B" w:rsidRPr="00FE7EBB" w:rsidRDefault="00AC616B" w:rsidP="003125F8">
            <w:pPr>
              <w:ind w:left="15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สิทธิ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                      </w:t>
            </w: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การใช้พื้นที่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  <w:gridSpan w:val="2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hanging="151"/>
              <w:outlineLvl w:val="0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0"/>
                <w:szCs w:val="20"/>
              </w:rPr>
              <w:t>1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20"/>
                <w:szCs w:val="20"/>
              </w:rPr>
              <w:t>2563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0"/>
                <w:szCs w:val="20"/>
              </w:rPr>
              <w:t>4)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1,074,651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40,853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317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594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20,454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1,136,869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352,398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2,304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2,437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357,139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จำหน่ายและตัดจำหน่าย</w:t>
            </w:r>
            <w:r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>มูลค่าสุทธิตามบัญชี  ณ วันที่จำหน่ายและตัดจำหน่าย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(140,987)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(4,513)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(27)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(9)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(3,102)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(148,638)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(328,550)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(4,205)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(63)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(267)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(10,063)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(343,148)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right="-72" w:hanging="151"/>
              <w:rPr>
                <w:rFonts w:ascii="Angsana New" w:hAnsi="Angsana New"/>
                <w:sz w:val="20"/>
                <w:szCs w:val="20"/>
                <w:cs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11,874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11,874</w:t>
            </w:r>
          </w:p>
        </w:tc>
      </w:tr>
      <w:tr w:rsidR="00AC616B" w:rsidRPr="00FE7EBB" w:rsidTr="00AC616B">
        <w:tc>
          <w:tcPr>
            <w:tcW w:w="2610" w:type="dxa"/>
            <w:vAlign w:val="bottom"/>
          </w:tcPr>
          <w:p w:rsidR="00AC616B" w:rsidRPr="00FE7EBB" w:rsidRDefault="00AC616B" w:rsidP="003125F8">
            <w:pPr>
              <w:ind w:left="151" w:right="-72" w:hanging="151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FE7EBB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2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969,386</w:t>
            </w:r>
          </w:p>
        </w:tc>
        <w:tc>
          <w:tcPr>
            <w:tcW w:w="1013" w:type="dxa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34,439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227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318</w:t>
            </w:r>
          </w:p>
        </w:tc>
        <w:tc>
          <w:tcPr>
            <w:tcW w:w="1012" w:type="dxa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9,726</w:t>
            </w:r>
          </w:p>
        </w:tc>
        <w:tc>
          <w:tcPr>
            <w:tcW w:w="1013" w:type="dxa"/>
            <w:gridSpan w:val="2"/>
            <w:vAlign w:val="bottom"/>
          </w:tcPr>
          <w:p w:rsidR="00AC616B" w:rsidRPr="00FE7EBB" w:rsidRDefault="00AC616B" w:rsidP="003125F8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Angsana New" w:hAnsi="Angsana New"/>
                <w:sz w:val="20"/>
                <w:szCs w:val="20"/>
              </w:rPr>
            </w:pPr>
            <w:r w:rsidRPr="00FE7EBB">
              <w:rPr>
                <w:rFonts w:ascii="Angsana New" w:hAnsi="Angsana New"/>
                <w:sz w:val="20"/>
                <w:szCs w:val="20"/>
              </w:rPr>
              <w:t>1,014,096</w:t>
            </w:r>
          </w:p>
        </w:tc>
      </w:tr>
      <w:bookmarkEnd w:id="12"/>
    </w:tbl>
    <w:p w:rsidR="00B52705" w:rsidRPr="00FE7EBB" w:rsidRDefault="00B52705" w:rsidP="00DC6FEA">
      <w:pPr>
        <w:ind w:left="720"/>
        <w:jc w:val="thaiDistribute"/>
        <w:rPr>
          <w:rFonts w:ascii="Angsana New" w:hAnsi="Angsana New"/>
        </w:rPr>
      </w:pPr>
    </w:p>
    <w:tbl>
      <w:tblPr>
        <w:tblW w:w="885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248"/>
        <w:gridCol w:w="1152"/>
        <w:gridCol w:w="1152"/>
        <w:gridCol w:w="1152"/>
        <w:gridCol w:w="1152"/>
      </w:tblGrid>
      <w:tr w:rsidR="00B52705" w:rsidRPr="00FE7EBB" w:rsidTr="00AC616B">
        <w:trPr>
          <w:trHeight w:val="80"/>
        </w:trPr>
        <w:tc>
          <w:tcPr>
            <w:tcW w:w="4248" w:type="dxa"/>
          </w:tcPr>
          <w:p w:rsidR="00B52705" w:rsidRPr="00FE7EBB" w:rsidRDefault="00B52705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08" w:type="dxa"/>
            <w:gridSpan w:val="4"/>
          </w:tcPr>
          <w:p w:rsidR="00B52705" w:rsidRPr="00FE7EBB" w:rsidRDefault="00B52705" w:rsidP="00DC6FE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52705" w:rsidRPr="00FE7EBB" w:rsidTr="00AC616B">
        <w:tc>
          <w:tcPr>
            <w:tcW w:w="4248" w:type="dxa"/>
          </w:tcPr>
          <w:p w:rsidR="00B52705" w:rsidRPr="00FE7EBB" w:rsidRDefault="00B52705" w:rsidP="00DC6FE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608" w:type="dxa"/>
            <w:gridSpan w:val="4"/>
          </w:tcPr>
          <w:p w:rsidR="00B52705" w:rsidRPr="00FE7EBB" w:rsidRDefault="00B52705" w:rsidP="00DC6F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สิทธิใน                      การใช้พื้นที่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8"/>
              </w:rPr>
              <w:t>1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28"/>
              </w:rPr>
              <w:t>2563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102,974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4,091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107,225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เพิ่มขึ้น</w:t>
            </w:r>
            <w:r>
              <w:rPr>
                <w:rFonts w:ascii="Angsana New" w:hAnsi="Angsana New" w:hint="cs"/>
                <w:sz w:val="28"/>
                <w:cs/>
              </w:rPr>
              <w:t>ระหว่างปี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21,396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21,396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จำหน่ายและตัดจำหน่าย - มูลค่าสุทธิตามบัญชี </w:t>
            </w:r>
            <w:r w:rsidRPr="00FE7EBB">
              <w:rPr>
                <w:rFonts w:ascii="Angsana New" w:hAnsi="Angsana New"/>
                <w:sz w:val="28"/>
              </w:rPr>
              <w:t xml:space="preserve">                         </w:t>
            </w:r>
            <w:r w:rsidRPr="00FE7EBB">
              <w:rPr>
                <w:rFonts w:ascii="Angsana New" w:hAnsi="Angsana New"/>
                <w:sz w:val="28"/>
                <w:cs/>
              </w:rPr>
              <w:t>ณ วันที่จำหน่ายและตัดจำหน่าย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(79,984)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(3,102)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(83,086)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(12,599)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(20)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(831)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(13,450)</w:t>
            </w:r>
          </w:p>
        </w:tc>
      </w:tr>
      <w:tr w:rsidR="00AC616B" w:rsidRPr="00FE7EBB" w:rsidTr="00AC616B">
        <w:tc>
          <w:tcPr>
            <w:tcW w:w="4248" w:type="dxa"/>
          </w:tcPr>
          <w:p w:rsidR="00AC616B" w:rsidRPr="00FE7EBB" w:rsidRDefault="00AC616B" w:rsidP="00AC616B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8"/>
              </w:rPr>
              <w:t xml:space="preserve">31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31,787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152" w:type="dxa"/>
            <w:vAlign w:val="bottom"/>
          </w:tcPr>
          <w:p w:rsidR="00AC616B" w:rsidRPr="00FE7EBB" w:rsidRDefault="00AC616B" w:rsidP="00AC616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32,085</w:t>
            </w:r>
          </w:p>
        </w:tc>
      </w:tr>
    </w:tbl>
    <w:p w:rsidR="0014648F" w:rsidRPr="00FE7EBB" w:rsidRDefault="0014648F" w:rsidP="002442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บริษัทย่อยได้จดจำนองสิทธิการเช่าซึ่งมีมูลค่าสุทธิตามบัญชี ณ วันที่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31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pacing w:val="-6"/>
          <w:sz w:val="32"/>
          <w:szCs w:val="32"/>
        </w:rPr>
        <w:t>2563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จำนวนประมาณ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6.55 </w:t>
      </w:r>
      <w:r w:rsidRPr="00FE7EB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E7EBB">
        <w:rPr>
          <w:rFonts w:ascii="Angsana New" w:hAnsi="Angsana New"/>
          <w:sz w:val="32"/>
          <w:szCs w:val="32"/>
          <w:cs/>
        </w:rPr>
        <w:t xml:space="preserve"> (</w:t>
      </w:r>
      <w:r w:rsidRPr="00FE7EBB">
        <w:rPr>
          <w:rFonts w:ascii="Angsana New" w:hAnsi="Angsana New"/>
          <w:sz w:val="32"/>
          <w:szCs w:val="32"/>
        </w:rPr>
        <w:t xml:space="preserve">2562: </w:t>
      </w:r>
      <w:r w:rsidRPr="00FE7EBB">
        <w:rPr>
          <w:rFonts w:ascii="Angsana New" w:hAnsi="Angsana New"/>
          <w:sz w:val="32"/>
          <w:szCs w:val="32"/>
          <w:cs/>
        </w:rPr>
        <w:t xml:space="preserve">จำนวน </w:t>
      </w:r>
      <w:r w:rsidRPr="00FE7EBB">
        <w:rPr>
          <w:rFonts w:ascii="Angsana New" w:hAnsi="Angsana New"/>
          <w:sz w:val="32"/>
          <w:szCs w:val="32"/>
        </w:rPr>
        <w:t>9.56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ล้านบาท) เพื่อค้ำประกันเงินกู้ยืมระยะยาวจากสถาบันการเงินตามที่เปิดเผยในหมายเหตุประกอบงบการเงินข้อ </w:t>
      </w:r>
      <w:r w:rsidRPr="00FE7EBB">
        <w:rPr>
          <w:rFonts w:ascii="Angsana New" w:hAnsi="Angsana New"/>
          <w:sz w:val="32"/>
          <w:szCs w:val="32"/>
        </w:rPr>
        <w:t>1</w:t>
      </w:r>
      <w:r w:rsidR="003125F8">
        <w:rPr>
          <w:rFonts w:ascii="Angsana New" w:hAnsi="Angsana New"/>
          <w:sz w:val="32"/>
          <w:szCs w:val="32"/>
        </w:rPr>
        <w:t>8</w:t>
      </w:r>
    </w:p>
    <w:p w:rsidR="00B52705" w:rsidRPr="00FE7EBB" w:rsidRDefault="00B527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52705" w:rsidRPr="00FE7EBB" w:rsidRDefault="00B52705" w:rsidP="00437AD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FE7EB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:rsidR="00437AD3" w:rsidRPr="00FE7EBB" w:rsidRDefault="00437AD3" w:rsidP="00437AD3">
      <w:pPr>
        <w:tabs>
          <w:tab w:val="num" w:pos="810"/>
          <w:tab w:val="left" w:pos="960"/>
        </w:tabs>
        <w:spacing w:before="120" w:after="120"/>
        <w:ind w:left="900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หนี้สินตามสัญญาเช่า ณ 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800"/>
      </w:tblGrid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:rsidR="00437AD3" w:rsidRPr="00FE7EBB" w:rsidRDefault="00437AD3" w:rsidP="00437AD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37AD3" w:rsidRPr="00FE7EBB" w:rsidTr="00AC616B">
        <w:trPr>
          <w:trHeight w:val="198"/>
        </w:trPr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437AD3" w:rsidRPr="00FE7EBB" w:rsidRDefault="00437AD3" w:rsidP="00437A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</w:t>
            </w:r>
            <w:r w:rsidR="00AC616B">
              <w:rPr>
                <w:rFonts w:ascii="Angsana New" w:hAnsi="Angsana New"/>
                <w:spacing w:val="-8"/>
                <w:sz w:val="32"/>
                <w:szCs w:val="32"/>
              </w:rPr>
              <w:t xml:space="preserve">                 </w:t>
            </w:r>
            <w:r w:rsidRPr="00FE7EBB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เฉพาะกิจการ</w:t>
            </w:r>
          </w:p>
        </w:tc>
      </w:tr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:rsidR="00437AD3" w:rsidRPr="00FE7EBB" w:rsidRDefault="00137B27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886,453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39,746</w:t>
            </w:r>
          </w:p>
        </w:tc>
      </w:tr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:rsidR="00437AD3" w:rsidRPr="00FE7EBB" w:rsidRDefault="00137B27" w:rsidP="00437AD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(99,211)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(6,509)</w:t>
            </w:r>
          </w:p>
        </w:tc>
      </w:tr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437AD3" w:rsidRPr="00FE7EBB" w:rsidRDefault="00137B27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787,242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33,237</w:t>
            </w:r>
          </w:p>
        </w:tc>
      </w:tr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437AD3" w:rsidRPr="00FE7EBB" w:rsidRDefault="00137B27" w:rsidP="00437AD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(238,728)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(4,958)</w:t>
            </w:r>
          </w:p>
        </w:tc>
      </w:tr>
      <w:tr w:rsidR="00437AD3" w:rsidRPr="00FE7EBB" w:rsidTr="00AC616B">
        <w:tc>
          <w:tcPr>
            <w:tcW w:w="5490" w:type="dxa"/>
          </w:tcPr>
          <w:p w:rsidR="00437AD3" w:rsidRPr="00FE7EBB" w:rsidRDefault="00437AD3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437AD3" w:rsidRPr="00FE7EBB" w:rsidRDefault="00137B27" w:rsidP="00437AD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548,514</w:t>
            </w:r>
          </w:p>
        </w:tc>
        <w:tc>
          <w:tcPr>
            <w:tcW w:w="1800" w:type="dxa"/>
            <w:vAlign w:val="bottom"/>
          </w:tcPr>
          <w:p w:rsidR="00437AD3" w:rsidRPr="00FE7EBB" w:rsidRDefault="00437AD3" w:rsidP="00437AD3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28,279</w:t>
            </w:r>
          </w:p>
        </w:tc>
      </w:tr>
    </w:tbl>
    <w:p w:rsidR="00B52705" w:rsidRPr="00FE7EBB" w:rsidRDefault="00B52705" w:rsidP="00437AD3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AC616B">
        <w:rPr>
          <w:rFonts w:ascii="Angsana New" w:hAnsi="Angsana New"/>
          <w:sz w:val="32"/>
          <w:szCs w:val="32"/>
        </w:rPr>
        <w:t>33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:rsidR="0014648F" w:rsidRPr="00FE7EBB" w:rsidRDefault="0014648F" w:rsidP="0014648F">
      <w:pPr>
        <w:spacing w:before="120" w:after="120"/>
        <w:ind w:left="900" w:right="4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31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pacing w:val="-6"/>
          <w:sz w:val="32"/>
          <w:szCs w:val="32"/>
        </w:rPr>
        <w:t>2563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หนี้สินตามสัญญาเช่ามีการเคลื่อนไหว</w:t>
      </w:r>
      <w:r w:rsidRPr="00FE7EB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1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5508"/>
        <w:gridCol w:w="1755"/>
        <w:gridCol w:w="1755"/>
      </w:tblGrid>
      <w:tr w:rsidR="0014648F" w:rsidRPr="00FE7EBB" w:rsidTr="0014648F">
        <w:tc>
          <w:tcPr>
            <w:tcW w:w="5508" w:type="dxa"/>
            <w:vAlign w:val="bottom"/>
          </w:tcPr>
          <w:p w:rsidR="0014648F" w:rsidRPr="00FE7EBB" w:rsidRDefault="0014648F" w:rsidP="00FE7EB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  <w:vAlign w:val="bottom"/>
          </w:tcPr>
          <w:p w:rsidR="0014648F" w:rsidRPr="00FE7EBB" w:rsidRDefault="0014648F" w:rsidP="00FE7EB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4648F" w:rsidRPr="00FE7EBB" w:rsidTr="0014648F">
        <w:tc>
          <w:tcPr>
            <w:tcW w:w="5508" w:type="dxa"/>
            <w:vAlign w:val="bottom"/>
          </w:tcPr>
          <w:p w:rsidR="0014648F" w:rsidRPr="00FE7EBB" w:rsidRDefault="0014648F" w:rsidP="00FE7EB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14648F" w:rsidRPr="00FE7EBB" w:rsidRDefault="0014648F" w:rsidP="00FE7E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FE7E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FE7EBB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4422D">
              <w:rPr>
                <w:rFonts w:ascii="Angsana New" w:hAnsi="Angsana New"/>
                <w:sz w:val="32"/>
                <w:szCs w:val="32"/>
              </w:rPr>
              <w:t>(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หมายเหตุ 4</w:t>
            </w:r>
            <w:r w:rsidR="0024422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FE7EBB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987,740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FE7EBB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106,749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438" w:hanging="43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เพิ่มขึ้นระหว่าง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224,041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21,396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การเพิ่มขึ้นของดอกเบี้ยระหว่าง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43,986</w:t>
            </w:r>
          </w:p>
        </w:tc>
        <w:tc>
          <w:tcPr>
            <w:tcW w:w="1755" w:type="dxa"/>
            <w:vAlign w:val="bottom"/>
          </w:tcPr>
          <w:p w:rsidR="0014648F" w:rsidRPr="001251A6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5,50</w:t>
            </w:r>
            <w:r w:rsidR="001251A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528" w:hanging="52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ชำระค่าเช่าระหว่าง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(296,476)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(18,490)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528" w:hanging="52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(140,498)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(81,923)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528" w:hanging="52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ab/>
              <w:t>ส่วนลดค่าเช่าจากผู้ให้เช่า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(37,262)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528" w:hanging="52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ab/>
              <w:t>ผลต่างจากการแปลงค่างบการเงิน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5,711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648F" w:rsidRPr="00FE7EBB" w:rsidTr="0014648F">
        <w:tc>
          <w:tcPr>
            <w:tcW w:w="5508" w:type="dxa"/>
          </w:tcPr>
          <w:p w:rsidR="0014648F" w:rsidRPr="00FE7EBB" w:rsidRDefault="0014648F" w:rsidP="0014648F">
            <w:pPr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vAlign w:val="bottom"/>
          </w:tcPr>
          <w:p w:rsidR="0014648F" w:rsidRPr="00FE7EBB" w:rsidRDefault="0014648F" w:rsidP="0014648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787,242</w:t>
            </w:r>
          </w:p>
        </w:tc>
        <w:tc>
          <w:tcPr>
            <w:tcW w:w="1755" w:type="dxa"/>
            <w:vAlign w:val="bottom"/>
          </w:tcPr>
          <w:p w:rsidR="0014648F" w:rsidRPr="001251A6" w:rsidRDefault="0014648F" w:rsidP="0014648F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ind w:left="-18" w:right="-26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33,23</w:t>
            </w:r>
            <w:r w:rsidR="001251A6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:rsidR="0014648F" w:rsidRPr="00FE7EBB" w:rsidRDefault="0014648F" w:rsidP="00437AD3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14648F" w:rsidRPr="00FE7EBB" w:rsidRDefault="0014648F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52705" w:rsidRPr="00FE7EBB" w:rsidRDefault="00B52705" w:rsidP="00437AD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FE7EB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:rsidR="00B52705" w:rsidRPr="00FE7EBB" w:rsidRDefault="00B52705" w:rsidP="00437AD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52705" w:rsidRPr="00FE7EBB" w:rsidTr="00437AD3">
        <w:trPr>
          <w:trHeight w:val="80"/>
        </w:trPr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:rsidR="00B52705" w:rsidRPr="00FE7EBB" w:rsidRDefault="00B52705" w:rsidP="00437AD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52705" w:rsidRPr="00FE7EBB" w:rsidTr="00437AD3">
        <w:trPr>
          <w:trHeight w:val="198"/>
        </w:trPr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:rsidR="00B52705" w:rsidRPr="00FE7EBB" w:rsidRDefault="00B52705" w:rsidP="00437A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:rsidR="00B52705" w:rsidRPr="00FE7EBB" w:rsidRDefault="00B52705" w:rsidP="00437A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:rsidR="00B52705" w:rsidRPr="00FE7EBB" w:rsidRDefault="0087736E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343,148</w:t>
            </w:r>
          </w:p>
        </w:tc>
        <w:tc>
          <w:tcPr>
            <w:tcW w:w="2016" w:type="dxa"/>
            <w:vAlign w:val="bottom"/>
          </w:tcPr>
          <w:p w:rsidR="00B52705" w:rsidRPr="00FE7EBB" w:rsidRDefault="0027380C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E7EBB">
              <w:rPr>
                <w:rFonts w:ascii="Angsana New" w:hAnsi="Angsana New"/>
                <w:sz w:val="32"/>
                <w:szCs w:val="32"/>
                <w:lang w:val="en-GB"/>
              </w:rPr>
              <w:t>13,450</w:t>
            </w:r>
          </w:p>
        </w:tc>
      </w:tr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:rsidR="00B52705" w:rsidRPr="007C2AAF" w:rsidRDefault="00207E46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43,986</w:t>
            </w:r>
          </w:p>
        </w:tc>
        <w:tc>
          <w:tcPr>
            <w:tcW w:w="2016" w:type="dxa"/>
            <w:vAlign w:val="bottom"/>
          </w:tcPr>
          <w:p w:rsidR="00B52705" w:rsidRPr="00FE7EBB" w:rsidRDefault="00207E46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5,50</w:t>
            </w:r>
            <w:r w:rsidR="00AC616B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:rsidR="00B52705" w:rsidRPr="00FE7EBB" w:rsidRDefault="00207E46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86,771</w:t>
            </w:r>
          </w:p>
        </w:tc>
        <w:tc>
          <w:tcPr>
            <w:tcW w:w="2016" w:type="dxa"/>
            <w:vAlign w:val="bottom"/>
          </w:tcPr>
          <w:p w:rsidR="00B52705" w:rsidRPr="00FE7EBB" w:rsidRDefault="00134998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:rsidR="00B52705" w:rsidRPr="00FE7EBB" w:rsidRDefault="00207E46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77,067</w:t>
            </w:r>
          </w:p>
        </w:tc>
        <w:tc>
          <w:tcPr>
            <w:tcW w:w="2016" w:type="dxa"/>
            <w:vAlign w:val="bottom"/>
          </w:tcPr>
          <w:p w:rsidR="00B52705" w:rsidRPr="00FE7EBB" w:rsidRDefault="00134998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2705" w:rsidRPr="00FE7EBB" w:rsidTr="00437AD3">
        <w:tc>
          <w:tcPr>
            <w:tcW w:w="5040" w:type="dxa"/>
          </w:tcPr>
          <w:p w:rsidR="00B52705" w:rsidRPr="00FE7EBB" w:rsidRDefault="00B52705" w:rsidP="00437AD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2016" w:type="dxa"/>
            <w:vAlign w:val="bottom"/>
          </w:tcPr>
          <w:p w:rsidR="00B52705" w:rsidRPr="00FE7EBB" w:rsidRDefault="00134998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165,076</w:t>
            </w:r>
          </w:p>
        </w:tc>
        <w:tc>
          <w:tcPr>
            <w:tcW w:w="2016" w:type="dxa"/>
            <w:vAlign w:val="bottom"/>
          </w:tcPr>
          <w:p w:rsidR="00B52705" w:rsidRPr="00FE7EBB" w:rsidRDefault="00134998" w:rsidP="00437AD3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52705" w:rsidRPr="00FE7EBB" w:rsidRDefault="00B52705" w:rsidP="00E5288D">
      <w:pPr>
        <w:pStyle w:val="ListParagraph"/>
        <w:tabs>
          <w:tab w:val="left" w:pos="1440"/>
        </w:tabs>
        <w:spacing w:before="24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E7EBB">
        <w:rPr>
          <w:rFonts w:ascii="Angsana New" w:hAnsi="Angsana New" w:cs="Angsana New"/>
          <w:sz w:val="32"/>
          <w:szCs w:val="32"/>
          <w:cs/>
        </w:rPr>
        <w:t>กลุ่มบริษัทมีสัญญาเช่าพื้นที่ในอาคารซึ่งมีการจ่ายชำระค่าเช่าที่ผันแปรตามยอดขาย</w:t>
      </w:r>
      <w:r w:rsidRPr="00FE7EBB">
        <w:rPr>
          <w:rFonts w:ascii="Angsana New" w:hAnsi="Angsana New" w:cs="Angsana New"/>
          <w:sz w:val="32"/>
          <w:szCs w:val="32"/>
        </w:rPr>
        <w:t xml:space="preserve"> 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อายุสัญญาเช่ามีระยะเวลา </w:t>
      </w:r>
      <w:r w:rsidR="00134998" w:rsidRPr="00FE7EBB">
        <w:rPr>
          <w:rFonts w:ascii="Angsana New" w:hAnsi="Angsana New" w:cs="Angsana New"/>
          <w:sz w:val="32"/>
          <w:szCs w:val="32"/>
        </w:rPr>
        <w:t>1 - 3</w:t>
      </w:r>
      <w:r w:rsidRPr="00FE7EBB">
        <w:rPr>
          <w:rFonts w:ascii="Angsana New" w:hAnsi="Angsana New" w:cs="Angsana New"/>
          <w:sz w:val="32"/>
          <w:szCs w:val="32"/>
        </w:rPr>
        <w:t xml:space="preserve"> </w:t>
      </w:r>
      <w:r w:rsidRPr="00FE7EBB">
        <w:rPr>
          <w:rFonts w:ascii="Angsana New" w:hAnsi="Angsana New" w:cs="Angsana New"/>
          <w:sz w:val="32"/>
          <w:szCs w:val="32"/>
          <w:cs/>
        </w:rPr>
        <w:t>ปี</w:t>
      </w:r>
    </w:p>
    <w:p w:rsidR="00B52705" w:rsidRPr="00FE7EBB" w:rsidRDefault="00B52705" w:rsidP="00437AD3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FE7EBB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FE7EBB">
        <w:rPr>
          <w:rFonts w:ascii="Angsana New" w:hAnsi="Angsana New" w:cs="Angsana New"/>
          <w:b/>
          <w:bCs/>
          <w:sz w:val="32"/>
          <w:szCs w:val="32"/>
        </w:rPr>
        <w:tab/>
      </w:r>
    </w:p>
    <w:p w:rsidR="00B52705" w:rsidRPr="00FE7EBB" w:rsidRDefault="00B52705" w:rsidP="00454EC0">
      <w:pPr>
        <w:tabs>
          <w:tab w:val="num" w:pos="810"/>
          <w:tab w:val="left" w:pos="960"/>
        </w:tabs>
        <w:spacing w:before="120" w:after="120"/>
        <w:ind w:left="900" w:hanging="540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FE7EBB">
        <w:rPr>
          <w:rFonts w:ascii="Angsana New" w:hAnsi="Angsana New"/>
          <w:noProof/>
          <w:sz w:val="32"/>
          <w:szCs w:val="32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D9C425" wp14:editId="6546AE4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616B" w:rsidRDefault="00AC616B" w:rsidP="00B527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D9C425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:rsidR="00AC616B" w:rsidRDefault="00AC616B" w:rsidP="00B52705"/>
                  </w:txbxContent>
                </v:textbox>
              </v:shape>
            </w:pict>
          </mc:Fallback>
        </mc:AlternateContent>
      </w:r>
      <w:r w:rsidRPr="00FE7EBB">
        <w:rPr>
          <w:rFonts w:ascii="Angsana New" w:hAnsi="Angsana New"/>
          <w:sz w:val="32"/>
          <w:szCs w:val="32"/>
        </w:rPr>
        <w:tab/>
      </w:r>
      <w:r w:rsidR="00437AD3" w:rsidRPr="00FE7EBB">
        <w:rPr>
          <w:rFonts w:ascii="Angsana New" w:hAnsi="Angsana New"/>
          <w:sz w:val="32"/>
          <w:szCs w:val="32"/>
        </w:rPr>
        <w:tab/>
      </w:r>
      <w:r w:rsidR="003E797E" w:rsidRPr="00FE7EB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3E797E" w:rsidRPr="00FE7EBB">
        <w:rPr>
          <w:rFonts w:ascii="Angsana New" w:hAnsi="Angsana New"/>
          <w:sz w:val="32"/>
          <w:szCs w:val="32"/>
        </w:rPr>
        <w:t xml:space="preserve">31 </w:t>
      </w:r>
      <w:r w:rsidR="003E797E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3E797E" w:rsidRPr="00FE7EBB">
        <w:rPr>
          <w:rFonts w:ascii="Angsana New" w:hAnsi="Angsana New"/>
          <w:sz w:val="32"/>
          <w:szCs w:val="32"/>
        </w:rPr>
        <w:t xml:space="preserve">2563 </w:t>
      </w:r>
      <w:r w:rsidR="003E797E" w:rsidRPr="00FE7EBB">
        <w:rPr>
          <w:rFonts w:ascii="Angsana New" w:hAnsi="Angsana New"/>
          <w:sz w:val="32"/>
          <w:szCs w:val="32"/>
          <w:cs/>
        </w:rPr>
        <w:t xml:space="preserve">จำนวน </w:t>
      </w:r>
      <w:r w:rsidR="003125F8">
        <w:rPr>
          <w:rFonts w:ascii="Angsana New" w:hAnsi="Angsana New"/>
          <w:sz w:val="32"/>
          <w:szCs w:val="32"/>
        </w:rPr>
        <w:t>539</w:t>
      </w:r>
      <w:r w:rsidR="003E797E" w:rsidRPr="00FE7EBB">
        <w:rPr>
          <w:rFonts w:ascii="Angsana New" w:hAnsi="Angsana New"/>
          <w:sz w:val="32"/>
          <w:szCs w:val="32"/>
        </w:rPr>
        <w:t xml:space="preserve"> </w:t>
      </w:r>
      <w:r w:rsidR="003E797E" w:rsidRPr="00FE7E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454EC0" w:rsidRPr="00FE7EBB">
        <w:rPr>
          <w:rFonts w:ascii="Angsana New" w:hAnsi="Angsana New"/>
          <w:sz w:val="32"/>
          <w:szCs w:val="32"/>
          <w:cs/>
        </w:rPr>
        <w:t>(เฉพาะ</w:t>
      </w:r>
      <w:r w:rsidR="001251A6">
        <w:rPr>
          <w:rFonts w:ascii="Angsana New" w:hAnsi="Angsana New" w:hint="cs"/>
          <w:sz w:val="32"/>
          <w:szCs w:val="32"/>
          <w:cs/>
        </w:rPr>
        <w:t>ของ</w:t>
      </w:r>
      <w:r w:rsidR="00454EC0" w:rsidRPr="00FE7EBB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="003125F8">
        <w:rPr>
          <w:rFonts w:ascii="Angsana New" w:hAnsi="Angsana New"/>
          <w:sz w:val="32"/>
          <w:szCs w:val="32"/>
        </w:rPr>
        <w:t>18</w:t>
      </w:r>
      <w:r w:rsidR="00454EC0" w:rsidRPr="00FE7EBB">
        <w:rPr>
          <w:rFonts w:ascii="Angsana New" w:hAnsi="Angsana New"/>
          <w:sz w:val="32"/>
          <w:szCs w:val="32"/>
        </w:rPr>
        <w:t xml:space="preserve"> </w:t>
      </w:r>
      <w:r w:rsidR="00454EC0" w:rsidRPr="00FE7EBB">
        <w:rPr>
          <w:rFonts w:ascii="Angsana New" w:hAnsi="Angsana New"/>
          <w:sz w:val="32"/>
          <w:szCs w:val="32"/>
          <w:cs/>
        </w:rPr>
        <w:t>ล้านบาท)</w:t>
      </w:r>
      <w:r w:rsidR="00454EC0" w:rsidRPr="00FE7EBB">
        <w:rPr>
          <w:rFonts w:ascii="Angsana New" w:hAnsi="Angsana New"/>
          <w:b/>
          <w:bCs/>
          <w:sz w:val="32"/>
          <w:szCs w:val="32"/>
          <w:cs/>
          <w:lang w:eastAsia="zh-CN"/>
        </w:rPr>
        <w:t xml:space="preserve"> </w:t>
      </w:r>
      <w:r w:rsidR="003E797E" w:rsidRPr="00FE7EBB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27380C" w:rsidRPr="00FE7EBB">
        <w:rPr>
          <w:rFonts w:ascii="Angsana New" w:hAnsi="Angsana New"/>
          <w:sz w:val="32"/>
          <w:szCs w:val="32"/>
        </w:rPr>
        <w:t xml:space="preserve"> </w:t>
      </w:r>
      <w:r w:rsidR="003125F8">
        <w:rPr>
          <w:rFonts w:ascii="Angsana New" w:hAnsi="Angsana New"/>
          <w:sz w:val="32"/>
          <w:szCs w:val="32"/>
        </w:rPr>
        <w:t>224</w:t>
      </w:r>
      <w:r w:rsidR="0027380C" w:rsidRPr="00FE7EBB">
        <w:rPr>
          <w:rFonts w:ascii="Angsana New" w:hAnsi="Angsana New"/>
          <w:sz w:val="32"/>
          <w:szCs w:val="32"/>
        </w:rPr>
        <w:t xml:space="preserve"> </w:t>
      </w:r>
      <w:r w:rsidR="0027380C" w:rsidRPr="00FE7EBB">
        <w:rPr>
          <w:rFonts w:ascii="Angsana New" w:hAnsi="Angsana New"/>
          <w:sz w:val="32"/>
          <w:szCs w:val="32"/>
          <w:cs/>
        </w:rPr>
        <w:t>ล้านบาท (เฉพาะ</w:t>
      </w:r>
      <w:r w:rsidR="0024422D">
        <w:rPr>
          <w:rFonts w:ascii="Angsana New" w:hAnsi="Angsana New" w:hint="cs"/>
          <w:sz w:val="32"/>
          <w:szCs w:val="32"/>
          <w:cs/>
        </w:rPr>
        <w:t>ของ</w:t>
      </w:r>
      <w:r w:rsidR="0027380C" w:rsidRPr="00FE7EBB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="0027380C" w:rsidRPr="00FE7EBB">
        <w:rPr>
          <w:rFonts w:ascii="Angsana New" w:hAnsi="Angsana New"/>
          <w:sz w:val="32"/>
          <w:szCs w:val="32"/>
        </w:rPr>
        <w:t>2</w:t>
      </w:r>
      <w:r w:rsidR="00F2717E" w:rsidRPr="00FE7EBB">
        <w:rPr>
          <w:rFonts w:ascii="Angsana New" w:hAnsi="Angsana New"/>
          <w:sz w:val="32"/>
          <w:szCs w:val="32"/>
        </w:rPr>
        <w:t>1</w:t>
      </w:r>
      <w:r w:rsidR="0027380C" w:rsidRPr="00FE7EBB">
        <w:rPr>
          <w:rFonts w:ascii="Angsana New" w:hAnsi="Angsana New"/>
          <w:sz w:val="32"/>
          <w:szCs w:val="32"/>
        </w:rPr>
        <w:t xml:space="preserve"> </w:t>
      </w:r>
      <w:r w:rsidR="0027380C" w:rsidRPr="00FE7EBB">
        <w:rPr>
          <w:rFonts w:ascii="Angsana New" w:hAnsi="Angsana New"/>
          <w:sz w:val="32"/>
          <w:szCs w:val="32"/>
          <w:cs/>
        </w:rPr>
        <w:t>ล้านบาท)</w:t>
      </w:r>
    </w:p>
    <w:p w:rsidR="003E797E" w:rsidRPr="00FE7EBB" w:rsidRDefault="003E79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 w:rsidRPr="00FE7EBB">
        <w:rPr>
          <w:rFonts w:ascii="Angsana New" w:hAnsi="Angsana New"/>
          <w:b/>
          <w:bCs/>
          <w:sz w:val="32"/>
          <w:szCs w:val="32"/>
          <w:lang w:eastAsia="zh-CN"/>
        </w:rPr>
        <w:br w:type="page"/>
      </w:r>
    </w:p>
    <w:p w:rsidR="00E263C0" w:rsidRPr="00FE7EBB" w:rsidRDefault="00207E46" w:rsidP="00E263C0">
      <w:pPr>
        <w:tabs>
          <w:tab w:val="num" w:pos="600"/>
          <w:tab w:val="left" w:pos="96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18</w:t>
      </w:r>
      <w:r w:rsidR="00E263C0" w:rsidRPr="00FE7EBB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E263C0" w:rsidRPr="00FE7EBB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E263C0" w:rsidRPr="00FE7EBB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E263C0" w:rsidRPr="00FE7EBB">
        <w:rPr>
          <w:rFonts w:ascii="Angsana New" w:hAnsi="Angsana New"/>
          <w:b/>
          <w:bCs/>
          <w:sz w:val="32"/>
          <w:szCs w:val="32"/>
          <w:cs/>
          <w:lang w:eastAsia="zh-CN"/>
        </w:rPr>
        <w:t>กู้ยืมระยะยาวจากสถาบันการเงิน</w:t>
      </w:r>
    </w:p>
    <w:tbl>
      <w:tblPr>
        <w:tblW w:w="86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0"/>
        <w:gridCol w:w="1733"/>
        <w:gridCol w:w="3688"/>
        <w:gridCol w:w="1150"/>
        <w:gridCol w:w="100"/>
        <w:gridCol w:w="1149"/>
        <w:gridCol w:w="10"/>
      </w:tblGrid>
      <w:tr w:rsidR="00B52705" w:rsidRPr="00FE7EBB" w:rsidTr="003A344D">
        <w:tc>
          <w:tcPr>
            <w:tcW w:w="8640" w:type="dxa"/>
            <w:gridSpan w:val="7"/>
            <w:vAlign w:val="bottom"/>
          </w:tcPr>
          <w:p w:rsidR="00B52705" w:rsidRPr="00FE7EBB" w:rsidRDefault="005B466A" w:rsidP="008E0FE6">
            <w:pPr>
              <w:pStyle w:val="BodyTextIndent"/>
              <w:tabs>
                <w:tab w:val="left" w:pos="360"/>
              </w:tabs>
              <w:spacing w:after="0"/>
              <w:ind w:left="0" w:right="108"/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B52705" w:rsidRPr="00FE7EBB">
              <w:rPr>
                <w:rFonts w:ascii="Angsana New" w:hAnsi="Angsana New"/>
                <w:szCs w:val="24"/>
                <w:cs/>
              </w:rPr>
              <w:t>หน่วย: พันบาท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B52705" w:rsidRPr="00FE7EBB" w:rsidTr="0024422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B52705" w:rsidRPr="00FE7EBB" w:rsidRDefault="005B0399" w:rsidP="008E0FE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เงินกู้</w:t>
            </w:r>
          </w:p>
        </w:tc>
        <w:tc>
          <w:tcPr>
            <w:tcW w:w="1733" w:type="dxa"/>
            <w:vAlign w:val="bottom"/>
          </w:tcPr>
          <w:p w:rsidR="00B52705" w:rsidRPr="00FE7EBB" w:rsidRDefault="00B52705" w:rsidP="008E0FE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 xml:space="preserve">อัตราดอกเบี้ย </w:t>
            </w:r>
            <w:r w:rsidR="0024422D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            </w:t>
            </w: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(ร้อยละ</w:t>
            </w:r>
            <w:r w:rsidR="0024422D">
              <w:rPr>
                <w:rFonts w:ascii="Angsana New" w:hAnsi="Angsana New" w:hint="cs"/>
                <w:b/>
                <w:bCs/>
                <w:szCs w:val="24"/>
                <w:cs/>
              </w:rPr>
              <w:t>ต่อปี</w:t>
            </w: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3688" w:type="dxa"/>
            <w:vAlign w:val="bottom"/>
          </w:tcPr>
          <w:p w:rsidR="00B52705" w:rsidRPr="00FE7EBB" w:rsidRDefault="00B52705" w:rsidP="008E0FE6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การชำระคืน</w:t>
            </w:r>
          </w:p>
        </w:tc>
        <w:tc>
          <w:tcPr>
            <w:tcW w:w="1150" w:type="dxa"/>
            <w:vAlign w:val="bottom"/>
          </w:tcPr>
          <w:p w:rsidR="00B52705" w:rsidRPr="00FE7EBB" w:rsidRDefault="00B52705" w:rsidP="00980FC0">
            <w:pPr>
              <w:pStyle w:val="BodyTextIndent"/>
              <w:spacing w:after="0"/>
              <w:ind w:left="-18" w:right="-46" w:firstLine="18"/>
              <w:jc w:val="center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u w:val="single"/>
              </w:rPr>
              <w:t>256</w:t>
            </w:r>
            <w:r w:rsidR="008E0FE6" w:rsidRPr="00FE7EBB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3</w:t>
            </w:r>
          </w:p>
        </w:tc>
        <w:tc>
          <w:tcPr>
            <w:tcW w:w="100" w:type="dxa"/>
            <w:vAlign w:val="bottom"/>
          </w:tcPr>
          <w:p w:rsidR="00B52705" w:rsidRPr="00FE7EBB" w:rsidRDefault="00B52705" w:rsidP="00980FC0">
            <w:pPr>
              <w:pStyle w:val="BodyTextIndent"/>
              <w:spacing w:after="0"/>
              <w:ind w:left="-18" w:right="-46" w:firstLine="18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49" w:type="dxa"/>
            <w:vAlign w:val="bottom"/>
          </w:tcPr>
          <w:p w:rsidR="00B52705" w:rsidRPr="00FE7EBB" w:rsidRDefault="00B52705" w:rsidP="00980FC0">
            <w:pPr>
              <w:pStyle w:val="BodyTextIndent"/>
              <w:spacing w:after="0"/>
              <w:ind w:left="-18" w:right="-46" w:firstLine="18"/>
              <w:jc w:val="center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u w:val="single"/>
              </w:rPr>
              <w:t>256</w:t>
            </w:r>
            <w:r w:rsidR="003A344D" w:rsidRPr="00FE7EBB"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</w:p>
        </w:tc>
      </w:tr>
      <w:tr w:rsidR="00B52705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B52705" w:rsidRPr="00FE7EBB" w:rsidRDefault="00B52705" w:rsidP="008E0FE6">
            <w:pPr>
              <w:ind w:left="3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FE7EBB">
              <w:rPr>
                <w:rFonts w:ascii="Angsana New" w:hAnsi="Angsana New"/>
                <w:szCs w:val="24"/>
                <w:u w:val="single"/>
                <w:cs/>
              </w:rPr>
              <w:t>บริษัท</w:t>
            </w:r>
            <w:r w:rsidR="005B0399" w:rsidRPr="00FE7EBB">
              <w:rPr>
                <w:rFonts w:ascii="Angsana New" w:hAnsi="Angsana New"/>
                <w:szCs w:val="24"/>
                <w:u w:val="single"/>
                <w:cs/>
              </w:rPr>
              <w:t>ฯ</w:t>
            </w:r>
          </w:p>
        </w:tc>
        <w:tc>
          <w:tcPr>
            <w:tcW w:w="1733" w:type="dxa"/>
            <w:vAlign w:val="bottom"/>
          </w:tcPr>
          <w:p w:rsidR="00B52705" w:rsidRPr="00FE7EBB" w:rsidRDefault="00B52705" w:rsidP="008E0FE6">
            <w:pPr>
              <w:ind w:left="78" w:right="-46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B52705" w:rsidRPr="00FE7EBB" w:rsidRDefault="00B52705" w:rsidP="008E0FE6">
            <w:pPr>
              <w:ind w:left="33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vAlign w:val="bottom"/>
          </w:tcPr>
          <w:p w:rsidR="00B52705" w:rsidRPr="00FE7EBB" w:rsidRDefault="00B52705" w:rsidP="008E0FE6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" w:type="dxa"/>
          </w:tcPr>
          <w:p w:rsidR="00B52705" w:rsidRPr="00FE7EBB" w:rsidRDefault="00B52705" w:rsidP="008E0FE6">
            <w:pPr>
              <w:pStyle w:val="BodyTextIndent"/>
              <w:tabs>
                <w:tab w:val="left" w:pos="360"/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B52705" w:rsidRPr="00FE7EBB" w:rsidRDefault="00B52705" w:rsidP="008E0FE6">
            <w:pPr>
              <w:pStyle w:val="BodyTextIndent"/>
              <w:tabs>
                <w:tab w:val="left" w:pos="360"/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</w:tr>
      <w:tr w:rsidR="00B52705" w:rsidRPr="00FE7EBB" w:rsidTr="00E55172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B52705" w:rsidRPr="00FE7EBB" w:rsidRDefault="005B0399" w:rsidP="008E0FE6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1.</w:t>
            </w:r>
          </w:p>
        </w:tc>
        <w:tc>
          <w:tcPr>
            <w:tcW w:w="1733" w:type="dxa"/>
            <w:vAlign w:val="bottom"/>
          </w:tcPr>
          <w:p w:rsidR="00B52705" w:rsidRPr="00FE7EBB" w:rsidRDefault="00B52705" w:rsidP="008E0FE6">
            <w:pPr>
              <w:ind w:left="-18" w:right="-46" w:firstLine="9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MLR-1.00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FE7EBB">
              <w:rPr>
                <w:rFonts w:ascii="Angsana New" w:hAnsi="Angsana New"/>
                <w:szCs w:val="24"/>
              </w:rPr>
              <w:t>1.50</w:t>
            </w:r>
          </w:p>
        </w:tc>
        <w:tc>
          <w:tcPr>
            <w:tcW w:w="3688" w:type="dxa"/>
            <w:vAlign w:val="bottom"/>
          </w:tcPr>
          <w:p w:rsidR="00B52705" w:rsidRPr="00FE7EBB" w:rsidRDefault="00B52705" w:rsidP="008E0FE6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ชำระคืนเป็นรายไตรมาส เริ่มตั้งแต่เดือนกุมภาพันธ์ </w:t>
            </w:r>
            <w:r w:rsidRPr="00FE7EBB">
              <w:rPr>
                <w:rFonts w:ascii="Angsana New" w:hAnsi="Angsana New"/>
                <w:szCs w:val="24"/>
              </w:rPr>
              <w:t>256</w:t>
            </w:r>
            <w:r w:rsidR="00D12DFC" w:rsidRPr="00FE7EBB">
              <w:rPr>
                <w:rFonts w:ascii="Angsana New" w:hAnsi="Angsana New"/>
                <w:szCs w:val="24"/>
              </w:rPr>
              <w:t>2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:rsidR="00B52705" w:rsidRPr="00FE7EBB" w:rsidRDefault="00B52705" w:rsidP="008E0FE6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B52705" w:rsidRPr="00FE7EBB" w:rsidRDefault="00B52705" w:rsidP="008E0FE6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B52705" w:rsidRPr="00FE7EBB" w:rsidRDefault="00B52705" w:rsidP="008E0FE6">
            <w:pPr>
              <w:pStyle w:val="BodyTextIndent"/>
              <w:tabs>
                <w:tab w:val="decimal" w:pos="1015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D12DFC" w:rsidRPr="00FE7EBB" w:rsidTr="00E55172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ถึงเดือนพฤศจิกายน </w:t>
            </w:r>
            <w:r w:rsidRPr="00FE7EBB">
              <w:rPr>
                <w:rFonts w:ascii="Angsana New" w:hAnsi="Angsana New"/>
                <w:szCs w:val="24"/>
              </w:rPr>
              <w:t>256</w:t>
            </w:r>
            <w:r w:rsidR="00625A80" w:rsidRPr="00FE7EBB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126,500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138,000</w:t>
            </w:r>
          </w:p>
        </w:tc>
      </w:tr>
      <w:tr w:rsidR="00D12DFC" w:rsidRPr="00FE7EBB" w:rsidTr="00E55172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2.</w:t>
            </w:r>
          </w:p>
        </w:tc>
        <w:tc>
          <w:tcPr>
            <w:tcW w:w="1733" w:type="dxa"/>
            <w:vAlign w:val="bottom"/>
          </w:tcPr>
          <w:p w:rsidR="00D12DFC" w:rsidRPr="00FE7EBB" w:rsidRDefault="00987F19" w:rsidP="00D579D8">
            <w:pPr>
              <w:ind w:left="-18" w:right="56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4.2</w:t>
            </w:r>
            <w:r w:rsidR="00B3493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ชำระคืนเป็นรายเดือน เริ่มตั้งแต่เดือนมกราคม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 xml:space="preserve">      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D12DFC" w:rsidRPr="00FE7EBB" w:rsidTr="00E55172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ถึงเดือนกุมภาพันธ์ </w:t>
            </w:r>
            <w:r w:rsidRPr="00FE7EBB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92,032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78" w:right="-46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218,532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138,000</w:t>
            </w: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78" w:right="-4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5545DB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</w:t>
            </w:r>
            <w:r w:rsidR="00D12DFC" w:rsidRPr="00FE7EBB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78" w:right="-46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MLR-1.75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ถึง </w:t>
            </w:r>
            <w:r w:rsidRPr="00FE7EBB">
              <w:rPr>
                <w:rFonts w:ascii="Angsana New" w:hAnsi="Angsana New"/>
                <w:szCs w:val="24"/>
              </w:rPr>
              <w:t>2.00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ชำระคืนเป็นรายเดือน เริ่มตั้งแต่เดือนเมษายน </w:t>
            </w:r>
            <w:r w:rsidRPr="00FE7EBB">
              <w:rPr>
                <w:rFonts w:ascii="Angsana New" w:hAnsi="Angsana New"/>
                <w:szCs w:val="24"/>
              </w:rPr>
              <w:t xml:space="preserve">2556 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1252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78" w:right="-46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ถึงเดือนมีนาคม </w:t>
            </w:r>
            <w:r w:rsidRPr="00FE7EBB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0" w:type="dxa"/>
            <w:vAlign w:val="bottom"/>
          </w:tcPr>
          <w:p w:rsidR="00D12DFC" w:rsidRPr="00FE7EBB" w:rsidRDefault="005545DB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3,743</w:t>
            </w: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5545DB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</w:t>
            </w:r>
            <w:r w:rsidR="00D12DFC" w:rsidRPr="00FE7EBB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56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1.00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ชำระคืนเป็นรายไตรมาส เริ่มตั้งแต่เดือนสิงหาคม </w:t>
            </w:r>
            <w:r w:rsidRPr="00FE7EBB">
              <w:rPr>
                <w:rFonts w:ascii="Angsana New" w:hAnsi="Angsana New"/>
                <w:szCs w:val="24"/>
              </w:rPr>
              <w:t xml:space="preserve">2562 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ถึงเดือนพฤษภาคม </w:t>
            </w:r>
            <w:r w:rsidRPr="00FE7EBB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150" w:type="dxa"/>
            <w:vAlign w:val="bottom"/>
          </w:tcPr>
          <w:p w:rsidR="00D12DFC" w:rsidRPr="00FE7EBB" w:rsidRDefault="00137B27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24,259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15,661</w:t>
            </w: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643390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  <w:r w:rsidR="00D12DFC" w:rsidRPr="00FE7EBB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56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1.</w:t>
            </w:r>
            <w:r w:rsidR="000829EB" w:rsidRPr="00FE7EBB">
              <w:rPr>
                <w:rFonts w:ascii="Angsana New" w:hAnsi="Angsana New"/>
                <w:szCs w:val="24"/>
              </w:rPr>
              <w:t>3</w:t>
            </w:r>
            <w:r w:rsidRPr="00FE7EBB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ชำระคืนเป็นรายไตรมาส เริ่มตั้งแต่เดือนสิงหาคม </w:t>
            </w:r>
            <w:r w:rsidRPr="00FE7EBB">
              <w:rPr>
                <w:rFonts w:ascii="Angsana New" w:hAnsi="Angsana New"/>
                <w:szCs w:val="24"/>
              </w:rPr>
              <w:t xml:space="preserve">2562 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ถึงเดือน</w:t>
            </w:r>
            <w:r w:rsidR="00213E29" w:rsidRPr="00FE7EBB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150" w:type="dxa"/>
            <w:vAlign w:val="bottom"/>
          </w:tcPr>
          <w:p w:rsidR="00D12DFC" w:rsidRPr="00FE7EBB" w:rsidRDefault="005545DB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27,660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7,661</w:t>
            </w: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5545DB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</w:t>
            </w:r>
            <w:r w:rsidR="00D12DFC" w:rsidRPr="00FE7EBB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56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1.23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ชำระคืนเป็นรายเดือน เริ่มตั้งแต่เดือน</w:t>
            </w:r>
            <w:r w:rsidR="00AE3E7A" w:rsidRPr="00FE7EBB">
              <w:rPr>
                <w:rFonts w:ascii="Angsana New" w:hAnsi="Angsana New"/>
                <w:szCs w:val="24"/>
                <w:cs/>
              </w:rPr>
              <w:t>กรกฎาคม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256</w:t>
            </w:r>
            <w:r w:rsidR="00AE3E7A" w:rsidRPr="00FE7EBB">
              <w:rPr>
                <w:rFonts w:ascii="Angsana New" w:hAnsi="Angsana New"/>
                <w:szCs w:val="24"/>
                <w:cs/>
              </w:rPr>
              <w:t>2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D12DFC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D12DFC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ถึงเดือน</w:t>
            </w:r>
            <w:r w:rsidR="006C00A2" w:rsidRPr="00FE7EBB">
              <w:rPr>
                <w:rFonts w:ascii="Angsana New" w:hAnsi="Angsana New"/>
                <w:szCs w:val="24"/>
                <w:cs/>
              </w:rPr>
              <w:t>มิถุนายน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</w:t>
            </w:r>
            <w:r w:rsidRPr="00FE7EBB">
              <w:rPr>
                <w:rFonts w:ascii="Angsana New" w:hAnsi="Angsana New"/>
                <w:szCs w:val="24"/>
              </w:rPr>
              <w:t>25</w:t>
            </w:r>
            <w:r w:rsidR="00AE3E7A" w:rsidRPr="00FE7EBB">
              <w:rPr>
                <w:rFonts w:ascii="Angsana New" w:hAnsi="Angsana New"/>
                <w:szCs w:val="24"/>
                <w:cs/>
              </w:rPr>
              <w:t>69</w:t>
            </w:r>
          </w:p>
        </w:tc>
        <w:tc>
          <w:tcPr>
            <w:tcW w:w="1150" w:type="dxa"/>
            <w:vAlign w:val="bottom"/>
          </w:tcPr>
          <w:p w:rsidR="00D12DFC" w:rsidRPr="00FE7EBB" w:rsidRDefault="00643390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3,235</w:t>
            </w: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980FC0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3,665</w:t>
            </w:r>
          </w:p>
        </w:tc>
      </w:tr>
      <w:tr w:rsidR="00D12DFC" w:rsidRPr="00FE7EBB" w:rsidTr="005545DB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D12DFC" w:rsidRPr="00FE7EBB" w:rsidRDefault="005545DB" w:rsidP="00D12DFC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</w:t>
            </w:r>
            <w:r w:rsidR="00D12DFC" w:rsidRPr="00FE7EBB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1733" w:type="dxa"/>
            <w:vAlign w:val="bottom"/>
          </w:tcPr>
          <w:p w:rsidR="00D12DFC" w:rsidRPr="00FE7EBB" w:rsidRDefault="00D12DFC" w:rsidP="00D12DFC">
            <w:pPr>
              <w:ind w:left="-18" w:right="56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1.30</w:t>
            </w:r>
          </w:p>
        </w:tc>
        <w:tc>
          <w:tcPr>
            <w:tcW w:w="3688" w:type="dxa"/>
            <w:vAlign w:val="bottom"/>
          </w:tcPr>
          <w:p w:rsidR="00D12DFC" w:rsidRPr="00FE7EBB" w:rsidRDefault="00D12DFC" w:rsidP="00D12DFC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ชำระคืนเป็นรายเดือน เริ่มตั้งแต่เดือน</w:t>
            </w:r>
            <w:r w:rsidR="00AE3E7A" w:rsidRPr="00FE7EBB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="00AE3E7A" w:rsidRPr="00FE7EBB">
              <w:rPr>
                <w:rFonts w:ascii="Angsana New" w:hAnsi="Angsana New"/>
                <w:szCs w:val="24"/>
              </w:rPr>
              <w:t>2562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D12DFC" w:rsidRPr="00FE7EBB" w:rsidRDefault="00D12DFC" w:rsidP="00D12DFC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D12DFC" w:rsidRPr="00FE7EBB" w:rsidRDefault="00D12DFC" w:rsidP="00D12DFC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AE3E7A" w:rsidRPr="00FE7EBB" w:rsidTr="003A344D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AE3E7A" w:rsidRPr="00FE7EBB" w:rsidRDefault="00AE3E7A" w:rsidP="00AE3E7A">
            <w:pPr>
              <w:ind w:left="-18" w:right="-4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ถึงเดือนธันวาคม </w:t>
            </w:r>
            <w:r w:rsidRPr="00FE7EBB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150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45,500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75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26,985</w:t>
            </w:r>
          </w:p>
        </w:tc>
      </w:tr>
      <w:tr w:rsidR="00AE3E7A" w:rsidRPr="00FE7EBB" w:rsidTr="005545DB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8.</w:t>
            </w:r>
          </w:p>
        </w:tc>
        <w:tc>
          <w:tcPr>
            <w:tcW w:w="1733" w:type="dxa"/>
            <w:vAlign w:val="bottom"/>
          </w:tcPr>
          <w:p w:rsidR="00AE3E7A" w:rsidRPr="00FE7EBB" w:rsidRDefault="00AE3E7A" w:rsidP="00643390">
            <w:pPr>
              <w:ind w:left="-18" w:right="56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1.45</w:t>
            </w: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ชำระคืนเป็นรายเดือน เริ่มตั้งแต่เดือนตุลาคม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0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</w:p>
        </w:tc>
      </w:tr>
      <w:tr w:rsidR="00AE3E7A" w:rsidRPr="00FE7EBB" w:rsidTr="005545DB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AE3E7A" w:rsidRPr="00FE7EBB" w:rsidRDefault="00AE3E7A" w:rsidP="00643390">
            <w:pPr>
              <w:ind w:left="-18" w:right="5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158" w:right="-19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ถึงเดือนกันยายน </w:t>
            </w:r>
            <w:r w:rsidRPr="00FE7EBB">
              <w:rPr>
                <w:rFonts w:ascii="Angsana New" w:hAnsi="Angsana New"/>
                <w:szCs w:val="24"/>
              </w:rPr>
              <w:t>25</w:t>
            </w:r>
            <w:r w:rsidRPr="00FE7EBB">
              <w:rPr>
                <w:rFonts w:ascii="Angsana New" w:hAnsi="Angsana New"/>
                <w:szCs w:val="24"/>
                <w:cs/>
              </w:rPr>
              <w:t>70</w:t>
            </w:r>
          </w:p>
        </w:tc>
        <w:tc>
          <w:tcPr>
            <w:tcW w:w="1150" w:type="dxa"/>
            <w:vAlign w:val="bottom"/>
          </w:tcPr>
          <w:p w:rsidR="00AE3E7A" w:rsidRPr="00FE7EBB" w:rsidRDefault="00137B27" w:rsidP="00AE3E7A">
            <w:pPr>
              <w:pStyle w:val="BodyTextIndent"/>
              <w:tabs>
                <w:tab w:val="decimal" w:pos="966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42,747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75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AE3E7A" w:rsidRPr="00FE7EBB" w:rsidTr="00AE3E7A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9.</w:t>
            </w:r>
          </w:p>
        </w:tc>
        <w:tc>
          <w:tcPr>
            <w:tcW w:w="1733" w:type="dxa"/>
            <w:vAlign w:val="bottom"/>
          </w:tcPr>
          <w:p w:rsidR="00AE3E7A" w:rsidRPr="00FE7EBB" w:rsidRDefault="00AE3E7A" w:rsidP="00643390">
            <w:pPr>
              <w:ind w:left="-18" w:right="560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2.00</w:t>
            </w: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68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ชำระคืนเป็นรายเดือน เริ่มตั้งแต่เดือนเมษายน </w:t>
            </w:r>
            <w:r w:rsidRPr="00FE7EBB">
              <w:rPr>
                <w:rFonts w:ascii="Angsana New" w:hAnsi="Angsana New"/>
                <w:szCs w:val="24"/>
              </w:rPr>
              <w:t>256</w:t>
            </w:r>
            <w:r w:rsidRPr="00FE7EBB">
              <w:rPr>
                <w:rFonts w:ascii="Angsana New" w:hAnsi="Angsana New"/>
                <w:szCs w:val="24"/>
                <w:cs/>
              </w:rPr>
              <w:t>5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150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75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</w:p>
        </w:tc>
      </w:tr>
      <w:tr w:rsidR="00AE3E7A" w:rsidRPr="00FE7EBB" w:rsidTr="00AE3E7A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AE3E7A" w:rsidRPr="00FE7EBB" w:rsidRDefault="00AE3E7A" w:rsidP="00AE3E7A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158" w:right="-199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ถึงเดือนเมษายน</w:t>
            </w:r>
            <w:r w:rsidRPr="00FE7EBB">
              <w:rPr>
                <w:rFonts w:ascii="Angsana New" w:hAnsi="Angsana New"/>
                <w:szCs w:val="24"/>
              </w:rPr>
              <w:t xml:space="preserve"> 2568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20,000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75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AE3E7A" w:rsidRPr="00FE7EBB" w:rsidTr="00AE3E7A">
        <w:trPr>
          <w:gridAfter w:val="1"/>
          <w:wAfter w:w="10" w:type="dxa"/>
        </w:trPr>
        <w:tc>
          <w:tcPr>
            <w:tcW w:w="810" w:type="dxa"/>
            <w:vAlign w:val="bottom"/>
          </w:tcPr>
          <w:p w:rsidR="00AE3E7A" w:rsidRPr="00FE7EBB" w:rsidRDefault="00AE3E7A" w:rsidP="00AE3E7A">
            <w:pPr>
              <w:ind w:left="3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33" w:type="dxa"/>
            <w:vAlign w:val="bottom"/>
          </w:tcPr>
          <w:p w:rsidR="00AE3E7A" w:rsidRPr="00FE7EBB" w:rsidRDefault="00AE3E7A" w:rsidP="00AE3E7A">
            <w:pPr>
              <w:ind w:left="-18" w:right="-46" w:firstLine="97"/>
              <w:rPr>
                <w:rFonts w:ascii="Angsana New" w:hAnsi="Angsana New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AE3E7A" w:rsidRPr="00FE7EBB" w:rsidRDefault="00AE3E7A" w:rsidP="00AE3E7A">
            <w:pPr>
              <w:ind w:left="68" w:right="-19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7A" w:rsidRPr="00FE7EBB" w:rsidRDefault="00453BFE" w:rsidP="00AE3E7A">
            <w:pPr>
              <w:pStyle w:val="BodyTextIndent"/>
              <w:tabs>
                <w:tab w:val="decimal" w:pos="966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163,491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75"/>
              </w:tabs>
              <w:spacing w:after="0" w:line="340" w:lineRule="exact"/>
              <w:ind w:left="29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57,715</w:t>
            </w:r>
          </w:p>
        </w:tc>
      </w:tr>
      <w:tr w:rsidR="00AE3E7A" w:rsidRPr="00FE7EBB" w:rsidTr="00AE3E7A">
        <w:trPr>
          <w:gridAfter w:val="1"/>
          <w:wAfter w:w="10" w:type="dxa"/>
        </w:trPr>
        <w:tc>
          <w:tcPr>
            <w:tcW w:w="6231" w:type="dxa"/>
            <w:gridSpan w:val="3"/>
            <w:vAlign w:val="bottom"/>
          </w:tcPr>
          <w:p w:rsidR="00AE3E7A" w:rsidRPr="00FE7EBB" w:rsidRDefault="00AE3E7A" w:rsidP="00AE3E7A">
            <w:pPr>
              <w:ind w:left="33" w:right="-199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รวมทั้งหมด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:rsidR="00AE3E7A" w:rsidRPr="00FE7EBB" w:rsidRDefault="00453BFE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382,023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195,715</w:t>
            </w:r>
          </w:p>
        </w:tc>
      </w:tr>
      <w:tr w:rsidR="00AE3E7A" w:rsidRPr="00FE7EBB" w:rsidTr="003A344D">
        <w:trPr>
          <w:gridAfter w:val="1"/>
          <w:wAfter w:w="10" w:type="dxa"/>
        </w:trPr>
        <w:tc>
          <w:tcPr>
            <w:tcW w:w="6231" w:type="dxa"/>
            <w:gridSpan w:val="3"/>
            <w:vAlign w:val="bottom"/>
          </w:tcPr>
          <w:p w:rsidR="00AE3E7A" w:rsidRPr="00FE7EBB" w:rsidRDefault="00AE3E7A" w:rsidP="00AE3E7A">
            <w:pPr>
              <w:ind w:left="33" w:right="-199"/>
              <w:rPr>
                <w:rFonts w:ascii="Angsana New" w:hAnsi="Angsana New"/>
                <w:szCs w:val="24"/>
              </w:rPr>
            </w:pPr>
            <w:r w:rsidRPr="0024422D">
              <w:rPr>
                <w:rFonts w:ascii="Angsana New" w:hAnsi="Angsana New"/>
                <w:szCs w:val="24"/>
                <w:cs/>
              </w:rPr>
              <w:t>หัก</w:t>
            </w:r>
            <w:r w:rsidR="0024422D">
              <w:rPr>
                <w:rFonts w:ascii="Angsana New" w:hAnsi="Angsana New"/>
                <w:szCs w:val="24"/>
              </w:rPr>
              <w:t>:</w:t>
            </w:r>
            <w:r w:rsidRPr="00FE7EBB">
              <w:rPr>
                <w:rFonts w:ascii="Angsana New" w:hAnsi="Angsana New"/>
                <w:szCs w:val="24"/>
              </w:rPr>
              <w:t xml:space="preserve"> </w:t>
            </w:r>
            <w:r w:rsidRPr="00FE7EBB">
              <w:rPr>
                <w:rFonts w:ascii="Angsana New" w:hAnsi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="00137B27" w:rsidRPr="00FE7EBB">
              <w:rPr>
                <w:rFonts w:ascii="Angsana New" w:hAnsi="Angsana New"/>
                <w:szCs w:val="24"/>
              </w:rPr>
              <w:t>89,241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(59,468)</w:t>
            </w:r>
          </w:p>
        </w:tc>
      </w:tr>
      <w:tr w:rsidR="00AE3E7A" w:rsidRPr="00FE7EBB" w:rsidTr="003A344D">
        <w:trPr>
          <w:gridAfter w:val="1"/>
          <w:wAfter w:w="10" w:type="dxa"/>
        </w:trPr>
        <w:tc>
          <w:tcPr>
            <w:tcW w:w="6231" w:type="dxa"/>
            <w:gridSpan w:val="3"/>
            <w:vAlign w:val="bottom"/>
          </w:tcPr>
          <w:p w:rsidR="00AE3E7A" w:rsidRPr="00FE7EBB" w:rsidRDefault="00AE3E7A" w:rsidP="00AE3E7A">
            <w:pPr>
              <w:ind w:left="33" w:right="-199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เงินกู้ยืมระยะยาว </w:t>
            </w:r>
            <w:r w:rsidRPr="00FE7EBB">
              <w:rPr>
                <w:rFonts w:ascii="Angsana New" w:hAnsi="Angsana New"/>
                <w:szCs w:val="24"/>
              </w:rPr>
              <w:t xml:space="preserve">- </w:t>
            </w:r>
            <w:r w:rsidRPr="00FE7EBB">
              <w:rPr>
                <w:rFonts w:ascii="Angsana New" w:hAnsi="Angsana New"/>
                <w:szCs w:val="24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3E7A" w:rsidRPr="00FE7EBB" w:rsidRDefault="00137B27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292,782</w:t>
            </w:r>
          </w:p>
        </w:tc>
        <w:tc>
          <w:tcPr>
            <w:tcW w:w="100" w:type="dxa"/>
          </w:tcPr>
          <w:p w:rsidR="00AE3E7A" w:rsidRPr="00FE7EBB" w:rsidRDefault="00AE3E7A" w:rsidP="00AE3E7A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3E7A" w:rsidRPr="00FE7EBB" w:rsidRDefault="00AE3E7A" w:rsidP="00AE3E7A">
            <w:pPr>
              <w:pStyle w:val="BodyTextIndent"/>
              <w:tabs>
                <w:tab w:val="decimal" w:pos="966"/>
              </w:tabs>
              <w:spacing w:after="0"/>
              <w:ind w:left="23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136,247</w:t>
            </w:r>
          </w:p>
        </w:tc>
      </w:tr>
    </w:tbl>
    <w:p w:rsidR="00B52705" w:rsidRPr="00FE7EBB" w:rsidRDefault="00B52705" w:rsidP="006814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:rsidR="004A6904" w:rsidRPr="00FE7EBB" w:rsidRDefault="004A69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br w:type="page"/>
      </w:r>
    </w:p>
    <w:p w:rsidR="00E263C0" w:rsidRPr="00FE7EBB" w:rsidRDefault="00E263C0" w:rsidP="002145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การเปลี่ยนแปลงของบัญชีเงินกู้ยืมระยะยาวจากสถาบันการง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>สำหรับ</w:t>
      </w:r>
      <w:r w:rsidR="0055787D" w:rsidRPr="00FE7EBB">
        <w:rPr>
          <w:rFonts w:ascii="Angsana New" w:hAnsi="Angsana New"/>
          <w:sz w:val="32"/>
          <w:szCs w:val="32"/>
          <w:cs/>
        </w:rPr>
        <w:t>ปี</w:t>
      </w:r>
      <w:r w:rsidRPr="00FE7EB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5787D" w:rsidRPr="00FE7EBB">
        <w:rPr>
          <w:rFonts w:ascii="Angsana New" w:hAnsi="Angsana New"/>
          <w:spacing w:val="-2"/>
          <w:sz w:val="32"/>
          <w:szCs w:val="32"/>
        </w:rPr>
        <w:t xml:space="preserve">31 </w:t>
      </w:r>
      <w:r w:rsidR="0055787D" w:rsidRPr="00FE7EBB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pacing w:val="-2"/>
          <w:sz w:val="32"/>
          <w:szCs w:val="32"/>
        </w:rPr>
        <w:t>2563</w:t>
      </w:r>
      <w:r w:rsidRPr="00FE7EB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pPr w:leftFromText="180" w:rightFromText="180" w:vertAnchor="text" w:horzAnchor="page" w:tblpX="1765" w:tblpY="251"/>
        <w:tblW w:w="9018" w:type="dxa"/>
        <w:tblLayout w:type="fixed"/>
        <w:tblLook w:val="0000" w:firstRow="0" w:lastRow="0" w:firstColumn="0" w:lastColumn="0" w:noHBand="0" w:noVBand="0"/>
      </w:tblPr>
      <w:tblGrid>
        <w:gridCol w:w="5418"/>
        <w:gridCol w:w="1800"/>
        <w:gridCol w:w="1800"/>
      </w:tblGrid>
      <w:tr w:rsidR="00E263C0" w:rsidRPr="00FE7EBB" w:rsidTr="0055787D">
        <w:tc>
          <w:tcPr>
            <w:tcW w:w="5418" w:type="dxa"/>
            <w:vAlign w:val="bottom"/>
          </w:tcPr>
          <w:p w:rsidR="00E263C0" w:rsidRPr="00FE7EBB" w:rsidRDefault="00E263C0" w:rsidP="002145E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3" w:name="_Hlk38630693"/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vAlign w:val="bottom"/>
          </w:tcPr>
          <w:p w:rsidR="00E263C0" w:rsidRPr="00FE7EBB" w:rsidRDefault="00E263C0" w:rsidP="002145E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E263C0" w:rsidRPr="00FE7EBB" w:rsidTr="0055787D">
        <w:tc>
          <w:tcPr>
            <w:tcW w:w="5418" w:type="dxa"/>
            <w:vAlign w:val="bottom"/>
          </w:tcPr>
          <w:p w:rsidR="00E263C0" w:rsidRPr="00FE7EBB" w:rsidRDefault="00E263C0" w:rsidP="002145E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E263C0" w:rsidRPr="00FE7EBB" w:rsidRDefault="00E263C0" w:rsidP="002145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E263C0" w:rsidRPr="00FE7EBB" w:rsidRDefault="00E263C0" w:rsidP="002145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bookmarkEnd w:id="13"/>
      <w:tr w:rsidR="00E263C0" w:rsidRPr="00FE7EBB" w:rsidTr="0055787D">
        <w:tc>
          <w:tcPr>
            <w:tcW w:w="5418" w:type="dxa"/>
          </w:tcPr>
          <w:p w:rsidR="00E263C0" w:rsidRPr="00FE7EBB" w:rsidRDefault="00E263C0" w:rsidP="002145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E263C0" w:rsidRPr="00FE7EBB" w:rsidRDefault="00E263C0" w:rsidP="002145E2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195,715</w:t>
            </w:r>
          </w:p>
        </w:tc>
        <w:tc>
          <w:tcPr>
            <w:tcW w:w="1800" w:type="dxa"/>
          </w:tcPr>
          <w:p w:rsidR="00E263C0" w:rsidRPr="00FE7EBB" w:rsidRDefault="00E263C0" w:rsidP="002145E2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138,000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แปลงสภาพจากเงินกู้ยืมระยะสั้น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28,109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28,109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24422D">
            <w:pPr>
              <w:ind w:left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กู้ยืมเพิ่มในระหว่าง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181,078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71,891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ชำระคืนเงินกู้ในระหว่าง</w:t>
            </w:r>
            <w:r w:rsidR="0024422D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="00213E29" w:rsidRPr="00FE7EBB">
              <w:rPr>
                <w:rFonts w:ascii="Angsana New" w:hAnsi="Angsana New"/>
                <w:sz w:val="32"/>
                <w:szCs w:val="32"/>
              </w:rPr>
              <w:t>26,26</w:t>
            </w:r>
            <w:r w:rsidR="006C00A2" w:rsidRPr="00FE7EBB">
              <w:rPr>
                <w:rFonts w:ascii="Angsana New" w:hAnsi="Angsana New"/>
                <w:sz w:val="32"/>
                <w:szCs w:val="32"/>
              </w:rPr>
              <w:t>9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(19,468)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:rsidR="00970D8C" w:rsidRPr="00FE7EBB" w:rsidRDefault="00213E29" w:rsidP="00970D8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3,390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:rsidR="00970D8C" w:rsidRPr="00FE7EBB" w:rsidRDefault="00213E29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382,023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218,532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="00213E29" w:rsidRPr="00FE7EBB">
              <w:rPr>
                <w:rFonts w:ascii="Angsana New" w:hAnsi="Angsana New"/>
                <w:sz w:val="32"/>
                <w:szCs w:val="32"/>
              </w:rPr>
              <w:t>89,241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(63,187)</w:t>
            </w:r>
          </w:p>
        </w:tc>
      </w:tr>
      <w:tr w:rsidR="00970D8C" w:rsidRPr="00FE7EBB" w:rsidTr="0055787D">
        <w:tc>
          <w:tcPr>
            <w:tcW w:w="5418" w:type="dxa"/>
          </w:tcPr>
          <w:p w:rsidR="00970D8C" w:rsidRPr="00FE7EBB" w:rsidRDefault="00970D8C" w:rsidP="00970D8C">
            <w:pPr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เงินกู้ยืมระยะยาว </w:t>
            </w:r>
            <w:r w:rsidRPr="00FE7EBB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:rsidR="00970D8C" w:rsidRPr="00FE7EBB" w:rsidRDefault="00213E29" w:rsidP="00970D8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292,782</w:t>
            </w:r>
          </w:p>
        </w:tc>
        <w:tc>
          <w:tcPr>
            <w:tcW w:w="1800" w:type="dxa"/>
          </w:tcPr>
          <w:p w:rsidR="00970D8C" w:rsidRPr="00FE7EBB" w:rsidRDefault="00970D8C" w:rsidP="00970D8C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155,345</w:t>
            </w:r>
          </w:p>
        </w:tc>
      </w:tr>
    </w:tbl>
    <w:p w:rsidR="00E263C0" w:rsidRPr="00FE7EBB" w:rsidRDefault="00E263C0" w:rsidP="002145E2">
      <w:pPr>
        <w:tabs>
          <w:tab w:val="left" w:pos="600"/>
          <w:tab w:val="left" w:pos="900"/>
          <w:tab w:val="decimal" w:pos="7740"/>
          <w:tab w:val="decimal" w:pos="882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55787D" w:rsidRPr="00FE7EBB">
        <w:rPr>
          <w:rFonts w:ascii="Angsana New" w:hAnsi="Angsana New"/>
          <w:spacing w:val="-6"/>
          <w:sz w:val="32"/>
          <w:szCs w:val="32"/>
          <w:cs/>
        </w:rPr>
        <w:t>ปี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 กลุ่มบริษัทได้เข้าทำสัญญาแก้ไขเพิ่มเติมสัญญาสินเชื่อ (</w:t>
      </w:r>
      <w:r w:rsidRPr="00FE7EBB">
        <w:rPr>
          <w:rFonts w:ascii="Angsana New" w:hAnsi="Angsana New"/>
          <w:spacing w:val="-6"/>
          <w:sz w:val="32"/>
          <w:szCs w:val="32"/>
        </w:rPr>
        <w:t>Amendment Agreement to the Credit Facility Agreement</w:t>
      </w:r>
      <w:r w:rsidRPr="00FE7EBB">
        <w:rPr>
          <w:rFonts w:ascii="Angsana New" w:hAnsi="Angsana New"/>
          <w:spacing w:val="-6"/>
          <w:sz w:val="32"/>
          <w:szCs w:val="32"/>
          <w:cs/>
        </w:rPr>
        <w:t>)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กับสถาบันการเงินหลายแห่งเพื่อพักการชำระหนี้เงินต้นของเงินกู้ยืมระยะยาวออกไปเป็นระยะเวลา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6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เดือน และ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1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ปี เริ่มตั้งแต่วันที่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1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2563 </w:t>
      </w:r>
      <w:r w:rsidRPr="00FE7EBB">
        <w:rPr>
          <w:rFonts w:ascii="Angsana New" w:hAnsi="Angsana New"/>
          <w:spacing w:val="-6"/>
          <w:sz w:val="32"/>
          <w:szCs w:val="32"/>
          <w:cs/>
        </w:rPr>
        <w:t>ส่งผลให้เงินกู้ยืมระยะยาวมีกำหนดจ่ายชำระคืนอีก</w:t>
      </w:r>
      <w:r w:rsidRPr="00FE7EBB">
        <w:rPr>
          <w:rFonts w:ascii="Angsana New" w:hAnsi="Angsana New"/>
          <w:sz w:val="32"/>
          <w:szCs w:val="32"/>
          <w:cs/>
        </w:rPr>
        <w:t xml:space="preserve">ครั้งในเดือนเมษายน </w:t>
      </w:r>
      <w:r w:rsidRPr="00FE7EBB">
        <w:rPr>
          <w:rFonts w:ascii="Angsana New" w:hAnsi="Angsana New"/>
          <w:sz w:val="32"/>
          <w:szCs w:val="32"/>
        </w:rPr>
        <w:t xml:space="preserve">2564 </w:t>
      </w:r>
    </w:p>
    <w:p w:rsidR="00E263C0" w:rsidRPr="00FE7EBB" w:rsidRDefault="00E263C0" w:rsidP="002145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5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วงเงินกู้ยืมระยะยาวของบริษัทย่อยค้ำประกันโดยการจดจำนองสิทธิการเช่าพื้นที่ในอาคารของบริษัทย่อย ตามที่กล่าวไว้ในหมายเหตุประกอบงบการเงินข้อ </w:t>
      </w:r>
      <w:r w:rsidR="00013B10" w:rsidRPr="00FE7EBB">
        <w:rPr>
          <w:rFonts w:ascii="Angsana New" w:hAnsi="Angsana New"/>
          <w:sz w:val="32"/>
          <w:szCs w:val="32"/>
        </w:rPr>
        <w:t>1</w:t>
      </w:r>
      <w:r w:rsidR="003125F8">
        <w:rPr>
          <w:rFonts w:ascii="Angsana New" w:hAnsi="Angsana New"/>
          <w:sz w:val="32"/>
          <w:szCs w:val="32"/>
        </w:rPr>
        <w:t>7</w:t>
      </w:r>
    </w:p>
    <w:p w:rsidR="00E263C0" w:rsidRPr="00FE7EBB" w:rsidRDefault="00E263C0" w:rsidP="002145E2">
      <w:pPr>
        <w:tabs>
          <w:tab w:val="left" w:pos="600"/>
          <w:tab w:val="left" w:pos="900"/>
          <w:tab w:val="decimal" w:pos="7740"/>
          <w:tab w:val="decimal" w:pos="882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="00422E10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</w:t>
      </w:r>
      <w:r w:rsidRPr="00FE7EBB">
        <w:rPr>
          <w:rFonts w:ascii="Angsana New" w:hAnsi="Angsana New"/>
          <w:spacing w:val="-6"/>
          <w:sz w:val="32"/>
          <w:szCs w:val="32"/>
          <w:cs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24422D" w:rsidRPr="00FE7EBB" w:rsidRDefault="0024422D" w:rsidP="0024422D">
      <w:pPr>
        <w:tabs>
          <w:tab w:val="left" w:pos="600"/>
          <w:tab w:val="left" w:pos="900"/>
          <w:tab w:val="decimal" w:pos="7740"/>
          <w:tab w:val="decimal" w:pos="8820"/>
        </w:tabs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="002F0F12">
        <w:rPr>
          <w:rFonts w:ascii="Angsana New" w:hAnsi="Angsana New" w:hint="cs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บริษัทได้รับหนังสืออนุมัติการผ่อนผันเงื่อนไขทางการเงินบางประการ รวมไปถึงอนุมัติผ่อนผันการไม่ดำรงอัตราส่วนหนี้ที่มีภาระดอกเบี้ยต่อกำไรก่อนหักดอกเบี้ย ภาษี ค่าเสื่อมราคาและค่าตัดจำหน่าย และอัตราส่วน</w:t>
      </w:r>
      <w:r w:rsidR="001251A6">
        <w:rPr>
          <w:rFonts w:ascii="Angsana New" w:hAnsi="Angsana New" w:hint="cs"/>
          <w:sz w:val="32"/>
          <w:szCs w:val="32"/>
          <w:cs/>
        </w:rPr>
        <w:t>ความสามารถในการชำระหนี้</w:t>
      </w:r>
      <w:r w:rsidRPr="00FE7EBB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FE7EBB">
        <w:rPr>
          <w:rFonts w:ascii="Angsana New" w:hAnsi="Angsana New"/>
          <w:sz w:val="32"/>
          <w:szCs w:val="32"/>
        </w:rPr>
        <w:t xml:space="preserve"> 31</w:t>
      </w:r>
      <w:r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จากเจ้าหนี้สถาบันการเงินทั้ง </w:t>
      </w:r>
      <w:r w:rsidR="002F0F12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  <w:cs/>
        </w:rPr>
        <w:t xml:space="preserve"> แห่ง</w:t>
      </w:r>
    </w:p>
    <w:p w:rsidR="004A6904" w:rsidRPr="00FE7EBB" w:rsidRDefault="004A690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pPr w:leftFromText="180" w:rightFromText="180" w:vertAnchor="text" w:horzAnchor="margin" w:tblpX="558" w:tblpY="565"/>
        <w:tblW w:w="9090" w:type="dxa"/>
        <w:tblLayout w:type="fixed"/>
        <w:tblLook w:val="0000" w:firstRow="0" w:lastRow="0" w:firstColumn="0" w:lastColumn="0" w:noHBand="0" w:noVBand="0"/>
      </w:tblPr>
      <w:tblGrid>
        <w:gridCol w:w="5508"/>
        <w:gridCol w:w="1755"/>
        <w:gridCol w:w="1827"/>
      </w:tblGrid>
      <w:tr w:rsidR="006814BC" w:rsidRPr="00FE7EBB" w:rsidTr="002546A7">
        <w:tc>
          <w:tcPr>
            <w:tcW w:w="5508" w:type="dxa"/>
            <w:vAlign w:val="bottom"/>
          </w:tcPr>
          <w:p w:rsidR="006814BC" w:rsidRPr="00FE7EBB" w:rsidRDefault="006814BC" w:rsidP="006814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ab/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82" w:type="dxa"/>
            <w:gridSpan w:val="2"/>
            <w:vAlign w:val="bottom"/>
          </w:tcPr>
          <w:p w:rsidR="006814BC" w:rsidRPr="00FE7EBB" w:rsidRDefault="006814BC" w:rsidP="006814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814BC" w:rsidRPr="00FE7EBB" w:rsidTr="002546A7">
        <w:tc>
          <w:tcPr>
            <w:tcW w:w="5508" w:type="dxa"/>
            <w:vAlign w:val="bottom"/>
          </w:tcPr>
          <w:p w:rsidR="006814BC" w:rsidRPr="00FE7EBB" w:rsidRDefault="006814BC" w:rsidP="006814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2" w:type="dxa"/>
            <w:gridSpan w:val="2"/>
            <w:vAlign w:val="bottom"/>
          </w:tcPr>
          <w:p w:rsidR="006814BC" w:rsidRPr="00FE7EBB" w:rsidRDefault="006814BC" w:rsidP="006814BC">
            <w:pPr>
              <w:pBdr>
                <w:bottom w:val="single" w:sz="6" w:space="1" w:color="auto"/>
              </w:pBdr>
              <w:ind w:left="-30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814BC" w:rsidRPr="00FE7EBB" w:rsidTr="002546A7">
        <w:tc>
          <w:tcPr>
            <w:tcW w:w="5508" w:type="dxa"/>
            <w:vAlign w:val="bottom"/>
          </w:tcPr>
          <w:p w:rsidR="006814BC" w:rsidRPr="00FE7EBB" w:rsidRDefault="006814BC" w:rsidP="006814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:rsidR="006814BC" w:rsidRPr="00FE7EBB" w:rsidRDefault="006814BC" w:rsidP="006814B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814BC" w:rsidRPr="00FE7EBB" w:rsidTr="002546A7">
        <w:tc>
          <w:tcPr>
            <w:tcW w:w="5508" w:type="dxa"/>
          </w:tcPr>
          <w:p w:rsidR="006814BC" w:rsidRPr="00FE7EBB" w:rsidRDefault="006814BC" w:rsidP="006814BC">
            <w:pPr>
              <w:tabs>
                <w:tab w:val="left" w:pos="900"/>
                <w:tab w:val="left" w:pos="2880"/>
              </w:tabs>
              <w:ind w:left="180" w:hanging="15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มูลค่าตามหน้าตราสาร</w:t>
            </w:r>
          </w:p>
        </w:tc>
        <w:tc>
          <w:tcPr>
            <w:tcW w:w="1755" w:type="dxa"/>
            <w:vAlign w:val="bottom"/>
          </w:tcPr>
          <w:p w:rsidR="006814BC" w:rsidRPr="00FE7EBB" w:rsidRDefault="006814BC" w:rsidP="006814BC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</w:t>
            </w:r>
            <w:r w:rsidR="00453BFE" w:rsidRPr="00FE7EBB">
              <w:rPr>
                <w:rFonts w:ascii="Angsana New" w:hAnsi="Angsana New"/>
                <w:sz w:val="32"/>
                <w:szCs w:val="32"/>
              </w:rPr>
              <w:t>5</w:t>
            </w:r>
            <w:r w:rsidRPr="00FE7EBB">
              <w:rPr>
                <w:rFonts w:ascii="Angsana New" w:hAnsi="Angsana New"/>
                <w:sz w:val="32"/>
                <w:szCs w:val="32"/>
              </w:rPr>
              <w:t>0,820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500,000</w:t>
            </w:r>
          </w:p>
        </w:tc>
      </w:tr>
      <w:tr w:rsidR="006814BC" w:rsidRPr="00FE7EBB" w:rsidTr="002546A7">
        <w:tc>
          <w:tcPr>
            <w:tcW w:w="5508" w:type="dxa"/>
          </w:tcPr>
          <w:p w:rsidR="006814BC" w:rsidRPr="00FE7EBB" w:rsidRDefault="006814BC" w:rsidP="006814BC">
            <w:pPr>
              <w:tabs>
                <w:tab w:val="left" w:pos="900"/>
                <w:tab w:val="left" w:pos="2880"/>
              </w:tabs>
              <w:ind w:left="180" w:hanging="15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755" w:type="dxa"/>
            <w:vAlign w:val="bottom"/>
          </w:tcPr>
          <w:p w:rsidR="006814BC" w:rsidRPr="00FE7EBB" w:rsidRDefault="006814BC" w:rsidP="006814B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(3,40</w:t>
            </w:r>
            <w:r w:rsidR="00453BFE" w:rsidRPr="00FE7EBB">
              <w:rPr>
                <w:rFonts w:ascii="Angsana New" w:hAnsi="Angsana New"/>
                <w:sz w:val="32"/>
                <w:szCs w:val="32"/>
              </w:rPr>
              <w:t>3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(1,698)</w:t>
            </w:r>
          </w:p>
        </w:tc>
      </w:tr>
      <w:tr w:rsidR="006814BC" w:rsidRPr="00FE7EBB" w:rsidTr="002546A7">
        <w:tc>
          <w:tcPr>
            <w:tcW w:w="5508" w:type="dxa"/>
          </w:tcPr>
          <w:p w:rsidR="006814BC" w:rsidRPr="00FE7EBB" w:rsidRDefault="006814BC" w:rsidP="006814BC">
            <w:pPr>
              <w:tabs>
                <w:tab w:val="left" w:pos="450"/>
                <w:tab w:val="left" w:pos="2880"/>
              </w:tabs>
              <w:ind w:left="180" w:hanging="15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:rsidR="006814BC" w:rsidRPr="00FE7EBB" w:rsidRDefault="00453BFE" w:rsidP="006814BC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54</w:t>
            </w:r>
            <w:r w:rsidR="006814BC" w:rsidRPr="00FE7EBB">
              <w:rPr>
                <w:rFonts w:ascii="Angsana New" w:hAnsi="Angsana New"/>
                <w:sz w:val="32"/>
                <w:szCs w:val="32"/>
              </w:rPr>
              <w:t>7,41</w:t>
            </w:r>
            <w:r w:rsidRPr="00FE7EB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498,302</w:t>
            </w:r>
          </w:p>
        </w:tc>
      </w:tr>
      <w:tr w:rsidR="006814BC" w:rsidRPr="00FE7EBB" w:rsidTr="002546A7">
        <w:tc>
          <w:tcPr>
            <w:tcW w:w="5508" w:type="dxa"/>
          </w:tcPr>
          <w:p w:rsidR="006814BC" w:rsidRPr="00FE7EBB" w:rsidRDefault="006814BC" w:rsidP="006814BC">
            <w:pPr>
              <w:tabs>
                <w:tab w:val="left" w:pos="450"/>
                <w:tab w:val="left" w:pos="2880"/>
              </w:tabs>
              <w:ind w:left="180" w:hanging="15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ส่วนที่</w:t>
            </w:r>
            <w:r w:rsidR="00F832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ถึง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1755" w:type="dxa"/>
            <w:vAlign w:val="bottom"/>
          </w:tcPr>
          <w:p w:rsidR="006814BC" w:rsidRPr="00FE7EBB" w:rsidRDefault="006C00A2" w:rsidP="006814B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="006814BC" w:rsidRPr="00FE7EBB">
              <w:rPr>
                <w:rFonts w:ascii="Angsana New" w:hAnsi="Angsana New"/>
                <w:sz w:val="32"/>
                <w:szCs w:val="32"/>
              </w:rPr>
              <w:t>332,50</w:t>
            </w:r>
            <w:r w:rsidR="00453BFE" w:rsidRPr="00FE7EBB">
              <w:rPr>
                <w:rFonts w:ascii="Angsana New" w:hAnsi="Angsana New"/>
                <w:sz w:val="32"/>
                <w:szCs w:val="32"/>
              </w:rPr>
              <w:t>5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6814BC" w:rsidRPr="00FE7EBB" w:rsidTr="002546A7">
        <w:tc>
          <w:tcPr>
            <w:tcW w:w="5508" w:type="dxa"/>
          </w:tcPr>
          <w:p w:rsidR="006814BC" w:rsidRPr="00FE7EBB" w:rsidRDefault="006814BC" w:rsidP="006814BC">
            <w:pPr>
              <w:tabs>
                <w:tab w:val="left" w:pos="450"/>
                <w:tab w:val="left" w:pos="2880"/>
              </w:tabs>
              <w:ind w:left="180" w:hanging="15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หุ้นกู้ระยะยาว</w:t>
            </w:r>
            <w:r w:rsidR="00F832F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:rsidR="006814BC" w:rsidRPr="00FE7EBB" w:rsidRDefault="00453BFE" w:rsidP="006814B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214,912</w:t>
            </w:r>
          </w:p>
        </w:tc>
        <w:tc>
          <w:tcPr>
            <w:tcW w:w="1827" w:type="dxa"/>
            <w:vAlign w:val="bottom"/>
          </w:tcPr>
          <w:p w:rsidR="006814BC" w:rsidRPr="00FE7EBB" w:rsidRDefault="006814BC" w:rsidP="006814B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498,302</w:t>
            </w:r>
          </w:p>
        </w:tc>
      </w:tr>
    </w:tbl>
    <w:p w:rsidR="002145E2" w:rsidRPr="00FE7EBB" w:rsidRDefault="00207E46" w:rsidP="00662F5A">
      <w:pPr>
        <w:spacing w:before="12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145E2" w:rsidRPr="00FE7EBB">
        <w:rPr>
          <w:rFonts w:ascii="Angsana New" w:hAnsi="Angsana New"/>
          <w:b/>
          <w:bCs/>
          <w:sz w:val="32"/>
          <w:szCs w:val="32"/>
        </w:rPr>
        <w:t>.</w:t>
      </w:r>
      <w:r w:rsidR="002145E2" w:rsidRPr="00FE7EBB">
        <w:rPr>
          <w:rFonts w:ascii="Angsana New" w:hAnsi="Angsana New"/>
          <w:b/>
          <w:bCs/>
          <w:sz w:val="32"/>
          <w:szCs w:val="32"/>
        </w:rPr>
        <w:tab/>
      </w:r>
      <w:r w:rsidR="002145E2" w:rsidRPr="00FE7EBB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:rsidR="006814BC" w:rsidRPr="00FE7EBB" w:rsidRDefault="006814BC" w:rsidP="00662F5A">
      <w:pPr>
        <w:spacing w:before="24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>ในระหว่างปีสิ้นสุดวันที่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 31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2563 </w:t>
      </w:r>
      <w:r w:rsidRPr="00FE7EB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FE7EBB">
        <w:rPr>
          <w:rFonts w:ascii="Angsana New" w:hAnsi="Angsana New"/>
          <w:spacing w:val="-6"/>
          <w:sz w:val="32"/>
          <w:szCs w:val="32"/>
        </w:rPr>
        <w:t xml:space="preserve">2562 </w:t>
      </w:r>
      <w:r w:rsidRPr="00FE7EBB">
        <w:rPr>
          <w:rFonts w:ascii="Angsana New" w:hAnsi="Angsana New"/>
          <w:spacing w:val="-6"/>
          <w:sz w:val="32"/>
          <w:szCs w:val="32"/>
          <w:cs/>
        </w:rPr>
        <w:t>หุ้นกู้มีการเคลื่อนไหวดังนี้</w:t>
      </w:r>
    </w:p>
    <w:tbl>
      <w:tblPr>
        <w:tblW w:w="900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6814BC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4BC" w:rsidRPr="00FE7EBB" w:rsidRDefault="006814BC" w:rsidP="00662F5A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4BC" w:rsidRPr="00FE7EBB" w:rsidRDefault="006814BC" w:rsidP="00662F5A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814BC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4BC" w:rsidRPr="00FE7EBB" w:rsidRDefault="006814BC" w:rsidP="00662F5A">
            <w:pPr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4BC" w:rsidRPr="00FE7EBB" w:rsidRDefault="006814BC" w:rsidP="00662F5A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E7EBB">
              <w:rPr>
                <w:rFonts w:ascii="Angsana New" w:hAnsi="Angsana New"/>
                <w:sz w:val="32"/>
                <w:szCs w:val="32"/>
              </w:rPr>
              <w:t>/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4BC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4BC" w:rsidRPr="00FE7EBB" w:rsidRDefault="006814BC" w:rsidP="00662F5A">
            <w:pPr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4BC" w:rsidRPr="00FE7EBB" w:rsidRDefault="006814BC" w:rsidP="00662F5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4BC" w:rsidRPr="00FE7EBB" w:rsidRDefault="006814BC" w:rsidP="00662F5A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15127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127" w:rsidRPr="00FE7EBB" w:rsidRDefault="00615127" w:rsidP="00662F5A">
            <w:pPr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498,302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F832F1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</w:t>
            </w:r>
            <w:r w:rsidR="00615127" w:rsidRPr="00FE7EBB">
              <w:rPr>
                <w:rFonts w:ascii="Angsana New" w:hAnsi="Angsana New"/>
                <w:sz w:val="32"/>
                <w:szCs w:val="32"/>
              </w:rPr>
              <w:t>,219</w:t>
            </w:r>
          </w:p>
        </w:tc>
      </w:tr>
      <w:tr w:rsidR="00615127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127" w:rsidRPr="00FE7EBB" w:rsidRDefault="00615127" w:rsidP="00662F5A">
            <w:pPr>
              <w:spacing w:line="400" w:lineRule="exact"/>
              <w:ind w:left="435" w:hanging="435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เงินสดรับสุทธิจากการออกจำหน่ายหุ้นกู้ระหว่างปี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214,633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5127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127" w:rsidRPr="00FE7EBB" w:rsidRDefault="002546A7" w:rsidP="00662F5A">
            <w:pPr>
              <w:tabs>
                <w:tab w:val="left" w:pos="696"/>
              </w:tabs>
              <w:spacing w:line="400" w:lineRule="exact"/>
              <w:ind w:left="525" w:right="-110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  <w:r w:rsidR="00615127" w:rsidRPr="00FE7EBB">
              <w:rPr>
                <w:rFonts w:ascii="Angsana New" w:hAnsi="Angsana New"/>
                <w:sz w:val="32"/>
                <w:szCs w:val="32"/>
                <w:cs/>
              </w:rPr>
              <w:t>ตัดจำหน่ายต้นทุนในการออกจำหน่ายหุ้นกู้ระหว่างปี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1,362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1,083</w:t>
            </w:r>
          </w:p>
        </w:tc>
      </w:tr>
      <w:tr w:rsidR="00615127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127" w:rsidRPr="00FE7EBB" w:rsidRDefault="00615127" w:rsidP="00662F5A">
            <w:pPr>
              <w:spacing w:line="400" w:lineRule="exact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ไถ่ถอนหุ้นกู้ระหว่าง</w:t>
            </w:r>
            <w:r w:rsidR="002358E3"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(166,880)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5127" w:rsidRPr="00FE7EBB" w:rsidTr="002546A7">
        <w:trPr>
          <w:trHeight w:val="91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127" w:rsidRPr="00FE7EBB" w:rsidRDefault="00615127" w:rsidP="00662F5A">
            <w:pPr>
              <w:spacing w:line="400" w:lineRule="exact"/>
              <w:ind w:left="120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547,417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15127" w:rsidRPr="00FE7EBB" w:rsidRDefault="00615127" w:rsidP="00662F5A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498,302</w:t>
            </w:r>
          </w:p>
        </w:tc>
      </w:tr>
    </w:tbl>
    <w:p w:rsidR="00815597" w:rsidRPr="00FE7EBB" w:rsidRDefault="00815597" w:rsidP="00662F5A">
      <w:pPr>
        <w:spacing w:before="240" w:after="120" w:line="40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ยอดคงค้างของหุ้นกู้ของบริษัทฯ ณ 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>256</w:t>
      </w:r>
      <w:r w:rsidRPr="00FE7EBB">
        <w:rPr>
          <w:rFonts w:ascii="Angsana New" w:hAnsi="Angsana New"/>
          <w:sz w:val="32"/>
          <w:szCs w:val="32"/>
          <w:cs/>
        </w:rPr>
        <w:t>3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Pr="00FE7EBB">
        <w:rPr>
          <w:rFonts w:ascii="Angsana New" w:hAnsi="Angsana New"/>
          <w:sz w:val="32"/>
          <w:szCs w:val="32"/>
        </w:rPr>
        <w:t>256</w:t>
      </w:r>
      <w:r w:rsidRPr="00FE7EBB">
        <w:rPr>
          <w:rFonts w:ascii="Angsana New" w:hAnsi="Angsana New"/>
          <w:sz w:val="32"/>
          <w:szCs w:val="32"/>
          <w:cs/>
        </w:rPr>
        <w:t>2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087"/>
        <w:gridCol w:w="1358"/>
        <w:gridCol w:w="1287"/>
        <w:gridCol w:w="1123"/>
        <w:gridCol w:w="1190"/>
        <w:gridCol w:w="1102"/>
        <w:gridCol w:w="1043"/>
        <w:gridCol w:w="990"/>
      </w:tblGrid>
      <w:tr w:rsidR="00815597" w:rsidRPr="00FE7EBB" w:rsidTr="00AC616B">
        <w:trPr>
          <w:trHeight w:val="548"/>
        </w:trPr>
        <w:tc>
          <w:tcPr>
            <w:tcW w:w="1087" w:type="dxa"/>
            <w:vMerge w:val="restart"/>
            <w:vAlign w:val="bottom"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เลขที่หุ้นกู้</w:t>
            </w:r>
          </w:p>
        </w:tc>
        <w:tc>
          <w:tcPr>
            <w:tcW w:w="2645" w:type="dxa"/>
            <w:gridSpan w:val="2"/>
            <w:shd w:val="clear" w:color="auto" w:fill="auto"/>
            <w:noWrap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ระยะเวลาของหุ้นกู้</w:t>
            </w:r>
          </w:p>
        </w:tc>
        <w:tc>
          <w:tcPr>
            <w:tcW w:w="1123" w:type="dxa"/>
            <w:vMerge w:val="restart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จำนวนหน่วย</w:t>
            </w:r>
            <w:r w:rsidRPr="00AC616B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 xml:space="preserve">               </w:t>
            </w:r>
            <w:r w:rsidRPr="00AC616B">
              <w:rPr>
                <w:rFonts w:ascii="Angsana New" w:hAnsi="Angsana New"/>
                <w:color w:val="000000"/>
                <w:szCs w:val="24"/>
              </w:rPr>
              <w:t>(</w:t>
            </w:r>
            <w:r w:rsidR="00290B8E" w:rsidRPr="00AC616B">
              <w:rPr>
                <w:rFonts w:ascii="Angsana New" w:hAnsi="Angsana New"/>
                <w:color w:val="000000"/>
                <w:szCs w:val="24"/>
                <w:cs/>
              </w:rPr>
              <w:t>พัน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หน่วย</w:t>
            </w:r>
            <w:r w:rsidRPr="00AC616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1190" w:type="dxa"/>
            <w:vMerge w:val="restart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ind w:right="-4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จำนวนเงิน</w:t>
            </w:r>
          </w:p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ind w:right="-4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(ล้านบาท)</w:t>
            </w:r>
          </w:p>
        </w:tc>
        <w:tc>
          <w:tcPr>
            <w:tcW w:w="1102" w:type="dxa"/>
            <w:vMerge w:val="restart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อัตราดอกเบี้ย</w:t>
            </w:r>
            <w:r w:rsidR="00AC616B" w:rsidRPr="00AC616B">
              <w:rPr>
                <w:rFonts w:ascii="Angsana New" w:hAnsi="Angsana New"/>
                <w:color w:val="000000"/>
                <w:szCs w:val="24"/>
              </w:rPr>
              <w:t>(</w:t>
            </w:r>
            <w:r w:rsidR="00F832F1" w:rsidRPr="00AC616B">
              <w:rPr>
                <w:rFonts w:ascii="Angsana New" w:hAnsi="Angsana New" w:hint="cs"/>
                <w:color w:val="000000"/>
                <w:szCs w:val="24"/>
                <w:cs/>
              </w:rPr>
              <w:t>ร้อยละ</w:t>
            </w:r>
            <w:r w:rsidR="00AC616B" w:rsidRPr="00AC616B">
              <w:rPr>
                <w:rFonts w:ascii="Angsana New" w:hAnsi="Angsana New"/>
                <w:color w:val="000000"/>
                <w:szCs w:val="24"/>
              </w:rPr>
              <w:t xml:space="preserve">           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="00AC616B" w:rsidRPr="00AC616B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2033" w:type="dxa"/>
            <w:gridSpan w:val="2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 xml:space="preserve">จำนวนเงินคงเหลือ </w:t>
            </w:r>
          </w:p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(ล้านบาท)</w:t>
            </w:r>
          </w:p>
        </w:tc>
      </w:tr>
      <w:tr w:rsidR="00815597" w:rsidRPr="00FE7EBB" w:rsidTr="00AC616B">
        <w:trPr>
          <w:trHeight w:val="300"/>
        </w:trPr>
        <w:tc>
          <w:tcPr>
            <w:tcW w:w="1087" w:type="dxa"/>
            <w:vMerge/>
            <w:vAlign w:val="bottom"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8" w:type="dxa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วันที่ออกจำหน่าย</w:t>
            </w: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1123" w:type="dxa"/>
            <w:vMerge/>
            <w:shd w:val="clear" w:color="auto" w:fill="auto"/>
            <w:noWrap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0" w:type="dxa"/>
            <w:vMerge/>
            <w:shd w:val="clear" w:color="auto" w:fill="auto"/>
            <w:noWrap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02" w:type="dxa"/>
            <w:vMerge/>
            <w:shd w:val="clear" w:color="auto" w:fill="auto"/>
            <w:noWrap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3" w:type="dxa"/>
            <w:shd w:val="clear" w:color="auto" w:fill="auto"/>
            <w:noWrap/>
            <w:vAlign w:val="bottom"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:rsidR="00815597" w:rsidRPr="00AC616B" w:rsidRDefault="00815597" w:rsidP="0081559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2562</w:t>
            </w:r>
          </w:p>
        </w:tc>
      </w:tr>
      <w:tr w:rsidR="00815597" w:rsidRPr="00FE7EBB" w:rsidTr="00AC616B">
        <w:trPr>
          <w:trHeight w:val="389"/>
        </w:trPr>
        <w:tc>
          <w:tcPr>
            <w:tcW w:w="1087" w:type="dxa"/>
            <w:vAlign w:val="center"/>
          </w:tcPr>
          <w:p w:rsidR="00815597" w:rsidRPr="00AC616B" w:rsidRDefault="00815597" w:rsidP="00815597">
            <w:pPr>
              <w:spacing w:line="340" w:lineRule="exact"/>
              <w:ind w:right="-15"/>
              <w:rPr>
                <w:rFonts w:ascii="Angsana New" w:hAnsi="Angsana New"/>
                <w:color w:val="000000"/>
                <w:szCs w:val="24"/>
                <w:cs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MM217A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15597" w:rsidRPr="00AC616B" w:rsidRDefault="00815597" w:rsidP="00815597">
            <w:pPr>
              <w:spacing w:line="340" w:lineRule="exact"/>
              <w:ind w:left="-75" w:right="-8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 xml:space="preserve">26 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ก.ค.</w:t>
            </w:r>
            <w:r w:rsidRPr="00AC616B">
              <w:rPr>
                <w:rFonts w:ascii="Angsana New" w:hAnsi="Angsana New"/>
                <w:color w:val="000000"/>
                <w:szCs w:val="24"/>
              </w:rPr>
              <w:t xml:space="preserve"> 2561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815597" w:rsidRPr="00AC616B" w:rsidRDefault="00815597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26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 xml:space="preserve"> ก.ค.</w:t>
            </w:r>
            <w:r w:rsidRPr="00AC616B">
              <w:rPr>
                <w:rFonts w:ascii="Angsana New" w:hAnsi="Angsana New"/>
                <w:color w:val="000000"/>
                <w:szCs w:val="24"/>
              </w:rPr>
              <w:t xml:space="preserve"> 2564</w:t>
            </w:r>
          </w:p>
        </w:tc>
        <w:tc>
          <w:tcPr>
            <w:tcW w:w="1123" w:type="dxa"/>
            <w:shd w:val="clear" w:color="auto" w:fill="auto"/>
            <w:noWrap/>
            <w:vAlign w:val="center"/>
          </w:tcPr>
          <w:p w:rsidR="00815597" w:rsidRPr="00AC616B" w:rsidRDefault="00815597" w:rsidP="00815597">
            <w:pPr>
              <w:tabs>
                <w:tab w:val="decimal" w:pos="8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500,000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:rsidR="00815597" w:rsidRPr="00AC616B" w:rsidRDefault="00815597" w:rsidP="00815597">
            <w:pPr>
              <w:tabs>
                <w:tab w:val="decimal" w:pos="902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815597" w:rsidRPr="00AC616B" w:rsidRDefault="00815597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5.00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15597" w:rsidRPr="00AC616B" w:rsidRDefault="00257C3E" w:rsidP="00815597">
            <w:pP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333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815597" w:rsidRPr="00AC616B" w:rsidRDefault="00257C3E" w:rsidP="00815597">
            <w:pP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500</w:t>
            </w:r>
          </w:p>
        </w:tc>
      </w:tr>
      <w:tr w:rsidR="00815597" w:rsidRPr="00FE7EBB" w:rsidTr="00AC616B">
        <w:trPr>
          <w:trHeight w:val="389"/>
        </w:trPr>
        <w:tc>
          <w:tcPr>
            <w:tcW w:w="1087" w:type="dxa"/>
            <w:vAlign w:val="center"/>
          </w:tcPr>
          <w:p w:rsidR="00815597" w:rsidRPr="00AC616B" w:rsidRDefault="00815597" w:rsidP="00815597">
            <w:pPr>
              <w:spacing w:line="340" w:lineRule="exact"/>
              <w:ind w:right="-15"/>
              <w:rPr>
                <w:rFonts w:ascii="Angsana New" w:hAnsi="Angsana New"/>
                <w:color w:val="000000"/>
                <w:szCs w:val="24"/>
                <w:cs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MM237A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815597" w:rsidRPr="00AC616B" w:rsidRDefault="00257C3E" w:rsidP="00815597">
            <w:pPr>
              <w:spacing w:line="340" w:lineRule="exact"/>
              <w:ind w:left="-75" w:right="-8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ต.ค.</w:t>
            </w:r>
            <w:r w:rsidRPr="00AC616B">
              <w:rPr>
                <w:rFonts w:ascii="Angsana New" w:hAnsi="Angsana New"/>
                <w:color w:val="000000"/>
                <w:szCs w:val="24"/>
              </w:rPr>
              <w:t xml:space="preserve"> 2563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815597" w:rsidRPr="00AC616B" w:rsidRDefault="00257C3E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AC616B">
              <w:rPr>
                <w:rFonts w:ascii="Angsana New" w:hAnsi="Angsana New"/>
                <w:color w:val="000000"/>
                <w:szCs w:val="24"/>
                <w:cs/>
              </w:rPr>
              <w:t>ก.ค.</w:t>
            </w:r>
            <w:r w:rsidRPr="00AC616B">
              <w:rPr>
                <w:rFonts w:ascii="Angsana New" w:hAnsi="Angsana New"/>
                <w:color w:val="000000"/>
                <w:szCs w:val="24"/>
              </w:rPr>
              <w:t xml:space="preserve"> 2566</w:t>
            </w:r>
          </w:p>
        </w:tc>
        <w:tc>
          <w:tcPr>
            <w:tcW w:w="1123" w:type="dxa"/>
            <w:shd w:val="clear" w:color="auto" w:fill="auto"/>
            <w:noWrap/>
            <w:vAlign w:val="center"/>
          </w:tcPr>
          <w:p w:rsidR="00815597" w:rsidRPr="00AC616B" w:rsidRDefault="00257C3E" w:rsidP="00815597">
            <w:pPr>
              <w:tabs>
                <w:tab w:val="decimal" w:pos="8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Cs w:val="24"/>
                <w:cs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217,700</w:t>
            </w:r>
          </w:p>
        </w:tc>
        <w:tc>
          <w:tcPr>
            <w:tcW w:w="1190" w:type="dxa"/>
            <w:shd w:val="clear" w:color="auto" w:fill="auto"/>
            <w:noWrap/>
            <w:vAlign w:val="center"/>
          </w:tcPr>
          <w:p w:rsidR="00815597" w:rsidRPr="00AC616B" w:rsidRDefault="00257C3E" w:rsidP="00815597">
            <w:pPr>
              <w:tabs>
                <w:tab w:val="decimal" w:pos="902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815597" w:rsidRPr="00AC616B" w:rsidRDefault="00815597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C616B">
              <w:rPr>
                <w:rFonts w:ascii="Angsana New" w:hAnsi="Angsana New"/>
                <w:color w:val="000000"/>
                <w:szCs w:val="24"/>
              </w:rPr>
              <w:t>5.80</w:t>
            </w: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815597" w:rsidRPr="00AC616B" w:rsidRDefault="00257C3E" w:rsidP="00290B8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218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815597" w:rsidRPr="00AC616B" w:rsidRDefault="00257C3E" w:rsidP="00290B8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-</w:t>
            </w:r>
          </w:p>
        </w:tc>
      </w:tr>
      <w:tr w:rsidR="00290B8E" w:rsidRPr="00FE7EBB" w:rsidTr="00AC616B">
        <w:trPr>
          <w:trHeight w:val="389"/>
        </w:trPr>
        <w:tc>
          <w:tcPr>
            <w:tcW w:w="1087" w:type="dxa"/>
            <w:vAlign w:val="center"/>
          </w:tcPr>
          <w:p w:rsidR="00290B8E" w:rsidRPr="00AC616B" w:rsidRDefault="00290B8E" w:rsidP="00815597">
            <w:pPr>
              <w:spacing w:line="340" w:lineRule="exact"/>
              <w:ind w:right="-15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90B8E" w:rsidRPr="00AC616B" w:rsidRDefault="00290B8E" w:rsidP="00815597">
            <w:pPr>
              <w:spacing w:line="340" w:lineRule="exact"/>
              <w:ind w:left="-75" w:right="-8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290B8E" w:rsidRPr="00AC616B" w:rsidRDefault="00290B8E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</w:tcPr>
          <w:p w:rsidR="00290B8E" w:rsidRPr="00AC616B" w:rsidRDefault="00290B8E" w:rsidP="00815597">
            <w:pPr>
              <w:tabs>
                <w:tab w:val="decimal" w:pos="84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90" w:type="dxa"/>
            <w:shd w:val="clear" w:color="auto" w:fill="auto"/>
            <w:noWrap/>
            <w:vAlign w:val="center"/>
          </w:tcPr>
          <w:p w:rsidR="00290B8E" w:rsidRPr="00AC616B" w:rsidRDefault="00290B8E" w:rsidP="00815597">
            <w:pPr>
              <w:tabs>
                <w:tab w:val="decimal" w:pos="902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shd w:val="clear" w:color="auto" w:fill="auto"/>
            <w:noWrap/>
            <w:vAlign w:val="center"/>
          </w:tcPr>
          <w:p w:rsidR="00290B8E" w:rsidRPr="00AC616B" w:rsidRDefault="00290B8E" w:rsidP="00815597">
            <w:pPr>
              <w:spacing w:line="34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43" w:type="dxa"/>
            <w:shd w:val="clear" w:color="auto" w:fill="auto"/>
            <w:noWrap/>
            <w:vAlign w:val="center"/>
          </w:tcPr>
          <w:p w:rsidR="00290B8E" w:rsidRPr="00AC616B" w:rsidRDefault="00290B8E" w:rsidP="00290B8E">
            <w:pPr>
              <w:pBdr>
                <w:bottom w:val="double" w:sz="4" w:space="1" w:color="auto"/>
              </w:pBd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990" w:type="dxa"/>
            <w:shd w:val="clear" w:color="auto" w:fill="auto"/>
            <w:noWrap/>
            <w:vAlign w:val="center"/>
          </w:tcPr>
          <w:p w:rsidR="00290B8E" w:rsidRPr="00AC616B" w:rsidRDefault="00290B8E" w:rsidP="00290B8E">
            <w:pPr>
              <w:pBdr>
                <w:bottom w:val="double" w:sz="4" w:space="1" w:color="auto"/>
              </w:pBdr>
              <w:tabs>
                <w:tab w:val="decimal" w:pos="628"/>
              </w:tabs>
              <w:spacing w:line="340" w:lineRule="exact"/>
              <w:ind w:right="31"/>
              <w:rPr>
                <w:rFonts w:ascii="Angsana New" w:hAnsi="Angsana New"/>
                <w:szCs w:val="24"/>
              </w:rPr>
            </w:pPr>
            <w:r w:rsidRPr="00AC616B">
              <w:rPr>
                <w:rFonts w:ascii="Angsana New" w:hAnsi="Angsana New"/>
                <w:szCs w:val="24"/>
              </w:rPr>
              <w:t>500</w:t>
            </w:r>
          </w:p>
        </w:tc>
      </w:tr>
    </w:tbl>
    <w:p w:rsidR="00662F5A" w:rsidRDefault="00134998" w:rsidP="00662F5A">
      <w:pPr>
        <w:spacing w:before="240" w:after="120" w:line="400" w:lineRule="exact"/>
        <w:ind w:left="576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ตุลาคม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บริษัทฯได้ออก</w:t>
      </w:r>
      <w:r w:rsidR="00F832F1">
        <w:rPr>
          <w:rFonts w:ascii="Angsana New" w:hAnsi="Angsana New" w:hint="cs"/>
          <w:sz w:val="32"/>
          <w:szCs w:val="32"/>
          <w:cs/>
        </w:rPr>
        <w:t>และ</w:t>
      </w:r>
      <w:r w:rsidRPr="00FE7EBB">
        <w:rPr>
          <w:rFonts w:ascii="Angsana New" w:hAnsi="Angsana New"/>
          <w:sz w:val="32"/>
          <w:szCs w:val="32"/>
          <w:cs/>
        </w:rPr>
        <w:t>เสนอขาย</w:t>
      </w:r>
      <w:r w:rsidR="00F832F1" w:rsidRPr="00FE7EBB">
        <w:rPr>
          <w:rFonts w:ascii="Angsana New" w:hAnsi="Angsana New"/>
          <w:sz w:val="32"/>
          <w:szCs w:val="32"/>
          <w:cs/>
        </w:rPr>
        <w:t>หุ้นกู้</w:t>
      </w:r>
      <w:r w:rsidRPr="00FE7EBB">
        <w:rPr>
          <w:rFonts w:ascii="Angsana New" w:hAnsi="Angsana New"/>
          <w:sz w:val="32"/>
          <w:szCs w:val="32"/>
          <w:cs/>
        </w:rPr>
        <w:t>แบบเฉพาะเจาะจงแก่ผู้ลงทุนสถาบัน และ/หรือ</w:t>
      </w:r>
      <w:r w:rsidRPr="00FE7EBB">
        <w:rPr>
          <w:rFonts w:ascii="Angsana New" w:hAnsi="Angsana New"/>
          <w:sz w:val="32"/>
          <w:szCs w:val="32"/>
        </w:rPr>
        <w:t xml:space="preserve">              </w:t>
      </w:r>
      <w:r w:rsidRPr="00FE7EBB">
        <w:rPr>
          <w:rFonts w:ascii="Angsana New" w:hAnsi="Angsana New"/>
          <w:sz w:val="32"/>
          <w:szCs w:val="32"/>
          <w:cs/>
        </w:rPr>
        <w:t xml:space="preserve">ผู้ลงทุนรายใหญ่จำนวน </w:t>
      </w:r>
      <w:r w:rsidRPr="00FE7EBB">
        <w:rPr>
          <w:rFonts w:ascii="Angsana New" w:hAnsi="Angsana New"/>
          <w:sz w:val="32"/>
          <w:szCs w:val="32"/>
        </w:rPr>
        <w:t xml:space="preserve">217,700 </w:t>
      </w:r>
      <w:r w:rsidRPr="00FE7EBB">
        <w:rPr>
          <w:rFonts w:ascii="Angsana New" w:hAnsi="Angsana New"/>
          <w:sz w:val="32"/>
          <w:szCs w:val="32"/>
          <w:cs/>
        </w:rPr>
        <w:t xml:space="preserve">หน่วย มูลค่าที่ตราไว้หน่วยละ </w:t>
      </w:r>
      <w:r w:rsidRPr="00FE7EBB">
        <w:rPr>
          <w:rFonts w:ascii="Angsana New" w:hAnsi="Angsana New"/>
          <w:sz w:val="32"/>
          <w:szCs w:val="32"/>
        </w:rPr>
        <w:t xml:space="preserve">1,000 </w:t>
      </w:r>
      <w:r w:rsidRPr="00FE7EBB">
        <w:rPr>
          <w:rFonts w:ascii="Angsana New" w:hAnsi="Angsana New"/>
          <w:sz w:val="32"/>
          <w:szCs w:val="32"/>
          <w:cs/>
        </w:rPr>
        <w:t xml:space="preserve">บาท รวมมูลค่า </w:t>
      </w:r>
      <w:r w:rsidRPr="00FE7EBB">
        <w:rPr>
          <w:rFonts w:ascii="Angsana New" w:hAnsi="Angsana New"/>
          <w:sz w:val="32"/>
          <w:szCs w:val="32"/>
        </w:rPr>
        <w:t xml:space="preserve">217.7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โดยหุ้นกู้ดังกล่าวมีอายุ </w:t>
      </w:r>
      <w:r w:rsidRPr="00FE7EBB">
        <w:rPr>
          <w:rFonts w:ascii="Angsana New" w:hAnsi="Angsana New"/>
          <w:sz w:val="32"/>
          <w:szCs w:val="32"/>
        </w:rPr>
        <w:t xml:space="preserve">2 </w:t>
      </w:r>
      <w:r w:rsidRPr="00FE7EBB">
        <w:rPr>
          <w:rFonts w:ascii="Angsana New" w:hAnsi="Angsana New"/>
          <w:sz w:val="32"/>
          <w:szCs w:val="32"/>
          <w:cs/>
        </w:rPr>
        <w:t>ปี</w:t>
      </w:r>
      <w:r w:rsidRPr="00FE7EBB">
        <w:rPr>
          <w:rFonts w:ascii="Angsana New" w:hAnsi="Angsana New"/>
          <w:sz w:val="32"/>
          <w:szCs w:val="32"/>
        </w:rPr>
        <w:t xml:space="preserve"> 9 </w:t>
      </w:r>
      <w:r w:rsidRPr="00FE7EBB">
        <w:rPr>
          <w:rFonts w:ascii="Angsana New" w:hAnsi="Angsana New"/>
          <w:sz w:val="32"/>
          <w:szCs w:val="32"/>
          <w:cs/>
        </w:rPr>
        <w:t xml:space="preserve">เดือน ครบกำหนดไถ่ถอนในวันที่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FE7EBB">
        <w:rPr>
          <w:rFonts w:ascii="Angsana New" w:hAnsi="Angsana New"/>
          <w:sz w:val="32"/>
          <w:szCs w:val="32"/>
        </w:rPr>
        <w:t>2566 </w:t>
      </w:r>
      <w:r w:rsidRPr="00FE7EBB">
        <w:rPr>
          <w:rFonts w:ascii="Angsana New" w:hAnsi="Angsana New"/>
          <w:sz w:val="32"/>
          <w:szCs w:val="32"/>
          <w:cs/>
        </w:rPr>
        <w:t>มีอัตราดอกเบี้ยคงที่</w:t>
      </w:r>
      <w:r w:rsidRPr="00FE7EBB">
        <w:rPr>
          <w:rFonts w:ascii="Angsana New" w:hAnsi="Angsana New"/>
          <w:sz w:val="32"/>
          <w:szCs w:val="32"/>
        </w:rPr>
        <w:t xml:space="preserve">    </w:t>
      </w:r>
      <w:r w:rsidRPr="00FE7EBB">
        <w:rPr>
          <w:rFonts w:ascii="Angsana New" w:hAnsi="Angsana New"/>
          <w:sz w:val="32"/>
          <w:szCs w:val="32"/>
          <w:cs/>
        </w:rPr>
        <w:t xml:space="preserve">ร้อยละ </w:t>
      </w:r>
      <w:r w:rsidRPr="00FE7EBB">
        <w:rPr>
          <w:rFonts w:ascii="Angsana New" w:hAnsi="Angsana New"/>
          <w:sz w:val="32"/>
          <w:szCs w:val="32"/>
        </w:rPr>
        <w:t xml:space="preserve">5.8 </w:t>
      </w:r>
      <w:r w:rsidRPr="00FE7EBB">
        <w:rPr>
          <w:rFonts w:ascii="Angsana New" w:hAnsi="Angsana New"/>
          <w:sz w:val="32"/>
          <w:szCs w:val="32"/>
          <w:cs/>
        </w:rPr>
        <w:t xml:space="preserve">ต่อปี </w:t>
      </w:r>
    </w:p>
    <w:p w:rsidR="002145E2" w:rsidRPr="00FE7EBB" w:rsidRDefault="00662F5A" w:rsidP="00662F5A">
      <w:pPr>
        <w:spacing w:before="120" w:after="120" w:line="400" w:lineRule="exact"/>
        <w:ind w:left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ภายใต้ข้อกำหนดในการออกหุ้นกู้</w:t>
      </w:r>
      <w:r w:rsidR="007228FC">
        <w:rPr>
          <w:rFonts w:ascii="Angsana New" w:hAnsi="Angsana New"/>
          <w:sz w:val="32"/>
          <w:szCs w:val="32"/>
        </w:rPr>
        <w:t xml:space="preserve"> </w:t>
      </w:r>
      <w:r w:rsidR="00134998" w:rsidRPr="00FE7EBB">
        <w:rPr>
          <w:rFonts w:ascii="Angsana New" w:hAnsi="Angsana New"/>
          <w:sz w:val="32"/>
          <w:szCs w:val="32"/>
          <w:cs/>
        </w:rPr>
        <w:t>บริษัทฯต้องดำรงอัตราส่วนหนี้สินต่อส่วนของผู้ถือหุ้น</w:t>
      </w:r>
      <w:r>
        <w:rPr>
          <w:rFonts w:ascii="Angsana New" w:hAnsi="Angsana New" w:hint="cs"/>
          <w:sz w:val="32"/>
          <w:szCs w:val="32"/>
          <w:cs/>
        </w:rPr>
        <w:t>ให้เป็นไปตามอัตราที่กำหนด</w:t>
      </w:r>
    </w:p>
    <w:p w:rsidR="002145E2" w:rsidRPr="00FE7EBB" w:rsidRDefault="00207E46" w:rsidP="002145E2">
      <w:pPr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145E2" w:rsidRPr="00FE7EBB">
        <w:rPr>
          <w:rFonts w:ascii="Angsana New" w:hAnsi="Angsana New"/>
          <w:b/>
          <w:bCs/>
          <w:sz w:val="32"/>
          <w:szCs w:val="32"/>
        </w:rPr>
        <w:t>.</w:t>
      </w:r>
      <w:r w:rsidR="002145E2" w:rsidRPr="00FE7EBB">
        <w:rPr>
          <w:rFonts w:ascii="Angsana New" w:hAnsi="Angsana New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4A6904" w:rsidRPr="00FE7EBB" w:rsidRDefault="004A6904" w:rsidP="002145E2">
      <w:pPr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หนี้สินตามสัญญาเช่าการเงิน ณ 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80"/>
        <w:gridCol w:w="1492"/>
        <w:gridCol w:w="428"/>
        <w:gridCol w:w="1800"/>
        <w:gridCol w:w="1800"/>
      </w:tblGrid>
      <w:tr w:rsidR="002145E2" w:rsidRPr="00FE7EBB" w:rsidTr="001C0B3E">
        <w:tc>
          <w:tcPr>
            <w:tcW w:w="3480" w:type="dxa"/>
            <w:vAlign w:val="bottom"/>
          </w:tcPr>
          <w:p w:rsidR="002145E2" w:rsidRPr="00FE7EBB" w:rsidRDefault="002145E2" w:rsidP="00E5142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E7EBB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20" w:type="dxa"/>
            <w:gridSpan w:val="2"/>
            <w:vAlign w:val="bottom"/>
          </w:tcPr>
          <w:p w:rsidR="002145E2" w:rsidRPr="00FE7EBB" w:rsidRDefault="002145E2" w:rsidP="00E5142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2145E2" w:rsidRPr="00FE7EBB" w:rsidRDefault="002145E2" w:rsidP="00E5142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ind w:left="-15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ind w:left="-15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C0B3E" w:rsidRPr="00FE7EBB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33,006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3,602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ดอกเบี้ยรอการตัดบัญชี</w:t>
            </w: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(1,653)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(144)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31,353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3,458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(16,544)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single" w:sz="6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(1,920)</w:t>
            </w:r>
          </w:p>
        </w:tc>
      </w:tr>
      <w:tr w:rsidR="004A6904" w:rsidRPr="00FE7EBB" w:rsidTr="001C0B3E">
        <w:tc>
          <w:tcPr>
            <w:tcW w:w="3480" w:type="dxa"/>
            <w:vAlign w:val="bottom"/>
          </w:tcPr>
          <w:p w:rsidR="004A6904" w:rsidRPr="00FE7EBB" w:rsidRDefault="004A6904" w:rsidP="004A69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92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8" w:type="dxa"/>
            <w:vAlign w:val="bottom"/>
          </w:tcPr>
          <w:p w:rsidR="004A6904" w:rsidRPr="00FE7EBB" w:rsidRDefault="004A6904" w:rsidP="004A6904">
            <w:pPr>
              <w:tabs>
                <w:tab w:val="decimal" w:pos="1242"/>
              </w:tabs>
              <w:ind w:left="-108"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14,809</w:t>
            </w:r>
          </w:p>
        </w:tc>
        <w:tc>
          <w:tcPr>
            <w:tcW w:w="1800" w:type="dxa"/>
            <w:vAlign w:val="bottom"/>
          </w:tcPr>
          <w:p w:rsidR="004A6904" w:rsidRPr="00FE7EBB" w:rsidRDefault="004A6904" w:rsidP="001C0B3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5"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1,538</w:t>
            </w:r>
          </w:p>
        </w:tc>
      </w:tr>
    </w:tbl>
    <w:p w:rsidR="002145E2" w:rsidRPr="00FE7EBB" w:rsidRDefault="002145E2" w:rsidP="002145E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89629D" w:rsidRPr="00FE7EBB">
        <w:rPr>
          <w:rFonts w:ascii="Angsana New" w:hAnsi="Angsana New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บริษัทได้ทำสัญญาเช่าการเงินกับบริษัทแห่งหนึ่งเพื่อเช่าอุปกรณ์และ</w:t>
      </w:r>
      <w:r w:rsidR="00316DF9" w:rsidRPr="00FE7EBB">
        <w:rPr>
          <w:rFonts w:ascii="Angsana New" w:hAnsi="Angsana New"/>
          <w:sz w:val="32"/>
          <w:szCs w:val="32"/>
          <w:cs/>
        </w:rPr>
        <w:t>ยานพาหนะ</w:t>
      </w:r>
      <w:r w:rsidRPr="00FE7EBB">
        <w:rPr>
          <w:rFonts w:ascii="Angsana New" w:hAnsi="Angsana New"/>
          <w:sz w:val="32"/>
          <w:szCs w:val="32"/>
          <w:cs/>
        </w:rPr>
        <w:t>ใช้ในการดำเนินงาน โดยมีกำหนดการชำระค่าเช่าเป็นราย</w:t>
      </w:r>
      <w:r w:rsidR="002358E3" w:rsidRPr="00FE7EBB">
        <w:rPr>
          <w:rFonts w:ascii="Angsana New" w:hAnsi="Angsana New"/>
          <w:sz w:val="32"/>
          <w:szCs w:val="32"/>
          <w:cs/>
        </w:rPr>
        <w:t>เดือน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  <w:cs/>
        </w:rPr>
        <w:t xml:space="preserve"> ปี </w:t>
      </w:r>
    </w:p>
    <w:p w:rsidR="002145E2" w:rsidRPr="00FE7EBB" w:rsidRDefault="002145E2" w:rsidP="002145E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89629D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50"/>
        <w:gridCol w:w="1350"/>
        <w:gridCol w:w="1350"/>
      </w:tblGrid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="0089629D" w:rsidRPr="00FE7EBB">
              <w:rPr>
                <w:rFonts w:ascii="Angsana New" w:hAnsi="Angsana New"/>
                <w:sz w:val="28"/>
                <w:cs/>
              </w:rPr>
              <w:t>พัน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บาท) 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pBdr>
                <w:bottom w:val="single" w:sz="6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8"/>
              </w:rPr>
              <w:t xml:space="preserve">31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8"/>
              </w:rPr>
              <w:t>256</w:t>
            </w:r>
            <w:r w:rsidR="00F84AD1" w:rsidRPr="00FE7EBB">
              <w:rPr>
                <w:rFonts w:ascii="Angsana New" w:hAnsi="Angsana New"/>
                <w:sz w:val="28"/>
              </w:rPr>
              <w:t>2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E7EBB">
              <w:rPr>
                <w:rFonts w:ascii="Angsana New" w:hAnsi="Angsana New"/>
                <w:sz w:val="28"/>
              </w:rPr>
              <w:t>1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 xml:space="preserve">1 - 5 </w:t>
            </w:r>
            <w:r w:rsidRPr="00FE7EB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17,709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15,297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33,006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(1,165)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(488)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(1,653)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ind w:left="162" w:right="-198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16,544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14,809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31,353</w:t>
            </w:r>
          </w:p>
        </w:tc>
      </w:tr>
    </w:tbl>
    <w:p w:rsidR="002145E2" w:rsidRPr="00FE7EBB" w:rsidRDefault="002145E2" w:rsidP="002145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040"/>
        <w:gridCol w:w="1350"/>
        <w:gridCol w:w="1350"/>
        <w:gridCol w:w="1350"/>
      </w:tblGrid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="0089629D" w:rsidRPr="00FE7EBB">
              <w:rPr>
                <w:rFonts w:ascii="Angsana New" w:hAnsi="Angsana New"/>
                <w:sz w:val="28"/>
                <w:cs/>
              </w:rPr>
              <w:t>พัน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บาท) 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pBdr>
                <w:bottom w:val="single" w:sz="6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sz w:val="28"/>
              </w:rPr>
              <w:t xml:space="preserve">31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28"/>
              </w:rPr>
              <w:t>256</w:t>
            </w:r>
            <w:r w:rsidR="00F84AD1" w:rsidRPr="00FE7EBB">
              <w:rPr>
                <w:rFonts w:ascii="Angsana New" w:hAnsi="Angsana New"/>
                <w:sz w:val="28"/>
              </w:rPr>
              <w:t>2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FE7EBB">
              <w:rPr>
                <w:rFonts w:ascii="Angsana New" w:hAnsi="Angsana New"/>
                <w:sz w:val="28"/>
              </w:rPr>
              <w:t>1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 xml:space="preserve">1 - 5 </w:t>
            </w:r>
            <w:r w:rsidRPr="00FE7EBB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2,034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1,568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3,602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tabs>
                <w:tab w:val="right" w:pos="2532"/>
              </w:tabs>
              <w:ind w:left="162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ดอกเบี้ยตามสัญญาเช่าซื้อ/เช่าการเงินรอการตัดบัญชี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(114)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(30)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(144)</w:t>
            </w:r>
          </w:p>
        </w:tc>
      </w:tr>
      <w:tr w:rsidR="002145E2" w:rsidRPr="00FE7EBB" w:rsidTr="00E51428">
        <w:tc>
          <w:tcPr>
            <w:tcW w:w="5040" w:type="dxa"/>
            <w:vAlign w:val="bottom"/>
          </w:tcPr>
          <w:p w:rsidR="002145E2" w:rsidRPr="00FE7EBB" w:rsidRDefault="002145E2" w:rsidP="00E51428">
            <w:pPr>
              <w:ind w:left="162" w:right="-198" w:hanging="90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1,920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1,538</w:t>
            </w:r>
          </w:p>
        </w:tc>
        <w:tc>
          <w:tcPr>
            <w:tcW w:w="1350" w:type="dxa"/>
            <w:vAlign w:val="bottom"/>
          </w:tcPr>
          <w:p w:rsidR="002145E2" w:rsidRPr="00FE7EBB" w:rsidRDefault="002145E2" w:rsidP="00E51428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caps/>
                <w:sz w:val="28"/>
              </w:rPr>
            </w:pPr>
            <w:r w:rsidRPr="00FE7EBB">
              <w:rPr>
                <w:rFonts w:ascii="Angsana New" w:hAnsi="Angsana New"/>
                <w:caps/>
                <w:sz w:val="28"/>
              </w:rPr>
              <w:t>3,458</w:t>
            </w:r>
          </w:p>
        </w:tc>
      </w:tr>
    </w:tbl>
    <w:p w:rsidR="006814BC" w:rsidRPr="00FE7EBB" w:rsidRDefault="006814BC" w:rsidP="002145E2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814BC" w:rsidRPr="00FE7EBB" w:rsidRDefault="00681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55787D" w:rsidRPr="00FE7EBB" w:rsidRDefault="00207E46" w:rsidP="002145E2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55787D" w:rsidRPr="00FE7EBB">
        <w:rPr>
          <w:rFonts w:ascii="Angsana New" w:hAnsi="Angsana New"/>
          <w:b/>
          <w:bCs/>
          <w:sz w:val="32"/>
          <w:szCs w:val="32"/>
        </w:rPr>
        <w:t>.</w:t>
      </w:r>
      <w:r w:rsidR="0055787D" w:rsidRPr="00FE7EBB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55787D" w:rsidRPr="00FE7EBB" w:rsidRDefault="00207E46" w:rsidP="002145E2">
      <w:pPr>
        <w:spacing w:before="120"/>
        <w:ind w:left="561" w:right="-45" w:hanging="56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5787D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55787D" w:rsidRPr="00FE7EBB">
        <w:rPr>
          <w:rFonts w:ascii="Angsana New" w:hAnsi="Angsana New"/>
          <w:b/>
          <w:bCs/>
          <w:sz w:val="32"/>
          <w:szCs w:val="32"/>
        </w:rPr>
        <w:t>1</w:t>
      </w:r>
      <w:r w:rsidR="0055787D" w:rsidRPr="00FE7EBB">
        <w:rPr>
          <w:rFonts w:ascii="Angsana New" w:hAnsi="Angsana New"/>
          <w:b/>
          <w:bCs/>
          <w:sz w:val="32"/>
          <w:szCs w:val="32"/>
          <w:cs/>
        </w:rPr>
        <w:tab/>
        <w:t>โครงการสมทบเงิน</w:t>
      </w:r>
    </w:p>
    <w:p w:rsidR="0055787D" w:rsidRPr="00FE7EBB" w:rsidRDefault="0055787D" w:rsidP="002145E2">
      <w:pPr>
        <w:tabs>
          <w:tab w:val="left" w:pos="90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Pr="00FE7EBB">
        <w:rPr>
          <w:rFonts w:ascii="Angsana New" w:hAnsi="Angsana New"/>
          <w:sz w:val="32"/>
          <w:szCs w:val="32"/>
        </w:rPr>
        <w:t xml:space="preserve">2530 </w:t>
      </w:r>
      <w:r w:rsidRPr="00FE7EBB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ซึ่งประกอบด้วยเงินที่พนักงานจ่ายสะสมและกลุ่มบริษัทจ่าย</w:t>
      </w:r>
      <w:r w:rsidRPr="00FE7EBB">
        <w:rPr>
          <w:rFonts w:ascii="Angsana New" w:hAnsi="Angsana New"/>
          <w:spacing w:val="-4"/>
          <w:sz w:val="32"/>
          <w:szCs w:val="32"/>
          <w:cs/>
        </w:rPr>
        <w:t xml:space="preserve">สมทบให้เป็นรายเดือนในอัตราร้อยละ </w:t>
      </w:r>
      <w:r w:rsidRPr="00FE7EBB">
        <w:rPr>
          <w:rFonts w:ascii="Angsana New" w:hAnsi="Angsana New"/>
          <w:spacing w:val="-4"/>
          <w:sz w:val="32"/>
          <w:szCs w:val="32"/>
        </w:rPr>
        <w:t xml:space="preserve">2 </w:t>
      </w:r>
      <w:r w:rsidR="002358E3" w:rsidRPr="00FE7EBB">
        <w:rPr>
          <w:rFonts w:ascii="Angsana New" w:hAnsi="Angsana New"/>
          <w:spacing w:val="-4"/>
          <w:sz w:val="32"/>
          <w:szCs w:val="32"/>
          <w:cs/>
        </w:rPr>
        <w:t xml:space="preserve">ถึงร้อยละ </w:t>
      </w:r>
      <w:r w:rsidR="002358E3" w:rsidRPr="00FE7EBB">
        <w:rPr>
          <w:rFonts w:ascii="Angsana New" w:hAnsi="Angsana New"/>
          <w:spacing w:val="-4"/>
          <w:sz w:val="32"/>
          <w:szCs w:val="32"/>
        </w:rPr>
        <w:t xml:space="preserve">4 </w:t>
      </w:r>
      <w:r w:rsidRPr="00FE7EBB">
        <w:rPr>
          <w:rFonts w:ascii="Angsana New" w:hAnsi="Angsana New"/>
          <w:spacing w:val="-4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</w:t>
      </w:r>
      <w:r w:rsidRPr="00FE7EBB">
        <w:rPr>
          <w:rFonts w:ascii="Angsana New" w:hAnsi="Angsana New"/>
          <w:sz w:val="32"/>
          <w:szCs w:val="32"/>
          <w:cs/>
        </w:rPr>
        <w:t>จัดการกองทุน</w:t>
      </w:r>
      <w:r w:rsidR="005B0399" w:rsidRPr="00FE7EBB">
        <w:rPr>
          <w:rFonts w:ascii="Angsana New" w:hAnsi="Angsana New"/>
          <w:sz w:val="32"/>
          <w:szCs w:val="32"/>
          <w:cs/>
        </w:rPr>
        <w:t>บัวหลวง</w:t>
      </w:r>
      <w:r w:rsidRPr="00FE7EBB">
        <w:rPr>
          <w:rFonts w:ascii="Angsana New" w:hAnsi="Angsana New"/>
          <w:sz w:val="32"/>
          <w:szCs w:val="32"/>
          <w:cs/>
        </w:rPr>
        <w:t xml:space="preserve"> จำกัด </w:t>
      </w:r>
      <w:r w:rsidR="005B0399" w:rsidRPr="00FE7EBB">
        <w:rPr>
          <w:rFonts w:ascii="Angsana New" w:hAnsi="Angsana New"/>
          <w:sz w:val="32"/>
          <w:szCs w:val="32"/>
          <w:cs/>
        </w:rPr>
        <w:t xml:space="preserve">และบริษัทหลักทรัพย์จัดการกองทุน </w:t>
      </w:r>
      <w:proofErr w:type="spellStart"/>
      <w:r w:rsidR="005B0399" w:rsidRPr="00FE7EBB">
        <w:rPr>
          <w:rFonts w:ascii="Angsana New" w:hAnsi="Angsana New"/>
          <w:sz w:val="32"/>
          <w:szCs w:val="32"/>
          <w:cs/>
        </w:rPr>
        <w:t>ทิส</w:t>
      </w:r>
      <w:proofErr w:type="spellEnd"/>
      <w:r w:rsidR="005B0399" w:rsidRPr="00FE7EBB">
        <w:rPr>
          <w:rFonts w:ascii="Angsana New" w:hAnsi="Angsana New"/>
          <w:sz w:val="32"/>
          <w:szCs w:val="32"/>
          <w:cs/>
        </w:rPr>
        <w:t xml:space="preserve">โก้ จำกัด </w:t>
      </w:r>
      <w:r w:rsidRPr="00FE7EBB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 </w:t>
      </w:r>
      <w:r w:rsidR="003D6176" w:rsidRPr="00FE7EBB">
        <w:rPr>
          <w:rFonts w:ascii="Angsana New" w:hAnsi="Angsana New"/>
          <w:sz w:val="32"/>
          <w:szCs w:val="32"/>
        </w:rPr>
        <w:t>4.96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 (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: </w:t>
      </w:r>
      <w:r w:rsidR="003D6176" w:rsidRPr="00FE7EBB">
        <w:rPr>
          <w:rFonts w:ascii="Angsana New" w:hAnsi="Angsana New"/>
          <w:sz w:val="32"/>
          <w:szCs w:val="32"/>
        </w:rPr>
        <w:t>7.41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ล้านบาท) และเฉพาะของบริษัทฯเป็นจำนวน </w:t>
      </w:r>
      <w:r w:rsidR="003D6176" w:rsidRPr="00FE7EBB">
        <w:rPr>
          <w:rFonts w:ascii="Angsana New" w:hAnsi="Angsana New"/>
          <w:sz w:val="32"/>
          <w:szCs w:val="32"/>
        </w:rPr>
        <w:t>1.21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(2562: </w:t>
      </w:r>
      <w:r w:rsidR="003D6176" w:rsidRPr="00FE7EBB">
        <w:rPr>
          <w:rFonts w:ascii="Angsana New" w:hAnsi="Angsana New"/>
          <w:sz w:val="32"/>
          <w:szCs w:val="32"/>
        </w:rPr>
        <w:t>1.53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ล้านบาท)</w:t>
      </w:r>
    </w:p>
    <w:p w:rsidR="0055787D" w:rsidRPr="00FE7EBB" w:rsidRDefault="00207E46" w:rsidP="0055787D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5787D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55787D" w:rsidRPr="00FE7EBB">
        <w:rPr>
          <w:rFonts w:ascii="Angsana New" w:hAnsi="Angsana New"/>
          <w:b/>
          <w:bCs/>
          <w:sz w:val="32"/>
          <w:szCs w:val="32"/>
        </w:rPr>
        <w:t>2</w:t>
      </w:r>
      <w:r w:rsidR="0055787D" w:rsidRPr="00FE7EBB">
        <w:rPr>
          <w:rFonts w:ascii="Angsana New" w:hAnsi="Angsana New"/>
          <w:b/>
          <w:bCs/>
          <w:sz w:val="32"/>
          <w:szCs w:val="32"/>
          <w:cs/>
        </w:rPr>
        <w:tab/>
        <w:t>โครงการผลประโยชน์หลังออกจากงานของพนักงาน</w:t>
      </w:r>
    </w:p>
    <w:tbl>
      <w:tblPr>
        <w:tblW w:w="487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900"/>
        <w:gridCol w:w="529"/>
        <w:gridCol w:w="1259"/>
        <w:gridCol w:w="1261"/>
        <w:gridCol w:w="1259"/>
        <w:gridCol w:w="1261"/>
      </w:tblGrid>
      <w:tr w:rsidR="0055787D" w:rsidRPr="00FE7EBB" w:rsidTr="00E51428">
        <w:tc>
          <w:tcPr>
            <w:tcW w:w="2059" w:type="pct"/>
          </w:tcPr>
          <w:p w:rsidR="0055787D" w:rsidRPr="00FE7EBB" w:rsidRDefault="0055787D" w:rsidP="00E51428">
            <w:pPr>
              <w:rPr>
                <w:rFonts w:ascii="Angsana New" w:hAnsi="Angsana New"/>
                <w:sz w:val="28"/>
              </w:rPr>
            </w:pPr>
            <w:bookmarkStart w:id="14" w:name="_Hlk64013160"/>
            <w:r w:rsidRPr="00FE7EBB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2941" w:type="pct"/>
            <w:gridSpan w:val="5"/>
          </w:tcPr>
          <w:p w:rsidR="0055787D" w:rsidRPr="00FE7EBB" w:rsidRDefault="0055787D" w:rsidP="00E5142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E7EBB">
              <w:rPr>
                <w:rFonts w:ascii="Angsana New" w:hAnsi="Angsana New"/>
                <w:spacing w:val="-4"/>
                <w:sz w:val="28"/>
              </w:rPr>
              <w:t>: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="0089629D" w:rsidRPr="00FE7EBB">
              <w:rPr>
                <w:rFonts w:ascii="Angsana New" w:hAnsi="Angsana New"/>
                <w:spacing w:val="-4"/>
                <w:sz w:val="28"/>
                <w:cs/>
              </w:rPr>
              <w:t>พัน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>บาท)</w:t>
            </w:r>
          </w:p>
        </w:tc>
      </w:tr>
      <w:tr w:rsidR="0055787D" w:rsidRPr="00FE7EBB" w:rsidTr="0026741D">
        <w:tc>
          <w:tcPr>
            <w:tcW w:w="2059" w:type="pct"/>
          </w:tcPr>
          <w:p w:rsidR="0055787D" w:rsidRPr="00FE7EBB" w:rsidRDefault="0055787D" w:rsidP="00E5142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:rsidR="0055787D" w:rsidRPr="00FE7EBB" w:rsidRDefault="0055787D" w:rsidP="0026741D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31" w:type="pct"/>
            <w:gridSpan w:val="2"/>
            <w:vAlign w:val="bottom"/>
          </w:tcPr>
          <w:p w:rsidR="0055787D" w:rsidRPr="00FE7EBB" w:rsidRDefault="0026741D" w:rsidP="00E51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  <w:vAlign w:val="bottom"/>
          </w:tcPr>
          <w:p w:rsidR="0055787D" w:rsidRPr="00FE7EBB" w:rsidRDefault="0026741D" w:rsidP="00E5142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6741D" w:rsidRPr="00FE7EBB" w:rsidTr="0026741D">
        <w:tc>
          <w:tcPr>
            <w:tcW w:w="2059" w:type="pct"/>
          </w:tcPr>
          <w:p w:rsidR="0026741D" w:rsidRPr="00FE7EBB" w:rsidRDefault="0026741D" w:rsidP="0026741D">
            <w:pPr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" w:type="pct"/>
            <w:vAlign w:val="bottom"/>
          </w:tcPr>
          <w:p w:rsidR="0026741D" w:rsidRPr="00FE7EBB" w:rsidRDefault="0026741D" w:rsidP="0026741D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26741D" w:rsidRPr="00FE7EBB" w:rsidRDefault="0026741D" w:rsidP="0026741D">
            <w:pPr>
              <w:ind w:right="14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E7EB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  <w:tc>
          <w:tcPr>
            <w:tcW w:w="665" w:type="pct"/>
            <w:vAlign w:val="bottom"/>
          </w:tcPr>
          <w:p w:rsidR="0026741D" w:rsidRPr="00FE7EBB" w:rsidRDefault="0026741D" w:rsidP="0026741D">
            <w:pPr>
              <w:ind w:right="14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FE7EBB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u w:val="single"/>
              </w:rPr>
              <w:t>2562</w:t>
            </w:r>
          </w:p>
        </w:tc>
      </w:tr>
      <w:tr w:rsidR="0026741D" w:rsidRPr="00FE7EBB" w:rsidTr="0026741D">
        <w:tc>
          <w:tcPr>
            <w:tcW w:w="2059" w:type="pct"/>
          </w:tcPr>
          <w:p w:rsidR="0026741D" w:rsidRPr="00FE7EBB" w:rsidRDefault="0026741D" w:rsidP="0026741D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="00F55545" w:rsidRPr="00FE7EBB">
              <w:rPr>
                <w:rFonts w:ascii="Angsana New" w:hAnsi="Angsana New"/>
                <w:b/>
                <w:bCs/>
                <w:sz w:val="28"/>
                <w:cs/>
              </w:rPr>
              <w:t>ต้นปี</w:t>
            </w:r>
          </w:p>
        </w:tc>
        <w:tc>
          <w:tcPr>
            <w:tcW w:w="279" w:type="pct"/>
            <w:vAlign w:val="bottom"/>
          </w:tcPr>
          <w:p w:rsidR="0026741D" w:rsidRPr="00FE7EBB" w:rsidRDefault="0026741D" w:rsidP="0026741D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26741D" w:rsidRPr="00FE7EBB" w:rsidRDefault="000D4BEE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43,152</w:t>
            </w: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27,837</w:t>
            </w:r>
          </w:p>
        </w:tc>
        <w:tc>
          <w:tcPr>
            <w:tcW w:w="665" w:type="pct"/>
            <w:vAlign w:val="bottom"/>
          </w:tcPr>
          <w:p w:rsidR="0026741D" w:rsidRPr="00FE7EBB" w:rsidRDefault="000D4BEE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16,573</w:t>
            </w: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11,522</w:t>
            </w:r>
          </w:p>
        </w:tc>
      </w:tr>
      <w:tr w:rsidR="0026741D" w:rsidRPr="00FE7EBB" w:rsidTr="0026741D">
        <w:tc>
          <w:tcPr>
            <w:tcW w:w="2059" w:type="pct"/>
          </w:tcPr>
          <w:p w:rsidR="0026741D" w:rsidRPr="00FE7EBB" w:rsidRDefault="0026741D" w:rsidP="0026741D">
            <w:pPr>
              <w:ind w:left="9" w:hanging="9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279" w:type="pct"/>
            <w:vAlign w:val="bottom"/>
          </w:tcPr>
          <w:p w:rsidR="0026741D" w:rsidRPr="00FE7EBB" w:rsidRDefault="0026741D" w:rsidP="0026741D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26741D" w:rsidRPr="00FE7EBB" w:rsidRDefault="0026741D" w:rsidP="0026741D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251A6" w:rsidRPr="00FE7EBB" w:rsidTr="0026741D">
        <w:tc>
          <w:tcPr>
            <w:tcW w:w="2059" w:type="pct"/>
          </w:tcPr>
          <w:p w:rsidR="001251A6" w:rsidRPr="00FE7EBB" w:rsidRDefault="001251A6" w:rsidP="001251A6">
            <w:pPr>
              <w:ind w:left="9" w:firstLine="142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79" w:type="pct"/>
            <w:vAlign w:val="bottom"/>
          </w:tcPr>
          <w:p w:rsidR="001251A6" w:rsidRPr="00FE7EBB" w:rsidRDefault="001251A6" w:rsidP="001251A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5,833</w:t>
            </w:r>
          </w:p>
        </w:tc>
        <w:tc>
          <w:tcPr>
            <w:tcW w:w="666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7,859</w:t>
            </w:r>
          </w:p>
        </w:tc>
        <w:tc>
          <w:tcPr>
            <w:tcW w:w="665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1,089</w:t>
            </w:r>
          </w:p>
        </w:tc>
        <w:tc>
          <w:tcPr>
            <w:tcW w:w="666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494</w:t>
            </w:r>
          </w:p>
        </w:tc>
      </w:tr>
      <w:tr w:rsidR="001251A6" w:rsidRPr="00FE7EBB" w:rsidTr="0026741D">
        <w:tc>
          <w:tcPr>
            <w:tcW w:w="2059" w:type="pct"/>
          </w:tcPr>
          <w:p w:rsidR="001251A6" w:rsidRPr="00FE7EBB" w:rsidRDefault="001251A6" w:rsidP="001251A6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pct"/>
            <w:vAlign w:val="bottom"/>
          </w:tcPr>
          <w:p w:rsidR="001251A6" w:rsidRPr="00FE7EBB" w:rsidRDefault="001251A6" w:rsidP="001251A6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1,035</w:t>
            </w:r>
          </w:p>
        </w:tc>
        <w:tc>
          <w:tcPr>
            <w:tcW w:w="666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739</w:t>
            </w:r>
          </w:p>
        </w:tc>
        <w:tc>
          <w:tcPr>
            <w:tcW w:w="665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352</w:t>
            </w:r>
          </w:p>
        </w:tc>
        <w:tc>
          <w:tcPr>
            <w:tcW w:w="666" w:type="pct"/>
            <w:vAlign w:val="bottom"/>
          </w:tcPr>
          <w:p w:rsidR="001251A6" w:rsidRPr="00FE7EBB" w:rsidRDefault="001251A6" w:rsidP="001251A6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208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firstLine="151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5,964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3,193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154" w:hanging="142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FE7EBB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430" w:hanging="279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ขาดทุน(กำไร)จากการประมาณการตามหลักคณิตศาสตร์ประกันภัย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(3,959)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4,294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(801)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(175)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721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FE7EB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(3,762)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(633)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(1,109)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(1,023)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721" w:right="-90" w:hanging="287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</w:t>
            </w: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ระสบการณ์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(15,982)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2,447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(12,750)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2,553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(2,443)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(5,355)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(199)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(688)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B34938" w:rsidRPr="00FE7EBB" w:rsidTr="0026741D">
        <w:tc>
          <w:tcPr>
            <w:tcW w:w="2059" w:type="pct"/>
          </w:tcPr>
          <w:p w:rsidR="00B34938" w:rsidRPr="00FE7EBB" w:rsidRDefault="00B34938" w:rsidP="00B34938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E7EBB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279" w:type="pct"/>
            <w:vAlign w:val="bottom"/>
          </w:tcPr>
          <w:p w:rsidR="00B34938" w:rsidRPr="00FE7EBB" w:rsidRDefault="00B34938" w:rsidP="00B34938">
            <w:pPr>
              <w:tabs>
                <w:tab w:val="decimal" w:pos="1496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23,186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43,152</w:t>
            </w:r>
          </w:p>
        </w:tc>
        <w:tc>
          <w:tcPr>
            <w:tcW w:w="665" w:type="pct"/>
            <w:vAlign w:val="bottom"/>
          </w:tcPr>
          <w:p w:rsidR="00B34938" w:rsidRPr="00FE7EBB" w:rsidRDefault="00B34938" w:rsidP="00B349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3,354</w:t>
            </w:r>
          </w:p>
        </w:tc>
        <w:tc>
          <w:tcPr>
            <w:tcW w:w="666" w:type="pct"/>
            <w:vAlign w:val="bottom"/>
          </w:tcPr>
          <w:p w:rsidR="00B34938" w:rsidRPr="00FE7EBB" w:rsidRDefault="00B34938" w:rsidP="00B3493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</w:rPr>
              <w:t>16,573</w:t>
            </w:r>
          </w:p>
        </w:tc>
      </w:tr>
      <w:bookmarkEnd w:id="14"/>
    </w:tbl>
    <w:p w:rsidR="002358E3" w:rsidRPr="00FE7EBB" w:rsidRDefault="002358E3" w:rsidP="0026741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2358E3" w:rsidRPr="00FE7EBB" w:rsidRDefault="002358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br w:type="page"/>
      </w:r>
    </w:p>
    <w:p w:rsidR="002358E3" w:rsidRPr="00FE7EBB" w:rsidRDefault="002358E3" w:rsidP="002358E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lastRenderedPageBreak/>
        <w:tab/>
      </w:r>
      <w:r w:rsidRPr="00FE7EB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sz w:val="32"/>
          <w:szCs w:val="32"/>
        </w:rPr>
        <w:t xml:space="preserve">5 </w:t>
      </w:r>
      <w:r w:rsidRPr="00FE7EBB">
        <w:rPr>
          <w:rFonts w:ascii="Angsana New" w:hAnsi="Angsana New"/>
          <w:sz w:val="32"/>
          <w:szCs w:val="32"/>
          <w:cs/>
        </w:rPr>
        <w:t xml:space="preserve">เมษายน </w:t>
      </w:r>
      <w:r w:rsidRPr="00FE7EBB">
        <w:rPr>
          <w:rFonts w:ascii="Angsana New" w:hAnsi="Angsana New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E7EBB">
        <w:rPr>
          <w:rFonts w:ascii="Angsana New" w:hAnsi="Angsana New"/>
          <w:sz w:val="32"/>
          <w:szCs w:val="32"/>
        </w:rPr>
        <w:t xml:space="preserve">7) </w:t>
      </w:r>
      <w:r w:rsidRPr="00FE7EBB">
        <w:rPr>
          <w:rFonts w:ascii="Angsana New" w:hAnsi="Angsana New"/>
          <w:sz w:val="32"/>
          <w:szCs w:val="32"/>
          <w:cs/>
        </w:rPr>
        <w:t xml:space="preserve">พ.ศ. </w:t>
      </w:r>
      <w:r w:rsidRPr="00FE7EBB">
        <w:rPr>
          <w:rFonts w:ascii="Angsana New" w:hAnsi="Angsana New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>ได้ประกาศลงใน</w:t>
      </w:r>
      <w:r w:rsidR="00F832F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E7EBB">
        <w:rPr>
          <w:rFonts w:ascii="Angsana New" w:hAnsi="Angsana New"/>
          <w:sz w:val="32"/>
          <w:szCs w:val="32"/>
          <w:cs/>
        </w:rPr>
        <w:t>ราชกิจจา</w:t>
      </w:r>
      <w:proofErr w:type="spellStart"/>
      <w:r w:rsidRPr="00FE7EBB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E7EBB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FE7EBB">
        <w:rPr>
          <w:rFonts w:ascii="Angsana New" w:hAnsi="Angsana New"/>
          <w:sz w:val="32"/>
          <w:szCs w:val="32"/>
        </w:rPr>
        <w:t xml:space="preserve">20 </w:t>
      </w:r>
      <w:r w:rsidRPr="00FE7EBB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FE7EBB">
        <w:rPr>
          <w:rFonts w:ascii="Angsana New" w:hAnsi="Angsana New"/>
          <w:sz w:val="32"/>
          <w:szCs w:val="32"/>
        </w:rPr>
        <w:t xml:space="preserve">400 </w:t>
      </w:r>
      <w:r w:rsidRPr="00FE7EBB">
        <w:rPr>
          <w:rFonts w:ascii="Angsana New" w:hAnsi="Angsana New"/>
          <w:sz w:val="32"/>
          <w:szCs w:val="32"/>
          <w:cs/>
        </w:rPr>
        <w:t xml:space="preserve">วัน กฎหมายดังกล่าวมีผลบังคับใช้ตั้งแต่วันที่ </w:t>
      </w:r>
      <w:r w:rsidRPr="00FE7EBB">
        <w:rPr>
          <w:rFonts w:ascii="Angsana New" w:hAnsi="Angsana New"/>
          <w:sz w:val="32"/>
          <w:szCs w:val="32"/>
        </w:rPr>
        <w:t xml:space="preserve">5 </w:t>
      </w:r>
      <w:r w:rsidRPr="00FE7EB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E7EBB">
        <w:rPr>
          <w:rFonts w:ascii="Angsana New" w:hAnsi="Angsana New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Pr="00FE7EBB">
        <w:rPr>
          <w:rFonts w:ascii="Angsana New" w:hAnsi="Angsana New"/>
          <w:sz w:val="32"/>
          <w:szCs w:val="32"/>
        </w:rPr>
        <w:t>5.96</w:t>
      </w:r>
      <w:r w:rsidRPr="00FE7E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E7EBB">
        <w:rPr>
          <w:rFonts w:ascii="Angsana New" w:hAnsi="Angsana New"/>
          <w:sz w:val="32"/>
          <w:szCs w:val="32"/>
        </w:rPr>
        <w:t xml:space="preserve"> (</w:t>
      </w:r>
      <w:r w:rsidRPr="00FE7EBB">
        <w:rPr>
          <w:rFonts w:ascii="Angsana New" w:hAnsi="Angsana New"/>
          <w:sz w:val="32"/>
          <w:szCs w:val="32"/>
          <w:cs/>
        </w:rPr>
        <w:t>เฉพาะ</w:t>
      </w:r>
      <w:r w:rsidR="00F832F1">
        <w:rPr>
          <w:rFonts w:ascii="Angsana New" w:hAnsi="Angsana New" w:hint="cs"/>
          <w:sz w:val="32"/>
          <w:szCs w:val="32"/>
          <w:cs/>
        </w:rPr>
        <w:t>ของ</w:t>
      </w:r>
      <w:r w:rsidRPr="00FE7EBB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Pr="00FE7EBB">
        <w:rPr>
          <w:rFonts w:ascii="Angsana New" w:hAnsi="Angsana New"/>
          <w:sz w:val="32"/>
          <w:szCs w:val="32"/>
        </w:rPr>
        <w:t xml:space="preserve">3.19 </w:t>
      </w:r>
      <w:r w:rsidRPr="00FE7EBB">
        <w:rPr>
          <w:rFonts w:ascii="Angsana New" w:hAnsi="Angsana New"/>
          <w:sz w:val="32"/>
          <w:szCs w:val="32"/>
          <w:cs/>
        </w:rPr>
        <w:t>ล้านบาท</w:t>
      </w:r>
      <w:r w:rsidRPr="00FE7EBB">
        <w:rPr>
          <w:rFonts w:ascii="Angsana New" w:hAnsi="Angsana New"/>
          <w:sz w:val="32"/>
          <w:szCs w:val="32"/>
        </w:rPr>
        <w:t>)</w:t>
      </w:r>
      <w:r w:rsidRPr="00FE7EBB">
        <w:rPr>
          <w:rFonts w:ascii="Angsana New" w:hAnsi="Angsana New"/>
          <w:sz w:val="32"/>
          <w:szCs w:val="32"/>
          <w:cs/>
        </w:rPr>
        <w:t xml:space="preserve"> กลุ่มบริษัท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เบ็ดเสร็จสำหรับปี</w:t>
      </w:r>
      <w:r w:rsidRPr="00FE7EBB">
        <w:rPr>
          <w:rFonts w:ascii="Angsana New" w:hAnsi="Angsana New"/>
          <w:sz w:val="32"/>
          <w:szCs w:val="32"/>
        </w:rPr>
        <w:t xml:space="preserve"> 2562</w:t>
      </w:r>
    </w:p>
    <w:p w:rsidR="0055787D" w:rsidRPr="00FE7EBB" w:rsidRDefault="0055787D" w:rsidP="002358E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6D7228" w:rsidRPr="00FE7EBB">
        <w:rPr>
          <w:rFonts w:ascii="Angsana New" w:hAnsi="Angsana New"/>
          <w:sz w:val="32"/>
          <w:szCs w:val="32"/>
        </w:rPr>
        <w:t>1.1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ล้านบาท (</w:t>
      </w:r>
      <w:r w:rsidR="00F832F1" w:rsidRPr="00FE7EBB">
        <w:rPr>
          <w:rFonts w:ascii="Angsana New" w:hAnsi="Angsana New"/>
          <w:sz w:val="32"/>
          <w:szCs w:val="32"/>
          <w:cs/>
        </w:rPr>
        <w:t>เฉพาะ</w:t>
      </w:r>
      <w:r w:rsidR="00F832F1">
        <w:rPr>
          <w:rFonts w:ascii="Angsana New" w:hAnsi="Angsana New" w:hint="cs"/>
          <w:sz w:val="32"/>
          <w:szCs w:val="32"/>
          <w:cs/>
        </w:rPr>
        <w:t>ของ</w:t>
      </w:r>
      <w:r w:rsidR="00F832F1" w:rsidRPr="00FE7EBB">
        <w:rPr>
          <w:rFonts w:ascii="Angsana New" w:hAnsi="Angsana New"/>
          <w:sz w:val="32"/>
          <w:szCs w:val="32"/>
          <w:cs/>
        </w:rPr>
        <w:t>บริษัทฯ</w:t>
      </w:r>
      <w:r w:rsidRPr="00FE7EBB">
        <w:rPr>
          <w:rFonts w:ascii="Angsana New" w:hAnsi="Angsana New"/>
          <w:sz w:val="32"/>
          <w:szCs w:val="32"/>
        </w:rPr>
        <w:t xml:space="preserve">: </w:t>
      </w:r>
      <w:r w:rsidR="006D7228" w:rsidRPr="00FE7EBB">
        <w:rPr>
          <w:rFonts w:ascii="Angsana New" w:hAnsi="Angsana New"/>
          <w:sz w:val="32"/>
          <w:szCs w:val="32"/>
          <w:cs/>
        </w:rPr>
        <w:t>ไม่มี</w:t>
      </w:r>
      <w:r w:rsidRPr="00FE7EBB">
        <w:rPr>
          <w:rFonts w:ascii="Angsana New" w:hAnsi="Angsana New"/>
          <w:sz w:val="32"/>
          <w:szCs w:val="32"/>
          <w:cs/>
        </w:rPr>
        <w:t>) (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>: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จำนวน </w:t>
      </w:r>
      <w:r w:rsidR="002145E2" w:rsidRPr="00FE7EBB">
        <w:rPr>
          <w:rFonts w:ascii="Angsana New" w:hAnsi="Angsana New"/>
          <w:sz w:val="32"/>
          <w:szCs w:val="32"/>
        </w:rPr>
        <w:t>1.8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 </w:t>
      </w:r>
      <w:r w:rsidR="00F832F1" w:rsidRPr="00FE7EBB">
        <w:rPr>
          <w:rFonts w:ascii="Angsana New" w:hAnsi="Angsana New"/>
          <w:sz w:val="32"/>
          <w:szCs w:val="32"/>
          <w:cs/>
        </w:rPr>
        <w:t>เฉพาะ</w:t>
      </w:r>
      <w:r w:rsidR="00F832F1">
        <w:rPr>
          <w:rFonts w:ascii="Angsana New" w:hAnsi="Angsana New" w:hint="cs"/>
          <w:sz w:val="32"/>
          <w:szCs w:val="32"/>
          <w:cs/>
        </w:rPr>
        <w:t>ของ</w:t>
      </w:r>
      <w:r w:rsidR="00F832F1" w:rsidRPr="00FE7EBB">
        <w:rPr>
          <w:rFonts w:ascii="Angsana New" w:hAnsi="Angsana New"/>
          <w:sz w:val="32"/>
          <w:szCs w:val="32"/>
          <w:cs/>
        </w:rPr>
        <w:t>บริษัทฯ</w:t>
      </w:r>
      <w:r w:rsidRPr="00FE7EBB">
        <w:rPr>
          <w:rFonts w:ascii="Angsana New" w:hAnsi="Angsana New"/>
          <w:sz w:val="32"/>
          <w:szCs w:val="32"/>
        </w:rPr>
        <w:t xml:space="preserve">: </w:t>
      </w:r>
      <w:r w:rsidRPr="00FE7EBB">
        <w:rPr>
          <w:rFonts w:ascii="Angsana New" w:hAnsi="Angsana New"/>
          <w:sz w:val="32"/>
          <w:szCs w:val="32"/>
          <w:cs/>
        </w:rPr>
        <w:t xml:space="preserve">จำนวน </w:t>
      </w:r>
      <w:r w:rsidR="002145E2" w:rsidRPr="00FE7EBB">
        <w:rPr>
          <w:rFonts w:ascii="Angsana New" w:hAnsi="Angsana New"/>
          <w:sz w:val="32"/>
          <w:szCs w:val="32"/>
        </w:rPr>
        <w:t>0.2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55787D" w:rsidRPr="00FE7EBB" w:rsidRDefault="0055787D" w:rsidP="002358E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pacing w:val="-8"/>
          <w:sz w:val="32"/>
          <w:szCs w:val="32"/>
        </w:rPr>
        <w:t>31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pacing w:val="-8"/>
          <w:sz w:val="32"/>
          <w:szCs w:val="32"/>
        </w:rPr>
        <w:t>2563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ประมาณ </w:t>
      </w:r>
      <w:r w:rsidR="006D7228" w:rsidRPr="00FE7EBB">
        <w:rPr>
          <w:rFonts w:ascii="Angsana New" w:hAnsi="Angsana New"/>
          <w:spacing w:val="-8"/>
          <w:sz w:val="32"/>
          <w:szCs w:val="32"/>
        </w:rPr>
        <w:t>9 - 15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8"/>
          <w:sz w:val="32"/>
          <w:szCs w:val="32"/>
          <w:cs/>
        </w:rPr>
        <w:t>ปี (</w:t>
      </w:r>
      <w:r w:rsidR="00F832F1" w:rsidRPr="00FE7EBB">
        <w:rPr>
          <w:rFonts w:ascii="Angsana New" w:hAnsi="Angsana New"/>
          <w:sz w:val="32"/>
          <w:szCs w:val="32"/>
          <w:cs/>
        </w:rPr>
        <w:t>เฉพาะ</w:t>
      </w:r>
      <w:r w:rsidR="00F832F1">
        <w:rPr>
          <w:rFonts w:ascii="Angsana New" w:hAnsi="Angsana New" w:hint="cs"/>
          <w:sz w:val="32"/>
          <w:szCs w:val="32"/>
          <w:cs/>
        </w:rPr>
        <w:t>ของ</w:t>
      </w:r>
      <w:r w:rsidR="00F832F1" w:rsidRPr="00FE7EBB">
        <w:rPr>
          <w:rFonts w:ascii="Angsana New" w:hAnsi="Angsana New"/>
          <w:sz w:val="32"/>
          <w:szCs w:val="32"/>
          <w:cs/>
        </w:rPr>
        <w:t>บริษัทฯ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: </w:t>
      </w:r>
      <w:r w:rsidR="006D7228" w:rsidRPr="00FE7EBB">
        <w:rPr>
          <w:rFonts w:ascii="Angsana New" w:hAnsi="Angsana New"/>
          <w:spacing w:val="-8"/>
          <w:sz w:val="32"/>
          <w:szCs w:val="32"/>
        </w:rPr>
        <w:t>9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8"/>
          <w:sz w:val="32"/>
          <w:szCs w:val="32"/>
          <w:cs/>
        </w:rPr>
        <w:t>ปี)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(2562: </w:t>
      </w:r>
      <w:r w:rsidR="0026741D" w:rsidRPr="00FE7EBB">
        <w:rPr>
          <w:rFonts w:ascii="Angsana New" w:hAnsi="Angsana New"/>
          <w:spacing w:val="-8"/>
          <w:sz w:val="32"/>
          <w:szCs w:val="32"/>
        </w:rPr>
        <w:t>6 - 17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8"/>
          <w:sz w:val="32"/>
          <w:szCs w:val="32"/>
          <w:cs/>
        </w:rPr>
        <w:t xml:space="preserve">ปี </w:t>
      </w:r>
      <w:r w:rsidR="00F832F1" w:rsidRPr="00FE7EBB">
        <w:rPr>
          <w:rFonts w:ascii="Angsana New" w:hAnsi="Angsana New"/>
          <w:sz w:val="32"/>
          <w:szCs w:val="32"/>
          <w:cs/>
        </w:rPr>
        <w:t>เฉพาะ</w:t>
      </w:r>
      <w:r w:rsidR="00F832F1">
        <w:rPr>
          <w:rFonts w:ascii="Angsana New" w:hAnsi="Angsana New" w:hint="cs"/>
          <w:sz w:val="32"/>
          <w:szCs w:val="32"/>
          <w:cs/>
        </w:rPr>
        <w:t>ของ</w:t>
      </w:r>
      <w:r w:rsidR="00F832F1" w:rsidRPr="00FE7EBB">
        <w:rPr>
          <w:rFonts w:ascii="Angsana New" w:hAnsi="Angsana New"/>
          <w:sz w:val="32"/>
          <w:szCs w:val="32"/>
          <w:cs/>
        </w:rPr>
        <w:t>บริษัทฯ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: </w:t>
      </w:r>
      <w:r w:rsidR="0026741D" w:rsidRPr="00FE7EBB">
        <w:rPr>
          <w:rFonts w:ascii="Angsana New" w:hAnsi="Angsana New"/>
          <w:spacing w:val="-8"/>
          <w:sz w:val="32"/>
          <w:szCs w:val="32"/>
        </w:rPr>
        <w:t>6</w:t>
      </w:r>
      <w:r w:rsidRPr="00FE7EBB">
        <w:rPr>
          <w:rFonts w:ascii="Angsana New" w:hAnsi="Angsana New"/>
          <w:spacing w:val="-8"/>
          <w:sz w:val="32"/>
          <w:szCs w:val="32"/>
        </w:rPr>
        <w:t xml:space="preserve"> </w:t>
      </w:r>
      <w:r w:rsidRPr="00FE7EBB">
        <w:rPr>
          <w:rFonts w:ascii="Angsana New" w:hAnsi="Angsana New"/>
          <w:spacing w:val="-8"/>
          <w:sz w:val="32"/>
          <w:szCs w:val="32"/>
          <w:cs/>
        </w:rPr>
        <w:t>ปี</w:t>
      </w:r>
      <w:r w:rsidRPr="00FE7EBB">
        <w:rPr>
          <w:rFonts w:ascii="Angsana New" w:hAnsi="Angsana New"/>
          <w:spacing w:val="-8"/>
          <w:sz w:val="32"/>
          <w:szCs w:val="32"/>
        </w:rPr>
        <w:t>)</w:t>
      </w:r>
    </w:p>
    <w:p w:rsidR="0055787D" w:rsidRPr="00FE7EBB" w:rsidRDefault="0055787D" w:rsidP="002722D0">
      <w:pPr>
        <w:tabs>
          <w:tab w:val="left" w:pos="1440"/>
          <w:tab w:val="left" w:pos="21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2145E2" w:rsidRPr="00FE7EBB" w:rsidTr="00E51428">
        <w:tc>
          <w:tcPr>
            <w:tcW w:w="9114" w:type="dxa"/>
            <w:gridSpan w:val="5"/>
            <w:shd w:val="clear" w:color="auto" w:fill="auto"/>
          </w:tcPr>
          <w:p w:rsidR="002145E2" w:rsidRPr="00FE7EBB" w:rsidRDefault="002722D0" w:rsidP="00E51428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145E2" w:rsidRPr="00FE7EBB" w:rsidTr="00E51428">
        <w:tc>
          <w:tcPr>
            <w:tcW w:w="4050" w:type="dxa"/>
          </w:tcPr>
          <w:p w:rsidR="002145E2" w:rsidRPr="00FE7EBB" w:rsidRDefault="002145E2" w:rsidP="002145E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32" w:type="dxa"/>
            <w:gridSpan w:val="2"/>
            <w:hideMark/>
          </w:tcPr>
          <w:p w:rsidR="002145E2" w:rsidRPr="00FE7EBB" w:rsidRDefault="002145E2" w:rsidP="002145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  <w:hideMark/>
          </w:tcPr>
          <w:p w:rsidR="002145E2" w:rsidRPr="00FE7EBB" w:rsidRDefault="002145E2" w:rsidP="002145E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45E2" w:rsidRPr="00FE7EBB" w:rsidTr="00E51428">
        <w:tc>
          <w:tcPr>
            <w:tcW w:w="4050" w:type="dxa"/>
          </w:tcPr>
          <w:p w:rsidR="002145E2" w:rsidRPr="00FE7EBB" w:rsidRDefault="002145E2" w:rsidP="002145E2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  <w:hideMark/>
          </w:tcPr>
          <w:p w:rsidR="002145E2" w:rsidRPr="00FE7EBB" w:rsidRDefault="002145E2" w:rsidP="002145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6" w:type="dxa"/>
            <w:vAlign w:val="bottom"/>
            <w:hideMark/>
          </w:tcPr>
          <w:p w:rsidR="002145E2" w:rsidRPr="00FE7EBB" w:rsidRDefault="002145E2" w:rsidP="002145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6" w:type="dxa"/>
            <w:vAlign w:val="bottom"/>
            <w:hideMark/>
          </w:tcPr>
          <w:p w:rsidR="002145E2" w:rsidRPr="00FE7EBB" w:rsidRDefault="002145E2" w:rsidP="002145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6" w:type="dxa"/>
            <w:vAlign w:val="bottom"/>
            <w:hideMark/>
          </w:tcPr>
          <w:p w:rsidR="002145E2" w:rsidRPr="00FE7EBB" w:rsidRDefault="002145E2" w:rsidP="002145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3736E" w:rsidRPr="00FE7EBB" w:rsidTr="002145E2">
        <w:tc>
          <w:tcPr>
            <w:tcW w:w="4050" w:type="dxa"/>
            <w:hideMark/>
          </w:tcPr>
          <w:p w:rsidR="00B3736E" w:rsidRPr="00FE7EBB" w:rsidRDefault="00B3736E" w:rsidP="00B3736E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6" w:type="dxa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1.35 - 1.71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1.97 - 3.51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1.35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1.97</w:t>
            </w:r>
          </w:p>
        </w:tc>
      </w:tr>
      <w:tr w:rsidR="00B3736E" w:rsidRPr="00FE7EBB" w:rsidTr="002145E2">
        <w:tc>
          <w:tcPr>
            <w:tcW w:w="4050" w:type="dxa"/>
            <w:vAlign w:val="bottom"/>
          </w:tcPr>
          <w:p w:rsidR="00B3736E" w:rsidRPr="00FE7EBB" w:rsidRDefault="00B3736E" w:rsidP="00B3736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อัตราการขึ้นเงินเดือนในอนาคต                                                              </w:t>
            </w:r>
          </w:p>
        </w:tc>
        <w:tc>
          <w:tcPr>
            <w:tcW w:w="1266" w:type="dxa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2.50 - 3.96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3.79 - 8.16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6.14</w:t>
            </w:r>
          </w:p>
        </w:tc>
      </w:tr>
      <w:tr w:rsidR="00B3736E" w:rsidRPr="00FE7EBB" w:rsidTr="002145E2">
        <w:tc>
          <w:tcPr>
            <w:tcW w:w="4050" w:type="dxa"/>
            <w:vAlign w:val="bottom"/>
          </w:tcPr>
          <w:p w:rsidR="00B3736E" w:rsidRPr="00FE7EBB" w:rsidRDefault="00B3736E" w:rsidP="00B3736E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6" w:type="dxa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0 - 73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0 - 69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0 - 50</w:t>
            </w:r>
          </w:p>
        </w:tc>
        <w:tc>
          <w:tcPr>
            <w:tcW w:w="1266" w:type="dxa"/>
            <w:vAlign w:val="bottom"/>
          </w:tcPr>
          <w:p w:rsidR="00B3736E" w:rsidRPr="00FE7EBB" w:rsidRDefault="00B3736E" w:rsidP="00B3736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0 - 33</w:t>
            </w:r>
          </w:p>
        </w:tc>
      </w:tr>
    </w:tbl>
    <w:p w:rsidR="0055787D" w:rsidRPr="00FE7EBB" w:rsidRDefault="00AF6AE8" w:rsidP="000D4BEE">
      <w:pPr>
        <w:tabs>
          <w:tab w:val="left" w:pos="1440"/>
          <w:tab w:val="left" w:pos="21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55787D" w:rsidRPr="00FE7EB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5787D" w:rsidRPr="00FE7EBB">
        <w:rPr>
          <w:rFonts w:ascii="Angsana New" w:hAnsi="Angsana New"/>
          <w:sz w:val="32"/>
          <w:szCs w:val="32"/>
        </w:rPr>
        <w:t xml:space="preserve"> </w:t>
      </w:r>
      <w:r w:rsidR="0055787D"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787D" w:rsidRPr="00FE7EBB">
        <w:rPr>
          <w:rFonts w:ascii="Angsana New" w:hAnsi="Angsana New"/>
          <w:sz w:val="32"/>
          <w:szCs w:val="32"/>
        </w:rPr>
        <w:t xml:space="preserve">31 </w:t>
      </w:r>
      <w:r w:rsidR="0055787D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787D" w:rsidRPr="00FE7EBB">
        <w:rPr>
          <w:rFonts w:ascii="Angsana New" w:hAnsi="Angsana New"/>
          <w:sz w:val="32"/>
          <w:szCs w:val="32"/>
        </w:rPr>
        <w:t xml:space="preserve">2563 </w:t>
      </w:r>
      <w:r w:rsidR="0055787D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5787D" w:rsidRPr="00FE7EBB">
        <w:rPr>
          <w:rFonts w:ascii="Angsana New" w:hAnsi="Angsana New"/>
          <w:sz w:val="32"/>
          <w:szCs w:val="32"/>
        </w:rPr>
        <w:t>2562</w:t>
      </w:r>
      <w:r w:rsidR="0055787D" w:rsidRPr="00FE7EB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55787D" w:rsidRPr="00FE7EBB" w:rsidTr="002722D0">
        <w:tc>
          <w:tcPr>
            <w:tcW w:w="9114" w:type="dxa"/>
            <w:gridSpan w:val="5"/>
            <w:shd w:val="clear" w:color="auto" w:fill="auto"/>
            <w:vAlign w:val="bottom"/>
          </w:tcPr>
          <w:p w:rsidR="0055787D" w:rsidRPr="00FE7EBB" w:rsidRDefault="0055787D" w:rsidP="002722D0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</w:rPr>
              <w:t>(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</w:rPr>
              <w:t>: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 xml:space="preserve"> </w:t>
            </w:r>
            <w:r w:rsidR="002722D0" w:rsidRPr="00FE7EBB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>พั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>นบาท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</w:rPr>
              <w:t>)</w:t>
            </w:r>
          </w:p>
        </w:tc>
      </w:tr>
      <w:tr w:rsidR="00F832F1" w:rsidRPr="00FE7EBB" w:rsidTr="007C2AAF">
        <w:tc>
          <w:tcPr>
            <w:tcW w:w="4050" w:type="dxa"/>
            <w:vAlign w:val="bottom"/>
          </w:tcPr>
          <w:p w:rsidR="00F832F1" w:rsidRPr="00FE7EBB" w:rsidRDefault="00F832F1" w:rsidP="002722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064" w:type="dxa"/>
            <w:gridSpan w:val="4"/>
            <w:vAlign w:val="bottom"/>
          </w:tcPr>
          <w:p w:rsidR="00F832F1" w:rsidRPr="00FE7EBB" w:rsidRDefault="00F832F1" w:rsidP="002722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32F1" w:rsidRPr="00FE7EBB" w:rsidTr="002722D0">
        <w:tc>
          <w:tcPr>
            <w:tcW w:w="4050" w:type="dxa"/>
            <w:vAlign w:val="bottom"/>
          </w:tcPr>
          <w:p w:rsidR="00F832F1" w:rsidRPr="00FE7EBB" w:rsidRDefault="00F832F1" w:rsidP="00F832F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2F1" w:rsidRPr="00FE7EBB" w:rsidTr="002722D0">
        <w:tc>
          <w:tcPr>
            <w:tcW w:w="4050" w:type="dxa"/>
            <w:vAlign w:val="bottom"/>
          </w:tcPr>
          <w:p w:rsidR="00F832F1" w:rsidRPr="00FE7EBB" w:rsidRDefault="00F832F1" w:rsidP="00F832F1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F83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    0.5%</w:t>
            </w:r>
          </w:p>
        </w:tc>
      </w:tr>
      <w:tr w:rsidR="00F832F1" w:rsidRPr="00FE7EBB" w:rsidTr="009556FA">
        <w:tc>
          <w:tcPr>
            <w:tcW w:w="4050" w:type="dxa"/>
            <w:vAlign w:val="bottom"/>
            <w:hideMark/>
          </w:tcPr>
          <w:p w:rsidR="00F832F1" w:rsidRPr="00FE7EBB" w:rsidRDefault="00F832F1" w:rsidP="00F832F1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(837)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(120)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127</w:t>
            </w:r>
          </w:p>
        </w:tc>
      </w:tr>
      <w:tr w:rsidR="00F832F1" w:rsidRPr="00FE7EBB" w:rsidTr="009556FA">
        <w:tc>
          <w:tcPr>
            <w:tcW w:w="4050" w:type="dxa"/>
            <w:vAlign w:val="bottom"/>
            <w:hideMark/>
          </w:tcPr>
          <w:p w:rsidR="00F832F1" w:rsidRPr="00FE7EBB" w:rsidRDefault="00F832F1" w:rsidP="00F832F1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อัตราการขึ้นเงินเดือนในอนาคต                                                              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(817)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(115)</w:t>
            </w:r>
          </w:p>
        </w:tc>
      </w:tr>
      <w:tr w:rsidR="00F832F1" w:rsidRPr="00FE7EBB" w:rsidTr="009556FA">
        <w:tc>
          <w:tcPr>
            <w:tcW w:w="4050" w:type="dxa"/>
            <w:vAlign w:val="bottom"/>
          </w:tcPr>
          <w:p w:rsidR="00F832F1" w:rsidRPr="00FE7EBB" w:rsidRDefault="00F832F1" w:rsidP="00F832F1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(949)</w:t>
            </w:r>
          </w:p>
        </w:tc>
        <w:tc>
          <w:tcPr>
            <w:tcW w:w="1266" w:type="dxa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(144)</w:t>
            </w:r>
          </w:p>
        </w:tc>
        <w:tc>
          <w:tcPr>
            <w:tcW w:w="1266" w:type="dxa"/>
            <w:vAlign w:val="bottom"/>
          </w:tcPr>
          <w:p w:rsidR="00F832F1" w:rsidRPr="00FE7EBB" w:rsidRDefault="00F832F1" w:rsidP="00F832F1">
            <w:pPr>
              <w:tabs>
                <w:tab w:val="decimal" w:pos="63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2722D0" w:rsidRPr="00FE7EBB" w:rsidTr="002145E2">
        <w:tc>
          <w:tcPr>
            <w:tcW w:w="9114" w:type="dxa"/>
            <w:gridSpan w:val="5"/>
          </w:tcPr>
          <w:p w:rsidR="002722D0" w:rsidRPr="00FE7EBB" w:rsidRDefault="002722D0" w:rsidP="007C2AAF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  <w:r w:rsidRPr="00FE7EBB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kern w:val="28"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FE7EBB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>พัน</w:t>
            </w:r>
            <w:r w:rsidRPr="00FE7EBB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FE7EBB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F832F1" w:rsidRPr="00FE7EBB" w:rsidTr="007C2AAF">
        <w:tc>
          <w:tcPr>
            <w:tcW w:w="4050" w:type="dxa"/>
          </w:tcPr>
          <w:p w:rsidR="00F832F1" w:rsidRPr="00FE7EBB" w:rsidRDefault="00F832F1" w:rsidP="007C2AAF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064" w:type="dxa"/>
            <w:gridSpan w:val="4"/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32F1" w:rsidRPr="00FE7EBB" w:rsidTr="00E51428">
        <w:tc>
          <w:tcPr>
            <w:tcW w:w="4050" w:type="dxa"/>
          </w:tcPr>
          <w:p w:rsidR="00F832F1" w:rsidRPr="00FE7EBB" w:rsidRDefault="00F832F1" w:rsidP="007C2AAF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32F1" w:rsidRPr="00FE7EBB" w:rsidTr="00691CD1">
        <w:tc>
          <w:tcPr>
            <w:tcW w:w="4050" w:type="dxa"/>
          </w:tcPr>
          <w:p w:rsidR="00F832F1" w:rsidRPr="00FE7EBB" w:rsidRDefault="00F832F1" w:rsidP="007C2AAF">
            <w:pPr>
              <w:pStyle w:val="BodyText2"/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 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0.5%</w:t>
            </w:r>
          </w:p>
        </w:tc>
        <w:tc>
          <w:tcPr>
            <w:tcW w:w="1266" w:type="dxa"/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    0.5%</w:t>
            </w:r>
          </w:p>
        </w:tc>
      </w:tr>
      <w:tr w:rsidR="00F832F1" w:rsidRPr="00FE7EBB" w:rsidTr="00691CD1">
        <w:tc>
          <w:tcPr>
            <w:tcW w:w="4050" w:type="dxa"/>
            <w:vAlign w:val="bottom"/>
            <w:hideMark/>
          </w:tcPr>
          <w:p w:rsidR="00F832F1" w:rsidRPr="00FE7EBB" w:rsidRDefault="00F832F1" w:rsidP="007C2AAF">
            <w:pPr>
              <w:tabs>
                <w:tab w:val="left" w:pos="360"/>
                <w:tab w:val="left" w:pos="21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(838)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948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(419)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407</w:t>
            </w:r>
          </w:p>
        </w:tc>
      </w:tr>
      <w:tr w:rsidR="00F832F1" w:rsidRPr="00FE7EBB" w:rsidTr="00691CD1">
        <w:tc>
          <w:tcPr>
            <w:tcW w:w="4050" w:type="dxa"/>
            <w:vAlign w:val="bottom"/>
            <w:hideMark/>
          </w:tcPr>
          <w:p w:rsidR="00F832F1" w:rsidRPr="00FE7EBB" w:rsidRDefault="00F832F1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อัตราการขึ้นเงินเดือนในอนาคต                                                              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(770)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(446)</w:t>
            </w:r>
          </w:p>
        </w:tc>
      </w:tr>
      <w:tr w:rsidR="00F832F1" w:rsidRPr="00FE7EBB" w:rsidTr="00691CD1">
        <w:tc>
          <w:tcPr>
            <w:tcW w:w="4050" w:type="dxa"/>
            <w:vAlign w:val="bottom"/>
          </w:tcPr>
          <w:p w:rsidR="00F832F1" w:rsidRPr="00FE7EBB" w:rsidRDefault="00F832F1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(1,576)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1,696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(153)</w:t>
            </w:r>
          </w:p>
        </w:tc>
        <w:tc>
          <w:tcPr>
            <w:tcW w:w="1266" w:type="dxa"/>
          </w:tcPr>
          <w:p w:rsidR="00F832F1" w:rsidRPr="00FE7EBB" w:rsidRDefault="00F832F1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162</w:t>
            </w:r>
          </w:p>
        </w:tc>
      </w:tr>
    </w:tbl>
    <w:p w:rsidR="007C2AAF" w:rsidRPr="007C2AAF" w:rsidRDefault="00207E46" w:rsidP="00E5288D">
      <w:pPr>
        <w:tabs>
          <w:tab w:val="left" w:pos="1440"/>
          <w:tab w:val="left" w:pos="21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7C2AAF" w:rsidRPr="007C2AAF">
        <w:rPr>
          <w:rFonts w:ascii="Angsana New" w:hAnsi="Angsana New"/>
          <w:b/>
          <w:bCs/>
          <w:sz w:val="32"/>
          <w:szCs w:val="32"/>
          <w:cs/>
        </w:rPr>
        <w:t>.</w:t>
      </w:r>
      <w:r w:rsidR="007C2AAF" w:rsidRPr="007C2AA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ประมาณการหนี้สินไม่หมุนเวียนอื่น</w:t>
      </w:r>
    </w:p>
    <w:p w:rsidR="007C2AAF" w:rsidRPr="007C2AAF" w:rsidRDefault="007C2AAF" w:rsidP="00E5288D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C2AAF">
        <w:rPr>
          <w:rFonts w:ascii="Angsana New" w:hAnsi="Angsana New" w:cs="Angsana New"/>
          <w:sz w:val="32"/>
          <w:szCs w:val="32"/>
          <w:cs/>
        </w:rPr>
        <w:t>ประมาณการหนี้สินไม่หมุนเวียนอื่นเป็นประมาณการหนี้สินต้นทุนการรื้อถอนและบูรณะสถานที่</w:t>
      </w:r>
    </w:p>
    <w:p w:rsidR="007C2AAF" w:rsidRPr="007C2AAF" w:rsidRDefault="007C2AAF" w:rsidP="00E5288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7C2AAF">
        <w:rPr>
          <w:rFonts w:ascii="Angsana New" w:hAnsi="Angsana New"/>
          <w:sz w:val="32"/>
          <w:szCs w:val="32"/>
          <w:cs/>
        </w:rPr>
        <w:t>รายการเปลี่ยนแปลงของบัญชีประมาณการหนี้สินต้นทุนการรื้อถอนและบูรณะสถานที่</w:t>
      </w:r>
      <w:r w:rsidRPr="007C2AAF">
        <w:rPr>
          <w:rFonts w:ascii="Angsana New" w:hAnsi="Angsana New"/>
          <w:sz w:val="32"/>
          <w:szCs w:val="32"/>
          <w:cs/>
          <w:lang w:eastAsia="x-none"/>
        </w:rPr>
        <w:t xml:space="preserve">สำหรับปีสิ้นสุดวันที่ </w:t>
      </w:r>
      <w:r w:rsidRPr="007C2AAF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7C2AAF">
        <w:rPr>
          <w:rFonts w:ascii="Angsana New" w:hAnsi="Angsana New"/>
          <w:sz w:val="32"/>
          <w:szCs w:val="32"/>
          <w:cs/>
          <w:lang w:eastAsia="x-none"/>
        </w:rPr>
        <w:t>ธันวาคม</w:t>
      </w:r>
      <w:r w:rsidRPr="007C2AAF">
        <w:rPr>
          <w:rFonts w:ascii="Angsana New" w:hAnsi="Angsana New"/>
          <w:sz w:val="32"/>
          <w:szCs w:val="32"/>
          <w:lang w:eastAsia="x-none"/>
        </w:rPr>
        <w:t xml:space="preserve"> 2563 </w:t>
      </w:r>
      <w:r w:rsidRPr="007C2AAF">
        <w:rPr>
          <w:rFonts w:ascii="Angsana New" w:hAnsi="Angsana New"/>
          <w:sz w:val="32"/>
          <w:szCs w:val="32"/>
          <w:cs/>
          <w:lang w:eastAsia="x-none"/>
        </w:rPr>
        <w:t xml:space="preserve">และ </w:t>
      </w:r>
      <w:r w:rsidRPr="007C2AAF">
        <w:rPr>
          <w:rFonts w:ascii="Angsana New" w:hAnsi="Angsana New"/>
          <w:sz w:val="32"/>
          <w:szCs w:val="32"/>
          <w:lang w:eastAsia="x-none"/>
        </w:rPr>
        <w:t>2562</w:t>
      </w:r>
      <w:r w:rsidRPr="007C2AAF">
        <w:rPr>
          <w:rFonts w:ascii="Angsana New" w:hAnsi="Angsana New"/>
          <w:sz w:val="32"/>
          <w:szCs w:val="32"/>
          <w:cs/>
          <w:lang w:eastAsia="x-none"/>
        </w:rPr>
        <w:t xml:space="preserve"> มีดังนี้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6"/>
        <w:gridCol w:w="1266"/>
        <w:gridCol w:w="1266"/>
        <w:gridCol w:w="1266"/>
      </w:tblGrid>
      <w:tr w:rsidR="007C2AAF" w:rsidRPr="007C2AAF" w:rsidTr="007C2AAF">
        <w:tc>
          <w:tcPr>
            <w:tcW w:w="9114" w:type="dxa"/>
            <w:gridSpan w:val="5"/>
          </w:tcPr>
          <w:p w:rsidR="007C2AAF" w:rsidRPr="007C2AAF" w:rsidRDefault="007C2AAF" w:rsidP="007C2AAF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br w:type="page"/>
            </w:r>
            <w:r w:rsidRPr="007C2AAF">
              <w:rPr>
                <w:rFonts w:ascii="Angsana New" w:hAnsi="Angsana New"/>
                <w:sz w:val="32"/>
                <w:szCs w:val="32"/>
              </w:rPr>
              <w:br w:type="page"/>
            </w:r>
            <w:r w:rsidRPr="007C2AAF">
              <w:rPr>
                <w:rFonts w:ascii="Angsana New" w:hAnsi="Angsana New"/>
                <w:sz w:val="32"/>
                <w:szCs w:val="32"/>
              </w:rPr>
              <w:br w:type="page"/>
            </w:r>
            <w:r w:rsidRPr="007C2AAF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7C2AAF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7C2AAF">
              <w:rPr>
                <w:rFonts w:ascii="Angsana New" w:hAnsi="Angsana New"/>
                <w:kern w:val="28"/>
                <w:sz w:val="32"/>
                <w:szCs w:val="32"/>
              </w:rPr>
              <w:t>:</w:t>
            </w:r>
            <w:r w:rsidRPr="007C2AA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 w:rsidRPr="007C2AAF"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  <w:t>พัน</w:t>
            </w:r>
            <w:r w:rsidRPr="007C2AAF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7C2AAF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C2AAF" w:rsidRPr="007C2AAF" w:rsidTr="007C2AAF">
        <w:tc>
          <w:tcPr>
            <w:tcW w:w="4050" w:type="dxa"/>
          </w:tcPr>
          <w:p w:rsidR="007C2AAF" w:rsidRPr="007C2AAF" w:rsidRDefault="007C2AAF" w:rsidP="007C2AAF">
            <w:pPr>
              <w:tabs>
                <w:tab w:val="left" w:pos="900"/>
                <w:tab w:val="left" w:pos="2160"/>
                <w:tab w:val="right" w:pos="8100"/>
              </w:tabs>
              <w:spacing w:line="42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32" w:type="dxa"/>
            <w:gridSpan w:val="2"/>
            <w:vAlign w:val="bottom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2AAF" w:rsidRPr="007C2AAF" w:rsidTr="007C2AAF">
        <w:tc>
          <w:tcPr>
            <w:tcW w:w="4050" w:type="dxa"/>
          </w:tcPr>
          <w:p w:rsidR="007C2AAF" w:rsidRPr="007C2AAF" w:rsidRDefault="007C2AAF" w:rsidP="007C2AAF">
            <w:pPr>
              <w:pStyle w:val="BodyText2"/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6" w:type="dxa"/>
            <w:vAlign w:val="bottom"/>
          </w:tcPr>
          <w:p w:rsidR="007C2AAF" w:rsidRPr="007C2AAF" w:rsidRDefault="007C2AAF" w:rsidP="007C2AAF">
            <w:pPr>
              <w:spacing w:line="420" w:lineRule="exact"/>
              <w:ind w:right="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C2AA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6" w:type="dxa"/>
            <w:vAlign w:val="bottom"/>
          </w:tcPr>
          <w:p w:rsidR="007C2AAF" w:rsidRPr="007C2AAF" w:rsidRDefault="007C2AAF" w:rsidP="007C2AAF">
            <w:pPr>
              <w:spacing w:line="420" w:lineRule="exact"/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C2AA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  <w:tc>
          <w:tcPr>
            <w:tcW w:w="1266" w:type="dxa"/>
            <w:vAlign w:val="bottom"/>
          </w:tcPr>
          <w:p w:rsidR="007C2AAF" w:rsidRPr="007C2AAF" w:rsidRDefault="007C2AAF" w:rsidP="007C2AAF">
            <w:pPr>
              <w:spacing w:line="420" w:lineRule="exact"/>
              <w:ind w:right="14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7C2AA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6" w:type="dxa"/>
            <w:vAlign w:val="bottom"/>
          </w:tcPr>
          <w:p w:rsidR="007C2AAF" w:rsidRPr="007C2AAF" w:rsidRDefault="007C2AAF" w:rsidP="007C2AAF">
            <w:pPr>
              <w:spacing w:line="420" w:lineRule="exact"/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7C2AAF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7C2AAF" w:rsidRPr="007C2AAF" w:rsidTr="007C2AAF">
        <w:tc>
          <w:tcPr>
            <w:tcW w:w="4050" w:type="dxa"/>
            <w:vAlign w:val="center"/>
            <w:hideMark/>
          </w:tcPr>
          <w:p w:rsidR="007C2AAF" w:rsidRPr="007C2AAF" w:rsidRDefault="007C2AAF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C2AA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C2AA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266" w:type="dxa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49,756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51,904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7C2AAF" w:rsidRPr="007C2AAF" w:rsidTr="007C2AAF">
        <w:tc>
          <w:tcPr>
            <w:tcW w:w="4050" w:type="dxa"/>
            <w:vAlign w:val="center"/>
          </w:tcPr>
          <w:p w:rsidR="007C2AAF" w:rsidRPr="007C2AAF" w:rsidRDefault="007C2AAF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7C2AAF">
              <w:rPr>
                <w:rFonts w:ascii="Angsana New" w:hAnsi="Angsana New"/>
                <w:sz w:val="32"/>
                <w:szCs w:val="32"/>
              </w:rPr>
              <w:t>:</w:t>
            </w:r>
            <w:r w:rsidRPr="007C2AAF">
              <w:rPr>
                <w:rFonts w:ascii="Angsana New" w:hAnsi="Angsana New"/>
                <w:sz w:val="32"/>
                <w:szCs w:val="32"/>
                <w:cs/>
              </w:rPr>
              <w:t xml:space="preserve"> เพิ่มขึ้นระหว่างปี</w:t>
            </w:r>
          </w:p>
        </w:tc>
        <w:tc>
          <w:tcPr>
            <w:tcW w:w="1266" w:type="dxa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2,199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3,769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AAF" w:rsidRPr="007C2AAF" w:rsidTr="007C2AAF">
        <w:tc>
          <w:tcPr>
            <w:tcW w:w="4050" w:type="dxa"/>
            <w:vAlign w:val="center"/>
          </w:tcPr>
          <w:p w:rsidR="007C2AAF" w:rsidRPr="007C2AAF" w:rsidRDefault="007C2AAF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C2AA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C2AA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ตัดจำหน่ายระหว่างปี</w:t>
            </w:r>
          </w:p>
        </w:tc>
        <w:tc>
          <w:tcPr>
            <w:tcW w:w="1266" w:type="dxa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(5,611)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(5,917)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2AAF" w:rsidRPr="007C2AAF" w:rsidTr="007C2AAF">
        <w:tc>
          <w:tcPr>
            <w:tcW w:w="4050" w:type="dxa"/>
            <w:vAlign w:val="center"/>
          </w:tcPr>
          <w:p w:rsidR="007C2AAF" w:rsidRPr="007C2AAF" w:rsidRDefault="007C2AAF" w:rsidP="007C2AAF">
            <w:pPr>
              <w:tabs>
                <w:tab w:val="left" w:pos="360"/>
                <w:tab w:val="left" w:pos="2160"/>
              </w:tabs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C2AA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C2AA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66" w:type="dxa"/>
          </w:tcPr>
          <w:p w:rsidR="007C2AAF" w:rsidRPr="007C2AAF" w:rsidRDefault="007C2AAF" w:rsidP="007C2AA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46,344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49,756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266" w:type="dxa"/>
            <w:vAlign w:val="center"/>
          </w:tcPr>
          <w:p w:rsidR="007C2AAF" w:rsidRPr="007C2AAF" w:rsidRDefault="007C2AAF" w:rsidP="007C2AAF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420" w:lineRule="exact"/>
              <w:ind w:right="-12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2AAF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</w:tbl>
    <w:p w:rsidR="00E263C0" w:rsidRPr="00FE7EBB" w:rsidRDefault="003125F8" w:rsidP="007C2AAF">
      <w:pPr>
        <w:tabs>
          <w:tab w:val="left" w:pos="1440"/>
          <w:tab w:val="left" w:pos="216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7C2AAF">
        <w:rPr>
          <w:rFonts w:ascii="Angsana New" w:hAnsi="Angsana New"/>
          <w:b/>
          <w:bCs/>
          <w:sz w:val="32"/>
          <w:szCs w:val="32"/>
        </w:rPr>
        <w:t>.</w:t>
      </w:r>
      <w:r w:rsidR="007C2AAF">
        <w:rPr>
          <w:rFonts w:ascii="Angsana New" w:hAnsi="Angsana New"/>
          <w:b/>
          <w:bCs/>
          <w:sz w:val="32"/>
          <w:szCs w:val="32"/>
        </w:rPr>
        <w:tab/>
      </w:r>
      <w:r w:rsidR="00E263C0" w:rsidRPr="00FE7EB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E263C0" w:rsidRPr="00FE7EBB" w:rsidRDefault="00E263C0" w:rsidP="007C2AAF">
      <w:pPr>
        <w:spacing w:before="120" w:after="120" w:line="420" w:lineRule="exact"/>
        <w:ind w:left="547" w:right="14"/>
        <w:jc w:val="thaiDistribute"/>
        <w:rPr>
          <w:rFonts w:ascii="Angsana New" w:hAnsi="Angsana New"/>
          <w:spacing w:val="-12"/>
          <w:sz w:val="32"/>
          <w:szCs w:val="32"/>
        </w:rPr>
      </w:pP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เมื่อวันที่ </w:t>
      </w:r>
      <w:r w:rsidRPr="00FE7EBB">
        <w:rPr>
          <w:rFonts w:ascii="Angsana New" w:hAnsi="Angsana New"/>
          <w:spacing w:val="-12"/>
          <w:sz w:val="32"/>
          <w:szCs w:val="32"/>
        </w:rPr>
        <w:t>23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พฤษภาคม </w:t>
      </w:r>
      <w:r w:rsidRPr="00FE7EBB">
        <w:rPr>
          <w:rFonts w:ascii="Angsana New" w:hAnsi="Angsana New"/>
          <w:spacing w:val="-12"/>
          <w:sz w:val="32"/>
          <w:szCs w:val="32"/>
        </w:rPr>
        <w:t>2562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FE7EBB">
        <w:rPr>
          <w:rFonts w:ascii="Angsana New" w:hAnsi="Angsana New"/>
          <w:spacing w:val="-12"/>
          <w:sz w:val="32"/>
          <w:szCs w:val="32"/>
        </w:rPr>
        <w:t>100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ล้านบาท เป็นจำนวนหุ้นประมาณ </w:t>
      </w:r>
      <w:r w:rsidRPr="00FE7EBB">
        <w:rPr>
          <w:rFonts w:ascii="Angsana New" w:hAnsi="Angsana New"/>
          <w:spacing w:val="-12"/>
          <w:sz w:val="32"/>
          <w:szCs w:val="32"/>
        </w:rPr>
        <w:t>20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ล้านหุ้น ซึ่งคิดเป็นร้อยละ </w:t>
      </w:r>
      <w:r w:rsidRPr="00FE7EBB">
        <w:rPr>
          <w:rFonts w:ascii="Angsana New" w:hAnsi="Angsana New"/>
          <w:spacing w:val="-12"/>
          <w:sz w:val="32"/>
          <w:szCs w:val="32"/>
        </w:rPr>
        <w:t>1</w:t>
      </w:r>
      <w:r w:rsidRPr="00FE7EBB">
        <w:rPr>
          <w:rFonts w:ascii="Angsana New" w:hAnsi="Angsana New"/>
          <w:spacing w:val="-12"/>
          <w:sz w:val="32"/>
          <w:szCs w:val="32"/>
          <w:cs/>
        </w:rPr>
        <w:t>.</w:t>
      </w:r>
      <w:r w:rsidRPr="00FE7EBB">
        <w:rPr>
          <w:rFonts w:ascii="Angsana New" w:hAnsi="Angsana New"/>
          <w:spacing w:val="-12"/>
          <w:sz w:val="32"/>
          <w:szCs w:val="32"/>
        </w:rPr>
        <w:t>9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FE7EBB">
        <w:rPr>
          <w:rFonts w:ascii="Angsana New" w:hAnsi="Angsana New"/>
          <w:spacing w:val="-12"/>
          <w:sz w:val="32"/>
          <w:szCs w:val="32"/>
        </w:rPr>
        <w:t>1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Pr="00FE7EBB">
        <w:rPr>
          <w:rFonts w:ascii="Angsana New" w:hAnsi="Angsana New"/>
          <w:spacing w:val="-12"/>
          <w:sz w:val="32"/>
          <w:szCs w:val="32"/>
        </w:rPr>
        <w:t>115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ของราคาปิดเฉลี่ย </w:t>
      </w:r>
      <w:r w:rsidRPr="00FE7EBB">
        <w:rPr>
          <w:rFonts w:ascii="Angsana New" w:hAnsi="Angsana New"/>
          <w:spacing w:val="-12"/>
          <w:sz w:val="32"/>
          <w:szCs w:val="32"/>
        </w:rPr>
        <w:t>5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วันทำการซื้อขายก่อนการขายหุ้นทุนซื้อคืน </w:t>
      </w:r>
    </w:p>
    <w:p w:rsidR="00E263C0" w:rsidRPr="00FE7EBB" w:rsidRDefault="00E263C0" w:rsidP="007C2AAF">
      <w:pPr>
        <w:spacing w:before="120" w:after="120" w:line="420" w:lineRule="exact"/>
        <w:ind w:left="547" w:right="14"/>
        <w:jc w:val="thaiDistribute"/>
        <w:rPr>
          <w:rFonts w:ascii="Angsana New" w:hAnsi="Angsana New"/>
          <w:spacing w:val="-12"/>
          <w:sz w:val="32"/>
          <w:szCs w:val="32"/>
        </w:rPr>
      </w:pP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บริษัทฯจะเปิดเผยโครงการซื้อคืนหุ้นล่วงหน้าไม่น้อยกว่า </w:t>
      </w:r>
      <w:r w:rsidRPr="00FE7EBB">
        <w:rPr>
          <w:rFonts w:ascii="Angsana New" w:hAnsi="Angsana New"/>
          <w:spacing w:val="-12"/>
          <w:sz w:val="32"/>
          <w:szCs w:val="32"/>
        </w:rPr>
        <w:t>14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วัน ก่อนวันซื้อหุ้นและจะดำเนินการให้แล้วเสร็จภายใน </w:t>
      </w:r>
      <w:r w:rsidRPr="00FE7EBB">
        <w:rPr>
          <w:rFonts w:ascii="Angsana New" w:hAnsi="Angsana New"/>
          <w:spacing w:val="-12"/>
          <w:sz w:val="32"/>
          <w:szCs w:val="32"/>
        </w:rPr>
        <w:t>6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เดือน และได้มอบหมายให้คณะกรรมการบริหารทำการแจ้งกำหนดระยะเวลาที่จะซื้อหุ้นคืน ซึ่งคณะกรรมการบริหารได้กำหนดระยะเวลาที่จะซื้อหุ้นคืนตั้งแต่วันที่ </w:t>
      </w:r>
      <w:r w:rsidRPr="00FE7EBB">
        <w:rPr>
          <w:rFonts w:ascii="Angsana New" w:hAnsi="Angsana New"/>
          <w:spacing w:val="-12"/>
          <w:sz w:val="32"/>
          <w:szCs w:val="32"/>
        </w:rPr>
        <w:t>24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กันยายน </w:t>
      </w:r>
      <w:r w:rsidRPr="00FE7EBB">
        <w:rPr>
          <w:rFonts w:ascii="Angsana New" w:hAnsi="Angsana New"/>
          <w:spacing w:val="-12"/>
          <w:sz w:val="32"/>
          <w:szCs w:val="32"/>
        </w:rPr>
        <w:t>2562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ถึงวันที่ </w:t>
      </w:r>
      <w:r w:rsidRPr="00FE7EBB">
        <w:rPr>
          <w:rFonts w:ascii="Angsana New" w:hAnsi="Angsana New"/>
          <w:spacing w:val="-12"/>
          <w:sz w:val="32"/>
          <w:szCs w:val="32"/>
        </w:rPr>
        <w:t>24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มีนาคม </w:t>
      </w:r>
      <w:r w:rsidRPr="00FE7EBB">
        <w:rPr>
          <w:rFonts w:ascii="Angsana New" w:hAnsi="Angsana New"/>
          <w:spacing w:val="-12"/>
          <w:sz w:val="32"/>
          <w:szCs w:val="32"/>
        </w:rPr>
        <w:t>2563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โดยคณะกรรมการของบริษัทฯจะพิจารณาระยะเวลาในการจำหน่ายหุ้นที่ซื้อคืนภายหลัง </w:t>
      </w:r>
      <w:r w:rsidRPr="00FE7EBB">
        <w:rPr>
          <w:rFonts w:ascii="Angsana New" w:hAnsi="Angsana New"/>
          <w:spacing w:val="-12"/>
          <w:sz w:val="32"/>
          <w:szCs w:val="32"/>
        </w:rPr>
        <w:t>6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เดือนนับจากวันที่ซื้อหุ้นคืนเสร็จสิ้นแต่ไม่เกิน </w:t>
      </w:r>
      <w:r w:rsidRPr="00FE7EBB">
        <w:rPr>
          <w:rFonts w:ascii="Angsana New" w:hAnsi="Angsana New"/>
          <w:spacing w:val="-12"/>
          <w:sz w:val="32"/>
          <w:szCs w:val="32"/>
        </w:rPr>
        <w:t>3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ปี และกำหนดราคาจำหน่ายไม่น้อยกว่าร้อยละ </w:t>
      </w:r>
      <w:r w:rsidRPr="00FE7EBB">
        <w:rPr>
          <w:rFonts w:ascii="Angsana New" w:hAnsi="Angsana New"/>
          <w:spacing w:val="-12"/>
          <w:sz w:val="32"/>
          <w:szCs w:val="32"/>
        </w:rPr>
        <w:t>85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ของราคาปิดของหุ้นถัวเฉลี่ยถ่วงน้ำหนักย้อนหลัง </w:t>
      </w:r>
      <w:r w:rsidRPr="00FE7EBB">
        <w:rPr>
          <w:rFonts w:ascii="Angsana New" w:hAnsi="Angsana New"/>
          <w:spacing w:val="-12"/>
          <w:sz w:val="32"/>
          <w:szCs w:val="32"/>
        </w:rPr>
        <w:t>5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 วันทำการซื้อขายก่อนวันที่ทำรายการจำหน่ายหุ้นทุนที่ซื้อคืน</w:t>
      </w:r>
    </w:p>
    <w:p w:rsidR="00E263C0" w:rsidRPr="00FE7EBB" w:rsidRDefault="00E263C0" w:rsidP="007776BF">
      <w:pPr>
        <w:spacing w:before="120" w:after="120" w:line="400" w:lineRule="exact"/>
        <w:ind w:left="547" w:right="14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FE7EBB">
        <w:rPr>
          <w:rFonts w:ascii="Angsana New" w:hAnsi="Angsana New"/>
          <w:sz w:val="32"/>
          <w:szCs w:val="32"/>
        </w:rPr>
        <w:t>24</w:t>
      </w:r>
      <w:r w:rsidRPr="00FE7EBB">
        <w:rPr>
          <w:rFonts w:ascii="Angsana New" w:hAnsi="Angsana New"/>
          <w:sz w:val="32"/>
          <w:szCs w:val="32"/>
          <w:cs/>
        </w:rPr>
        <w:t xml:space="preserve"> มีนาคม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ซึ่งครบกำหนดระยะเวลาการซื้อหุ้นคืนตามมติคณะกรรมการบริษัทฯ บริษัทฯ                มีหุ้นทุนซื้อคืนในบัญชีจำนวน </w:t>
      </w:r>
      <w:bookmarkStart w:id="15" w:name="_Hlk40097996"/>
      <w:r w:rsidRPr="00FE7EBB">
        <w:rPr>
          <w:rFonts w:ascii="Angsana New" w:hAnsi="Angsana New"/>
          <w:sz w:val="32"/>
          <w:szCs w:val="32"/>
        </w:rPr>
        <w:t>1,615,500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bookmarkEnd w:id="15"/>
      <w:r w:rsidRPr="00FE7EBB">
        <w:rPr>
          <w:rFonts w:ascii="Angsana New" w:hAnsi="Angsana New"/>
          <w:sz w:val="32"/>
          <w:szCs w:val="32"/>
          <w:cs/>
        </w:rPr>
        <w:t xml:space="preserve">หุ้น มีต้นทุนเฉลี่ยหุ้นละ </w:t>
      </w:r>
      <w:r w:rsidRPr="00FE7EBB">
        <w:rPr>
          <w:rFonts w:ascii="Angsana New" w:hAnsi="Angsana New"/>
          <w:sz w:val="32"/>
          <w:szCs w:val="32"/>
        </w:rPr>
        <w:t>2</w:t>
      </w:r>
      <w:r w:rsidRPr="00FE7EBB">
        <w:rPr>
          <w:rFonts w:ascii="Angsana New" w:hAnsi="Angsana New"/>
          <w:sz w:val="32"/>
          <w:szCs w:val="32"/>
          <w:cs/>
        </w:rPr>
        <w:t>.</w:t>
      </w:r>
      <w:r w:rsidRPr="00FE7EBB">
        <w:rPr>
          <w:rFonts w:ascii="Angsana New" w:hAnsi="Angsana New"/>
          <w:sz w:val="32"/>
          <w:szCs w:val="32"/>
        </w:rPr>
        <w:t>44</w:t>
      </w:r>
      <w:r w:rsidRPr="00FE7EBB">
        <w:rPr>
          <w:rFonts w:ascii="Angsana New" w:hAnsi="Angsana New"/>
          <w:sz w:val="32"/>
          <w:szCs w:val="32"/>
          <w:cs/>
        </w:rPr>
        <w:t xml:space="preserve"> บาท เป็นต้นทุนรวม  </w:t>
      </w:r>
      <w:bookmarkStart w:id="16" w:name="_Hlk40098015"/>
      <w:r w:rsidRPr="00FE7EBB">
        <w:rPr>
          <w:rFonts w:ascii="Angsana New" w:hAnsi="Angsana New"/>
          <w:sz w:val="32"/>
          <w:szCs w:val="32"/>
        </w:rPr>
        <w:t>3,941,136</w:t>
      </w:r>
      <w:r w:rsidRPr="00FE7EBB">
        <w:rPr>
          <w:rFonts w:ascii="Angsana New" w:hAnsi="Angsana New"/>
          <w:sz w:val="32"/>
          <w:szCs w:val="32"/>
          <w:cs/>
        </w:rPr>
        <w:t xml:space="preserve">  </w:t>
      </w:r>
      <w:bookmarkEnd w:id="16"/>
      <w:r w:rsidRPr="00FE7EBB">
        <w:rPr>
          <w:rFonts w:ascii="Angsana New" w:hAnsi="Angsana New"/>
          <w:sz w:val="32"/>
          <w:szCs w:val="32"/>
          <w:cs/>
        </w:rPr>
        <w:t xml:space="preserve">บาท หุ้นทุนซื้อคืนจำนวน </w:t>
      </w:r>
      <w:r w:rsidRPr="00FE7EBB">
        <w:rPr>
          <w:rFonts w:ascii="Angsana New" w:hAnsi="Angsana New"/>
          <w:sz w:val="32"/>
          <w:szCs w:val="32"/>
        </w:rPr>
        <w:t>1,615,500</w:t>
      </w:r>
      <w:r w:rsidRPr="00FE7EBB">
        <w:rPr>
          <w:rFonts w:ascii="Angsana New" w:hAnsi="Angsana New"/>
          <w:sz w:val="32"/>
          <w:szCs w:val="32"/>
          <w:cs/>
        </w:rPr>
        <w:t xml:space="preserve"> หุ้นนี้มีมูลค่าที่ตราไว้หุ้นละ </w:t>
      </w:r>
      <w:r w:rsidRPr="00FE7EBB">
        <w:rPr>
          <w:rFonts w:ascii="Angsana New" w:hAnsi="Angsana New"/>
          <w:sz w:val="32"/>
          <w:szCs w:val="32"/>
        </w:rPr>
        <w:t>1</w:t>
      </w:r>
      <w:r w:rsidRPr="00FE7EBB">
        <w:rPr>
          <w:rFonts w:ascii="Angsana New" w:hAnsi="Angsana New"/>
          <w:sz w:val="32"/>
          <w:szCs w:val="32"/>
          <w:cs/>
        </w:rPr>
        <w:t>.</w:t>
      </w:r>
      <w:r w:rsidRPr="00FE7EBB">
        <w:rPr>
          <w:rFonts w:ascii="Angsana New" w:hAnsi="Angsana New"/>
          <w:sz w:val="32"/>
          <w:szCs w:val="32"/>
        </w:rPr>
        <w:t>00</w:t>
      </w:r>
      <w:r w:rsidRPr="00FE7EBB">
        <w:rPr>
          <w:rFonts w:ascii="Angsana New" w:hAnsi="Angsana New"/>
          <w:sz w:val="32"/>
          <w:szCs w:val="32"/>
          <w:cs/>
        </w:rPr>
        <w:t xml:space="preserve"> บาท พร้อมกันนี้ บริษัทฯได้จัดสรรกำไรสะสมไว้เป็นทุนสำรองหุ้นทุนซื้อคืนในจำนวน </w:t>
      </w:r>
      <w:r w:rsidRPr="00FE7EBB">
        <w:rPr>
          <w:rFonts w:ascii="Angsana New" w:hAnsi="Angsana New"/>
          <w:sz w:val="32"/>
          <w:szCs w:val="32"/>
        </w:rPr>
        <w:t>3,941,136</w:t>
      </w:r>
      <w:r w:rsidRPr="00FE7EBB">
        <w:rPr>
          <w:rFonts w:ascii="Angsana New" w:hAnsi="Angsana New"/>
          <w:sz w:val="32"/>
          <w:szCs w:val="32"/>
          <w:cs/>
        </w:rPr>
        <w:t xml:space="preserve">  บาทแล้ว โดยบริษัทฯสามารถถือหุ้นทุนดังกล่าวไว้ได้ไม่เกิน </w:t>
      </w:r>
      <w:r w:rsidRPr="00FE7EBB">
        <w:rPr>
          <w:rFonts w:ascii="Angsana New" w:hAnsi="Angsana New"/>
          <w:sz w:val="32"/>
          <w:szCs w:val="32"/>
        </w:rPr>
        <w:t>3</w:t>
      </w:r>
      <w:r w:rsidRPr="00FE7EBB">
        <w:rPr>
          <w:rFonts w:ascii="Angsana New" w:hAnsi="Angsana New"/>
          <w:sz w:val="32"/>
          <w:szCs w:val="32"/>
          <w:cs/>
        </w:rPr>
        <w:t xml:space="preserve"> ปีนับจากวันที่ซื้อคืนแล้วเสร็จ</w:t>
      </w:r>
    </w:p>
    <w:p w:rsidR="00115172" w:rsidRPr="00FE7EBB" w:rsidRDefault="003125F8" w:rsidP="00290B8E">
      <w:pPr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D105F8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D105F8" w:rsidRPr="00FE7EBB">
        <w:rPr>
          <w:rFonts w:ascii="Angsana New" w:hAnsi="Angsana New"/>
          <w:b/>
          <w:bCs/>
          <w:sz w:val="32"/>
          <w:szCs w:val="32"/>
          <w:cs/>
        </w:rPr>
        <w:tab/>
      </w:r>
      <w:r w:rsidR="00115172" w:rsidRPr="00FE7EB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15172" w:rsidRPr="00FE7EBB" w:rsidRDefault="00115172" w:rsidP="00290B8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FE7EBB">
        <w:rPr>
          <w:rFonts w:ascii="Angsana New" w:hAnsi="Angsana New"/>
          <w:sz w:val="32"/>
          <w:szCs w:val="32"/>
        </w:rPr>
        <w:t xml:space="preserve">116 </w:t>
      </w:r>
      <w:r w:rsidRPr="00FE7EB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E7EBB">
        <w:rPr>
          <w:rFonts w:ascii="Angsana New" w:hAnsi="Angsana New"/>
          <w:sz w:val="32"/>
          <w:szCs w:val="32"/>
        </w:rPr>
        <w:t>2535</w:t>
      </w:r>
      <w:r w:rsidRPr="00FE7EBB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965280" w:rsidRPr="00FE7EBB">
        <w:rPr>
          <w:rFonts w:ascii="Angsana New" w:hAnsi="Angsana New"/>
          <w:sz w:val="32"/>
          <w:szCs w:val="32"/>
        </w:rPr>
        <w:t>5</w:t>
      </w:r>
      <w:r w:rsidRPr="00FE7EBB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FE7EBB">
        <w:rPr>
          <w:rFonts w:ascii="Angsana New" w:hAnsi="Angsana New"/>
          <w:sz w:val="32"/>
          <w:szCs w:val="32"/>
        </w:rPr>
        <w:t xml:space="preserve">10 </w:t>
      </w:r>
      <w:r w:rsidRPr="00FE7EBB">
        <w:rPr>
          <w:rFonts w:ascii="Angsana New" w:hAnsi="Angsana New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:rsidR="00E1482C" w:rsidRPr="00FE7EBB" w:rsidRDefault="003125F8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290B8E" w:rsidRPr="00FE7EBB">
        <w:rPr>
          <w:rFonts w:ascii="Angsana New" w:hAnsi="Angsana New"/>
          <w:b/>
          <w:bCs/>
          <w:sz w:val="32"/>
          <w:szCs w:val="32"/>
        </w:rPr>
        <w:t>.</w:t>
      </w:r>
      <w:r w:rsidR="00290B8E" w:rsidRPr="00FE7EBB">
        <w:rPr>
          <w:rFonts w:ascii="Angsana New" w:hAnsi="Angsana New"/>
          <w:b/>
          <w:bCs/>
          <w:sz w:val="32"/>
          <w:szCs w:val="32"/>
        </w:rPr>
        <w:tab/>
      </w:r>
      <w:r w:rsidR="00E1482C" w:rsidRPr="00FE7EB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E1482C" w:rsidRPr="00FE7EBB" w:rsidRDefault="00E1482C" w:rsidP="00074D30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49"/>
        <w:gridCol w:w="1250"/>
        <w:gridCol w:w="1249"/>
        <w:gridCol w:w="1250"/>
      </w:tblGrid>
      <w:tr w:rsidR="00E1482C" w:rsidRPr="00FE7EBB" w:rsidTr="00F832F1">
        <w:tc>
          <w:tcPr>
            <w:tcW w:w="3960" w:type="dxa"/>
            <w:vAlign w:val="bottom"/>
          </w:tcPr>
          <w:p w:rsidR="00E1482C" w:rsidRPr="00FE7EBB" w:rsidRDefault="00E1482C" w:rsidP="00290B8E">
            <w:pPr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:rsidR="00E1482C" w:rsidRPr="00FE7EBB" w:rsidRDefault="00E1482C" w:rsidP="00290B8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:rsidR="00E1482C" w:rsidRPr="00FE7EBB" w:rsidRDefault="00E1482C" w:rsidP="00290B8E">
            <w:pPr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="0089629D" w:rsidRPr="00FE7EBB">
              <w:rPr>
                <w:rFonts w:ascii="Angsana New" w:hAnsi="Angsana New"/>
                <w:sz w:val="28"/>
                <w:cs/>
              </w:rPr>
              <w:t>พัน</w:t>
            </w:r>
            <w:r w:rsidRPr="00FE7EB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1482C" w:rsidRPr="00FE7EBB" w:rsidTr="00F832F1">
        <w:tc>
          <w:tcPr>
            <w:tcW w:w="3960" w:type="dxa"/>
            <w:vAlign w:val="bottom"/>
          </w:tcPr>
          <w:p w:rsidR="00E1482C" w:rsidRPr="00FE7EBB" w:rsidRDefault="00E1482C" w:rsidP="00290B8E">
            <w:pPr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99" w:type="dxa"/>
            <w:gridSpan w:val="2"/>
            <w:vAlign w:val="bottom"/>
          </w:tcPr>
          <w:p w:rsidR="00E1482C" w:rsidRPr="00FE7EBB" w:rsidRDefault="00E1482C" w:rsidP="00290B8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9" w:type="dxa"/>
            <w:gridSpan w:val="2"/>
            <w:vAlign w:val="bottom"/>
          </w:tcPr>
          <w:p w:rsidR="00E1482C" w:rsidRPr="00FE7EBB" w:rsidRDefault="00E1482C" w:rsidP="00290B8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7F07" w:rsidRPr="00FE7EBB" w:rsidTr="00F832F1">
        <w:tc>
          <w:tcPr>
            <w:tcW w:w="3960" w:type="dxa"/>
            <w:vAlign w:val="bottom"/>
          </w:tcPr>
          <w:p w:rsidR="00D97F07" w:rsidRPr="00FE7EBB" w:rsidRDefault="00D97F07" w:rsidP="00290B8E">
            <w:pPr>
              <w:spacing w:line="40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49" w:type="dxa"/>
            <w:vAlign w:val="bottom"/>
          </w:tcPr>
          <w:p w:rsidR="00D97F07" w:rsidRPr="00FE7EBB" w:rsidRDefault="001249FC" w:rsidP="00290B8E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50" w:type="dxa"/>
            <w:vAlign w:val="bottom"/>
          </w:tcPr>
          <w:p w:rsidR="00D97F07" w:rsidRPr="00FE7EBB" w:rsidRDefault="005E5762" w:rsidP="00290B8E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49" w:type="dxa"/>
            <w:vAlign w:val="bottom"/>
          </w:tcPr>
          <w:p w:rsidR="00D97F07" w:rsidRPr="00FE7EBB" w:rsidRDefault="001249FC" w:rsidP="00290B8E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50" w:type="dxa"/>
            <w:vAlign w:val="bottom"/>
          </w:tcPr>
          <w:p w:rsidR="00D97F07" w:rsidRPr="00FE7EBB" w:rsidRDefault="005E5762" w:rsidP="00290B8E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7776BF" w:rsidRPr="00FE7EBB" w:rsidTr="00F832F1">
        <w:tc>
          <w:tcPr>
            <w:tcW w:w="3960" w:type="dxa"/>
            <w:vAlign w:val="bottom"/>
          </w:tcPr>
          <w:p w:rsidR="007776BF" w:rsidRPr="00FE7EBB" w:rsidRDefault="007776BF" w:rsidP="00290B8E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49" w:type="dxa"/>
            <w:vAlign w:val="bottom"/>
          </w:tcPr>
          <w:p w:rsidR="007776BF" w:rsidRPr="00FE7EBB" w:rsidRDefault="008C5268" w:rsidP="00013B10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752,476</w:t>
            </w:r>
          </w:p>
        </w:tc>
        <w:tc>
          <w:tcPr>
            <w:tcW w:w="1250" w:type="dxa"/>
            <w:vAlign w:val="bottom"/>
          </w:tcPr>
          <w:p w:rsidR="007776BF" w:rsidRPr="00FE7EBB" w:rsidRDefault="007776BF" w:rsidP="00013B10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1,039,441</w:t>
            </w:r>
          </w:p>
        </w:tc>
        <w:tc>
          <w:tcPr>
            <w:tcW w:w="1249" w:type="dxa"/>
            <w:vAlign w:val="bottom"/>
          </w:tcPr>
          <w:p w:rsidR="007776BF" w:rsidRPr="00FE7EBB" w:rsidRDefault="008C5268" w:rsidP="00013B10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67,172</w:t>
            </w:r>
          </w:p>
        </w:tc>
        <w:tc>
          <w:tcPr>
            <w:tcW w:w="1250" w:type="dxa"/>
            <w:vAlign w:val="bottom"/>
          </w:tcPr>
          <w:p w:rsidR="007776BF" w:rsidRPr="00FE7EBB" w:rsidRDefault="007776BF" w:rsidP="00013B10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70,087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595,708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750,629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2,991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5,440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501,005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207,</w:t>
            </w:r>
            <w:r>
              <w:rPr>
                <w:rFonts w:ascii="Angsana New" w:hAnsi="Angsana New"/>
                <w:sz w:val="28"/>
              </w:rPr>
              <w:t>077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15,664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4,403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ค่าเช่าและค่าบริการ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328,914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567,823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14,689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FE7EBB">
              <w:rPr>
                <w:rFonts w:ascii="Angsana New" w:hAnsi="Angsana New"/>
                <w:spacing w:val="-4"/>
                <w:sz w:val="28"/>
              </w:rPr>
              <w:t xml:space="preserve"> (256</w:t>
            </w:r>
            <w:r>
              <w:rPr>
                <w:rFonts w:ascii="Angsana New" w:hAnsi="Angsana New"/>
                <w:spacing w:val="-4"/>
                <w:sz w:val="28"/>
              </w:rPr>
              <w:t>2</w:t>
            </w:r>
            <w:r w:rsidRPr="00FE7EBB">
              <w:rPr>
                <w:rFonts w:ascii="Angsana New" w:hAnsi="Angsana New"/>
                <w:spacing w:val="-4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ค่าเผื่อหนี้สงสัยจะสูญ)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204,024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  <w:cs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84,976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</w:t>
            </w:r>
            <w:proofErr w:type="spellStart"/>
            <w:r w:rsidRPr="00FE7EBB">
              <w:rPr>
                <w:rFonts w:ascii="Angsana New" w:hAnsi="Angsana New"/>
                <w:spacing w:val="-4"/>
                <w:sz w:val="28"/>
                <w:cs/>
              </w:rPr>
              <w:t>แฟ</w:t>
            </w:r>
            <w:proofErr w:type="spellEnd"/>
            <w:r w:rsidRPr="00FE7EBB">
              <w:rPr>
                <w:rFonts w:ascii="Angsana New" w:hAnsi="Angsana New"/>
                <w:spacing w:val="-4"/>
                <w:sz w:val="28"/>
                <w:cs/>
              </w:rPr>
              <w:t>รนไช</w:t>
            </w:r>
            <w:proofErr w:type="spellStart"/>
            <w:r w:rsidRPr="00FE7EBB">
              <w:rPr>
                <w:rFonts w:ascii="Angsana New" w:hAnsi="Angsana New"/>
                <w:spacing w:val="-4"/>
                <w:sz w:val="28"/>
                <w:cs/>
              </w:rPr>
              <w:t>ส์</w:t>
            </w:r>
            <w:proofErr w:type="spellEnd"/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47,684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61,144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ค่าขนส่ง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30,726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62,071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225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190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ค่าสาธารณูปโภค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82,610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99,371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1,482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ค่าใช้จ่ายการตลาด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37,324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43,845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6" w:hanging="218"/>
              <w:rPr>
                <w:rFonts w:ascii="Angsana New" w:hAnsi="Angsana New"/>
                <w:spacing w:val="-4"/>
                <w:sz w:val="28"/>
              </w:rPr>
            </w:pPr>
            <w:r w:rsidRPr="00FE7EBB">
              <w:rPr>
                <w:rFonts w:ascii="Angsana New" w:hAnsi="Angsana New"/>
                <w:spacing w:val="-4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18,550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26,658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854</w:t>
            </w:r>
          </w:p>
        </w:tc>
      </w:tr>
      <w:tr w:rsidR="00F832F1" w:rsidRPr="00FE7EBB" w:rsidTr="00F832F1">
        <w:tc>
          <w:tcPr>
            <w:tcW w:w="3960" w:type="dxa"/>
            <w:vAlign w:val="bottom"/>
          </w:tcPr>
          <w:p w:rsidR="00F832F1" w:rsidRPr="00FE7EBB" w:rsidRDefault="00F832F1" w:rsidP="00F832F1">
            <w:pPr>
              <w:pStyle w:val="BodyText"/>
              <w:spacing w:after="0" w:line="400" w:lineRule="exact"/>
              <w:ind w:left="230" w:right="-106" w:hanging="218"/>
              <w:rPr>
                <w:rFonts w:ascii="Angsana New" w:hAnsi="Angsana New"/>
                <w:spacing w:val="-8"/>
                <w:sz w:val="28"/>
              </w:rPr>
            </w:pPr>
            <w:r w:rsidRPr="00FE7EBB">
              <w:rPr>
                <w:rFonts w:ascii="Angsana New" w:hAnsi="Angsana New"/>
                <w:spacing w:val="-8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49" w:type="dxa"/>
            <w:vAlign w:val="bottom"/>
          </w:tcPr>
          <w:p w:rsidR="00F832F1" w:rsidRPr="00FE7EBB" w:rsidRDefault="001251A6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(1,466)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2,194</w:t>
            </w:r>
          </w:p>
        </w:tc>
        <w:tc>
          <w:tcPr>
            <w:tcW w:w="1249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0" w:type="dxa"/>
            <w:vAlign w:val="bottom"/>
          </w:tcPr>
          <w:p w:rsidR="00F832F1" w:rsidRPr="00FE7EBB" w:rsidRDefault="00F832F1" w:rsidP="00F832F1">
            <w:pPr>
              <w:tabs>
                <w:tab w:val="decimal" w:pos="969"/>
              </w:tabs>
              <w:spacing w:line="400" w:lineRule="exact"/>
              <w:ind w:right="27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E5288D" w:rsidRDefault="00E5288D" w:rsidP="00F832F1">
      <w:pPr>
        <w:keepNext/>
        <w:spacing w:before="120" w:after="120" w:line="420" w:lineRule="exact"/>
        <w:ind w:left="547" w:right="101" w:hanging="540"/>
        <w:rPr>
          <w:rFonts w:ascii="Angsana New" w:hAnsi="Angsana New"/>
          <w:b/>
          <w:bCs/>
          <w:sz w:val="32"/>
          <w:szCs w:val="32"/>
        </w:rPr>
      </w:pPr>
    </w:p>
    <w:p w:rsidR="00E5288D" w:rsidRDefault="00E528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832F1" w:rsidRPr="00FE7EBB" w:rsidRDefault="003125F8" w:rsidP="00F832F1">
      <w:pPr>
        <w:keepNext/>
        <w:spacing w:before="120" w:after="120" w:line="420" w:lineRule="exact"/>
        <w:ind w:left="547" w:right="101" w:hanging="540"/>
        <w:rPr>
          <w:rFonts w:ascii="Angsana New" w:eastAsiaTheme="minorHAnsi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F832F1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F832F1" w:rsidRPr="00FE7EBB">
        <w:rPr>
          <w:rFonts w:ascii="Angsana New" w:hAnsi="Angsana New"/>
          <w:b/>
          <w:bCs/>
          <w:sz w:val="32"/>
          <w:szCs w:val="32"/>
        </w:rPr>
        <w:tab/>
      </w:r>
      <w:r w:rsidR="00F832F1" w:rsidRPr="00FE7EB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00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259"/>
        <w:gridCol w:w="1260"/>
        <w:gridCol w:w="1259"/>
        <w:gridCol w:w="1260"/>
      </w:tblGrid>
      <w:tr w:rsidR="00F832F1" w:rsidRPr="00FE7EBB" w:rsidTr="007C2AAF">
        <w:tc>
          <w:tcPr>
            <w:tcW w:w="900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 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  <w:r w:rsidRPr="00FE7EBB">
              <w:rPr>
                <w:rFonts w:ascii="Angsana New" w:hAnsi="Angsana New"/>
                <w:sz w:val="28"/>
              </w:rPr>
              <w:t>(</w:t>
            </w:r>
            <w:r w:rsidRPr="00FE7EBB">
              <w:rPr>
                <w:rFonts w:ascii="Angsana New" w:hAnsi="Angsana New"/>
                <w:sz w:val="28"/>
                <w:cs/>
              </w:rPr>
              <w:t>หน่วย</w:t>
            </w:r>
            <w:r w:rsidRPr="00FE7EBB">
              <w:rPr>
                <w:rFonts w:ascii="Angsana New" w:hAnsi="Angsana New"/>
                <w:sz w:val="28"/>
              </w:rPr>
              <w:t xml:space="preserve">: </w:t>
            </w:r>
            <w:r w:rsidRPr="00FE7EBB">
              <w:rPr>
                <w:rFonts w:ascii="Angsana New" w:hAnsi="Angsana New"/>
                <w:sz w:val="28"/>
                <w:cs/>
              </w:rPr>
              <w:t>พันบาท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</w:tr>
      <w:tr w:rsidR="00F832F1" w:rsidRPr="00FE7EBB" w:rsidTr="007C2AAF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832F1" w:rsidRPr="00FE7EBB" w:rsidTr="007C2AAF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2F1" w:rsidRPr="00FE7EBB" w:rsidRDefault="00F832F1" w:rsidP="007C2AAF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F832F1" w:rsidRPr="00FE7EBB" w:rsidTr="007C2AAF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left="276" w:right="-43" w:hanging="276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46,099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35,530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44,616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39,174</w:t>
            </w:r>
          </w:p>
        </w:tc>
      </w:tr>
      <w:tr w:rsidR="00F832F1" w:rsidRPr="00FE7EBB" w:rsidTr="007C2AAF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2F1" w:rsidRPr="00FE7EBB" w:rsidRDefault="00F832F1" w:rsidP="007C2AAF">
            <w:pPr>
              <w:spacing w:line="340" w:lineRule="exact"/>
              <w:ind w:left="157" w:right="-43" w:hanging="157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38,252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2,268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5,468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256</w:t>
            </w:r>
          </w:p>
        </w:tc>
      </w:tr>
      <w:tr w:rsidR="00F832F1" w:rsidRPr="00FE7EBB" w:rsidTr="007C2AAF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2F1" w:rsidRPr="00FE7EBB" w:rsidRDefault="00F832F1" w:rsidP="007C2AAF">
            <w:pPr>
              <w:spacing w:line="340" w:lineRule="exact"/>
              <w:ind w:left="210" w:right="-43" w:hanging="21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doub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84,351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doub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37,798</w:t>
            </w:r>
          </w:p>
        </w:tc>
        <w:tc>
          <w:tcPr>
            <w:tcW w:w="12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doub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50,084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2F1" w:rsidRPr="00FE7EBB" w:rsidRDefault="00F832F1" w:rsidP="007C2AAF">
            <w:pPr>
              <w:pBdr>
                <w:bottom w:val="double" w:sz="4" w:space="1" w:color="auto"/>
              </w:pBdr>
              <w:tabs>
                <w:tab w:val="decimal" w:pos="83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39,430</w:t>
            </w:r>
          </w:p>
        </w:tc>
      </w:tr>
    </w:tbl>
    <w:p w:rsidR="00115172" w:rsidRPr="00FE7EBB" w:rsidRDefault="003125F8" w:rsidP="00074D3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115172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115172" w:rsidRPr="00FE7EBB">
        <w:rPr>
          <w:rFonts w:ascii="Angsana New" w:hAnsi="Angsana New"/>
          <w:b/>
          <w:bCs/>
          <w:sz w:val="32"/>
          <w:szCs w:val="32"/>
        </w:rPr>
        <w:tab/>
      </w:r>
      <w:r w:rsidR="00115172" w:rsidRPr="00FE7EB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15172" w:rsidRPr="00FE7EBB" w:rsidRDefault="00115172" w:rsidP="00074D30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ภาษีเงินได้สำหรับปีสิ้นสุดวันที่ </w:t>
      </w:r>
      <w:r w:rsidR="00965280" w:rsidRPr="00FE7EBB">
        <w:rPr>
          <w:rFonts w:ascii="Angsana New" w:hAnsi="Angsana New"/>
          <w:sz w:val="32"/>
          <w:szCs w:val="32"/>
        </w:rPr>
        <w:t>31</w:t>
      </w:r>
      <w:r w:rsidR="00D97F07"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762A1A" w:rsidRPr="00FE7EBB">
        <w:rPr>
          <w:rFonts w:ascii="Angsana New" w:hAnsi="Angsana New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115172" w:rsidRPr="00FE7EBB" w:rsidTr="003A63A7">
        <w:tc>
          <w:tcPr>
            <w:tcW w:w="9060" w:type="dxa"/>
            <w:gridSpan w:val="5"/>
            <w:vAlign w:val="bottom"/>
          </w:tcPr>
          <w:p w:rsidR="00115172" w:rsidRPr="00FE7EBB" w:rsidRDefault="00115172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9629D" w:rsidRPr="00FE7EB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5172" w:rsidRPr="00FE7EBB" w:rsidTr="003A63A7">
        <w:tc>
          <w:tcPr>
            <w:tcW w:w="3840" w:type="dxa"/>
            <w:vAlign w:val="bottom"/>
          </w:tcPr>
          <w:p w:rsidR="00115172" w:rsidRPr="00FE7EBB" w:rsidRDefault="00115172" w:rsidP="00074D3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115172" w:rsidRPr="00FE7EBB" w:rsidRDefault="00115172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115172" w:rsidRPr="00FE7EBB" w:rsidRDefault="00115172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FE7EBB" w:rsidTr="00B55B6D">
        <w:tc>
          <w:tcPr>
            <w:tcW w:w="3840" w:type="dxa"/>
          </w:tcPr>
          <w:p w:rsidR="00D97F07" w:rsidRPr="00FE7EBB" w:rsidRDefault="00D97F07" w:rsidP="00074D3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97F07" w:rsidRPr="00FE7EBB" w:rsidTr="003A63A7">
        <w:tc>
          <w:tcPr>
            <w:tcW w:w="3840" w:type="dxa"/>
            <w:vAlign w:val="bottom"/>
          </w:tcPr>
          <w:p w:rsidR="00D97F07" w:rsidRPr="00FE7EBB" w:rsidRDefault="00D97F07" w:rsidP="00074D3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:rsidR="00D97F07" w:rsidRPr="00FE7EBB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FE7EBB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FE7EBB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FE7EBB" w:rsidRDefault="00D97F07" w:rsidP="00074D3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3B10" w:rsidRPr="00FE7EBB" w:rsidTr="00B1768D">
        <w:tc>
          <w:tcPr>
            <w:tcW w:w="3840" w:type="dxa"/>
            <w:vAlign w:val="bottom"/>
          </w:tcPr>
          <w:p w:rsidR="00013B10" w:rsidRPr="00FE7EBB" w:rsidRDefault="00013B10" w:rsidP="00013B10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013B10" w:rsidRPr="00FE7EBB" w:rsidRDefault="00041B04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(1,96</w:t>
            </w:r>
            <w:r w:rsidR="00F832F1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(14,342)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3B10" w:rsidRPr="00FE7EBB" w:rsidTr="003A63A7">
        <w:tc>
          <w:tcPr>
            <w:tcW w:w="3840" w:type="dxa"/>
            <w:vAlign w:val="bottom"/>
          </w:tcPr>
          <w:p w:rsidR="00013B10" w:rsidRPr="00FE7EBB" w:rsidRDefault="00013B10" w:rsidP="00013B1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3B10" w:rsidRPr="00FE7EBB" w:rsidTr="003A63A7">
        <w:tc>
          <w:tcPr>
            <w:tcW w:w="3840" w:type="dxa"/>
            <w:vAlign w:val="bottom"/>
          </w:tcPr>
          <w:p w:rsidR="00013B10" w:rsidRPr="00FE7EBB" w:rsidRDefault="00013B10" w:rsidP="00013B10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="00F832F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013B10" w:rsidRPr="00FE7EBB" w:rsidRDefault="00041B04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14,73</w:t>
            </w:r>
            <w:r w:rsidR="00F832F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13,528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3B10" w:rsidRPr="00FE7EBB" w:rsidTr="003A63A7">
        <w:tc>
          <w:tcPr>
            <w:tcW w:w="3840" w:type="dxa"/>
            <w:vAlign w:val="bottom"/>
          </w:tcPr>
          <w:p w:rsidR="00013B10" w:rsidRPr="00FE7EBB" w:rsidRDefault="00013B10" w:rsidP="00013B10">
            <w:pPr>
              <w:ind w:left="222" w:right="720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:rsidR="00013B10" w:rsidRPr="00FE7EBB" w:rsidRDefault="00041B04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12,775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(814)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2233B" w:rsidRPr="00FE7EBB" w:rsidRDefault="00A2233B" w:rsidP="00074D3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E3578" w:rsidRPr="00FE7EBB">
        <w:rPr>
          <w:rFonts w:ascii="Angsana New" w:hAnsi="Angsana New"/>
          <w:sz w:val="32"/>
          <w:szCs w:val="32"/>
        </w:rPr>
        <w:t xml:space="preserve">31 </w:t>
      </w:r>
      <w:r w:rsidR="00BE3578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762A1A" w:rsidRPr="00FE7EBB">
        <w:rPr>
          <w:rFonts w:ascii="Angsana New" w:hAnsi="Angsana New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05"/>
        <w:gridCol w:w="1305"/>
        <w:gridCol w:w="1305"/>
        <w:gridCol w:w="1305"/>
      </w:tblGrid>
      <w:tr w:rsidR="00A2233B" w:rsidRPr="00FE7EBB" w:rsidTr="00980FC0">
        <w:tc>
          <w:tcPr>
            <w:tcW w:w="9198" w:type="dxa"/>
            <w:gridSpan w:val="5"/>
          </w:tcPr>
          <w:p w:rsidR="00A2233B" w:rsidRPr="00FE7EBB" w:rsidRDefault="00A2233B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629D" w:rsidRPr="00FE7EB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2233B" w:rsidRPr="00FE7EBB" w:rsidTr="00980FC0">
        <w:tc>
          <w:tcPr>
            <w:tcW w:w="3978" w:type="dxa"/>
          </w:tcPr>
          <w:p w:rsidR="00A2233B" w:rsidRPr="00FE7EBB" w:rsidRDefault="00A2233B" w:rsidP="00074D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gridSpan w:val="2"/>
          </w:tcPr>
          <w:p w:rsidR="00A2233B" w:rsidRPr="00FE7EBB" w:rsidRDefault="00A2233B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2233B" w:rsidRPr="00FE7EBB" w:rsidRDefault="00A2233B" w:rsidP="00074D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FE7EBB" w:rsidTr="00980FC0">
        <w:tc>
          <w:tcPr>
            <w:tcW w:w="3978" w:type="dxa"/>
          </w:tcPr>
          <w:p w:rsidR="00D97F07" w:rsidRPr="00FE7EBB" w:rsidRDefault="00D97F07" w:rsidP="00074D3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13B10" w:rsidRPr="00FE7EBB" w:rsidTr="00980FC0">
        <w:tc>
          <w:tcPr>
            <w:tcW w:w="3978" w:type="dxa"/>
          </w:tcPr>
          <w:p w:rsidR="00013B10" w:rsidRPr="00FE7EBB" w:rsidRDefault="00013B10" w:rsidP="00013B10">
            <w:pPr>
              <w:tabs>
                <w:tab w:val="left" w:pos="567"/>
                <w:tab w:val="left" w:pos="1134"/>
                <w:tab w:val="left" w:pos="1701"/>
              </w:tabs>
              <w:ind w:left="252" w:right="126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F832F1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041B04" w:rsidRPr="00FE7EBB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013B10" w:rsidRPr="00FE7EBB" w:rsidRDefault="00041B04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(1,810)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953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3B10" w:rsidRPr="00FE7EBB" w:rsidTr="00980FC0">
        <w:tc>
          <w:tcPr>
            <w:tcW w:w="3978" w:type="dxa"/>
          </w:tcPr>
          <w:p w:rsidR="00013B10" w:rsidRPr="00FE7EBB" w:rsidRDefault="00013B10" w:rsidP="00013B10">
            <w:pPr>
              <w:ind w:left="222" w:right="-108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1305" w:type="dxa"/>
            <w:vAlign w:val="bottom"/>
          </w:tcPr>
          <w:p w:rsidR="00013B10" w:rsidRPr="00FE7EBB" w:rsidRDefault="00041B04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(1,810)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953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013B10" w:rsidRPr="00FE7EBB" w:rsidRDefault="00013B10" w:rsidP="00013B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74D30" w:rsidRPr="00FE7EBB" w:rsidRDefault="00074D30" w:rsidP="00074D30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115172" w:rsidRPr="00FE7EBB" w:rsidRDefault="00074D30" w:rsidP="00E5288D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br w:type="page"/>
      </w:r>
      <w:r w:rsidR="00115172" w:rsidRPr="00FE7EBB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="00115172" w:rsidRPr="00FE7EBB">
        <w:rPr>
          <w:rFonts w:ascii="Angsana New" w:hAnsi="Angsana New"/>
          <w:sz w:val="32"/>
          <w:szCs w:val="32"/>
          <w:cs/>
          <w:lang w:val="th-TH"/>
        </w:rPr>
        <w:t>กระทบยอด</w:t>
      </w:r>
      <w:r w:rsidR="00057134" w:rsidRPr="00FE7EBB">
        <w:rPr>
          <w:rFonts w:ascii="Angsana New" w:hAnsi="Angsana New"/>
          <w:sz w:val="32"/>
          <w:szCs w:val="32"/>
          <w:cs/>
          <w:lang w:val="th-TH"/>
        </w:rPr>
        <w:t>ระหว่าง</w:t>
      </w:r>
      <w:r w:rsidR="00115172" w:rsidRPr="00FE7EBB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5B0399" w:rsidRPr="00FE7EBB">
        <w:rPr>
          <w:rFonts w:ascii="Angsana New" w:hAnsi="Angsana New"/>
          <w:sz w:val="32"/>
          <w:szCs w:val="32"/>
          <w:cs/>
          <w:lang w:val="th-TH"/>
        </w:rPr>
        <w:t>(ขาดทุน)</w:t>
      </w:r>
      <w:r w:rsidR="00115172" w:rsidRPr="00FE7EBB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1C03E5" w:rsidRPr="00FE7EB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115172" w:rsidRPr="00FE7EBB">
        <w:rPr>
          <w:rFonts w:ascii="Angsana New" w:hAnsi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965280" w:rsidRPr="00FE7EBB">
        <w:rPr>
          <w:rFonts w:ascii="Angsana New" w:hAnsi="Angsana New"/>
          <w:sz w:val="32"/>
          <w:szCs w:val="32"/>
        </w:rPr>
        <w:t>31</w:t>
      </w:r>
      <w:r w:rsidR="00D97F07" w:rsidRPr="00FE7EBB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762A1A" w:rsidRPr="00FE7EBB">
        <w:rPr>
          <w:rFonts w:ascii="Angsana New" w:hAnsi="Angsana New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z w:val="32"/>
          <w:szCs w:val="32"/>
        </w:rPr>
        <w:t>2562</w:t>
      </w:r>
      <w:r w:rsidR="00115172" w:rsidRPr="00FE7EBB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440"/>
        <w:gridCol w:w="1440"/>
        <w:gridCol w:w="1440"/>
        <w:gridCol w:w="1440"/>
      </w:tblGrid>
      <w:tr w:rsidR="003417D0" w:rsidRPr="00FE7EBB" w:rsidTr="006D141C">
        <w:tc>
          <w:tcPr>
            <w:tcW w:w="9330" w:type="dxa"/>
            <w:gridSpan w:val="5"/>
            <w:vAlign w:val="bottom"/>
          </w:tcPr>
          <w:p w:rsidR="003417D0" w:rsidRPr="00FE7EBB" w:rsidRDefault="003417D0" w:rsidP="00074D3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9629D" w:rsidRPr="00FE7EB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536C" w:rsidRPr="00FE7EBB" w:rsidTr="006D141C">
        <w:tc>
          <w:tcPr>
            <w:tcW w:w="3570" w:type="dxa"/>
          </w:tcPr>
          <w:p w:rsidR="0067536C" w:rsidRPr="00FE7EBB" w:rsidRDefault="0067536C" w:rsidP="00074D30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67536C" w:rsidRPr="00FE7EBB" w:rsidRDefault="0067536C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67536C" w:rsidRPr="00FE7EBB" w:rsidRDefault="0067536C" w:rsidP="00074D3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F07" w:rsidRPr="00FE7EBB" w:rsidTr="006D141C">
        <w:tc>
          <w:tcPr>
            <w:tcW w:w="3570" w:type="dxa"/>
          </w:tcPr>
          <w:p w:rsidR="00D97F07" w:rsidRPr="00FE7EBB" w:rsidRDefault="00D97F07" w:rsidP="00074D3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D97F07" w:rsidRPr="00FE7EBB" w:rsidRDefault="001249FC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:rsidR="00D97F07" w:rsidRPr="00FE7EBB" w:rsidRDefault="005E5762" w:rsidP="00074D3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AF017B" w:rsidRPr="00FE7EBB" w:rsidTr="006D141C">
        <w:tc>
          <w:tcPr>
            <w:tcW w:w="3570" w:type="dxa"/>
            <w:vAlign w:val="bottom"/>
          </w:tcPr>
          <w:p w:rsidR="00AF017B" w:rsidRPr="00FE7EBB" w:rsidRDefault="00AF017B" w:rsidP="00AF017B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5B0399"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(ขาดทุน)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AF017B" w:rsidRPr="00FE7EBB" w:rsidRDefault="003342B0" w:rsidP="00AF017B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(432,551)</w:t>
            </w:r>
          </w:p>
        </w:tc>
        <w:tc>
          <w:tcPr>
            <w:tcW w:w="1440" w:type="dxa"/>
            <w:vAlign w:val="bottom"/>
          </w:tcPr>
          <w:p w:rsidR="00AF017B" w:rsidRPr="00FE7EBB" w:rsidRDefault="007776BF" w:rsidP="00AF017B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(24,967)</w:t>
            </w:r>
          </w:p>
        </w:tc>
        <w:tc>
          <w:tcPr>
            <w:tcW w:w="1440" w:type="dxa"/>
            <w:vAlign w:val="bottom"/>
          </w:tcPr>
          <w:p w:rsidR="00AF017B" w:rsidRPr="00FE7EBB" w:rsidRDefault="003D6176" w:rsidP="00AF017B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(226,482)</w:t>
            </w:r>
          </w:p>
        </w:tc>
        <w:tc>
          <w:tcPr>
            <w:tcW w:w="1440" w:type="dxa"/>
            <w:vAlign w:val="bottom"/>
          </w:tcPr>
          <w:p w:rsidR="00AF017B" w:rsidRPr="00FE7EBB" w:rsidRDefault="007776BF" w:rsidP="00AF017B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12,247</w:t>
            </w:r>
          </w:p>
        </w:tc>
      </w:tr>
      <w:tr w:rsidR="00AF017B" w:rsidRPr="00FE7EBB" w:rsidTr="006D141C">
        <w:tc>
          <w:tcPr>
            <w:tcW w:w="3570" w:type="dxa"/>
            <w:vAlign w:val="bottom"/>
          </w:tcPr>
          <w:p w:rsidR="00AF017B" w:rsidRPr="00FE7EBB" w:rsidRDefault="00AF017B" w:rsidP="00AF017B">
            <w:pPr>
              <w:ind w:left="13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FE7EBB" w:rsidRDefault="00AF017B" w:rsidP="00AF017B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FE7EBB" w:rsidRDefault="00AF017B" w:rsidP="00AF017B">
            <w:pPr>
              <w:tabs>
                <w:tab w:val="decimal" w:pos="882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FE7EBB" w:rsidRDefault="00AF017B" w:rsidP="00AF017B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AF017B" w:rsidRPr="00FE7EBB" w:rsidRDefault="00AF017B" w:rsidP="00AF017B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00F83" w:rsidRPr="00FE7EBB" w:rsidTr="009C1422">
        <w:tc>
          <w:tcPr>
            <w:tcW w:w="3570" w:type="dxa"/>
          </w:tcPr>
          <w:p w:rsidR="00300F83" w:rsidRPr="00FE7EBB" w:rsidRDefault="00300F83" w:rsidP="00300F83">
            <w:pPr>
              <w:ind w:left="312" w:right="-43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15%, 17%, 20</w:t>
            </w: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 28%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15%, 17%, 20</w:t>
            </w: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 28%</w:t>
            </w:r>
          </w:p>
        </w:tc>
        <w:tc>
          <w:tcPr>
            <w:tcW w:w="1440" w:type="dxa"/>
          </w:tcPr>
          <w:p w:rsidR="00300F83" w:rsidRPr="00FE7EBB" w:rsidRDefault="00300F83" w:rsidP="00300F83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440" w:type="dxa"/>
          </w:tcPr>
          <w:p w:rsidR="00300F83" w:rsidRPr="00FE7EBB" w:rsidRDefault="00300F83" w:rsidP="00300F83">
            <w:pPr>
              <w:tabs>
                <w:tab w:val="decimal" w:pos="864"/>
              </w:tabs>
              <w:ind w:left="14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132" w:right="-108" w:hanging="180"/>
              <w:jc w:val="both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กำไร(ขาดทุน)ทางบัญชีก่อนภาษีเงินได้</w:t>
            </w:r>
            <w:r w:rsidRPr="00FE7EBB">
              <w:rPr>
                <w:rFonts w:ascii="Angsana New" w:hAnsi="Angsana New"/>
                <w:spacing w:val="-6"/>
                <w:sz w:val="32"/>
                <w:szCs w:val="32"/>
              </w:rPr>
              <w:t xml:space="preserve">      </w:t>
            </w: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>นิติบุคคลคูณอัตราภาษี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701E3">
              <w:rPr>
                <w:rFonts w:ascii="Angsana New" w:hAnsi="Angsana New"/>
                <w:sz w:val="32"/>
                <w:szCs w:val="32"/>
              </w:rPr>
              <w:t>109,998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701E3">
              <w:rPr>
                <w:rFonts w:ascii="Angsana New" w:hAnsi="Angsana New"/>
                <w:sz w:val="32"/>
                <w:szCs w:val="32"/>
              </w:rPr>
              <w:t>5,347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(45,296)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2,4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FE7EB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FE7EB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882"/>
                <w:tab w:val="decimal" w:pos="1152"/>
              </w:tabs>
              <w:ind w:left="-18" w:hanging="14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tabs>
                <w:tab w:val="decimal" w:pos="1152"/>
              </w:tabs>
              <w:ind w:left="-18" w:hanging="1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(13,840)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(7,405)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2,243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2,317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2,760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260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(11,339)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(10,431)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(638)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(40)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รายได้ที่ต้องเสียภาษีเพิ่มขึ้น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4,735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5,407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Default="00300F83" w:rsidP="00300F83">
            <w:pPr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การใช้ประโยชน์จากผลขาดทุน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ทางภาษี</w:t>
            </w: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(6,032)</w:t>
            </w: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(3,556)</w:t>
            </w: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(5,963)</w:t>
            </w: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300F83" w:rsidRPr="00FE7EBB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(1,450)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Default="009C1422" w:rsidP="00300F83">
            <w:pPr>
              <w:ind w:left="384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ภาษีเงินได้รอตัดบัญชีที่ไม่ได้รับรู้สำหรับ</w:t>
            </w:r>
            <w:r w:rsidR="00300F83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ผลแตกต่างชั่วคราวที่ใช้หัก</w:t>
            </w: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C1422" w:rsidRDefault="009C1422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C1422" w:rsidRDefault="009C1422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C1422" w:rsidRDefault="009C1422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00F83" w:rsidRDefault="00300F83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9C1422" w:rsidRDefault="009C1422" w:rsidP="00300F8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9C1422" w:rsidRDefault="00300F83" w:rsidP="00300F83">
            <w:pPr>
              <w:ind w:left="384" w:right="-43" w:hanging="162"/>
              <w:jc w:val="both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C1422" w:rsidRPr="009C142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ภาษีและ</w:t>
            </w:r>
            <w:r w:rsidRPr="009C1422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137,901</w:t>
            </w:r>
          </w:p>
        </w:tc>
        <w:tc>
          <w:tcPr>
            <w:tcW w:w="1440" w:type="dxa"/>
            <w:vAlign w:val="bottom"/>
          </w:tcPr>
          <w:p w:rsidR="00300F83" w:rsidRPr="00FE7EBB" w:rsidRDefault="009701E3" w:rsidP="00300F8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16,203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58,242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5"/>
              </w:tabs>
              <w:ind w:left="72" w:right="27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779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122,773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7437BB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45,296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(2,4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FE7EBB">
              <w:rPr>
                <w:rFonts w:ascii="Angsana New" w:hAnsi="Angsana New"/>
                <w:sz w:val="32"/>
                <w:szCs w:val="32"/>
              </w:rPr>
              <w:t>9)</w:t>
            </w:r>
          </w:p>
        </w:tc>
      </w:tr>
      <w:tr w:rsidR="00300F83" w:rsidRPr="00FE7EBB" w:rsidTr="006D141C">
        <w:tc>
          <w:tcPr>
            <w:tcW w:w="3570" w:type="dxa"/>
            <w:vAlign w:val="bottom"/>
          </w:tcPr>
          <w:p w:rsidR="00300F83" w:rsidRPr="00FE7EBB" w:rsidRDefault="00300F83" w:rsidP="00300F83">
            <w:pPr>
              <w:spacing w:line="380" w:lineRule="exact"/>
              <w:ind w:left="13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12,775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(814)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300F83" w:rsidRPr="00FE7EBB" w:rsidRDefault="00300F83" w:rsidP="00300F83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74D30" w:rsidRPr="00FE7EBB" w:rsidRDefault="00074D30" w:rsidP="00985CA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074D30" w:rsidRPr="00FE7EBB" w:rsidRDefault="00074D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br w:type="page"/>
      </w:r>
    </w:p>
    <w:p w:rsidR="00115172" w:rsidRPr="00FE7EBB" w:rsidRDefault="00115172" w:rsidP="0055532C">
      <w:pPr>
        <w:spacing w:before="120" w:after="120" w:line="39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00"/>
        <w:gridCol w:w="762"/>
        <w:gridCol w:w="1530"/>
        <w:gridCol w:w="1530"/>
      </w:tblGrid>
      <w:tr w:rsidR="001C03E5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FE7EBB" w:rsidRDefault="001C03E5" w:rsidP="00D021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FE7EBB" w:rsidRDefault="001C03E5" w:rsidP="00D021CB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FE7EBB" w:rsidRDefault="001C03E5" w:rsidP="00D021CB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629D" w:rsidRPr="00FE7EBB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21CB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CB" w:rsidRPr="00FE7EBB" w:rsidRDefault="00D021CB" w:rsidP="00D021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1CB" w:rsidRPr="00FE7EBB" w:rsidRDefault="00D021CB" w:rsidP="00D021CB">
            <w:pP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D021CB" w:rsidRPr="00FE7EBB" w:rsidRDefault="00D021CB" w:rsidP="00D021C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งบแสดงฐานะการเงิน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C03E5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FE7EBB" w:rsidRDefault="001C03E5" w:rsidP="00D021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03E5" w:rsidRPr="00FE7EBB" w:rsidRDefault="001C03E5" w:rsidP="00D021CB">
            <w:pP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C03E5" w:rsidRPr="00FE7EBB" w:rsidRDefault="00D021CB" w:rsidP="00D021C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76C02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FE7EBB" w:rsidRDefault="00676C02" w:rsidP="00D021C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FE7EBB" w:rsidRDefault="00676C02" w:rsidP="00D021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FE7EBB" w:rsidRDefault="00676C02" w:rsidP="00D021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FE7EBB" w:rsidRDefault="001249FC" w:rsidP="00D021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FE7EBB" w:rsidRDefault="005E5762" w:rsidP="00D021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76C02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FE7EBB" w:rsidRDefault="00676C02" w:rsidP="00D021CB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C02" w:rsidRPr="00FE7EBB" w:rsidRDefault="00676C02" w:rsidP="00D021CB">
            <w:pPr>
              <w:tabs>
                <w:tab w:val="decimal" w:pos="61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FE7EBB" w:rsidRDefault="00676C02" w:rsidP="00D021CB">
            <w:pPr>
              <w:tabs>
                <w:tab w:val="decimal" w:pos="61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76C02" w:rsidRPr="00FE7EBB" w:rsidRDefault="00676C02" w:rsidP="00D021CB">
            <w:pPr>
              <w:tabs>
                <w:tab w:val="decimal" w:pos="61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76C02" w:rsidRPr="00FE7EBB" w:rsidRDefault="00676C02" w:rsidP="00D021CB">
            <w:pPr>
              <w:tabs>
                <w:tab w:val="decimal" w:pos="612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8385B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85B" w:rsidRPr="00FE7EBB" w:rsidRDefault="0038385B" w:rsidP="0038385B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3,502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5,023</w:t>
            </w:r>
          </w:p>
        </w:tc>
      </w:tr>
      <w:tr w:rsidR="0038385B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85B" w:rsidRPr="00FE7EBB" w:rsidRDefault="0038385B" w:rsidP="0038385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563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8385B" w:rsidRPr="00FE7EBB" w:rsidRDefault="0038385B" w:rsidP="0038385B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2,789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16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2,233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ประมาณการค่ารื้อถอน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1,915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1,765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FE7EBB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179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170</w:t>
            </w:r>
          </w:p>
        </w:tc>
      </w:tr>
      <w:tr w:rsidR="006E032A" w:rsidRPr="00FE7EBB" w:rsidTr="00D021CB">
        <w:trPr>
          <w:trHeight w:val="40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8,392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9,747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162" w:hanging="13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1,200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2,725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162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29,475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29,475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ind w:left="132" w:right="-43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146,283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159,039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176,958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191,239</w:t>
            </w:r>
          </w:p>
        </w:tc>
      </w:tr>
      <w:tr w:rsidR="006E032A" w:rsidRPr="00FE7EBB" w:rsidTr="00D021C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(168,566)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7EBB">
              <w:rPr>
                <w:rFonts w:ascii="Angsana New" w:hAnsi="Angsana New"/>
                <w:spacing w:val="-4"/>
                <w:sz w:val="32"/>
                <w:szCs w:val="32"/>
              </w:rPr>
              <w:t>(181,492)</w:t>
            </w:r>
          </w:p>
        </w:tc>
      </w:tr>
    </w:tbl>
    <w:p w:rsidR="00BE5B37" w:rsidRPr="00FE7EBB" w:rsidRDefault="004935BD" w:rsidP="006E032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</w:r>
      <w:r w:rsidR="00BE5B37"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5B37" w:rsidRPr="00FE7EBB">
        <w:rPr>
          <w:rFonts w:ascii="Angsana New" w:hAnsi="Angsana New"/>
          <w:sz w:val="32"/>
          <w:szCs w:val="32"/>
        </w:rPr>
        <w:t xml:space="preserve">31 </w:t>
      </w:r>
      <w:r w:rsidR="00BE5B37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BE5B37" w:rsidRPr="00FE7EBB">
        <w:rPr>
          <w:rFonts w:ascii="Angsana New" w:hAnsi="Angsana New"/>
          <w:sz w:val="32"/>
          <w:szCs w:val="32"/>
          <w:cs/>
        </w:rPr>
        <w:t xml:space="preserve"> 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กลุ่ม</w:t>
      </w:r>
      <w:r w:rsidR="00874B98" w:rsidRPr="00FE7EBB">
        <w:rPr>
          <w:rFonts w:ascii="Angsana New" w:hAnsi="Angsana New"/>
          <w:sz w:val="32"/>
          <w:szCs w:val="32"/>
          <w:cs/>
        </w:rPr>
        <w:t>บ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ริษัท</w:t>
      </w:r>
      <w:r w:rsidR="00BE5B37" w:rsidRPr="00FE7EBB">
        <w:rPr>
          <w:rFonts w:ascii="Angsana New" w:eastAsia="MS Mincho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9701E3">
        <w:rPr>
          <w:rFonts w:ascii="Angsana New" w:eastAsia="MS Mincho" w:hAnsi="Angsana New"/>
          <w:sz w:val="32"/>
          <w:szCs w:val="32"/>
        </w:rPr>
        <w:t>911.1</w:t>
      </w:r>
      <w:r w:rsidR="007166B5" w:rsidRPr="00FE7EBB">
        <w:rPr>
          <w:rFonts w:ascii="Angsana New" w:eastAsia="MS Mincho" w:hAnsi="Angsana New"/>
          <w:sz w:val="32"/>
          <w:szCs w:val="32"/>
        </w:rPr>
        <w:t xml:space="preserve"> </w:t>
      </w:r>
      <w:r w:rsidR="00BE5B37" w:rsidRPr="00FE7EBB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="005E5762" w:rsidRPr="00FE7EBB">
        <w:rPr>
          <w:rFonts w:ascii="Angsana New" w:eastAsia="MS Mincho" w:hAnsi="Angsana New"/>
          <w:sz w:val="32"/>
          <w:szCs w:val="32"/>
          <w:cs/>
        </w:rPr>
        <w:t>(</w:t>
      </w:r>
      <w:r w:rsidR="00AF017B" w:rsidRPr="00FE7EBB">
        <w:rPr>
          <w:rFonts w:ascii="Angsana New" w:eastAsia="MS Mincho" w:hAnsi="Angsana New"/>
          <w:sz w:val="32"/>
          <w:szCs w:val="32"/>
        </w:rPr>
        <w:t>2562</w:t>
      </w:r>
      <w:r w:rsidR="005E5762" w:rsidRPr="00FE7EBB">
        <w:rPr>
          <w:rFonts w:ascii="Angsana New" w:eastAsia="MS Mincho" w:hAnsi="Angsana New"/>
          <w:sz w:val="32"/>
          <w:szCs w:val="32"/>
          <w:cs/>
        </w:rPr>
        <w:t>:</w:t>
      </w:r>
      <w:r w:rsidR="00BE5B37" w:rsidRPr="00FE7EBB">
        <w:rPr>
          <w:rFonts w:ascii="Angsana New" w:eastAsia="MS Mincho" w:hAnsi="Angsana New"/>
          <w:sz w:val="32"/>
          <w:szCs w:val="32"/>
        </w:rPr>
        <w:t xml:space="preserve"> </w:t>
      </w:r>
      <w:r w:rsidR="008A7EE1">
        <w:rPr>
          <w:rFonts w:ascii="Angsana New" w:eastAsia="MS Mincho" w:hAnsi="Angsana New"/>
          <w:sz w:val="32"/>
          <w:szCs w:val="32"/>
        </w:rPr>
        <w:t>682.2</w:t>
      </w:r>
      <w:r w:rsidR="007166B5" w:rsidRPr="00FE7EBB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BE5B37" w:rsidRPr="00FE7EBB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="00216DB1" w:rsidRPr="00FE7EBB">
        <w:rPr>
          <w:rFonts w:ascii="Angsana New" w:eastAsia="MS Mincho" w:hAnsi="Angsana New"/>
          <w:sz w:val="32"/>
          <w:szCs w:val="32"/>
          <w:cs/>
        </w:rPr>
        <w:t>ที่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กลุ่ม</w:t>
      </w:r>
      <w:r w:rsidR="00874B98" w:rsidRPr="00FE7EBB">
        <w:rPr>
          <w:rFonts w:ascii="Angsana New" w:hAnsi="Angsana New"/>
          <w:sz w:val="32"/>
          <w:szCs w:val="32"/>
          <w:cs/>
        </w:rPr>
        <w:t>บ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ริษัท</w:t>
      </w:r>
      <w:r w:rsidR="00BE5B37" w:rsidRPr="00FE7EBB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กลุ่ม</w:t>
      </w:r>
      <w:r w:rsidR="00874B98" w:rsidRPr="00FE7EBB">
        <w:rPr>
          <w:rFonts w:ascii="Angsana New" w:hAnsi="Angsana New"/>
          <w:sz w:val="32"/>
          <w:szCs w:val="32"/>
          <w:cs/>
        </w:rPr>
        <w:t>บ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ริษัท</w:t>
      </w:r>
      <w:r w:rsidR="00BE5B37" w:rsidRPr="00FE7EBB">
        <w:rPr>
          <w:rFonts w:ascii="Angsana New" w:hAnsi="Angsana New"/>
          <w:sz w:val="32"/>
          <w:szCs w:val="32"/>
          <w:cs/>
        </w:rPr>
        <w:t xml:space="preserve">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D9264D" w:rsidRPr="00FE7EBB" w:rsidRDefault="00985CA5" w:rsidP="00874B98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FE7EBB">
        <w:rPr>
          <w:rFonts w:ascii="Angsana New" w:eastAsia="MS Mincho" w:hAnsi="Angsana New"/>
          <w:sz w:val="32"/>
          <w:szCs w:val="32"/>
          <w:cs/>
        </w:rPr>
        <w:t>ผลขาดทุนทางภาษีที่ยังไม่ได้ใช้</w:t>
      </w:r>
      <w:r w:rsidR="00F7307B" w:rsidRPr="00FE7EBB">
        <w:rPr>
          <w:rFonts w:ascii="Angsana New" w:eastAsia="MS Mincho" w:hAnsi="Angsana New"/>
          <w:sz w:val="32"/>
          <w:szCs w:val="32"/>
          <w:cs/>
        </w:rPr>
        <w:t>ของ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กลุ่ม</w:t>
      </w:r>
      <w:r w:rsidR="00F7307B" w:rsidRPr="00FE7EBB">
        <w:rPr>
          <w:rFonts w:ascii="Angsana New" w:hAnsi="Angsana New"/>
          <w:sz w:val="32"/>
          <w:szCs w:val="32"/>
          <w:cs/>
        </w:rPr>
        <w:t>บ</w:t>
      </w:r>
      <w:r w:rsidR="00F7307B" w:rsidRPr="00FE7EBB">
        <w:rPr>
          <w:rFonts w:ascii="Angsana New" w:eastAsia="MS Mincho" w:hAnsi="Angsana New"/>
          <w:sz w:val="32"/>
          <w:szCs w:val="32"/>
          <w:cs/>
        </w:rPr>
        <w:t>ริษัทดังกล่าว</w:t>
      </w:r>
      <w:r w:rsidRPr="00FE7EBB">
        <w:rPr>
          <w:rFonts w:ascii="Angsana New" w:eastAsia="MS Mincho" w:hAnsi="Angsana New"/>
          <w:sz w:val="32"/>
          <w:szCs w:val="32"/>
          <w:cs/>
        </w:rPr>
        <w:t xml:space="preserve">มีจำนวนเงิน </w:t>
      </w:r>
      <w:r w:rsidR="008A7EE1">
        <w:rPr>
          <w:rFonts w:ascii="Angsana New" w:eastAsia="MS Mincho" w:hAnsi="Angsana New"/>
          <w:sz w:val="32"/>
          <w:szCs w:val="32"/>
        </w:rPr>
        <w:t>313</w:t>
      </w:r>
      <w:r w:rsidR="00F547B9" w:rsidRPr="00FE7EBB">
        <w:rPr>
          <w:rFonts w:ascii="Angsana New" w:eastAsia="MS Mincho" w:hAnsi="Angsana New"/>
          <w:sz w:val="32"/>
          <w:szCs w:val="32"/>
        </w:rPr>
        <w:t>.2</w:t>
      </w:r>
      <w:r w:rsidRPr="00FE7EBB">
        <w:rPr>
          <w:rFonts w:ascii="Angsana New" w:eastAsia="MS Mincho" w:hAnsi="Angsana New"/>
          <w:sz w:val="32"/>
          <w:szCs w:val="32"/>
        </w:rPr>
        <w:t xml:space="preserve"> </w:t>
      </w:r>
      <w:r w:rsidRPr="00FE7EBB">
        <w:rPr>
          <w:rFonts w:ascii="Angsana New" w:eastAsia="MS Mincho" w:hAnsi="Angsana New"/>
          <w:sz w:val="32"/>
          <w:szCs w:val="32"/>
          <w:cs/>
        </w:rPr>
        <w:t>ล้านบาท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874B98" w:rsidRPr="00FE7EBB">
        <w:rPr>
          <w:rFonts w:ascii="Angsana New" w:eastAsia="MS Mincho" w:hAnsi="Angsana New"/>
          <w:sz w:val="32"/>
          <w:szCs w:val="32"/>
        </w:rPr>
        <w:t>(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 xml:space="preserve">เฉพาะของบริษัทฯจำนวน </w:t>
      </w:r>
      <w:r w:rsidR="00F547B9" w:rsidRPr="00FE7EBB">
        <w:rPr>
          <w:rFonts w:ascii="Angsana New" w:eastAsia="MS Mincho" w:hAnsi="Angsana New"/>
          <w:sz w:val="32"/>
          <w:szCs w:val="32"/>
        </w:rPr>
        <w:t>103.3</w:t>
      </w:r>
      <w:r w:rsidR="00874B98" w:rsidRPr="00FE7EBB">
        <w:rPr>
          <w:rFonts w:ascii="Angsana New" w:eastAsia="MS Mincho" w:hAnsi="Angsana New"/>
          <w:sz w:val="32"/>
          <w:szCs w:val="32"/>
        </w:rPr>
        <w:t xml:space="preserve"> </w:t>
      </w:r>
      <w:r w:rsidR="00874B98" w:rsidRPr="00FE7EBB">
        <w:rPr>
          <w:rFonts w:ascii="Angsana New" w:eastAsia="MS Mincho" w:hAnsi="Angsana New"/>
          <w:sz w:val="32"/>
          <w:szCs w:val="32"/>
          <w:cs/>
        </w:rPr>
        <w:t>ล้านบาท</w:t>
      </w:r>
      <w:r w:rsidR="00874B98" w:rsidRPr="00FE7EBB">
        <w:rPr>
          <w:rFonts w:ascii="Angsana New" w:eastAsia="MS Mincho" w:hAnsi="Angsana New"/>
          <w:sz w:val="32"/>
          <w:szCs w:val="32"/>
        </w:rPr>
        <w:t>)</w:t>
      </w:r>
      <w:r w:rsidRPr="00FE7EBB">
        <w:rPr>
          <w:rFonts w:ascii="Angsana New" w:eastAsia="MS Mincho" w:hAnsi="Angsana New"/>
          <w:sz w:val="32"/>
          <w:szCs w:val="32"/>
          <w:cs/>
        </w:rPr>
        <w:t xml:space="preserve"> ซึ่งจะทยอยสิ้นสุดระยะเวลาการให้ประโยชน์ภายในปี </w:t>
      </w:r>
      <w:r w:rsidR="00211010">
        <w:rPr>
          <w:rFonts w:ascii="Angsana New" w:eastAsia="MS Mincho" w:hAnsi="Angsana New"/>
          <w:sz w:val="32"/>
          <w:szCs w:val="32"/>
        </w:rPr>
        <w:t xml:space="preserve">2564 - </w:t>
      </w:r>
      <w:r w:rsidR="00E46699" w:rsidRPr="00FE7EBB">
        <w:rPr>
          <w:rFonts w:ascii="Angsana New" w:eastAsia="MS Mincho" w:hAnsi="Angsana New"/>
          <w:sz w:val="32"/>
          <w:szCs w:val="32"/>
        </w:rPr>
        <w:t>256</w:t>
      </w:r>
      <w:r w:rsidR="00207E46">
        <w:rPr>
          <w:rFonts w:ascii="Angsana New" w:eastAsia="MS Mincho" w:hAnsi="Angsana New"/>
          <w:sz w:val="32"/>
          <w:szCs w:val="32"/>
        </w:rPr>
        <w:t>8</w:t>
      </w:r>
    </w:p>
    <w:p w:rsidR="006E032A" w:rsidRDefault="006E03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1037F" w:rsidRPr="00FE7EBB" w:rsidRDefault="003125F8" w:rsidP="00874B98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BF2750" w:rsidRPr="00FE7EBB">
        <w:rPr>
          <w:rFonts w:ascii="Angsana New" w:hAnsi="Angsana New"/>
          <w:b/>
          <w:bCs/>
          <w:sz w:val="32"/>
          <w:szCs w:val="32"/>
        </w:rPr>
        <w:t>.</w:t>
      </w:r>
      <w:r w:rsidR="00BF2750" w:rsidRPr="00FE7EBB">
        <w:rPr>
          <w:rFonts w:ascii="Angsana New" w:hAnsi="Angsana New"/>
          <w:b/>
          <w:bCs/>
          <w:sz w:val="32"/>
          <w:szCs w:val="32"/>
        </w:rPr>
        <w:tab/>
      </w:r>
      <w:r w:rsidR="0001037F" w:rsidRPr="00FE7EBB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9629D" w:rsidRPr="00FE7EBB">
        <w:rPr>
          <w:rFonts w:ascii="Angsana New" w:hAnsi="Angsana New"/>
          <w:b/>
          <w:bCs/>
          <w:sz w:val="32"/>
          <w:szCs w:val="32"/>
          <w:cs/>
        </w:rPr>
        <w:t>(ขาดทุน)</w:t>
      </w:r>
      <w:r w:rsidR="0001037F" w:rsidRPr="00FE7EBB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BA3D9E" w:rsidRPr="00FE7EBB" w:rsidRDefault="0001037F" w:rsidP="00874B98">
      <w:pPr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FE7EBB">
        <w:rPr>
          <w:rFonts w:ascii="Angsana New" w:hAnsi="Angsana New"/>
          <w:sz w:val="32"/>
          <w:szCs w:val="32"/>
          <w:cs/>
        </w:rPr>
        <w:t>กำไร</w:t>
      </w:r>
      <w:r w:rsidR="0089629D" w:rsidRPr="00FE7EBB">
        <w:rPr>
          <w:rFonts w:ascii="Angsana New" w:hAnsi="Angsana New"/>
          <w:sz w:val="32"/>
          <w:szCs w:val="32"/>
          <w:cs/>
        </w:rPr>
        <w:t>(ขาดทุน)</w:t>
      </w:r>
      <w:r w:rsidRPr="00FE7EB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231181" w:rsidRPr="00FE7EBB">
        <w:rPr>
          <w:rFonts w:ascii="Angsana New" w:hAnsi="Angsana New"/>
          <w:sz w:val="32"/>
          <w:szCs w:val="32"/>
          <w:cs/>
        </w:rPr>
        <w:t>(ขาดทุน)</w:t>
      </w:r>
      <w:r w:rsidRPr="00FE7EBB">
        <w:rPr>
          <w:rFonts w:ascii="Angsana New" w:hAnsi="Angsana New"/>
          <w:sz w:val="32"/>
          <w:szCs w:val="32"/>
          <w:cs/>
        </w:rPr>
        <w:t>สำหรับ</w:t>
      </w:r>
      <w:r w:rsidR="00115172" w:rsidRPr="00FE7EBB">
        <w:rPr>
          <w:rFonts w:ascii="Angsana New" w:hAnsi="Angsana New"/>
          <w:sz w:val="32"/>
          <w:szCs w:val="32"/>
          <w:cs/>
        </w:rPr>
        <w:t>ปี</w:t>
      </w:r>
      <w:r w:rsidRPr="00FE7EB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15172" w:rsidRPr="00FE7EBB">
        <w:rPr>
          <w:rFonts w:ascii="Angsana New" w:hAnsi="Angsana New"/>
          <w:sz w:val="32"/>
          <w:szCs w:val="32"/>
          <w:cs/>
        </w:rPr>
        <w:t>ปี</w:t>
      </w:r>
    </w:p>
    <w:p w:rsidR="00611C1E" w:rsidRPr="00FE7EBB" w:rsidRDefault="003125F8" w:rsidP="00874B98">
      <w:pPr>
        <w:tabs>
          <w:tab w:val="right" w:pos="7200"/>
          <w:tab w:val="right" w:pos="8540"/>
        </w:tabs>
        <w:spacing w:before="120" w:after="120"/>
        <w:ind w:left="544" w:right="-45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611C1E" w:rsidRPr="00FE7EBB">
        <w:rPr>
          <w:rFonts w:ascii="Angsana New" w:hAnsi="Angsana New"/>
          <w:b/>
          <w:bCs/>
          <w:sz w:val="32"/>
          <w:szCs w:val="32"/>
        </w:rPr>
        <w:t>.1</w:t>
      </w:r>
      <w:r w:rsidR="00611C1E" w:rsidRPr="00FE7EBB">
        <w:rPr>
          <w:rFonts w:ascii="Angsana New" w:hAnsi="Angsana New"/>
          <w:b/>
          <w:bCs/>
          <w:sz w:val="32"/>
          <w:szCs w:val="32"/>
        </w:rPr>
        <w:tab/>
      </w:r>
      <w:r w:rsidR="00611C1E" w:rsidRPr="00FE7EBB">
        <w:rPr>
          <w:rFonts w:ascii="Angsana New" w:hAnsi="Angsana New"/>
          <w:b/>
          <w:bCs/>
          <w:sz w:val="32"/>
          <w:szCs w:val="32"/>
          <w:cs/>
        </w:rPr>
        <w:t>จำนวนหุ้นสามัญถัวเฉลี่ยถ่วงน้ำหนัก</w:t>
      </w:r>
    </w:p>
    <w:p w:rsidR="00611C1E" w:rsidRPr="00FE7EBB" w:rsidRDefault="00611C1E" w:rsidP="00611C1E">
      <w:pPr>
        <w:tabs>
          <w:tab w:val="left" w:pos="900"/>
          <w:tab w:val="left" w:pos="2160"/>
          <w:tab w:val="right" w:pos="6750"/>
          <w:tab w:val="right" w:pos="819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 xml:space="preserve"> (</w:t>
      </w:r>
      <w:r w:rsidRPr="00FE7EBB">
        <w:rPr>
          <w:rFonts w:ascii="Angsana New" w:hAnsi="Angsana New"/>
          <w:sz w:val="32"/>
          <w:szCs w:val="32"/>
          <w:cs/>
        </w:rPr>
        <w:t>หน่วย: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พันหุ้น</w:t>
      </w:r>
      <w:r w:rsidRPr="00FE7EBB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25A80" w:rsidRPr="00FE7EBB" w:rsidTr="00625A80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625A80" w:rsidRPr="00FE7EBB" w:rsidRDefault="00625A80" w:rsidP="00625A8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25A80" w:rsidRPr="00FE7EBB" w:rsidTr="00625A80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625A80" w:rsidRPr="00FE7EBB" w:rsidRDefault="00625A80" w:rsidP="00625A8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          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25A80" w:rsidRPr="00FE7EBB" w:rsidTr="00E51428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</w:tcPr>
          <w:p w:rsidR="00625A80" w:rsidRPr="00FE7EBB" w:rsidRDefault="00625A80" w:rsidP="00625A8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625A80" w:rsidRPr="00FE7EBB" w:rsidTr="00E51428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32"/>
                <w:szCs w:val="32"/>
                <w:lang w:eastAsia="ja-JP"/>
              </w:rPr>
            </w:pPr>
            <w:r w:rsidRPr="00FE7EBB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ยอดยกมา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1,054,341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1,054,904</w:t>
            </w:r>
          </w:p>
        </w:tc>
      </w:tr>
      <w:tr w:rsidR="00625A80" w:rsidRPr="00FE7EBB" w:rsidTr="00E51428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overflowPunct/>
              <w:autoSpaceDE/>
              <w:autoSpaceDN/>
              <w:adjustRightInd/>
              <w:ind w:left="522" w:right="-18" w:hanging="540"/>
              <w:textAlignment w:val="auto"/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ja-JP"/>
              </w:rPr>
            </w:pPr>
            <w:r w:rsidRPr="00FE7EBB"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ja-JP"/>
              </w:rPr>
              <w:t>หัก</w:t>
            </w:r>
            <w:r w:rsidRPr="00FE7EBB">
              <w:rPr>
                <w:rFonts w:ascii="Angsana New" w:eastAsia="MS Mincho" w:hAnsi="Angsana New"/>
                <w:spacing w:val="-6"/>
                <w:sz w:val="32"/>
                <w:szCs w:val="32"/>
                <w:lang w:eastAsia="ja-JP"/>
              </w:rPr>
              <w:t xml:space="preserve">: </w:t>
            </w:r>
            <w:r w:rsidRPr="00FE7EBB"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ja-JP"/>
              </w:rPr>
              <w:t>จำนวนถัวเฉลี่ยถ่วงน้ำหนักของ</w:t>
            </w:r>
            <w:r w:rsidRPr="00FE7EBB">
              <w:rPr>
                <w:rFonts w:ascii="Angsana New" w:eastAsia="MS Mincho" w:hAnsi="Angsana New"/>
                <w:spacing w:val="-6"/>
                <w:sz w:val="32"/>
                <w:szCs w:val="32"/>
                <w:lang w:eastAsia="ja-JP"/>
              </w:rPr>
              <w:t xml:space="preserve">               </w:t>
            </w:r>
            <w:r w:rsidRPr="00FE7EBB"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ja-JP"/>
              </w:rPr>
              <w:t>หุ้นสามัญที่ซื้อคืนในระหว่างปี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(987)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(83)</w:t>
            </w:r>
          </w:p>
        </w:tc>
      </w:tr>
      <w:tr w:rsidR="00625A80" w:rsidRPr="00FE7EBB" w:rsidTr="00E51428">
        <w:trPr>
          <w:trHeight w:val="85"/>
        </w:trPr>
        <w:tc>
          <w:tcPr>
            <w:tcW w:w="3870" w:type="dxa"/>
            <w:vAlign w:val="bottom"/>
          </w:tcPr>
          <w:p w:rsidR="00625A80" w:rsidRPr="00FE7EBB" w:rsidRDefault="00625A80" w:rsidP="00625A80">
            <w:pPr>
              <w:tabs>
                <w:tab w:val="left" w:pos="522"/>
              </w:tabs>
              <w:overflowPunct/>
              <w:autoSpaceDE/>
              <w:autoSpaceDN/>
              <w:adjustRightInd/>
              <w:ind w:left="342" w:right="-378" w:hanging="342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</w:pPr>
            <w:r w:rsidRPr="00FE7EBB"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1,053,354</w:t>
            </w:r>
          </w:p>
        </w:tc>
        <w:tc>
          <w:tcPr>
            <w:tcW w:w="1305" w:type="dxa"/>
            <w:vAlign w:val="bottom"/>
          </w:tcPr>
          <w:p w:rsidR="00625A80" w:rsidRPr="00FE7EBB" w:rsidRDefault="00625A80" w:rsidP="00625A8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1,054,821</w:t>
            </w:r>
          </w:p>
        </w:tc>
      </w:tr>
    </w:tbl>
    <w:p w:rsidR="00611C1E" w:rsidRPr="00FE7EBB" w:rsidRDefault="003125F8" w:rsidP="00874B98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28</w:t>
      </w:r>
      <w:r w:rsidR="00611C1E" w:rsidRPr="00FE7EBB">
        <w:rPr>
          <w:rFonts w:ascii="Angsana New" w:hAnsi="Angsana New"/>
          <w:b/>
          <w:bCs/>
          <w:spacing w:val="-4"/>
          <w:sz w:val="32"/>
          <w:szCs w:val="32"/>
        </w:rPr>
        <w:t>.2</w:t>
      </w:r>
      <w:r w:rsidR="00611C1E" w:rsidRPr="00FE7EBB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611C1E" w:rsidRPr="00FE7EBB">
        <w:rPr>
          <w:rFonts w:ascii="Angsana New" w:hAnsi="Angsana New"/>
          <w:b/>
          <w:bCs/>
          <w:sz w:val="32"/>
          <w:szCs w:val="32"/>
          <w:cs/>
        </w:rPr>
        <w:t>การกระทบยอดกำไร</w:t>
      </w:r>
      <w:r w:rsidR="00611C1E" w:rsidRPr="00FE7EBB">
        <w:rPr>
          <w:rFonts w:ascii="Angsana New" w:hAnsi="Angsana New"/>
          <w:b/>
          <w:bCs/>
          <w:sz w:val="32"/>
          <w:szCs w:val="32"/>
        </w:rPr>
        <w:t>(</w:t>
      </w:r>
      <w:r w:rsidR="00611C1E" w:rsidRPr="00FE7EB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611C1E" w:rsidRPr="00FE7EBB">
        <w:rPr>
          <w:rFonts w:ascii="Angsana New" w:hAnsi="Angsana New"/>
          <w:b/>
          <w:bCs/>
          <w:sz w:val="32"/>
          <w:szCs w:val="32"/>
        </w:rPr>
        <w:t>)</w:t>
      </w:r>
      <w:r w:rsidR="00611C1E" w:rsidRPr="00FE7EBB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611C1E" w:rsidRPr="00FE7EBB" w:rsidRDefault="00611C1E" w:rsidP="00874B98">
      <w:pPr>
        <w:tabs>
          <w:tab w:val="left" w:pos="600"/>
          <w:tab w:val="left" w:pos="90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FE7EBB">
        <w:rPr>
          <w:rFonts w:ascii="Angsana New" w:hAnsi="Angsana New"/>
          <w:spacing w:val="-4"/>
          <w:sz w:val="32"/>
          <w:szCs w:val="32"/>
          <w:cs/>
        </w:rPr>
        <w:tab/>
      </w:r>
      <w:r w:rsidRPr="00FE7EBB">
        <w:rPr>
          <w:rFonts w:ascii="Angsana New" w:hAnsi="Angsana New"/>
          <w:sz w:val="32"/>
          <w:szCs w:val="32"/>
          <w:cs/>
        </w:rPr>
        <w:t>กำไร</w:t>
      </w:r>
      <w:r w:rsidRPr="00FE7EBB">
        <w:rPr>
          <w:rFonts w:ascii="Angsana New" w:hAnsi="Angsana New"/>
          <w:sz w:val="32"/>
          <w:szCs w:val="32"/>
        </w:rPr>
        <w:t>(</w:t>
      </w:r>
      <w:r w:rsidRPr="00FE7EBB">
        <w:rPr>
          <w:rFonts w:ascii="Angsana New" w:hAnsi="Angsana New"/>
          <w:sz w:val="32"/>
          <w:szCs w:val="32"/>
          <w:cs/>
        </w:rPr>
        <w:t>ขาดทุน</w:t>
      </w:r>
      <w:r w:rsidRPr="00FE7EBB">
        <w:rPr>
          <w:rFonts w:ascii="Angsana New" w:hAnsi="Angsana New"/>
          <w:sz w:val="32"/>
          <w:szCs w:val="32"/>
        </w:rPr>
        <w:t>)</w:t>
      </w:r>
      <w:r w:rsidRPr="00FE7EBB">
        <w:rPr>
          <w:rFonts w:ascii="Angsana New" w:hAnsi="Angsana New"/>
          <w:spacing w:val="-4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0E5783" w:rsidRPr="00FE7EBB" w:rsidTr="000E5783">
        <w:trPr>
          <w:tblHeader/>
        </w:trPr>
        <w:tc>
          <w:tcPr>
            <w:tcW w:w="4140" w:type="dxa"/>
            <w:vAlign w:val="bottom"/>
          </w:tcPr>
          <w:p w:rsidR="000E5783" w:rsidRPr="00FE7EBB" w:rsidRDefault="000E5783" w:rsidP="00316D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0E5783" w:rsidRPr="00FE7EBB" w:rsidRDefault="000E5783" w:rsidP="00316D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611C1E" w:rsidRPr="00FE7EBB" w:rsidTr="000E5783">
        <w:trPr>
          <w:tblHeader/>
        </w:trPr>
        <w:tc>
          <w:tcPr>
            <w:tcW w:w="4140" w:type="dxa"/>
            <w:vAlign w:val="bottom"/>
          </w:tcPr>
          <w:p w:rsidR="00611C1E" w:rsidRPr="00FE7EBB" w:rsidRDefault="00611C1E" w:rsidP="00316D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611C1E" w:rsidRPr="00FE7EBB" w:rsidRDefault="00611C1E" w:rsidP="00316D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611C1E" w:rsidRPr="00FE7EBB" w:rsidRDefault="00611C1E" w:rsidP="00316D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1C1E" w:rsidRPr="00FE7EBB" w:rsidTr="000E5783">
        <w:trPr>
          <w:tblHeader/>
        </w:trPr>
        <w:tc>
          <w:tcPr>
            <w:tcW w:w="4140" w:type="dxa"/>
            <w:vAlign w:val="bottom"/>
          </w:tcPr>
          <w:p w:rsidR="00611C1E" w:rsidRPr="00FE7EBB" w:rsidRDefault="00611C1E" w:rsidP="00316D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:rsidR="00611C1E" w:rsidRPr="00FE7EBB" w:rsidRDefault="00611C1E" w:rsidP="00316DF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  <w:vAlign w:val="bottom"/>
          </w:tcPr>
          <w:p w:rsidR="00611C1E" w:rsidRPr="00FE7EBB" w:rsidRDefault="00611C1E" w:rsidP="00316DF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7" w:type="dxa"/>
            <w:vAlign w:val="bottom"/>
          </w:tcPr>
          <w:p w:rsidR="00611C1E" w:rsidRPr="00FE7EBB" w:rsidRDefault="00611C1E" w:rsidP="00316DF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  <w:vAlign w:val="bottom"/>
          </w:tcPr>
          <w:p w:rsidR="00611C1E" w:rsidRPr="00FE7EBB" w:rsidRDefault="00611C1E" w:rsidP="00316DF9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7EB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D97574" w:rsidRPr="00FE7EBB" w:rsidTr="000E5783">
        <w:tc>
          <w:tcPr>
            <w:tcW w:w="4140" w:type="dxa"/>
            <w:vAlign w:val="bottom"/>
          </w:tcPr>
          <w:p w:rsidR="00D97574" w:rsidRPr="00FE7EBB" w:rsidRDefault="00D97574" w:rsidP="00D97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กำไร(ขาดทุน)สำหรับ</w:t>
            </w:r>
            <w:r w:rsidR="00874B98" w:rsidRPr="00FE7EBB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(39</w:t>
            </w:r>
            <w:r w:rsidR="000829EB" w:rsidRPr="00FE7EBB">
              <w:rPr>
                <w:rFonts w:ascii="Angsana New" w:hAnsi="Angsana New"/>
                <w:sz w:val="32"/>
                <w:szCs w:val="32"/>
              </w:rPr>
              <w:t>5,09</w:t>
            </w:r>
            <w:r w:rsidRPr="00FE7EBB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(18,937)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(226,482)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12,247</w:t>
            </w:r>
          </w:p>
        </w:tc>
      </w:tr>
      <w:tr w:rsidR="00D97574" w:rsidRPr="00FE7EBB" w:rsidTr="000E5783">
        <w:tc>
          <w:tcPr>
            <w:tcW w:w="4140" w:type="dxa"/>
            <w:vAlign w:val="bottom"/>
          </w:tcPr>
          <w:p w:rsidR="00D97574" w:rsidRPr="00FE7EBB" w:rsidRDefault="00D97574" w:rsidP="00D97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1,053,354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1,054,821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1,053,354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1,054,821</w:t>
            </w:r>
          </w:p>
        </w:tc>
      </w:tr>
      <w:tr w:rsidR="00D97574" w:rsidRPr="00FE7EBB" w:rsidTr="000E5783">
        <w:tc>
          <w:tcPr>
            <w:tcW w:w="4140" w:type="dxa"/>
            <w:vAlign w:val="bottom"/>
          </w:tcPr>
          <w:p w:rsidR="00D97574" w:rsidRPr="00FE7EBB" w:rsidRDefault="00D97574" w:rsidP="00D975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กำไร(ขาดทุน)ต่อหุ้นขั้นพื้นฐาน (บาท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/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(0.37</w:t>
            </w:r>
            <w:r w:rsidR="000829EB" w:rsidRPr="00FE7EBB">
              <w:rPr>
                <w:rFonts w:ascii="Angsana New" w:hAnsi="Angsana New"/>
                <w:sz w:val="32"/>
                <w:szCs w:val="32"/>
              </w:rPr>
              <w:t>5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(0.018)</w:t>
            </w:r>
          </w:p>
        </w:tc>
        <w:tc>
          <w:tcPr>
            <w:tcW w:w="1237" w:type="dxa"/>
            <w:vAlign w:val="bottom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(0.215)</w:t>
            </w:r>
          </w:p>
        </w:tc>
        <w:tc>
          <w:tcPr>
            <w:tcW w:w="1238" w:type="dxa"/>
          </w:tcPr>
          <w:p w:rsidR="00D97574" w:rsidRPr="00FE7EBB" w:rsidRDefault="00D97574" w:rsidP="00D97574">
            <w:pPr>
              <w:tabs>
                <w:tab w:val="decimal" w:pos="742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0.01</w:t>
            </w:r>
            <w:r w:rsidR="00213E29" w:rsidRPr="00FE7E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:rsidR="00874B98" w:rsidRPr="00FE7EBB" w:rsidRDefault="00874B98" w:rsidP="00316DF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6E032A" w:rsidRDefault="006E03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1037F" w:rsidRPr="00FE7EBB" w:rsidRDefault="003125F8" w:rsidP="00874B98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01037F" w:rsidRPr="00FE7EBB">
        <w:rPr>
          <w:rFonts w:ascii="Angsana New" w:hAnsi="Angsana New"/>
          <w:b/>
          <w:bCs/>
          <w:sz w:val="32"/>
          <w:szCs w:val="32"/>
        </w:rPr>
        <w:t>.</w:t>
      </w:r>
      <w:r w:rsidR="0001037F" w:rsidRPr="00FE7EBB">
        <w:rPr>
          <w:rFonts w:ascii="Angsana New" w:hAnsi="Angsana New"/>
          <w:b/>
          <w:bCs/>
          <w:sz w:val="32"/>
          <w:szCs w:val="32"/>
        </w:rPr>
        <w:tab/>
      </w:r>
      <w:r w:rsidR="009807DD" w:rsidRPr="00FE7EB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1037F" w:rsidRPr="00FE7EBB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316DF9" w:rsidRPr="00FE7EBB" w:rsidRDefault="00316DF9" w:rsidP="00874B9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AF6AE8" w:rsidRPr="00FE7EBB">
        <w:rPr>
          <w:rFonts w:ascii="Angsana New" w:hAnsi="Angsana New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316DF9" w:rsidRPr="00FE7EBB" w:rsidRDefault="00316DF9" w:rsidP="00874B9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="00422E10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422E10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FE7EBB">
        <w:rPr>
          <w:rFonts w:ascii="Angsana New" w:hAnsi="Angsana New"/>
          <w:sz w:val="32"/>
          <w:szCs w:val="32"/>
        </w:rPr>
        <w:t>2</w:t>
      </w:r>
      <w:r w:rsidRPr="00FE7EBB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:rsidR="00316DF9" w:rsidRPr="00FE7EBB" w:rsidRDefault="00316DF9" w:rsidP="00874B98">
      <w:pPr>
        <w:numPr>
          <w:ilvl w:val="3"/>
          <w:numId w:val="26"/>
        </w:numPr>
        <w:overflowPunct/>
        <w:autoSpaceDE/>
        <w:autoSpaceDN/>
        <w:adjustRightInd/>
        <w:spacing w:before="80" w:after="80"/>
        <w:ind w:left="918" w:hanging="37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>ส่วน</w:t>
      </w:r>
      <w:r w:rsidRPr="00FE7EBB">
        <w:rPr>
          <w:rFonts w:ascii="Angsana New" w:hAnsi="Angsana New"/>
          <w:color w:val="000000"/>
          <w:spacing w:val="-4"/>
          <w:sz w:val="32"/>
          <w:szCs w:val="32"/>
          <w:cs/>
        </w:rPr>
        <w:t>งานอาหารและเครื่องดื่ม เป็นส่วนงานที่ผลิตและจัดจำหน่ายอาหารว่าง เครื่องดื่ม ไอศกรีม</w:t>
      </w:r>
      <w:r w:rsidRPr="00FE7E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FE7EBB">
        <w:rPr>
          <w:rFonts w:ascii="Angsana New" w:hAnsi="Angsana New"/>
          <w:color w:val="000000"/>
          <w:spacing w:val="-4"/>
          <w:sz w:val="32"/>
          <w:szCs w:val="32"/>
          <w:cs/>
        </w:rPr>
        <w:t>และกิจการร้านอาหาร</w:t>
      </w:r>
    </w:p>
    <w:p w:rsidR="00316DF9" w:rsidRPr="00FE7EBB" w:rsidRDefault="00316DF9" w:rsidP="00874B98">
      <w:pPr>
        <w:numPr>
          <w:ilvl w:val="3"/>
          <w:numId w:val="26"/>
        </w:numPr>
        <w:overflowPunct/>
        <w:autoSpaceDE/>
        <w:autoSpaceDN/>
        <w:adjustRightInd/>
        <w:spacing w:before="80" w:after="80"/>
        <w:ind w:left="918" w:hanging="378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E7EBB">
        <w:rPr>
          <w:rFonts w:ascii="Angsana New" w:hAnsi="Angsana New"/>
          <w:color w:val="000000"/>
          <w:sz w:val="32"/>
          <w:szCs w:val="32"/>
          <w:cs/>
        </w:rPr>
        <w:t>ส่วนงานเสื้อผ้าสำเร็จรูป เป็นส่วนงานที่ทำการผลิตและจำหน่ายเสื้อผ้าสำเร็จรูปและเครื่องหนัง</w:t>
      </w:r>
    </w:p>
    <w:p w:rsidR="00316DF9" w:rsidRPr="00FE7EBB" w:rsidRDefault="00316DF9" w:rsidP="00874B9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22E10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316DF9" w:rsidRPr="00FE7EBB" w:rsidRDefault="00316DF9" w:rsidP="00874B9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316DF9" w:rsidRPr="00FE7EBB" w:rsidRDefault="00316DF9" w:rsidP="00874B9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ข้อมูลรายได้และขาดทุนของส่วนงานของ</w:t>
      </w:r>
      <w:r w:rsidR="00422E10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0FE6" w:rsidRPr="00FE7EBB">
        <w:rPr>
          <w:rFonts w:ascii="Angsana New" w:hAnsi="Angsana New"/>
          <w:sz w:val="32"/>
          <w:szCs w:val="32"/>
        </w:rPr>
        <w:t xml:space="preserve">2563 </w:t>
      </w:r>
      <w:r w:rsidR="008E0FE6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8E0FE6" w:rsidRPr="00FE7EBB">
        <w:rPr>
          <w:rFonts w:ascii="Angsana New" w:hAnsi="Angsana New"/>
          <w:sz w:val="32"/>
          <w:szCs w:val="32"/>
        </w:rPr>
        <w:t xml:space="preserve">2562 </w:t>
      </w:r>
      <w:r w:rsidRPr="00FE7EB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E5783" w:rsidRPr="00FE7EBB" w:rsidTr="00E51428">
        <w:tc>
          <w:tcPr>
            <w:tcW w:w="3150" w:type="dxa"/>
            <w:vAlign w:val="bottom"/>
          </w:tcPr>
          <w:p w:rsidR="000E5783" w:rsidRPr="00FE7EBB" w:rsidRDefault="000E5783" w:rsidP="00874B98">
            <w:pPr>
              <w:spacing w:line="340" w:lineRule="exact"/>
              <w:ind w:right="-24"/>
              <w:rPr>
                <w:rFonts w:ascii="Angsana New" w:hAnsi="Angsana New"/>
                <w:sz w:val="28"/>
              </w:rPr>
            </w:pPr>
            <w:bookmarkStart w:id="17" w:name="_Hlk35510197"/>
          </w:p>
        </w:tc>
        <w:tc>
          <w:tcPr>
            <w:tcW w:w="5940" w:type="dxa"/>
            <w:gridSpan w:val="6"/>
            <w:vAlign w:val="bottom"/>
            <w:hideMark/>
          </w:tcPr>
          <w:p w:rsidR="000E5783" w:rsidRPr="00FE7EBB" w:rsidRDefault="000E5783" w:rsidP="00874B98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0E5783" w:rsidRPr="00FE7EBB" w:rsidTr="00E51428">
        <w:tc>
          <w:tcPr>
            <w:tcW w:w="3150" w:type="dxa"/>
            <w:vAlign w:val="bottom"/>
          </w:tcPr>
          <w:p w:rsidR="000E5783" w:rsidRPr="00FE7EBB" w:rsidRDefault="000E5783" w:rsidP="00874B98">
            <w:pPr>
              <w:spacing w:line="340" w:lineRule="exact"/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6"/>
          </w:tcPr>
          <w:p w:rsidR="000E5783" w:rsidRPr="00FE7EBB" w:rsidRDefault="000E5783" w:rsidP="00874B98">
            <w:pPr>
              <w:pStyle w:val="Heading2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color w:val="000000"/>
                <w:sz w:val="28"/>
                <w:szCs w:val="28"/>
                <w:cs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สำหรับ</w:t>
            </w:r>
            <w:r w:rsidR="00E55BED" w:rsidRPr="00FE7EBB">
              <w:rPr>
                <w:color w:val="000000"/>
                <w:sz w:val="28"/>
                <w:szCs w:val="28"/>
                <w:cs/>
              </w:rPr>
              <w:t>ปี</w:t>
            </w:r>
            <w:r w:rsidRPr="00FE7EBB">
              <w:rPr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E55BED" w:rsidRPr="00FE7EBB">
              <w:rPr>
                <w:color w:val="000000"/>
                <w:sz w:val="28"/>
                <w:szCs w:val="28"/>
              </w:rPr>
              <w:t xml:space="preserve">31 </w:t>
            </w:r>
            <w:r w:rsidR="00E55BED" w:rsidRPr="00FE7EBB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E5783" w:rsidRPr="00FE7EBB" w:rsidTr="00E51428">
        <w:tc>
          <w:tcPr>
            <w:tcW w:w="3150" w:type="dxa"/>
            <w:vAlign w:val="bottom"/>
          </w:tcPr>
          <w:p w:rsidR="000E5783" w:rsidRPr="00FE7EBB" w:rsidRDefault="000E5783" w:rsidP="00874B98">
            <w:pPr>
              <w:spacing w:line="340" w:lineRule="exact"/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874B98">
            <w:pPr>
              <w:pStyle w:val="Heading2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874B98">
            <w:pPr>
              <w:pStyle w:val="Heading2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เสื้อผ้าสำเร็จรูป</w:t>
            </w: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874B98">
            <w:pPr>
              <w:pStyle w:val="Heading2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E5783" w:rsidRPr="00FE7EBB" w:rsidTr="00E51428">
        <w:tc>
          <w:tcPr>
            <w:tcW w:w="3150" w:type="dxa"/>
            <w:vAlign w:val="bottom"/>
            <w:hideMark/>
          </w:tcPr>
          <w:p w:rsidR="000E5783" w:rsidRPr="00FE7EBB" w:rsidRDefault="000E5783" w:rsidP="00874B98">
            <w:pPr>
              <w:spacing w:line="340" w:lineRule="exact"/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874B98">
            <w:pPr>
              <w:pStyle w:val="BodyTextIndent"/>
              <w:tabs>
                <w:tab w:val="left" w:pos="360"/>
              </w:tabs>
              <w:spacing w:after="0" w:line="340" w:lineRule="exact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E5783" w:rsidRPr="00FE7EBB" w:rsidTr="00E51428">
        <w:tc>
          <w:tcPr>
            <w:tcW w:w="3150" w:type="dxa"/>
          </w:tcPr>
          <w:p w:rsidR="000E5783" w:rsidRPr="00FE7EBB" w:rsidRDefault="000E5783" w:rsidP="00874B98">
            <w:pPr>
              <w:spacing w:line="340" w:lineRule="exact"/>
              <w:ind w:left="90" w:hanging="90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874B98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316DF9" w:rsidRPr="00FE7EBB" w:rsidTr="00D0033F">
        <w:tc>
          <w:tcPr>
            <w:tcW w:w="3150" w:type="dxa"/>
            <w:hideMark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990" w:type="dxa"/>
            <w:vAlign w:val="bottom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2,017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2,768</w:t>
            </w:r>
          </w:p>
        </w:tc>
        <w:tc>
          <w:tcPr>
            <w:tcW w:w="990" w:type="dxa"/>
            <w:vAlign w:val="bottom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990" w:type="dxa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2,166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2,913</w:t>
            </w:r>
          </w:p>
        </w:tc>
      </w:tr>
      <w:tr w:rsidR="00316DF9" w:rsidRPr="00FE7EBB" w:rsidTr="00D0033F">
        <w:tc>
          <w:tcPr>
            <w:tcW w:w="3150" w:type="dxa"/>
            <w:hideMark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ผลการดำเนินงาน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16DF9" w:rsidRPr="00FE7EBB" w:rsidTr="00D0033F">
        <w:tc>
          <w:tcPr>
            <w:tcW w:w="3150" w:type="dxa"/>
            <w:hideMark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ขาดทุนของส่วนงาน</w:t>
            </w:r>
          </w:p>
        </w:tc>
        <w:tc>
          <w:tcPr>
            <w:tcW w:w="990" w:type="dxa"/>
            <w:vAlign w:val="bottom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(276)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990" w:type="dxa"/>
            <w:vAlign w:val="bottom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</w:t>
            </w:r>
            <w:r w:rsidR="000829EB" w:rsidRPr="00FE7EBB">
              <w:rPr>
                <w:rFonts w:ascii="Angsana New" w:hAnsi="Angsana New"/>
                <w:sz w:val="28"/>
              </w:rPr>
              <w:t>2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(36)</w:t>
            </w:r>
          </w:p>
        </w:tc>
        <w:tc>
          <w:tcPr>
            <w:tcW w:w="990" w:type="dxa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(29</w:t>
            </w:r>
            <w:r w:rsidR="000829EB" w:rsidRPr="00FE7EBB">
              <w:rPr>
                <w:rFonts w:ascii="Angsana New" w:hAnsi="Angsana New"/>
                <w:sz w:val="28"/>
              </w:rPr>
              <w:t>8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(134)</w:t>
            </w:r>
          </w:p>
        </w:tc>
      </w:tr>
      <w:tr w:rsidR="00316DF9" w:rsidRPr="00FE7EBB" w:rsidTr="00E51428">
        <w:tc>
          <w:tcPr>
            <w:tcW w:w="3150" w:type="dxa"/>
            <w:hideMark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147</w:t>
            </w:r>
          </w:p>
        </w:tc>
      </w:tr>
      <w:tr w:rsidR="00532F0D" w:rsidRPr="00FE7EBB" w:rsidTr="00E51428">
        <w:tc>
          <w:tcPr>
            <w:tcW w:w="3150" w:type="dxa"/>
          </w:tcPr>
          <w:p w:rsidR="00532F0D" w:rsidRPr="00FE7EBB" w:rsidRDefault="00532F0D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ขาดทุนจากการด้อยค่าของสินทรัพย์</w:t>
            </w:r>
          </w:p>
        </w:tc>
        <w:tc>
          <w:tcPr>
            <w:tcW w:w="990" w:type="dxa"/>
            <w:vAlign w:val="bottom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(200)</w:t>
            </w:r>
          </w:p>
        </w:tc>
        <w:tc>
          <w:tcPr>
            <w:tcW w:w="990" w:type="dxa"/>
          </w:tcPr>
          <w:p w:rsidR="00532F0D" w:rsidRPr="00FE7EBB" w:rsidRDefault="00532F0D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-</w:t>
            </w:r>
          </w:p>
        </w:tc>
      </w:tr>
      <w:tr w:rsidR="00316DF9" w:rsidRPr="00FE7EBB" w:rsidTr="00E51428">
        <w:tc>
          <w:tcPr>
            <w:tcW w:w="3150" w:type="dxa"/>
            <w:vAlign w:val="center"/>
          </w:tcPr>
          <w:p w:rsidR="00316DF9" w:rsidRPr="00FE7EBB" w:rsidRDefault="00316DF9" w:rsidP="00874B98">
            <w:pPr>
              <w:spacing w:line="340" w:lineRule="exact"/>
              <w:ind w:left="90" w:hanging="90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3D6176" w:rsidP="00874B98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(84)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(38)</w:t>
            </w:r>
          </w:p>
        </w:tc>
      </w:tr>
      <w:tr w:rsidR="00316DF9" w:rsidRPr="00FE7EBB" w:rsidTr="00E51428">
        <w:tc>
          <w:tcPr>
            <w:tcW w:w="3150" w:type="dxa"/>
            <w:vAlign w:val="center"/>
          </w:tcPr>
          <w:p w:rsidR="00316DF9" w:rsidRPr="00FE7EBB" w:rsidRDefault="00316DF9" w:rsidP="00874B98">
            <w:pPr>
              <w:spacing w:line="340" w:lineRule="exact"/>
              <w:ind w:left="180" w:hanging="180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center"/>
          </w:tcPr>
          <w:p w:rsidR="00316DF9" w:rsidRPr="00FE7EBB" w:rsidRDefault="003D6176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(43</w:t>
            </w:r>
            <w:r w:rsidR="000829EB" w:rsidRPr="00FE7EBB">
              <w:rPr>
                <w:rFonts w:ascii="Angsana New" w:hAnsi="Angsana New"/>
                <w:sz w:val="28"/>
              </w:rPr>
              <w:t>3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  <w:vAlign w:val="center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(25)</w:t>
            </w:r>
          </w:p>
        </w:tc>
      </w:tr>
      <w:tr w:rsidR="00316DF9" w:rsidRPr="00FE7EBB" w:rsidTr="00E51428">
        <w:tc>
          <w:tcPr>
            <w:tcW w:w="3150" w:type="dxa"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FE7EBB">
              <w:rPr>
                <w:rFonts w:ascii="Angsana New" w:hAnsi="Angsana New"/>
                <w:color w:val="000000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532F0D" w:rsidP="00874B98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pBdr>
                <w:bottom w:val="sing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(1)</w:t>
            </w:r>
          </w:p>
        </w:tc>
      </w:tr>
      <w:tr w:rsidR="00316DF9" w:rsidRPr="00FE7EBB" w:rsidTr="00E51428">
        <w:tc>
          <w:tcPr>
            <w:tcW w:w="3150" w:type="dxa"/>
          </w:tcPr>
          <w:p w:rsidR="00316DF9" w:rsidRPr="00FE7EBB" w:rsidRDefault="00316DF9" w:rsidP="00874B98">
            <w:pPr>
              <w:spacing w:line="340" w:lineRule="exact"/>
              <w:ind w:left="90" w:hanging="9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lang w:val="en-GB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  <w:t>ขาดทุนสำหรับปี</w:t>
            </w: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vAlign w:val="bottom"/>
          </w:tcPr>
          <w:p w:rsidR="00316DF9" w:rsidRPr="00FE7EBB" w:rsidRDefault="00316DF9" w:rsidP="00874B98">
            <w:pP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:rsidR="00316DF9" w:rsidRPr="00FE7EBB" w:rsidRDefault="003D6176" w:rsidP="00874B98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</w:t>
            </w:r>
            <w:r w:rsidR="00532F0D" w:rsidRPr="00FE7EBB">
              <w:rPr>
                <w:rFonts w:ascii="Angsana New" w:hAnsi="Angsana New"/>
                <w:sz w:val="28"/>
              </w:rPr>
              <w:t>4</w:t>
            </w:r>
            <w:r w:rsidR="000829EB" w:rsidRPr="00FE7EBB">
              <w:rPr>
                <w:rFonts w:ascii="Angsana New" w:hAnsi="Angsana New"/>
                <w:sz w:val="28"/>
              </w:rPr>
              <w:t>20</w:t>
            </w:r>
            <w:r w:rsidRPr="00FE7E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:rsidR="00316DF9" w:rsidRPr="00FE7EBB" w:rsidRDefault="00316DF9" w:rsidP="00874B98">
            <w:pPr>
              <w:pBdr>
                <w:bottom w:val="double" w:sz="4" w:space="1" w:color="auto"/>
              </w:pBdr>
              <w:tabs>
                <w:tab w:val="decimal" w:pos="673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(26)</w:t>
            </w:r>
          </w:p>
        </w:tc>
      </w:tr>
    </w:tbl>
    <w:p w:rsidR="00874B98" w:rsidRPr="00FE7EBB" w:rsidRDefault="00874B98" w:rsidP="00A63A96">
      <w:pPr>
        <w:spacing w:before="240" w:after="120" w:line="400" w:lineRule="exact"/>
        <w:ind w:left="547"/>
        <w:jc w:val="thaiDistribute"/>
        <w:rPr>
          <w:rFonts w:ascii="Angsana New" w:hAnsi="Angsana New"/>
          <w:b/>
          <w:bCs/>
          <w:spacing w:val="-12"/>
          <w:sz w:val="32"/>
          <w:szCs w:val="32"/>
          <w:cs/>
        </w:rPr>
      </w:pPr>
    </w:p>
    <w:p w:rsidR="000E5783" w:rsidRPr="00FE7EBB" w:rsidRDefault="000E5783" w:rsidP="00A63A96">
      <w:pPr>
        <w:spacing w:before="240" w:after="120" w:line="400" w:lineRule="exact"/>
        <w:ind w:left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  <w:r w:rsidRPr="00FE7EBB">
        <w:rPr>
          <w:rFonts w:ascii="Angsana New" w:hAnsi="Angsana New"/>
          <w:b/>
          <w:bCs/>
          <w:spacing w:val="-12"/>
          <w:sz w:val="32"/>
          <w:szCs w:val="32"/>
          <w:cs/>
        </w:rPr>
        <w:lastRenderedPageBreak/>
        <w:t>ข้อมูล</w:t>
      </w:r>
      <w:r w:rsidRPr="00FE7EBB">
        <w:rPr>
          <w:rFonts w:ascii="Angsana New" w:hAnsi="Angsana New"/>
          <w:b/>
          <w:bCs/>
          <w:spacing w:val="-6"/>
          <w:sz w:val="32"/>
          <w:szCs w:val="32"/>
          <w:cs/>
        </w:rPr>
        <w:t>เกี่ยวกับ</w:t>
      </w:r>
      <w:r w:rsidRPr="00FE7EBB">
        <w:rPr>
          <w:rFonts w:ascii="Angsana New" w:hAnsi="Angsana New"/>
          <w:b/>
          <w:bCs/>
          <w:spacing w:val="-12"/>
          <w:sz w:val="32"/>
          <w:szCs w:val="32"/>
          <w:cs/>
        </w:rPr>
        <w:t>เขตภูมิศาสตร์</w:t>
      </w:r>
    </w:p>
    <w:p w:rsidR="000E5783" w:rsidRPr="00FE7EBB" w:rsidRDefault="000E5783" w:rsidP="00A63A96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pacing w:val="-6"/>
          <w:sz w:val="32"/>
          <w:szCs w:val="32"/>
          <w:cs/>
        </w:rPr>
        <w:t>ข้อมูลทางการเงินจำแนกตามเขตภูมิศาสตร์</w:t>
      </w:r>
      <w:r w:rsidR="00E55BED" w:rsidRPr="00FE7EB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E55BED" w:rsidRPr="00FE7EBB">
        <w:rPr>
          <w:rFonts w:ascii="Angsana New" w:hAnsi="Angsana New"/>
          <w:sz w:val="32"/>
          <w:szCs w:val="32"/>
        </w:rPr>
        <w:t xml:space="preserve">31 </w:t>
      </w:r>
      <w:r w:rsidR="00E55BED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BED" w:rsidRPr="00FE7EBB">
        <w:rPr>
          <w:rFonts w:ascii="Angsana New" w:hAnsi="Angsana New"/>
          <w:sz w:val="32"/>
          <w:szCs w:val="32"/>
        </w:rPr>
        <w:t xml:space="preserve">2563 </w:t>
      </w:r>
      <w:r w:rsidR="00E55BED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E55BED" w:rsidRPr="00FE7EBB">
        <w:rPr>
          <w:rFonts w:ascii="Angsana New" w:hAnsi="Angsana New"/>
          <w:sz w:val="32"/>
          <w:szCs w:val="32"/>
        </w:rPr>
        <w:t>2562</w:t>
      </w:r>
      <w:r w:rsidR="00E55BED" w:rsidRPr="00FE7EBB">
        <w:rPr>
          <w:rFonts w:ascii="Angsana New" w:hAnsi="Angsana New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ของ</w:t>
      </w:r>
      <w:r w:rsidRPr="00FE7EBB">
        <w:rPr>
          <w:rFonts w:ascii="Angsana New" w:hAnsi="Angsana New"/>
          <w:spacing w:val="-12"/>
          <w:sz w:val="32"/>
          <w:szCs w:val="32"/>
          <w:cs/>
        </w:rPr>
        <w:t xml:space="preserve">กลุ่มบริษัท </w:t>
      </w:r>
      <w:r w:rsidRPr="00FE7EB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990"/>
        <w:gridCol w:w="990"/>
        <w:gridCol w:w="990"/>
        <w:gridCol w:w="990"/>
        <w:gridCol w:w="990"/>
      </w:tblGrid>
      <w:tr w:rsidR="000E5783" w:rsidRPr="00FE7EBB" w:rsidTr="00E51428">
        <w:tc>
          <w:tcPr>
            <w:tcW w:w="3150" w:type="dxa"/>
            <w:vAlign w:val="bottom"/>
          </w:tcPr>
          <w:p w:rsidR="000E5783" w:rsidRPr="00FE7EBB" w:rsidRDefault="000E5783" w:rsidP="00E51428">
            <w:pPr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6"/>
            <w:vAlign w:val="bottom"/>
          </w:tcPr>
          <w:p w:rsidR="000E5783" w:rsidRPr="00FE7EBB" w:rsidRDefault="000E5783" w:rsidP="00E51428">
            <w:pPr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E55BED" w:rsidRPr="00FE7EBB" w:rsidTr="00E51428">
        <w:tc>
          <w:tcPr>
            <w:tcW w:w="3150" w:type="dxa"/>
            <w:vAlign w:val="bottom"/>
          </w:tcPr>
          <w:p w:rsidR="00E55BED" w:rsidRPr="00FE7EBB" w:rsidRDefault="00E55BED" w:rsidP="00E55BED">
            <w:pPr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5940" w:type="dxa"/>
            <w:gridSpan w:val="6"/>
          </w:tcPr>
          <w:p w:rsidR="00E55BED" w:rsidRPr="00FE7EBB" w:rsidRDefault="00E55BED" w:rsidP="00E55BED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  <w:cs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E7EBB">
              <w:rPr>
                <w:color w:val="000000"/>
                <w:sz w:val="28"/>
                <w:szCs w:val="28"/>
              </w:rPr>
              <w:t xml:space="preserve">31 </w:t>
            </w:r>
            <w:r w:rsidRPr="00FE7EBB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E5783" w:rsidRPr="00FE7EBB" w:rsidTr="00E51428">
        <w:tc>
          <w:tcPr>
            <w:tcW w:w="3150" w:type="dxa"/>
            <w:vAlign w:val="bottom"/>
          </w:tcPr>
          <w:p w:rsidR="000E5783" w:rsidRPr="00FE7EBB" w:rsidRDefault="000E5783" w:rsidP="00E51428">
            <w:pPr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E51428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E51428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980" w:type="dxa"/>
            <w:gridSpan w:val="2"/>
            <w:hideMark/>
          </w:tcPr>
          <w:p w:rsidR="000E5783" w:rsidRPr="00FE7EBB" w:rsidRDefault="000E5783" w:rsidP="00E51428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5783" w:rsidRPr="00FE7EBB" w:rsidTr="00E51428">
        <w:tc>
          <w:tcPr>
            <w:tcW w:w="3150" w:type="dxa"/>
            <w:vAlign w:val="bottom"/>
            <w:hideMark/>
          </w:tcPr>
          <w:p w:rsidR="000E5783" w:rsidRPr="00FE7EBB" w:rsidRDefault="000E5783" w:rsidP="00E51428">
            <w:pPr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1428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E5783" w:rsidRPr="00FE7EBB" w:rsidTr="00E51428">
        <w:tc>
          <w:tcPr>
            <w:tcW w:w="3150" w:type="dxa"/>
            <w:hideMark/>
          </w:tcPr>
          <w:p w:rsidR="000E5783" w:rsidRPr="00FE7EBB" w:rsidRDefault="000E5783" w:rsidP="00E51428">
            <w:pPr>
              <w:ind w:right="2"/>
              <w:jc w:val="both"/>
              <w:rPr>
                <w:rFonts w:ascii="Angsana New" w:hAnsi="Angsana New"/>
                <w:b/>
                <w:bCs/>
              </w:rPr>
            </w:pPr>
            <w:r w:rsidRPr="00FE7EBB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0E5783" w:rsidRPr="00FE7EBB" w:rsidRDefault="00532F0D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2,054</w:t>
            </w:r>
          </w:p>
        </w:tc>
        <w:tc>
          <w:tcPr>
            <w:tcW w:w="990" w:type="dxa"/>
          </w:tcPr>
          <w:p w:rsidR="000E5783" w:rsidRPr="00FE7EBB" w:rsidRDefault="000E5783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</w:t>
            </w:r>
            <w:r w:rsidR="00E55BED" w:rsidRPr="00FE7EBB">
              <w:rPr>
                <w:rFonts w:ascii="Angsana New" w:hAnsi="Angsana New"/>
                <w:sz w:val="28"/>
                <w:cs/>
              </w:rPr>
              <w:t>724</w:t>
            </w:r>
          </w:p>
        </w:tc>
        <w:tc>
          <w:tcPr>
            <w:tcW w:w="990" w:type="dxa"/>
            <w:vAlign w:val="bottom"/>
          </w:tcPr>
          <w:p w:rsidR="000E5783" w:rsidRPr="00FE7EBB" w:rsidRDefault="00532F0D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990" w:type="dxa"/>
          </w:tcPr>
          <w:p w:rsidR="000E5783" w:rsidRPr="00FE7EBB" w:rsidRDefault="00E55BED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189</w:t>
            </w:r>
          </w:p>
        </w:tc>
        <w:tc>
          <w:tcPr>
            <w:tcW w:w="990" w:type="dxa"/>
          </w:tcPr>
          <w:p w:rsidR="000E5783" w:rsidRPr="00FE7EBB" w:rsidRDefault="00532F0D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2,166</w:t>
            </w:r>
          </w:p>
        </w:tc>
        <w:tc>
          <w:tcPr>
            <w:tcW w:w="990" w:type="dxa"/>
          </w:tcPr>
          <w:p w:rsidR="000E5783" w:rsidRPr="00FE7EBB" w:rsidRDefault="00E55BED" w:rsidP="00E51428">
            <w:pPr>
              <w:tabs>
                <w:tab w:val="decimal" w:pos="673"/>
              </w:tabs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2</w:t>
            </w:r>
            <w:r w:rsidRPr="00FE7EBB">
              <w:rPr>
                <w:rFonts w:ascii="Angsana New" w:hAnsi="Angsana New"/>
                <w:sz w:val="28"/>
              </w:rPr>
              <w:t>,913</w:t>
            </w:r>
          </w:p>
        </w:tc>
      </w:tr>
    </w:tbl>
    <w:p w:rsidR="000E5783" w:rsidRPr="00FE7EBB" w:rsidRDefault="000E5783" w:rsidP="000E5783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การจำแนก</w:t>
      </w:r>
      <w:r w:rsidRPr="00FE7EBB">
        <w:rPr>
          <w:rFonts w:ascii="Angsana New" w:hAnsi="Angsana New"/>
          <w:b/>
          <w:bCs/>
          <w:spacing w:val="-12"/>
          <w:sz w:val="32"/>
          <w:szCs w:val="32"/>
          <w:cs/>
        </w:rPr>
        <w:t>รายได้</w:t>
      </w:r>
      <w:r w:rsidRPr="00FE7EBB">
        <w:rPr>
          <w:rFonts w:ascii="Angsana New" w:hAnsi="Angsana New"/>
          <w:b/>
          <w:bCs/>
          <w:sz w:val="32"/>
          <w:szCs w:val="32"/>
        </w:rPr>
        <w:tab/>
      </w:r>
    </w:p>
    <w:p w:rsidR="000E5783" w:rsidRPr="00FE7EBB" w:rsidRDefault="000E5783" w:rsidP="00E55B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กลุ่มบริษัทจำแนกรายได้จากการขายสินค้าและให้บริการแก่ลูกค้าตลอดช่วงเวลาและ ณ เวลาใดเวลาหนึ่งตามผลิตภัณฑ์หลักซึ่งสอดคล้องกับการเปิดเผยข้อมูล</w:t>
      </w:r>
      <w:r w:rsidRPr="00FE7EBB">
        <w:rPr>
          <w:rFonts w:ascii="Angsana New" w:hAnsi="Angsana New"/>
          <w:sz w:val="32"/>
          <w:szCs w:val="32"/>
          <w:cs/>
          <w:lang w:val="x-none" w:eastAsia="x-none"/>
        </w:rPr>
        <w:t>รายได้แยกตามส่วนงานที่รายงานภายใต้มาตรฐานการรายงานทางการเงิน</w:t>
      </w:r>
      <w:r w:rsidR="006E032A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E7EBB">
        <w:rPr>
          <w:rFonts w:ascii="Angsana New" w:hAnsi="Angsana New"/>
          <w:sz w:val="32"/>
          <w:szCs w:val="32"/>
          <w:cs/>
          <w:lang w:val="x-none" w:eastAsia="x-none"/>
        </w:rPr>
        <w:t xml:space="preserve">ฉบับที่ </w:t>
      </w:r>
      <w:r w:rsidRPr="00FE7EBB">
        <w:rPr>
          <w:rFonts w:ascii="Angsana New" w:hAnsi="Angsana New"/>
          <w:sz w:val="32"/>
          <w:szCs w:val="32"/>
          <w:lang w:eastAsia="x-none"/>
        </w:rPr>
        <w:t>8</w:t>
      </w:r>
      <w:r w:rsidRPr="00FE7EBB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 w:rsidRPr="00FE7EBB">
        <w:rPr>
          <w:rFonts w:ascii="Angsana New" w:hAnsi="Angsana New"/>
          <w:sz w:val="32"/>
          <w:szCs w:val="32"/>
          <w:cs/>
          <w:lang w:val="x-none" w:eastAsia="x-none"/>
        </w:rPr>
        <w:t>เรื่อง ส่วนงานดำเนินงาน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6"/>
        <w:gridCol w:w="804"/>
        <w:gridCol w:w="990"/>
        <w:gridCol w:w="990"/>
        <w:gridCol w:w="990"/>
        <w:gridCol w:w="990"/>
        <w:gridCol w:w="990"/>
      </w:tblGrid>
      <w:tr w:rsidR="000E5783" w:rsidRPr="00FE7EBB" w:rsidTr="00E55BED">
        <w:tc>
          <w:tcPr>
            <w:tcW w:w="3336" w:type="dxa"/>
            <w:gridSpan w:val="2"/>
            <w:vAlign w:val="bottom"/>
          </w:tcPr>
          <w:p w:rsidR="000E5783" w:rsidRPr="00FE7EBB" w:rsidRDefault="000E5783" w:rsidP="00E55BED">
            <w:pPr>
              <w:ind w:right="-24"/>
              <w:rPr>
                <w:rFonts w:ascii="Angsana New" w:hAnsi="Angsana New"/>
                <w:sz w:val="28"/>
              </w:rPr>
            </w:pPr>
          </w:p>
        </w:tc>
        <w:tc>
          <w:tcPr>
            <w:tcW w:w="5754" w:type="dxa"/>
            <w:gridSpan w:val="6"/>
            <w:vAlign w:val="bottom"/>
            <w:hideMark/>
          </w:tcPr>
          <w:p w:rsidR="000E5783" w:rsidRPr="00FE7EBB" w:rsidRDefault="000E5783" w:rsidP="00E55BED">
            <w:pPr>
              <w:jc w:val="right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(หน่วย</w:t>
            </w:r>
            <w:r w:rsidRPr="00FE7EBB">
              <w:rPr>
                <w:rFonts w:ascii="Angsana New" w:hAnsi="Angsana New"/>
                <w:sz w:val="28"/>
              </w:rPr>
              <w:t>: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E55BED" w:rsidRPr="00FE7EBB" w:rsidTr="00E55BED">
        <w:tc>
          <w:tcPr>
            <w:tcW w:w="3150" w:type="dxa"/>
            <w:vAlign w:val="bottom"/>
          </w:tcPr>
          <w:p w:rsidR="00E55BED" w:rsidRPr="00FE7EBB" w:rsidRDefault="00E55BED" w:rsidP="00E55BED">
            <w:pPr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40" w:type="dxa"/>
            <w:gridSpan w:val="7"/>
          </w:tcPr>
          <w:p w:rsidR="00E55BED" w:rsidRPr="00FE7EBB" w:rsidRDefault="00E55BED" w:rsidP="00E55BED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  <w:cs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E7EBB">
              <w:rPr>
                <w:color w:val="000000"/>
                <w:sz w:val="28"/>
                <w:szCs w:val="28"/>
              </w:rPr>
              <w:t xml:space="preserve">31 </w:t>
            </w:r>
            <w:r w:rsidRPr="00FE7EBB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0E5783" w:rsidRPr="00FE7EBB" w:rsidTr="00E55BED">
        <w:tc>
          <w:tcPr>
            <w:tcW w:w="3150" w:type="dxa"/>
            <w:vAlign w:val="bottom"/>
          </w:tcPr>
          <w:p w:rsidR="000E5783" w:rsidRPr="00FE7EBB" w:rsidRDefault="000E5783" w:rsidP="00E55BED">
            <w:pPr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:rsidR="000E5783" w:rsidRPr="00FE7EBB" w:rsidRDefault="000E5783" w:rsidP="00E55BED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980" w:type="dxa"/>
            <w:gridSpan w:val="2"/>
          </w:tcPr>
          <w:p w:rsidR="000E5783" w:rsidRPr="00FE7EBB" w:rsidRDefault="000E5783" w:rsidP="00E55BED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เสื้อผ้าสำเร็จรูป</w:t>
            </w:r>
          </w:p>
        </w:tc>
        <w:tc>
          <w:tcPr>
            <w:tcW w:w="1980" w:type="dxa"/>
            <w:gridSpan w:val="2"/>
          </w:tcPr>
          <w:p w:rsidR="000E5783" w:rsidRPr="00FE7EBB" w:rsidRDefault="000E5783" w:rsidP="00E55BED">
            <w:pPr>
              <w:pStyle w:val="Heading2"/>
              <w:pBdr>
                <w:bottom w:val="single" w:sz="4" w:space="1" w:color="auto"/>
              </w:pBdr>
              <w:ind w:right="-72"/>
              <w:jc w:val="center"/>
              <w:rPr>
                <w:color w:val="000000"/>
                <w:sz w:val="28"/>
                <w:szCs w:val="28"/>
              </w:rPr>
            </w:pPr>
            <w:r w:rsidRPr="00FE7EBB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E5783" w:rsidRPr="00FE7EBB" w:rsidTr="00E55BED">
        <w:tc>
          <w:tcPr>
            <w:tcW w:w="3150" w:type="dxa"/>
            <w:vAlign w:val="bottom"/>
            <w:hideMark/>
          </w:tcPr>
          <w:p w:rsidR="000E5783" w:rsidRPr="00FE7EBB" w:rsidRDefault="000E5783" w:rsidP="00E55BED">
            <w:pPr>
              <w:ind w:right="-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:rsidR="000E5783" w:rsidRPr="00FE7EBB" w:rsidRDefault="000E5783" w:rsidP="00E55BED">
            <w:pPr>
              <w:pStyle w:val="BodyTextIndent"/>
              <w:tabs>
                <w:tab w:val="left" w:pos="3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0E5783" w:rsidRPr="00FE7EBB" w:rsidTr="00E55BED">
        <w:tc>
          <w:tcPr>
            <w:tcW w:w="3150" w:type="dxa"/>
          </w:tcPr>
          <w:p w:rsidR="000E5783" w:rsidRPr="00FE7EBB" w:rsidRDefault="000E5783" w:rsidP="00E55BED">
            <w:pPr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b/>
                <w:bCs/>
                <w:sz w:val="28"/>
                <w:cs/>
              </w:rPr>
              <w:t>ช่วงเวลาของการรับรู้รายได้</w:t>
            </w:r>
          </w:p>
        </w:tc>
        <w:tc>
          <w:tcPr>
            <w:tcW w:w="990" w:type="dxa"/>
            <w:gridSpan w:val="2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:rsidR="000E5783" w:rsidRPr="00FE7EBB" w:rsidRDefault="000E5783" w:rsidP="00E55BE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E5783" w:rsidRPr="00FE7EBB" w:rsidTr="00E55BED">
        <w:tc>
          <w:tcPr>
            <w:tcW w:w="3150" w:type="dxa"/>
            <w:hideMark/>
          </w:tcPr>
          <w:p w:rsidR="000E5783" w:rsidRPr="00FE7EBB" w:rsidRDefault="000E5783" w:rsidP="00E55BED">
            <w:pPr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gridSpan w:val="2"/>
            <w:vAlign w:val="bottom"/>
          </w:tcPr>
          <w:p w:rsidR="000E5783" w:rsidRPr="00FE7EBB" w:rsidRDefault="00532F0D" w:rsidP="00E55BED">
            <w:pP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1,957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2,716</w:t>
            </w:r>
          </w:p>
        </w:tc>
        <w:tc>
          <w:tcPr>
            <w:tcW w:w="990" w:type="dxa"/>
            <w:vAlign w:val="bottom"/>
          </w:tcPr>
          <w:p w:rsidR="000E5783" w:rsidRPr="00FE7EBB" w:rsidRDefault="00532F0D" w:rsidP="00E55BED">
            <w:pPr>
              <w:tabs>
                <w:tab w:val="decimal" w:pos="732"/>
              </w:tabs>
              <w:ind w:right="1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149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145</w:t>
            </w:r>
          </w:p>
        </w:tc>
        <w:tc>
          <w:tcPr>
            <w:tcW w:w="990" w:type="dxa"/>
          </w:tcPr>
          <w:p w:rsidR="000E5783" w:rsidRPr="00FE7EBB" w:rsidRDefault="00532F0D" w:rsidP="00E55BED">
            <w:pP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2,106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tabs>
                <w:tab w:val="decimal" w:pos="720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2,861</w:t>
            </w:r>
          </w:p>
        </w:tc>
      </w:tr>
      <w:tr w:rsidR="000E5783" w:rsidRPr="00FE7EBB" w:rsidTr="00E55BED">
        <w:tc>
          <w:tcPr>
            <w:tcW w:w="3150" w:type="dxa"/>
          </w:tcPr>
          <w:p w:rsidR="000E5783" w:rsidRPr="00FE7EBB" w:rsidRDefault="000E5783" w:rsidP="00E55BED">
            <w:pPr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ตลอดช่วงเวลา</w:t>
            </w:r>
          </w:p>
        </w:tc>
        <w:tc>
          <w:tcPr>
            <w:tcW w:w="990" w:type="dxa"/>
            <w:gridSpan w:val="2"/>
            <w:vAlign w:val="bottom"/>
          </w:tcPr>
          <w:p w:rsidR="000E5783" w:rsidRPr="00FE7EBB" w:rsidRDefault="00532F0D" w:rsidP="00E55BED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60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52</w:t>
            </w:r>
          </w:p>
        </w:tc>
        <w:tc>
          <w:tcPr>
            <w:tcW w:w="990" w:type="dxa"/>
            <w:vAlign w:val="bottom"/>
          </w:tcPr>
          <w:p w:rsidR="000E5783" w:rsidRPr="00FE7EBB" w:rsidRDefault="00532F0D" w:rsidP="00E55BED">
            <w:pPr>
              <w:pBdr>
                <w:bottom w:val="single" w:sz="4" w:space="1" w:color="auto"/>
              </w:pBdr>
              <w:tabs>
                <w:tab w:val="decimal" w:pos="732"/>
              </w:tabs>
              <w:ind w:right="12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990" w:type="dxa"/>
          </w:tcPr>
          <w:p w:rsidR="000E5783" w:rsidRPr="00FE7EBB" w:rsidRDefault="00532F0D" w:rsidP="00E55BED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60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single" w:sz="4" w:space="1" w:color="auto"/>
              </w:pBdr>
              <w:tabs>
                <w:tab w:val="decimal" w:pos="720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52</w:t>
            </w:r>
          </w:p>
        </w:tc>
      </w:tr>
      <w:tr w:rsidR="000E5783" w:rsidRPr="00FE7EBB" w:rsidTr="00E55BED">
        <w:tc>
          <w:tcPr>
            <w:tcW w:w="3150" w:type="dxa"/>
          </w:tcPr>
          <w:p w:rsidR="000E5783" w:rsidRPr="00FE7EBB" w:rsidRDefault="000E5783" w:rsidP="00E55BED">
            <w:pPr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รวมรายได้</w:t>
            </w:r>
          </w:p>
        </w:tc>
        <w:tc>
          <w:tcPr>
            <w:tcW w:w="990" w:type="dxa"/>
            <w:gridSpan w:val="2"/>
            <w:vAlign w:val="bottom"/>
          </w:tcPr>
          <w:p w:rsidR="000E5783" w:rsidRPr="00FE7EBB" w:rsidRDefault="00532F0D" w:rsidP="00E55BED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2,017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2,768</w:t>
            </w:r>
          </w:p>
        </w:tc>
        <w:tc>
          <w:tcPr>
            <w:tcW w:w="990" w:type="dxa"/>
            <w:vAlign w:val="bottom"/>
          </w:tcPr>
          <w:p w:rsidR="000E5783" w:rsidRPr="00FE7EBB" w:rsidRDefault="00532F0D" w:rsidP="00E55BED">
            <w:pPr>
              <w:pBdr>
                <w:bottom w:val="double" w:sz="4" w:space="1" w:color="auto"/>
              </w:pBdr>
              <w:tabs>
                <w:tab w:val="decimal" w:pos="732"/>
              </w:tabs>
              <w:ind w:right="12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149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145</w:t>
            </w:r>
          </w:p>
        </w:tc>
        <w:tc>
          <w:tcPr>
            <w:tcW w:w="990" w:type="dxa"/>
          </w:tcPr>
          <w:p w:rsidR="000E5783" w:rsidRPr="00FE7EBB" w:rsidRDefault="00532F0D" w:rsidP="00E55BED">
            <w:pPr>
              <w:pBdr>
                <w:bottom w:val="double" w:sz="4" w:space="1" w:color="auto"/>
              </w:pBdr>
              <w:tabs>
                <w:tab w:val="decimal" w:pos="732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2,166</w:t>
            </w:r>
          </w:p>
        </w:tc>
        <w:tc>
          <w:tcPr>
            <w:tcW w:w="990" w:type="dxa"/>
          </w:tcPr>
          <w:p w:rsidR="000E5783" w:rsidRPr="00FE7EBB" w:rsidRDefault="00E55BED" w:rsidP="00E55BED">
            <w:pPr>
              <w:pBdr>
                <w:bottom w:val="double" w:sz="4" w:space="1" w:color="auto"/>
              </w:pBdr>
              <w:tabs>
                <w:tab w:val="decimal" w:pos="720"/>
              </w:tabs>
              <w:ind w:lef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FE7EBB">
              <w:rPr>
                <w:rFonts w:ascii="Angsana New" w:hAnsi="Angsana New"/>
                <w:spacing w:val="-6"/>
                <w:sz w:val="28"/>
              </w:rPr>
              <w:t>2,913</w:t>
            </w:r>
          </w:p>
        </w:tc>
      </w:tr>
    </w:tbl>
    <w:bookmarkEnd w:id="17"/>
    <w:p w:rsidR="0080073E" w:rsidRPr="00FE7EBB" w:rsidRDefault="00E55BED" w:rsidP="00E55BE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tab/>
      </w:r>
      <w:r w:rsidR="0080073E" w:rsidRPr="00FE7EB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80073E" w:rsidRPr="00FE7EBB" w:rsidRDefault="0080073E" w:rsidP="00E6436A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762A1A" w:rsidRPr="00FE7EBB">
        <w:rPr>
          <w:rFonts w:ascii="Angsana New" w:hAnsi="Angsana New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  <w:r w:rsidR="007A18F1" w:rsidRPr="00FE7EBB">
        <w:rPr>
          <w:rFonts w:ascii="Angsana New" w:hAnsi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ไม่มีรายได้จากลูกค้ารายใดที่มีค่าเท่ากับหรือมากกว่าร้อยละ </w:t>
      </w:r>
      <w:r w:rsidR="00965280" w:rsidRPr="00FE7EBB">
        <w:rPr>
          <w:rFonts w:ascii="Angsana New" w:hAnsi="Angsana New"/>
          <w:sz w:val="32"/>
          <w:szCs w:val="32"/>
        </w:rPr>
        <w:t>10</w:t>
      </w:r>
      <w:r w:rsidRPr="00FE7EBB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874B98" w:rsidRPr="00FE7EBB" w:rsidRDefault="00874B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D956DC" w:rsidRPr="00FE7EBB" w:rsidRDefault="003125F8" w:rsidP="00874B98">
      <w:pPr>
        <w:spacing w:before="120" w:after="12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6251C0" w:rsidRPr="00FE7EBB">
        <w:rPr>
          <w:rFonts w:ascii="Angsana New" w:hAnsi="Angsana New"/>
          <w:b/>
          <w:bCs/>
          <w:sz w:val="32"/>
          <w:szCs w:val="32"/>
        </w:rPr>
        <w:t>.</w:t>
      </w:r>
      <w:r w:rsidR="006251C0" w:rsidRPr="00FE7EBB">
        <w:rPr>
          <w:rFonts w:ascii="Angsana New" w:hAnsi="Angsana New"/>
          <w:b/>
          <w:bCs/>
          <w:sz w:val="32"/>
          <w:szCs w:val="32"/>
          <w:cs/>
        </w:rPr>
        <w:tab/>
      </w:r>
      <w:r w:rsidR="00BF2750" w:rsidRPr="00FE7EB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6251C0" w:rsidRPr="00FE7EBB" w:rsidRDefault="006251C0" w:rsidP="00874B98">
      <w:pPr>
        <w:spacing w:before="120" w:after="240"/>
        <w:ind w:left="562" w:right="-43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FE7EBB">
        <w:rPr>
          <w:rFonts w:ascii="Angsana New" w:hAnsi="Angsana New"/>
          <w:spacing w:val="-4"/>
          <w:sz w:val="32"/>
          <w:szCs w:val="32"/>
          <w:cs/>
        </w:rPr>
        <w:t>เงินปันผลที่ประกาศจ่ายในระหว่าง</w:t>
      </w:r>
      <w:r w:rsidR="009A2B13" w:rsidRPr="00FE7EBB">
        <w:rPr>
          <w:rFonts w:ascii="Angsana New" w:hAnsi="Angsana New"/>
          <w:spacing w:val="-4"/>
          <w:sz w:val="32"/>
          <w:szCs w:val="32"/>
          <w:cs/>
        </w:rPr>
        <w:t>ปี</w:t>
      </w:r>
      <w:r w:rsidRPr="00FE7EB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65280" w:rsidRPr="00FE7EBB">
        <w:rPr>
          <w:rFonts w:ascii="Angsana New" w:hAnsi="Angsana New"/>
          <w:spacing w:val="-4"/>
          <w:sz w:val="32"/>
          <w:szCs w:val="32"/>
        </w:rPr>
        <w:t>31</w:t>
      </w:r>
      <w:r w:rsidR="00676C02" w:rsidRPr="00FE7EB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1249FC" w:rsidRPr="00FE7EBB">
        <w:rPr>
          <w:rFonts w:ascii="Angsana New" w:hAnsi="Angsana New"/>
          <w:spacing w:val="-4"/>
          <w:sz w:val="32"/>
          <w:szCs w:val="32"/>
        </w:rPr>
        <w:t>2563</w:t>
      </w:r>
      <w:r w:rsidR="00762A1A" w:rsidRPr="00FE7EBB">
        <w:rPr>
          <w:rFonts w:ascii="Angsana New" w:hAnsi="Angsana New"/>
          <w:spacing w:val="-4"/>
          <w:sz w:val="32"/>
          <w:szCs w:val="32"/>
        </w:rPr>
        <w:t xml:space="preserve"> </w:t>
      </w:r>
      <w:r w:rsidR="00762A1A" w:rsidRPr="00FE7EB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E5762" w:rsidRPr="00FE7EBB">
        <w:rPr>
          <w:rFonts w:ascii="Angsana New" w:hAnsi="Angsana New"/>
          <w:spacing w:val="-4"/>
          <w:sz w:val="32"/>
          <w:szCs w:val="32"/>
        </w:rPr>
        <w:t>2562</w:t>
      </w:r>
      <w:r w:rsidR="001B3B17" w:rsidRPr="00FE7EB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pacing w:val="-4"/>
          <w:sz w:val="32"/>
          <w:szCs w:val="32"/>
          <w:cs/>
        </w:rPr>
        <w:t>ประกอบด้วย</w:t>
      </w:r>
    </w:p>
    <w:tbl>
      <w:tblPr>
        <w:tblW w:w="4800" w:type="pct"/>
        <w:tblInd w:w="588" w:type="dxa"/>
        <w:tblLook w:val="04A0" w:firstRow="1" w:lastRow="0" w:firstColumn="1" w:lastColumn="0" w:noHBand="0" w:noVBand="1"/>
      </w:tblPr>
      <w:tblGrid>
        <w:gridCol w:w="2592"/>
        <w:gridCol w:w="2602"/>
        <w:gridCol w:w="1168"/>
        <w:gridCol w:w="1133"/>
        <w:gridCol w:w="1823"/>
      </w:tblGrid>
      <w:tr w:rsidR="000E5783" w:rsidRPr="00FE7EBB" w:rsidTr="00E51428">
        <w:trPr>
          <w:trHeight w:val="20"/>
        </w:trPr>
        <w:tc>
          <w:tcPr>
            <w:tcW w:w="1391" w:type="pct"/>
            <w:hideMark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ab/>
            </w:r>
            <w:r w:rsidRPr="00FE7EBB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396" w:type="pct"/>
            <w:vAlign w:val="bottom"/>
            <w:hideMark/>
          </w:tcPr>
          <w:p w:rsidR="000E5783" w:rsidRPr="00FE7EBB" w:rsidRDefault="000E5783" w:rsidP="00874B98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627" w:type="pct"/>
            <w:vAlign w:val="bottom"/>
            <w:hideMark/>
          </w:tcPr>
          <w:p w:rsidR="000E5783" w:rsidRPr="00FE7EBB" w:rsidRDefault="000E5783" w:rsidP="00874B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608" w:type="pct"/>
            <w:vAlign w:val="bottom"/>
            <w:hideMark/>
          </w:tcPr>
          <w:p w:rsidR="000E5783" w:rsidRPr="00FE7EBB" w:rsidRDefault="000E5783" w:rsidP="00874B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  <w:tc>
          <w:tcPr>
            <w:tcW w:w="978" w:type="pct"/>
            <w:vAlign w:val="bottom"/>
            <w:hideMark/>
          </w:tcPr>
          <w:p w:rsidR="000E5783" w:rsidRPr="00FE7EBB" w:rsidRDefault="000E5783" w:rsidP="00874B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0E5783" w:rsidRPr="00FE7EBB" w:rsidTr="00E51428">
        <w:trPr>
          <w:trHeight w:val="20"/>
        </w:trPr>
        <w:tc>
          <w:tcPr>
            <w:tcW w:w="1391" w:type="pct"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6" w:type="pct"/>
          </w:tcPr>
          <w:p w:rsidR="000E5783" w:rsidRPr="00FE7EBB" w:rsidRDefault="000E5783" w:rsidP="00874B98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7" w:type="pct"/>
            <w:hideMark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608" w:type="pct"/>
            <w:hideMark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978" w:type="pct"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E5783" w:rsidRPr="00FE7EBB" w:rsidTr="00E51428">
        <w:trPr>
          <w:trHeight w:val="20"/>
        </w:trPr>
        <w:tc>
          <w:tcPr>
            <w:tcW w:w="1391" w:type="pct"/>
            <w:hideMark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FE7EB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96" w:type="pct"/>
          </w:tcPr>
          <w:p w:rsidR="000E5783" w:rsidRPr="00FE7EBB" w:rsidRDefault="000E5783" w:rsidP="00874B98">
            <w:pPr>
              <w:ind w:left="162" w:hanging="16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7" w:type="pct"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8" w:type="pct"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8" w:type="pct"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E5783" w:rsidRPr="00FE7EBB" w:rsidTr="00E51428">
        <w:trPr>
          <w:trHeight w:val="20"/>
        </w:trPr>
        <w:tc>
          <w:tcPr>
            <w:tcW w:w="1391" w:type="pct"/>
            <w:vAlign w:val="bottom"/>
            <w:hideMark/>
          </w:tcPr>
          <w:p w:rsidR="000E5783" w:rsidRPr="00FE7EBB" w:rsidRDefault="000E5783" w:rsidP="00874B98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FE7E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96" w:type="pct"/>
            <w:vAlign w:val="bottom"/>
            <w:hideMark/>
          </w:tcPr>
          <w:p w:rsidR="000E5783" w:rsidRPr="00FE7EBB" w:rsidRDefault="000E5783" w:rsidP="00874B98">
            <w:pPr>
              <w:ind w:left="150" w:hanging="15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Pr="00FE7EBB">
              <w:rPr>
                <w:rFonts w:ascii="Angsana New" w:hAnsi="Angsana New"/>
                <w:sz w:val="28"/>
              </w:rPr>
              <w:t xml:space="preserve">28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FE7EBB">
              <w:rPr>
                <w:rFonts w:ascii="Angsana New" w:hAnsi="Angsana New"/>
                <w:sz w:val="28"/>
              </w:rPr>
              <w:t>2563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627" w:type="pct"/>
            <w:vAlign w:val="bottom"/>
          </w:tcPr>
          <w:p w:rsidR="000E5783" w:rsidRPr="00FE7EBB" w:rsidRDefault="000E5783" w:rsidP="00874B98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608" w:type="pct"/>
            <w:vAlign w:val="bottom"/>
          </w:tcPr>
          <w:p w:rsidR="000E5783" w:rsidRPr="00FE7EBB" w:rsidRDefault="000E5783" w:rsidP="00874B9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0.058</w:t>
            </w:r>
          </w:p>
        </w:tc>
        <w:tc>
          <w:tcPr>
            <w:tcW w:w="978" w:type="pct"/>
            <w:vAlign w:val="bottom"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 xml:space="preserve">20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FE7EBB">
              <w:rPr>
                <w:rFonts w:ascii="Angsana New" w:hAnsi="Angsana New"/>
                <w:sz w:val="28"/>
              </w:rPr>
              <w:t>2563</w:t>
            </w:r>
          </w:p>
        </w:tc>
      </w:tr>
      <w:tr w:rsidR="000E5783" w:rsidRPr="00FE7EBB" w:rsidTr="00E51428">
        <w:trPr>
          <w:trHeight w:val="20"/>
        </w:trPr>
        <w:tc>
          <w:tcPr>
            <w:tcW w:w="1391" w:type="pct"/>
            <w:hideMark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FE7EBB">
              <w:rPr>
                <w:rFonts w:ascii="Angsana New" w:hAnsi="Angsana New"/>
                <w:sz w:val="28"/>
                <w:u w:val="single"/>
                <w:cs/>
              </w:rPr>
              <w:t xml:space="preserve">ปี </w:t>
            </w:r>
            <w:r w:rsidRPr="00FE7EBB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96" w:type="pct"/>
          </w:tcPr>
          <w:p w:rsidR="000E5783" w:rsidRPr="00FE7EBB" w:rsidRDefault="000E5783" w:rsidP="00874B98">
            <w:pPr>
              <w:ind w:left="150" w:hanging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7" w:type="pct"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08" w:type="pct"/>
          </w:tcPr>
          <w:p w:rsidR="000E5783" w:rsidRPr="00FE7EBB" w:rsidRDefault="000E5783" w:rsidP="00874B9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8" w:type="pct"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0E5783" w:rsidRPr="00FE7EBB" w:rsidTr="00E51428">
        <w:trPr>
          <w:trHeight w:val="20"/>
        </w:trPr>
        <w:tc>
          <w:tcPr>
            <w:tcW w:w="1391" w:type="pct"/>
            <w:vAlign w:val="bottom"/>
            <w:hideMark/>
          </w:tcPr>
          <w:p w:rsidR="000E5783" w:rsidRPr="00FE7EBB" w:rsidRDefault="000E5783" w:rsidP="00874B98">
            <w:pPr>
              <w:ind w:left="162" w:right="-107" w:hanging="162"/>
              <w:rPr>
                <w:rFonts w:ascii="Angsana New" w:hAnsi="Angsana New"/>
                <w:i/>
                <w:iCs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เงินปันผลจากผลการดำเนินงานสำหรับปี </w:t>
            </w:r>
            <w:r w:rsidRPr="00FE7EBB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1396" w:type="pct"/>
            <w:vAlign w:val="bottom"/>
            <w:hideMark/>
          </w:tcPr>
          <w:p w:rsidR="000E5783" w:rsidRPr="00FE7EBB" w:rsidRDefault="000E5783" w:rsidP="00874B98">
            <w:pPr>
              <w:ind w:left="150" w:hanging="150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ที่ประชุมสามัญผู้ถือหุ้นเมื่อวันที่ </w:t>
            </w:r>
            <w:r w:rsidRPr="00FE7EBB">
              <w:rPr>
                <w:rFonts w:ascii="Angsana New" w:hAnsi="Angsana New"/>
                <w:sz w:val="28"/>
              </w:rPr>
              <w:t xml:space="preserve">23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FE7EBB">
              <w:rPr>
                <w:rFonts w:ascii="Angsana New" w:hAnsi="Angsana New"/>
                <w:sz w:val="28"/>
              </w:rPr>
              <w:t xml:space="preserve">2562 </w:t>
            </w:r>
          </w:p>
        </w:tc>
        <w:tc>
          <w:tcPr>
            <w:tcW w:w="627" w:type="pct"/>
            <w:vAlign w:val="bottom"/>
            <w:hideMark/>
          </w:tcPr>
          <w:p w:rsidR="000E5783" w:rsidRPr="00FE7EBB" w:rsidRDefault="000E5783" w:rsidP="00874B98">
            <w:pPr>
              <w:tabs>
                <w:tab w:val="decimal" w:pos="84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608" w:type="pct"/>
            <w:vAlign w:val="bottom"/>
          </w:tcPr>
          <w:p w:rsidR="000E5783" w:rsidRPr="00FE7EBB" w:rsidRDefault="000E5783" w:rsidP="00874B98">
            <w:pPr>
              <w:tabs>
                <w:tab w:val="decimal" w:pos="528"/>
              </w:tabs>
              <w:jc w:val="thaiDistribute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</w:rPr>
              <w:t>0.055</w:t>
            </w:r>
          </w:p>
        </w:tc>
        <w:tc>
          <w:tcPr>
            <w:tcW w:w="978" w:type="pct"/>
            <w:vAlign w:val="bottom"/>
            <w:hideMark/>
          </w:tcPr>
          <w:p w:rsidR="000E5783" w:rsidRPr="00FE7EBB" w:rsidRDefault="000E5783" w:rsidP="00874B9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 xml:space="preserve">21 </w:t>
            </w:r>
            <w:r w:rsidRPr="00FE7EBB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FE7EBB">
              <w:rPr>
                <w:rFonts w:ascii="Angsana New" w:hAnsi="Angsana New"/>
                <w:sz w:val="28"/>
              </w:rPr>
              <w:t>2562</w:t>
            </w:r>
          </w:p>
        </w:tc>
      </w:tr>
    </w:tbl>
    <w:p w:rsidR="00D7689B" w:rsidRPr="00FE7EBB" w:rsidRDefault="003125F8" w:rsidP="0080073E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D7689B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D7689B" w:rsidRPr="00FE7EBB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F442C3" w:rsidRPr="00FE7EBB" w:rsidRDefault="003125F8" w:rsidP="00F442C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F442C3" w:rsidRPr="00FE7EBB">
        <w:rPr>
          <w:rFonts w:ascii="Angsana New" w:hAnsi="Angsana New"/>
          <w:b/>
          <w:bCs/>
          <w:sz w:val="32"/>
          <w:szCs w:val="32"/>
        </w:rPr>
        <w:t>.1</w:t>
      </w:r>
      <w:r w:rsidR="00F442C3" w:rsidRPr="00FE7EBB">
        <w:rPr>
          <w:rFonts w:ascii="Angsana New" w:hAnsi="Angsana New"/>
          <w:b/>
          <w:bCs/>
          <w:sz w:val="32"/>
          <w:szCs w:val="32"/>
        </w:rPr>
        <w:tab/>
      </w:r>
      <w:r w:rsidR="00F442C3" w:rsidRPr="00FE7E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55BED" w:rsidRPr="00FE7EBB" w:rsidRDefault="00E55BED" w:rsidP="00E55BED">
      <w:pPr>
        <w:pStyle w:val="a1"/>
        <w:tabs>
          <w:tab w:val="clear" w:pos="1080"/>
        </w:tabs>
        <w:spacing w:before="120" w:after="12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ณ วันที่ 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31 </w:t>
      </w: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ธันวาคม 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2563 </w:t>
      </w:r>
      <w:r w:rsidR="00FE6B70" w:rsidRPr="00FE7EB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มีภาระผูกพันรายจ่ายฝ่ายทุนจำนวน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7D4E9C"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>15</w:t>
      </w:r>
      <w:r w:rsidR="00FE6B70"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7D4E9C"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>8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ล้านบาท 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(2562: 2.7 </w:t>
      </w: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ล้านบาท</w:t>
      </w:r>
      <w:r w:rsidRPr="00FE7EBB">
        <w:rPr>
          <w:rFonts w:ascii="Angsana New" w:hAnsi="Angsana New" w:cs="Angsana New"/>
          <w:spacing w:val="4"/>
          <w:sz w:val="32"/>
          <w:szCs w:val="32"/>
          <w:lang w:val="en-US"/>
        </w:rPr>
        <w:t>)</w:t>
      </w:r>
      <w:r w:rsidRPr="00FE7EBB">
        <w:rPr>
          <w:rFonts w:ascii="Angsana New" w:hAnsi="Angsana New" w:cs="Angsana New"/>
          <w:spacing w:val="4"/>
          <w:sz w:val="32"/>
          <w:szCs w:val="32"/>
          <w:cs/>
          <w:lang w:val="en-US"/>
        </w:rPr>
        <w:t xml:space="preserve"> อันเกี่ยวเนื่องกับการปรับปรุงอาคารและซื้อ</w:t>
      </w:r>
      <w:r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อุปกรณ์</w:t>
      </w:r>
    </w:p>
    <w:p w:rsidR="00FE6B70" w:rsidRPr="00FE7EBB" w:rsidRDefault="003125F8" w:rsidP="005545DB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FE6B70" w:rsidRPr="00FE7EBB">
        <w:rPr>
          <w:rFonts w:ascii="Angsana New" w:hAnsi="Angsana New"/>
          <w:b/>
          <w:bCs/>
          <w:sz w:val="32"/>
          <w:szCs w:val="32"/>
        </w:rPr>
        <w:t>.</w:t>
      </w:r>
      <w:r w:rsidR="00FE6B70" w:rsidRPr="00FE7EBB">
        <w:rPr>
          <w:rFonts w:ascii="Angsana New" w:hAnsi="Angsana New"/>
          <w:b/>
          <w:bCs/>
          <w:sz w:val="32"/>
          <w:szCs w:val="32"/>
          <w:cs/>
        </w:rPr>
        <w:t>2</w:t>
      </w:r>
      <w:r w:rsidR="00FE6B70" w:rsidRPr="00FE7EBB">
        <w:rPr>
          <w:rFonts w:ascii="Angsana New" w:hAnsi="Angsana New"/>
          <w:b/>
          <w:bCs/>
          <w:sz w:val="32"/>
          <w:szCs w:val="32"/>
        </w:rPr>
        <w:tab/>
      </w:r>
      <w:r w:rsidR="00FE6B70" w:rsidRPr="00FE7EB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AF6AE8" w:rsidRPr="00FE7EBB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FE6B70" w:rsidRPr="00AC616B" w:rsidRDefault="00FE6B70" w:rsidP="005545DB">
      <w:pPr>
        <w:tabs>
          <w:tab w:val="left" w:pos="900"/>
          <w:tab w:val="left" w:pos="1440"/>
        </w:tabs>
        <w:spacing w:before="120" w:after="120"/>
        <w:ind w:left="567" w:right="-43" w:hanging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Pr="00AC616B">
        <w:rPr>
          <w:rFonts w:ascii="Angsana New" w:hAnsi="Angsana New"/>
          <w:spacing w:val="-6"/>
          <w:sz w:val="32"/>
          <w:szCs w:val="32"/>
          <w:cs/>
        </w:rPr>
        <w:t>กลุ่มบริษัทได้เข้าทำสัญญาเช่าสินทรัพย์และบริการ</w:t>
      </w:r>
      <w:proofErr w:type="spellStart"/>
      <w:r w:rsidRPr="00AC616B">
        <w:rPr>
          <w:rFonts w:ascii="Angsana New" w:hAnsi="Angsana New"/>
          <w:spacing w:val="-6"/>
          <w:sz w:val="32"/>
          <w:szCs w:val="32"/>
          <w:cs/>
        </w:rPr>
        <w:t>ต่างๆ</w:t>
      </w:r>
      <w:proofErr w:type="spellEnd"/>
      <w:r w:rsidRPr="00AC616B">
        <w:rPr>
          <w:rFonts w:ascii="Angsana New" w:hAnsi="Angsana New"/>
          <w:spacing w:val="-6"/>
          <w:sz w:val="32"/>
          <w:szCs w:val="32"/>
          <w:cs/>
        </w:rPr>
        <w:t xml:space="preserve">ที่เกี่ยวข้อง อายุของสัญญามีระยะเวลาตั้งแต่ </w:t>
      </w:r>
      <w:r w:rsidR="00776BCA">
        <w:rPr>
          <w:rFonts w:ascii="Angsana New" w:hAnsi="Angsana New"/>
          <w:spacing w:val="-6"/>
          <w:sz w:val="32"/>
          <w:szCs w:val="32"/>
        </w:rPr>
        <w:t>1</w:t>
      </w:r>
      <w:r w:rsidRPr="00AC616B">
        <w:rPr>
          <w:rFonts w:ascii="Angsana New" w:hAnsi="Angsana New"/>
          <w:spacing w:val="-6"/>
          <w:sz w:val="32"/>
          <w:szCs w:val="32"/>
          <w:cs/>
        </w:rPr>
        <w:t xml:space="preserve"> ถึง </w:t>
      </w:r>
      <w:r w:rsidR="00776BCA">
        <w:rPr>
          <w:rFonts w:ascii="Angsana New" w:hAnsi="Angsana New"/>
          <w:spacing w:val="-6"/>
          <w:sz w:val="32"/>
          <w:szCs w:val="32"/>
        </w:rPr>
        <w:t>3</w:t>
      </w:r>
      <w:r w:rsidRPr="00AC616B">
        <w:rPr>
          <w:rFonts w:ascii="Angsana New" w:hAnsi="Angsana New"/>
          <w:spacing w:val="-6"/>
          <w:sz w:val="32"/>
          <w:szCs w:val="32"/>
          <w:cs/>
        </w:rPr>
        <w:t xml:space="preserve"> ปี</w:t>
      </w:r>
    </w:p>
    <w:p w:rsidR="00FE6B70" w:rsidRPr="00FE7EBB" w:rsidRDefault="00FE6B70" w:rsidP="00FE6B70">
      <w:pPr>
        <w:pStyle w:val="a1"/>
        <w:tabs>
          <w:tab w:val="clear" w:pos="10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E7E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 w:cs="Angsana New"/>
          <w:sz w:val="32"/>
          <w:szCs w:val="32"/>
        </w:rPr>
        <w:t xml:space="preserve">31 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 w:cs="Angsana New"/>
          <w:sz w:val="32"/>
          <w:szCs w:val="32"/>
        </w:rPr>
        <w:t xml:space="preserve">2563 </w:t>
      </w:r>
      <w:r w:rsidRPr="00FE7EBB">
        <w:rPr>
          <w:rFonts w:ascii="Angsana New" w:hAnsi="Angsana New" w:cs="Angsana New"/>
          <w:sz w:val="32"/>
          <w:szCs w:val="32"/>
          <w:cs/>
        </w:rPr>
        <w:t>กลุ่มบริษัทมีภาระผูกพันในการจ่ายค่าเช่าและค่าบริการที่ต้องจ่ายในอนาคตภายใต้สัญญาเช่าและบริการ ดังนี้</w:t>
      </w: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5868"/>
        <w:gridCol w:w="1728"/>
        <w:gridCol w:w="1728"/>
      </w:tblGrid>
      <w:tr w:rsidR="00D0033F" w:rsidRPr="00FE7EBB" w:rsidTr="00D0033F">
        <w:tc>
          <w:tcPr>
            <w:tcW w:w="5868" w:type="dxa"/>
            <w:vAlign w:val="bottom"/>
          </w:tcPr>
          <w:p w:rsidR="00D0033F" w:rsidRPr="00FE7EBB" w:rsidRDefault="00D0033F" w:rsidP="00D0033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D0033F" w:rsidRPr="00FE7EBB" w:rsidRDefault="00D0033F" w:rsidP="00D003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  <w:hideMark/>
          </w:tcPr>
          <w:p w:rsidR="00D0033F" w:rsidRPr="00FE7EBB" w:rsidRDefault="00D0033F" w:rsidP="00D003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033F" w:rsidRPr="00FE7EBB" w:rsidTr="00D0033F">
        <w:tc>
          <w:tcPr>
            <w:tcW w:w="5868" w:type="dxa"/>
            <w:vAlign w:val="bottom"/>
          </w:tcPr>
          <w:p w:rsidR="00D0033F" w:rsidRPr="00FE7EBB" w:rsidRDefault="00D0033F" w:rsidP="00D0033F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D0033F" w:rsidRPr="00FE7EBB" w:rsidRDefault="00D0033F" w:rsidP="00D00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vAlign w:val="bottom"/>
          </w:tcPr>
          <w:p w:rsidR="00D0033F" w:rsidRPr="00FE7EBB" w:rsidRDefault="00D0033F" w:rsidP="00D003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E7EBB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86934" w:rsidRPr="00FE7EBB" w:rsidTr="00786934">
        <w:tc>
          <w:tcPr>
            <w:tcW w:w="5868" w:type="dxa"/>
            <w:vAlign w:val="bottom"/>
          </w:tcPr>
          <w:p w:rsidR="00786934" w:rsidRPr="00FE7EBB" w:rsidRDefault="00786934" w:rsidP="00786934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6934" w:rsidRPr="00FE7EBB" w:rsidTr="00D0033F">
        <w:tc>
          <w:tcPr>
            <w:tcW w:w="5868" w:type="dxa"/>
            <w:vAlign w:val="bottom"/>
          </w:tcPr>
          <w:p w:rsidR="00786934" w:rsidRPr="00FE7EBB" w:rsidRDefault="00786934" w:rsidP="00AC616B">
            <w:pPr>
              <w:ind w:left="349" w:right="-72" w:firstLine="11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E7EBB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30.7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6934" w:rsidRPr="00FE7EBB" w:rsidTr="00D0033F">
        <w:tc>
          <w:tcPr>
            <w:tcW w:w="5868" w:type="dxa"/>
            <w:vAlign w:val="bottom"/>
          </w:tcPr>
          <w:p w:rsidR="00786934" w:rsidRPr="00FE7EBB" w:rsidRDefault="00786934" w:rsidP="00AC616B">
            <w:pPr>
              <w:ind w:left="349" w:right="-72" w:firstLine="11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E7EBB">
              <w:rPr>
                <w:rFonts w:ascii="Angsana New" w:hAnsi="Angsana New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776BCA">
              <w:rPr>
                <w:rFonts w:ascii="Angsana New" w:hAnsi="Angsana New"/>
                <w:sz w:val="32"/>
                <w:szCs w:val="32"/>
              </w:rPr>
              <w:t>3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290B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9.4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290B8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6934" w:rsidRPr="00FE7EBB" w:rsidTr="00D0033F">
        <w:tc>
          <w:tcPr>
            <w:tcW w:w="5868" w:type="dxa"/>
            <w:vAlign w:val="bottom"/>
          </w:tcPr>
          <w:p w:rsidR="00786934" w:rsidRPr="00FE7EBB" w:rsidRDefault="00786934" w:rsidP="00AC616B">
            <w:pPr>
              <w:ind w:left="349" w:right="-72" w:firstLine="11"/>
              <w:rPr>
                <w:rFonts w:ascii="Angsana New" w:hAnsi="Angsana New"/>
                <w:sz w:val="32"/>
                <w:szCs w:val="32"/>
                <w:cs/>
              </w:rPr>
            </w:pPr>
            <w:r w:rsidRPr="00FE7EBB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40.1</w:t>
            </w:r>
          </w:p>
        </w:tc>
        <w:tc>
          <w:tcPr>
            <w:tcW w:w="1728" w:type="dxa"/>
            <w:vAlign w:val="bottom"/>
          </w:tcPr>
          <w:p w:rsidR="00786934" w:rsidRPr="00FE7EBB" w:rsidRDefault="00786934" w:rsidP="0078693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30" w:right="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334FA7" w:rsidRPr="00B9082E" w:rsidRDefault="00334FA7" w:rsidP="00334FA7">
      <w:pPr>
        <w:pStyle w:val="a1"/>
        <w:tabs>
          <w:tab w:val="clear" w:pos="1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B9082E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B9082E">
        <w:rPr>
          <w:rFonts w:ascii="Angsana New" w:hAnsi="Angsana New" w:cs="Angsana New"/>
          <w:sz w:val="32"/>
          <w:szCs w:val="32"/>
          <w:cs/>
          <w:lang w:val="en-US"/>
        </w:rPr>
        <w:t>จำนวนเงินที่ต้องจ่ายในอนาคตดังกล่าวข้างต้นไม่รวมสัญญาเช่าระยะยาวบางสัญญาที่คิดค่าเช่าจากอัตราร้อยละของยอดขาย</w:t>
      </w:r>
    </w:p>
    <w:p w:rsidR="00AC616B" w:rsidRDefault="00AC616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55BED" w:rsidRPr="00FE7EBB" w:rsidRDefault="003125F8" w:rsidP="002E138A">
      <w:pPr>
        <w:pStyle w:val="a1"/>
        <w:tabs>
          <w:tab w:val="clear" w:pos="1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31</w:t>
      </w:r>
      <w:r w:rsidR="00E55BED" w:rsidRPr="00FE7EBB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E55BED" w:rsidRPr="00FE7EB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สัญญาค่า</w:t>
      </w:r>
      <w:proofErr w:type="spellStart"/>
      <w:r w:rsidR="00E55BED" w:rsidRPr="00FE7E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ส์</w:t>
      </w:r>
      <w:proofErr w:type="spellEnd"/>
    </w:p>
    <w:p w:rsidR="00E55BED" w:rsidRPr="00FE7EBB" w:rsidRDefault="003125F8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.3.1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มีนาคม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2524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บริษัทย่อยแห่งหนึ่งได้ทำสัญญาหลักค่า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กับบริษัท 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ดั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งก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ิ้น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5BED"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โดนัท อ๊อฟ อเมริกา อิงค์ ภายใต้สัญญาดังกล่าว บริษัทดังกล่าวจะให้สิทธิในการเปิดดำเนินงาน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กิจการร้าน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เบ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เกอรี่ในประเทศไทยแก่บริษัทย่อย สัญญาดังกล่าวจะสิ้นสุดวันที่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15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2564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โดยสัญญาดังกล่าวจะให้สิทธิในการ</w:t>
      </w:r>
      <w:r w:rsidR="00E55BED"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ดำเนินงาน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กิจการร้าน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เบ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เกอรี่เป็นระยะเวลา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20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ปี นับจากวันเปิดดำเนินการในแต่ละสาขา และบริษัทย่อยมีสิทธิต่ออายุสัญญาไปอีกเป็นระยะเวลา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20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ปี ซึ่งบริษัทย่อยมีภาระผูกพันที่จะต้องจ่ายค่า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ให้กับคู่สัญญา โดยคำนวณเป็นร้อยละของยอดขายตามที่ระบุไว้ในสัญญา</w:t>
      </w:r>
    </w:p>
    <w:p w:rsidR="00E55BED" w:rsidRPr="00FE7EBB" w:rsidRDefault="00E55BED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FE7EBB">
        <w:rPr>
          <w:rFonts w:ascii="Angsana New" w:hAnsi="Angsana New" w:cs="Angsana New"/>
          <w:sz w:val="32"/>
          <w:szCs w:val="32"/>
          <w:cs/>
        </w:rPr>
        <w:tab/>
        <w:t>เมื่อ</w:t>
      </w:r>
      <w:r w:rsidRPr="00FE7EBB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 </w:t>
      </w:r>
      <w:r w:rsidR="006E032A">
        <w:rPr>
          <w:rFonts w:ascii="Angsana New" w:hAnsi="Angsana New" w:cs="Angsana New"/>
          <w:sz w:val="32"/>
          <w:szCs w:val="32"/>
          <w:lang w:val="en-US"/>
        </w:rPr>
        <w:t>22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6E032A">
        <w:rPr>
          <w:rFonts w:ascii="Angsana New" w:hAnsi="Angsana New" w:cs="Angsana New"/>
          <w:sz w:val="32"/>
          <w:szCs w:val="32"/>
          <w:lang w:val="en-US"/>
        </w:rPr>
        <w:t>2562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 บริษัทย่อยแห่งหนึ่งได้ทำสัญญาเพิ่มเติมเพื่อแก้ไขเนื้อหาสัญญาหลักค่า</w:t>
      </w:r>
      <w:proofErr w:type="spellStart"/>
      <w:r w:rsidRPr="00FE7EB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FE7EB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FE7EB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FE7EBB">
        <w:rPr>
          <w:rFonts w:ascii="Angsana New" w:hAnsi="Angsana New" w:cs="Angsana New"/>
          <w:sz w:val="32"/>
          <w:szCs w:val="32"/>
          <w:cs/>
        </w:rPr>
        <w:t xml:space="preserve">กับบริษัท </w:t>
      </w:r>
      <w:proofErr w:type="spellStart"/>
      <w:r w:rsidRPr="00FE7EBB">
        <w:rPr>
          <w:rFonts w:ascii="Angsana New" w:hAnsi="Angsana New" w:cs="Angsana New"/>
          <w:sz w:val="32"/>
          <w:szCs w:val="32"/>
          <w:cs/>
        </w:rPr>
        <w:t>ดั</w:t>
      </w:r>
      <w:proofErr w:type="spellEnd"/>
      <w:r w:rsidRPr="00FE7EBB">
        <w:rPr>
          <w:rFonts w:ascii="Angsana New" w:hAnsi="Angsana New" w:cs="Angsana New"/>
          <w:sz w:val="32"/>
          <w:szCs w:val="32"/>
          <w:cs/>
        </w:rPr>
        <w:t>งก</w:t>
      </w:r>
      <w:proofErr w:type="spellStart"/>
      <w:r w:rsidRPr="00FE7EBB">
        <w:rPr>
          <w:rFonts w:ascii="Angsana New" w:hAnsi="Angsana New" w:cs="Angsana New"/>
          <w:sz w:val="32"/>
          <w:szCs w:val="32"/>
          <w:cs/>
        </w:rPr>
        <w:t>ิ้น</w:t>
      </w:r>
      <w:proofErr w:type="spellEnd"/>
      <w:r w:rsidRPr="00FE7E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E7EBB">
        <w:rPr>
          <w:rFonts w:ascii="Angsana New" w:hAnsi="Angsana New" w:cs="Angsana New"/>
          <w:spacing w:val="-6"/>
          <w:sz w:val="32"/>
          <w:szCs w:val="32"/>
          <w:cs/>
        </w:rPr>
        <w:t>โดนัท อ๊อฟ อเมริกา อิงค์ ซึ่งระบุว่าสัญญาหลักค่า</w:t>
      </w:r>
      <w:proofErr w:type="spellStart"/>
      <w:r w:rsidRPr="00FE7EBB">
        <w:rPr>
          <w:rFonts w:ascii="Angsana New" w:hAnsi="Angsana New" w:cs="Angsana New"/>
          <w:spacing w:val="-6"/>
          <w:sz w:val="32"/>
          <w:szCs w:val="32"/>
          <w:cs/>
        </w:rPr>
        <w:t>แฟ</w:t>
      </w:r>
      <w:proofErr w:type="spellEnd"/>
      <w:r w:rsidRPr="00FE7EBB">
        <w:rPr>
          <w:rFonts w:ascii="Angsana New" w:hAnsi="Angsana New" w:cs="Angsana New"/>
          <w:spacing w:val="-6"/>
          <w:sz w:val="32"/>
          <w:szCs w:val="32"/>
          <w:cs/>
        </w:rPr>
        <w:t>รนไช</w:t>
      </w:r>
      <w:proofErr w:type="spellStart"/>
      <w:r w:rsidRPr="00FE7EBB">
        <w:rPr>
          <w:rFonts w:ascii="Angsana New" w:hAnsi="Angsana New" w:cs="Angsana New"/>
          <w:spacing w:val="-6"/>
          <w:sz w:val="32"/>
          <w:szCs w:val="32"/>
          <w:cs/>
        </w:rPr>
        <w:t>ส์</w:t>
      </w:r>
      <w:proofErr w:type="spellEnd"/>
      <w:r w:rsidRPr="00FE7EBB">
        <w:rPr>
          <w:rFonts w:ascii="Angsana New" w:hAnsi="Angsana New" w:cs="Angsana New"/>
          <w:spacing w:val="-6"/>
          <w:sz w:val="32"/>
          <w:szCs w:val="32"/>
          <w:cs/>
        </w:rPr>
        <w:t xml:space="preserve">จะสิ้นสุดตามสาขาสุดท้ายที่เปิดตามสัญญาหลักสำหรับสิทธิในการเปิดสาขานั้น โดยสาขาดังกล่าวจะมีระยะเวลาตามสิทธิ </w:t>
      </w:r>
      <w:r w:rsidR="006E032A">
        <w:rPr>
          <w:rFonts w:ascii="Angsana New" w:hAnsi="Angsana New" w:cs="Angsana New"/>
          <w:sz w:val="32"/>
          <w:szCs w:val="32"/>
          <w:lang w:val="en-US"/>
        </w:rPr>
        <w:t>20</w:t>
      </w:r>
      <w:r w:rsidRPr="00FE7EBB">
        <w:rPr>
          <w:rFonts w:ascii="Angsana New" w:hAnsi="Angsana New" w:cs="Angsana New"/>
          <w:sz w:val="32"/>
          <w:szCs w:val="32"/>
          <w:cs/>
        </w:rPr>
        <w:t xml:space="preserve"> ปี นับจากวันเปิดดำเนินการ </w:t>
      </w:r>
    </w:p>
    <w:p w:rsidR="00E55BED" w:rsidRPr="00FE7EBB" w:rsidRDefault="003125F8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.3.2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เมษายน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2549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บริษัทย่อยแห่งหนึ่งได้ทำสัญญาหลักค่า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กับบริษัท เอบีพี </w:t>
      </w:r>
      <w:r w:rsidR="000B46D3" w:rsidRPr="00FE7EBB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คอร์ปอเรชั่น เป็นระยะเวลา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28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ปี ภายใต้สัญญาดังกล่าว บริษัทดังกล่าวจะให้สิทธิในการ</w:t>
      </w:r>
      <w:r w:rsidR="00E55BED"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ดำเนินงานกิจการร้าน</w:t>
      </w:r>
      <w:proofErr w:type="spellStart"/>
      <w:r w:rsidR="00E55BED"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เบ</w:t>
      </w:r>
      <w:proofErr w:type="spellEnd"/>
      <w:r w:rsidR="00E55BED" w:rsidRPr="00FE7EB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เกอรี่ในประเทศไทยแก่บริษัทย่อย ซึ่งบริษัทย่อยมีภาระผูกพัน</w:t>
      </w:r>
      <w:r w:rsidR="00E55BED" w:rsidRPr="00FE7EBB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ที่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จะต้องจ่ายค่า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ให้กับคู่สัญญา โดยคำนวณเป็นร้อยละของยอดขายตามที่ระบุไว้ในสัญญา</w:t>
      </w:r>
    </w:p>
    <w:p w:rsidR="00E55BED" w:rsidRPr="00FE7EBB" w:rsidRDefault="003125F8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.3.3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กรกฏาคม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2555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บริษัทย่อยแห่งหนึ่งได้ทำสัญญาหลักค่า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กับบริษัท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บาสก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ิ้น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                 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ร๊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อบ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บิ้นส์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ซิ่ง แอลแอลซี ประเทศสหรัฐอเมริกา เป็นระยะเวลา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10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ปี</w:t>
      </w:r>
      <w:r w:rsidR="006E032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ภายใต้สัญญาดังกล่าว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บริษัทดังกล่าวจะให้สิทธิในการดำเนินงานกิจการร้านไอศกรีมในประเทศไทยแก่บริษัทย่อย ซึ่งบริษัทย่อยมีภาระผูกพันที่จะต้องจ่ายค่า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แฟ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รนไช</w:t>
      </w:r>
      <w:proofErr w:type="spellStart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ส์</w:t>
      </w:r>
      <w:proofErr w:type="spellEnd"/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ให้กับคู่สัญญา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</w:p>
    <w:p w:rsidR="00E55BED" w:rsidRPr="00FE7EBB" w:rsidRDefault="003125F8" w:rsidP="00E55BED">
      <w:pPr>
        <w:pStyle w:val="a1"/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b/>
          <w:bCs/>
          <w:sz w:val="32"/>
          <w:szCs w:val="32"/>
          <w:lang w:val="en-US"/>
        </w:rPr>
        <w:t>.4</w:t>
      </w:r>
      <w:r w:rsidR="00E55BED" w:rsidRPr="00FE7EB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การค้ำประกัน</w:t>
      </w:r>
    </w:p>
    <w:p w:rsidR="00E55BED" w:rsidRPr="00FE7EBB" w:rsidRDefault="003125F8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.4.1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A63A96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2563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และบริษัทย่อยได้ร่วมกันค้ำประกันวงเงินสินเชื่อหมุนเวียนให้แก่กลุ่มบริษัทในวงเงินรวมไม่เกิน </w:t>
      </w:r>
      <w:r w:rsidR="00213E29" w:rsidRPr="00FE7EBB">
        <w:rPr>
          <w:rFonts w:ascii="Angsana New" w:hAnsi="Angsana New" w:cs="Angsana New"/>
          <w:sz w:val="32"/>
          <w:szCs w:val="32"/>
          <w:lang w:val="en-US"/>
        </w:rPr>
        <w:t>365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(2562: 350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E55BED" w:rsidRPr="00FE7EBB" w:rsidRDefault="003125F8" w:rsidP="00E55BED">
      <w:pPr>
        <w:pStyle w:val="a1"/>
        <w:tabs>
          <w:tab w:val="clear" w:pos="1080"/>
        </w:tabs>
        <w:spacing w:before="120" w:after="120"/>
        <w:ind w:left="1260" w:right="-43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31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.4.2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ab/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A63A96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>2563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บริษัทย่อยมีหนังสือค้ำประกันซึ่งออกโดยธนาคารในนามบริษัทย่อยเหลืออยู่เป็นจำนวน </w:t>
      </w:r>
      <w:r w:rsidR="00213E29" w:rsidRPr="00FE7EBB">
        <w:rPr>
          <w:rFonts w:ascii="Angsana New" w:hAnsi="Angsana New" w:cs="Angsana New"/>
          <w:sz w:val="32"/>
          <w:szCs w:val="32"/>
          <w:lang w:val="en-US"/>
        </w:rPr>
        <w:t>14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(2562: 13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="00E55BED" w:rsidRPr="00FE7EBB">
        <w:rPr>
          <w:rFonts w:ascii="Angsana New" w:hAnsi="Angsana New" w:cs="Angsana New"/>
          <w:sz w:val="32"/>
          <w:szCs w:val="32"/>
          <w:cs/>
          <w:lang w:val="en-US"/>
        </w:rPr>
        <w:t xml:space="preserve">เพื่อใช้ค้ำประกันการชำระค่าเช่าดำเนินงานและค้ำประกันการใช้ไฟฟ้า โดยจำนวนดังกล่าวได้รวมหนังสือค้ำประกันจำนวน </w:t>
      </w:r>
      <w:r w:rsidR="00213E29" w:rsidRPr="00FE7EBB">
        <w:rPr>
          <w:rFonts w:ascii="Angsana New" w:hAnsi="Angsana New" w:cs="Angsana New"/>
          <w:sz w:val="32"/>
          <w:szCs w:val="32"/>
          <w:lang w:val="en-US"/>
        </w:rPr>
        <w:t>1.2</w:t>
      </w:r>
      <w:r w:rsidR="006E032A">
        <w:rPr>
          <w:rFonts w:ascii="Angsana New" w:hAnsi="Angsana New" w:cs="Angsana New"/>
          <w:sz w:val="32"/>
          <w:szCs w:val="32"/>
          <w:lang w:val="en-US"/>
        </w:rPr>
        <w:t>3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lang w:val="en-US"/>
        </w:rPr>
        <w:t>(2562: 2.4</w:t>
      </w:r>
      <w:r w:rsidR="006E032A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  <w:r w:rsidR="00E55BED" w:rsidRPr="00FE7EB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ซึ่งค้ำประกันโดยการจำนำเงินฝากธนาคารของบริษัทย่อย</w:t>
      </w:r>
      <w:r w:rsidR="00E55BED" w:rsidRPr="00FE7EBB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874B98" w:rsidRPr="00FE7EBB" w:rsidRDefault="00874B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</w:rPr>
        <w:br w:type="page"/>
      </w:r>
    </w:p>
    <w:p w:rsidR="005F26B8" w:rsidRPr="00FE7EBB" w:rsidRDefault="003125F8" w:rsidP="00C80AC0">
      <w:pPr>
        <w:spacing w:before="120" w:after="40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A21D79" w:rsidRPr="00FE7EBB">
        <w:rPr>
          <w:rFonts w:ascii="Angsana New" w:hAnsi="Angsana New"/>
          <w:b/>
          <w:bCs/>
          <w:sz w:val="32"/>
          <w:szCs w:val="32"/>
        </w:rPr>
        <w:t>.</w:t>
      </w:r>
      <w:r w:rsidR="00A21D79" w:rsidRPr="00FE7EBB">
        <w:rPr>
          <w:rFonts w:ascii="Angsana New" w:hAnsi="Angsana New"/>
          <w:b/>
          <w:bCs/>
          <w:sz w:val="32"/>
          <w:szCs w:val="32"/>
        </w:rPr>
        <w:tab/>
      </w:r>
      <w:r w:rsidR="005F26B8" w:rsidRPr="00FE7EBB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310"/>
        <w:gridCol w:w="1311"/>
        <w:gridCol w:w="1311"/>
        <w:gridCol w:w="1311"/>
      </w:tblGrid>
      <w:tr w:rsidR="00A63A96" w:rsidRPr="00FE7EBB" w:rsidTr="000764AB">
        <w:trPr>
          <w:tblHeader/>
        </w:trPr>
        <w:tc>
          <w:tcPr>
            <w:tcW w:w="9401" w:type="dxa"/>
            <w:gridSpan w:val="5"/>
            <w:vAlign w:val="bottom"/>
          </w:tcPr>
          <w:p w:rsidR="00A63A96" w:rsidRPr="00FE7EBB" w:rsidRDefault="005F26B8" w:rsidP="00F84AD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spacing w:val="-6"/>
                <w:sz w:val="32"/>
                <w:szCs w:val="32"/>
                <w:cs/>
              </w:rPr>
              <w:tab/>
            </w:r>
            <w:r w:rsidR="00A63A96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(</w:t>
            </w:r>
            <w:r w:rsidR="00A63A96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="00A63A96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A63A96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="00A63A96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  <w:r w:rsidR="000764AB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/</w:t>
            </w:r>
            <w:r w:rsidR="000764AB"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31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2563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3A96" w:rsidRPr="00FE7EBB" w:rsidTr="000764AB"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10" w:type="dxa"/>
            <w:vAlign w:val="bottom"/>
          </w:tcPr>
          <w:p w:rsidR="00A63A96" w:rsidRPr="00FE7EBB" w:rsidRDefault="00A63A96" w:rsidP="00F84AD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</w:p>
        </w:tc>
      </w:tr>
      <w:tr w:rsidR="00E81E67" w:rsidRPr="00FE7EBB" w:rsidTr="000764AB">
        <w:trPr>
          <w:trHeight w:val="81"/>
        </w:trPr>
        <w:tc>
          <w:tcPr>
            <w:tcW w:w="4158" w:type="dxa"/>
            <w:vAlign w:val="bottom"/>
          </w:tcPr>
          <w:p w:rsidR="00E81E67" w:rsidRPr="00FE7EBB" w:rsidRDefault="00E81E67" w:rsidP="00E81E67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10" w:type="dxa"/>
            <w:vAlign w:val="bottom"/>
          </w:tcPr>
          <w:p w:rsidR="00E81E67" w:rsidRPr="00FE7EBB" w:rsidRDefault="00E81E67" w:rsidP="00E81E67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E81E67" w:rsidRPr="00FE7EBB" w:rsidRDefault="00E81E67" w:rsidP="00E81E67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553</w:t>
            </w:r>
          </w:p>
        </w:tc>
        <w:tc>
          <w:tcPr>
            <w:tcW w:w="1311" w:type="dxa"/>
            <w:vAlign w:val="bottom"/>
          </w:tcPr>
          <w:p w:rsidR="00E81E67" w:rsidRPr="00FE7EBB" w:rsidRDefault="00E81E67" w:rsidP="00E81E67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E81E67" w:rsidRPr="00FE7EBB" w:rsidRDefault="00E81E67" w:rsidP="00E81E67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553</w:t>
            </w:r>
          </w:p>
        </w:tc>
      </w:tr>
    </w:tbl>
    <w:p w:rsidR="00A63A96" w:rsidRPr="00FE7EBB" w:rsidRDefault="00A63A96">
      <w:pPr>
        <w:rPr>
          <w:rFonts w:ascii="Angsana New" w:hAnsi="Angsana New"/>
          <w:sz w:val="28"/>
        </w:rPr>
      </w:pPr>
    </w:p>
    <w:tbl>
      <w:tblPr>
        <w:tblW w:w="94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310"/>
        <w:gridCol w:w="1311"/>
        <w:gridCol w:w="1311"/>
        <w:gridCol w:w="1311"/>
      </w:tblGrid>
      <w:tr w:rsidR="00A63A96" w:rsidRPr="00FE7EBB" w:rsidTr="000764AB">
        <w:trPr>
          <w:tblHeader/>
        </w:trPr>
        <w:tc>
          <w:tcPr>
            <w:tcW w:w="9401" w:type="dxa"/>
            <w:gridSpan w:val="5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sz w:val="28"/>
                <w:szCs w:val="28"/>
              </w:rPr>
              <w:br w:type="page"/>
            </w:r>
            <w:r w:rsidRPr="00FE7EBB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0764AB" w:rsidRPr="00FE7EB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A63A96" w:rsidRPr="00FE7EBB" w:rsidRDefault="004F656C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/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A63A96" w:rsidRPr="00FE7EBB" w:rsidTr="000764AB">
        <w:trPr>
          <w:tblHeader/>
        </w:trPr>
        <w:tc>
          <w:tcPr>
            <w:tcW w:w="4158" w:type="dxa"/>
            <w:vAlign w:val="bottom"/>
          </w:tcPr>
          <w:p w:rsidR="00A63A96" w:rsidRPr="00FE7EBB" w:rsidRDefault="00A63A96" w:rsidP="00F84AD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:rsidR="00A63A96" w:rsidRPr="00FE7EBB" w:rsidRDefault="00A63A96" w:rsidP="00F84AD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64AB" w:rsidRPr="00FE7EBB" w:rsidTr="000764AB">
        <w:tc>
          <w:tcPr>
            <w:tcW w:w="4158" w:type="dxa"/>
            <w:vAlign w:val="bottom"/>
          </w:tcPr>
          <w:p w:rsidR="000764AB" w:rsidRPr="00FE7EBB" w:rsidRDefault="000764AB" w:rsidP="000764A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10" w:type="dxa"/>
            <w:vAlign w:val="bottom"/>
          </w:tcPr>
          <w:p w:rsidR="000764AB" w:rsidRPr="00FE7EBB" w:rsidRDefault="000764AB" w:rsidP="000764AB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764AB" w:rsidRPr="00FE7EBB" w:rsidTr="000764AB">
        <w:tc>
          <w:tcPr>
            <w:tcW w:w="4158" w:type="dxa"/>
            <w:vAlign w:val="bottom"/>
          </w:tcPr>
          <w:p w:rsidR="000764AB" w:rsidRPr="00FE7EBB" w:rsidRDefault="000764AB" w:rsidP="000764A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หุ้นกู้</w:t>
            </w:r>
            <w:r w:rsidR="004F656C"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ระ</w:t>
            </w:r>
            <w:r w:rsidRPr="00FE7EBB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ยะยาว </w:t>
            </w:r>
          </w:p>
        </w:tc>
        <w:tc>
          <w:tcPr>
            <w:tcW w:w="1310" w:type="dxa"/>
            <w:vAlign w:val="bottom"/>
          </w:tcPr>
          <w:p w:rsidR="000764AB" w:rsidRPr="00FE7EBB" w:rsidRDefault="000764AB" w:rsidP="000764AB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505</w:t>
            </w: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:rsidR="000764AB" w:rsidRPr="00FE7EBB" w:rsidRDefault="000764AB" w:rsidP="000764AB">
            <w:pPr>
              <w:pStyle w:val="BodyTextIndent3"/>
              <w:tabs>
                <w:tab w:val="decimal" w:pos="97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E7EBB">
              <w:rPr>
                <w:rFonts w:ascii="Angsana New" w:hAnsi="Angsana New"/>
                <w:kern w:val="28"/>
                <w:sz w:val="28"/>
                <w:szCs w:val="28"/>
              </w:rPr>
              <w:t>505</w:t>
            </w:r>
          </w:p>
        </w:tc>
      </w:tr>
    </w:tbl>
    <w:p w:rsidR="00A63A96" w:rsidRPr="00FE7EBB" w:rsidRDefault="003125F8" w:rsidP="00874B98">
      <w:pPr>
        <w:spacing w:before="240" w:after="120" w:line="400" w:lineRule="exact"/>
        <w:ind w:left="562" w:right="-43" w:hanging="562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21D79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D24D2B" w:rsidRPr="00FE7EBB">
        <w:rPr>
          <w:rFonts w:ascii="Angsana New" w:hAnsi="Angsana New"/>
          <w:b/>
          <w:bCs/>
          <w:sz w:val="32"/>
          <w:szCs w:val="32"/>
        </w:rPr>
        <w:tab/>
      </w:r>
      <w:r w:rsidR="00A63A96" w:rsidRPr="00FE7EB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A63A96" w:rsidRPr="00FE7EBB" w:rsidRDefault="003125F8" w:rsidP="00874B98">
      <w:pPr>
        <w:pStyle w:val="Heading2"/>
        <w:spacing w:before="120" w:after="120"/>
        <w:ind w:left="547" w:hanging="540"/>
        <w:rPr>
          <w:b/>
          <w:bCs/>
          <w:sz w:val="20"/>
          <w:szCs w:val="20"/>
        </w:rPr>
      </w:pPr>
      <w:bookmarkStart w:id="18" w:name="_Hlk61340784"/>
      <w:r>
        <w:rPr>
          <w:b/>
          <w:bCs/>
        </w:rPr>
        <w:t>33</w:t>
      </w:r>
      <w:r w:rsidR="00A63A96" w:rsidRPr="00FE7EBB">
        <w:rPr>
          <w:b/>
          <w:bCs/>
        </w:rPr>
        <w:t>.1</w:t>
      </w:r>
      <w:r w:rsidR="00A63A96" w:rsidRPr="00FE7EBB">
        <w:rPr>
          <w:b/>
          <w:bCs/>
          <w:cs/>
        </w:rPr>
        <w:tab/>
      </w:r>
      <w:bookmarkStart w:id="19" w:name="_Hlk57031532"/>
      <w:bookmarkEnd w:id="18"/>
      <w:r w:rsidR="00A63A96" w:rsidRPr="00FE7EBB">
        <w:rPr>
          <w:b/>
          <w:bCs/>
          <w:cs/>
        </w:rPr>
        <w:t>วัตถุประสงค์และนโยบายการบริหารความเสี่ยงทางการเงิน</w:t>
      </w:r>
      <w:r w:rsidR="00A63A96" w:rsidRPr="00FE7EBB">
        <w:rPr>
          <w:b/>
          <w:bCs/>
          <w:strike/>
          <w:sz w:val="20"/>
          <w:szCs w:val="20"/>
        </w:rPr>
        <w:t xml:space="preserve"> </w:t>
      </w:r>
      <w:bookmarkEnd w:id="19"/>
    </w:p>
    <w:p w:rsidR="00A63A96" w:rsidRPr="00FE7EBB" w:rsidRDefault="00A63A96" w:rsidP="00874B9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</w:t>
      </w:r>
      <w:r w:rsidR="00E534C6" w:rsidRPr="00FE7EBB">
        <w:rPr>
          <w:rFonts w:ascii="Angsana New" w:hAnsi="Angsana New"/>
          <w:sz w:val="32"/>
          <w:szCs w:val="32"/>
          <w:cs/>
        </w:rPr>
        <w:t>เงินให้กู้ยืม เงินกู้ยืมระยะสั้น เงินกู้ยืมระยะยาว และหุ้นกู้ระยะยาว</w:t>
      </w:r>
      <w:r w:rsidRPr="00FE7EBB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ดังนี้</w:t>
      </w:r>
    </w:p>
    <w:p w:rsidR="00A63A96" w:rsidRPr="00FE7EBB" w:rsidRDefault="00A63A96" w:rsidP="00874B9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:rsidR="00A63A96" w:rsidRPr="00FE7EBB" w:rsidRDefault="00A63A96" w:rsidP="00874B9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FE7EBB">
        <w:rPr>
          <w:rFonts w:ascii="Angsana New" w:hAnsi="Angsana New"/>
          <w:sz w:val="32"/>
          <w:szCs w:val="32"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FE7EBB">
        <w:rPr>
          <w:rFonts w:ascii="Angsana New" w:hAnsi="Angsana New"/>
          <w:sz w:val="32"/>
          <w:szCs w:val="32"/>
        </w:rPr>
        <w:t xml:space="preserve"> </w:t>
      </w:r>
    </w:p>
    <w:p w:rsidR="00A63A96" w:rsidRPr="00FE7EBB" w:rsidRDefault="00A63A96" w:rsidP="00874B98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FE7EBB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20" w:name="_Hlk60739061"/>
    </w:p>
    <w:bookmarkEnd w:id="20"/>
    <w:p w:rsidR="00A63A96" w:rsidRPr="00FE7EBB" w:rsidRDefault="00A63A96" w:rsidP="00874B9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</w:t>
      </w:r>
      <w:r w:rsidR="006E032A">
        <w:rPr>
          <w:rFonts w:ascii="Angsana New" w:hAnsi="Angsana New" w:hint="cs"/>
          <w:sz w:val="32"/>
          <w:szCs w:val="32"/>
          <w:cs/>
        </w:rPr>
        <w:t>ฯ</w:t>
      </w:r>
      <w:r w:rsidRPr="00FE7EBB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:rsidR="00E06CF5" w:rsidRPr="00FE7EBB" w:rsidRDefault="00E06C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812800" w:rsidRPr="00FE7EBB" w:rsidRDefault="00812800" w:rsidP="00AC616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7EBB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:rsidR="00A63A96" w:rsidRPr="00FE7EBB" w:rsidRDefault="00A63A96" w:rsidP="00AC616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="00812800" w:rsidRPr="00FE7EBB">
        <w:rPr>
          <w:rFonts w:ascii="Angsana New" w:hAnsi="Angsana New"/>
          <w:sz w:val="32"/>
          <w:szCs w:val="32"/>
          <w:cs/>
        </w:rPr>
        <w:t xml:space="preserve">ตลาด </w:t>
      </w:r>
      <w:r w:rsidR="00812800" w:rsidRPr="00FE7EBB">
        <w:rPr>
          <w:rFonts w:ascii="Angsana New" w:hAnsi="Angsana New"/>
          <w:sz w:val="32"/>
          <w:szCs w:val="32"/>
        </w:rPr>
        <w:t xml:space="preserve">2 </w:t>
      </w:r>
      <w:r w:rsidR="00812800" w:rsidRPr="00FE7EBB">
        <w:rPr>
          <w:rFonts w:ascii="Angsana New" w:hAnsi="Angsana New"/>
          <w:sz w:val="32"/>
          <w:szCs w:val="32"/>
          <w:cs/>
        </w:rPr>
        <w:t>ประเภท ได้แก่ ความเสี่ยงจากอัตราแลกเปลี่ยนและความเสี่ยงจากอัตราดอกเบี้ย</w:t>
      </w:r>
      <w:r w:rsidRPr="00FE7EBB">
        <w:rPr>
          <w:rFonts w:ascii="Angsana New" w:hAnsi="Angsana New"/>
          <w:sz w:val="32"/>
          <w:szCs w:val="32"/>
          <w:cs/>
        </w:rPr>
        <w:t xml:space="preserve"> </w:t>
      </w:r>
    </w:p>
    <w:p w:rsidR="00A63A96" w:rsidRPr="00FE7EBB" w:rsidRDefault="00A63A96" w:rsidP="00AC616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:rsidR="00812800" w:rsidRPr="00FE7EBB" w:rsidRDefault="00A63A96" w:rsidP="00AC6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กลุ่มบริษัทมีความเสี่ยงจากอัตราแลกเปลี่ยนที่สำคัญอันเกี่ยวเนื่องจากการซื้อสินค้า</w:t>
      </w:r>
      <w:r w:rsidR="00874B98" w:rsidRPr="00FE7EBB">
        <w:rPr>
          <w:rFonts w:ascii="Angsana New" w:hAnsi="Angsana New"/>
          <w:sz w:val="32"/>
          <w:szCs w:val="32"/>
        </w:rPr>
        <w:t xml:space="preserve"> </w:t>
      </w:r>
      <w:r w:rsidR="00422E10" w:rsidRPr="00FE7EBB">
        <w:rPr>
          <w:rFonts w:ascii="Angsana New" w:hAnsi="Angsana New"/>
          <w:sz w:val="32"/>
          <w:szCs w:val="32"/>
          <w:cs/>
        </w:rPr>
        <w:t>การจ่ายค่าธรรมเนียม</w:t>
      </w:r>
      <w:r w:rsidR="00874B98" w:rsidRPr="00FE7EBB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74B98" w:rsidRPr="00FE7EBB">
        <w:rPr>
          <w:rFonts w:ascii="Angsana New" w:hAnsi="Angsana New"/>
          <w:sz w:val="32"/>
          <w:szCs w:val="32"/>
          <w:cs/>
        </w:rPr>
        <w:t>แ</w:t>
      </w:r>
      <w:r w:rsidR="00422E10" w:rsidRPr="00FE7EBB">
        <w:rPr>
          <w:rFonts w:ascii="Angsana New" w:hAnsi="Angsana New"/>
          <w:sz w:val="32"/>
          <w:szCs w:val="32"/>
          <w:cs/>
        </w:rPr>
        <w:t>ฟ</w:t>
      </w:r>
      <w:proofErr w:type="spellEnd"/>
      <w:r w:rsidR="00422E10" w:rsidRPr="00FE7EBB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422E10" w:rsidRPr="00FE7EBB">
        <w:rPr>
          <w:rFonts w:ascii="Angsana New" w:hAnsi="Angsana New"/>
          <w:sz w:val="32"/>
          <w:szCs w:val="32"/>
          <w:cs/>
        </w:rPr>
        <w:t>ส์</w:t>
      </w:r>
      <w:proofErr w:type="spellEnd"/>
      <w:r w:rsidR="00874B98" w:rsidRPr="00FE7EBB">
        <w:rPr>
          <w:rFonts w:ascii="Angsana New" w:hAnsi="Angsana New"/>
          <w:sz w:val="32"/>
          <w:szCs w:val="32"/>
          <w:cs/>
        </w:rPr>
        <w:t>และรายรับจากการให้สิทธิ</w:t>
      </w:r>
      <w:proofErr w:type="spellStart"/>
      <w:r w:rsidR="00874B98" w:rsidRPr="00FE7EBB">
        <w:rPr>
          <w:rFonts w:ascii="Angsana New" w:hAnsi="Angsana New"/>
          <w:sz w:val="32"/>
          <w:szCs w:val="32"/>
          <w:cs/>
        </w:rPr>
        <w:t>แฟ</w:t>
      </w:r>
      <w:proofErr w:type="spellEnd"/>
      <w:r w:rsidR="00874B98" w:rsidRPr="00FE7EBB">
        <w:rPr>
          <w:rFonts w:ascii="Angsana New" w:hAnsi="Angsana New"/>
          <w:sz w:val="32"/>
          <w:szCs w:val="32"/>
          <w:cs/>
        </w:rPr>
        <w:t>รนไช</w:t>
      </w:r>
      <w:proofErr w:type="spellStart"/>
      <w:r w:rsidR="00874B98" w:rsidRPr="00FE7EBB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22E10" w:rsidRPr="00FE7EBB">
        <w:rPr>
          <w:rFonts w:ascii="Angsana New" w:hAnsi="Angsana New"/>
          <w:sz w:val="32"/>
          <w:szCs w:val="32"/>
          <w:cs/>
        </w:rPr>
        <w:t xml:space="preserve"> </w:t>
      </w:r>
      <w:r w:rsidRPr="00FE7EBB">
        <w:rPr>
          <w:rFonts w:ascii="Angsana New" w:hAnsi="Angsana New"/>
          <w:sz w:val="32"/>
          <w:szCs w:val="32"/>
          <w:cs/>
        </w:rPr>
        <w:t>โดยกลุ่มบริษัทบริหารความเสี่ยงส่วนใหญ่โดยการเข้าทำสัญญาซื้อขายเงินตราต่างประเทศล่วงหน้า</w:t>
      </w:r>
      <w:r w:rsidR="00422E10" w:rsidRPr="00FE7EBB">
        <w:rPr>
          <w:rFonts w:ascii="Angsana New" w:hAnsi="Angsana New"/>
          <w:sz w:val="32"/>
          <w:szCs w:val="32"/>
          <w:cs/>
        </w:rPr>
        <w:t xml:space="preserve">เป็นครั้งคราว เพื่อลดความเสี่ยงจากอัตราแลกเปลี่ยนที่อาจเกิดขึ้น </w:t>
      </w:r>
    </w:p>
    <w:p w:rsidR="00A63A96" w:rsidRPr="00FE7EBB" w:rsidRDefault="00422E10" w:rsidP="00AC6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z w:val="32"/>
          <w:szCs w:val="32"/>
        </w:rPr>
        <w:t xml:space="preserve">31 </w:t>
      </w:r>
      <w:r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กลุ่มบริษัทไม่มี</w:t>
      </w:r>
      <w:r w:rsidR="00B46885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สัญญาซื้อขายเงินตราต่างประเทศคงเหลือ</w:t>
      </w:r>
      <w:r w:rsidR="00A63A96" w:rsidRPr="00FE7EBB">
        <w:rPr>
          <w:rFonts w:ascii="Angsana New" w:hAnsi="Angsana New"/>
          <w:sz w:val="32"/>
          <w:szCs w:val="32"/>
          <w:cs/>
        </w:rPr>
        <w:t xml:space="preserve"> </w:t>
      </w:r>
      <w:bookmarkStart w:id="21" w:name="_Hlk61899053"/>
    </w:p>
    <w:bookmarkEnd w:id="21"/>
    <w:p w:rsidR="00A63A96" w:rsidRPr="00FE7EBB" w:rsidRDefault="00812800" w:rsidP="00AC616B">
      <w:pPr>
        <w:tabs>
          <w:tab w:val="left" w:pos="1440"/>
        </w:tabs>
        <w:spacing w:before="120" w:after="120"/>
        <w:ind w:left="540" w:hanging="48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A63A96"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A63A96" w:rsidRPr="00FE7EBB" w:rsidRDefault="00A63A96" w:rsidP="00AC61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</w:t>
      </w:r>
      <w:r w:rsidR="00812800" w:rsidRPr="00FE7EBB">
        <w:rPr>
          <w:rFonts w:ascii="Angsana New" w:hAnsi="Angsana New"/>
          <w:sz w:val="32"/>
          <w:szCs w:val="32"/>
          <w:cs/>
        </w:rPr>
        <w:t>เงินให้กู้ยืม เงินกู้ยืมระยะสั้น เงินกู้ยืมระยะยาว</w:t>
      </w:r>
      <w:r w:rsidR="006E032A">
        <w:rPr>
          <w:rFonts w:ascii="Angsana New" w:hAnsi="Angsana New" w:hint="cs"/>
          <w:sz w:val="32"/>
          <w:szCs w:val="32"/>
          <w:cs/>
        </w:rPr>
        <w:t>และ</w:t>
      </w:r>
      <w:r w:rsidR="00812800" w:rsidRPr="00FE7EBB">
        <w:rPr>
          <w:rFonts w:ascii="Angsana New" w:hAnsi="Angsana New"/>
          <w:sz w:val="32"/>
          <w:szCs w:val="32"/>
          <w:cs/>
        </w:rPr>
        <w:t>หุ้นกู้ระยะยาว</w:t>
      </w:r>
      <w:r w:rsidRPr="00FE7EBB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A63A96" w:rsidRPr="00FE7EBB" w:rsidRDefault="00A63A96" w:rsidP="00AC61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:rsidR="00A63A96" w:rsidRPr="00FE7EBB" w:rsidRDefault="00A63A96" w:rsidP="00AC6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highlight w:val="cyan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E7EBB">
        <w:rPr>
          <w:rFonts w:ascii="Angsana New" w:hAnsi="Angsana New"/>
          <w:sz w:val="32"/>
          <w:szCs w:val="32"/>
        </w:rPr>
        <w:t>31</w:t>
      </w:r>
      <w:r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 xml:space="preserve">2563 </w:t>
      </w:r>
      <w:r w:rsidRPr="00FE7EBB">
        <w:rPr>
          <w:rFonts w:ascii="Angsana New" w:hAnsi="Angsana New"/>
          <w:sz w:val="32"/>
          <w:szCs w:val="32"/>
          <w:cs/>
        </w:rPr>
        <w:t xml:space="preserve">และ </w:t>
      </w:r>
      <w:r w:rsidRPr="00FE7EBB">
        <w:rPr>
          <w:rFonts w:ascii="Angsana New" w:hAnsi="Angsana New"/>
          <w:sz w:val="32"/>
          <w:szCs w:val="32"/>
        </w:rPr>
        <w:t>2562</w:t>
      </w:r>
      <w:r w:rsidRPr="00FE7EBB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87736E" w:rsidRPr="00FE7EBB" w:rsidRDefault="008773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br w:type="page"/>
      </w:r>
    </w:p>
    <w:p w:rsidR="00A63A96" w:rsidRPr="00FE7EBB" w:rsidRDefault="00A63A96" w:rsidP="00FE7EBB">
      <w:pPr>
        <w:tabs>
          <w:tab w:val="left" w:pos="900"/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E7EBB">
        <w:rPr>
          <w:rFonts w:ascii="Angsana New" w:hAnsi="Angsana New"/>
          <w:sz w:val="32"/>
          <w:szCs w:val="32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968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7"/>
        <w:gridCol w:w="998"/>
        <w:gridCol w:w="998"/>
        <w:gridCol w:w="998"/>
        <w:gridCol w:w="631"/>
        <w:gridCol w:w="459"/>
        <w:gridCol w:w="1090"/>
        <w:gridCol w:w="1090"/>
        <w:gridCol w:w="987"/>
      </w:tblGrid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  </w:t>
            </w: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3625" w:type="dxa"/>
            <w:gridSpan w:val="4"/>
          </w:tcPr>
          <w:p w:rsidR="00FE7EBB" w:rsidRPr="00FE7EBB" w:rsidRDefault="00FE7EBB" w:rsidP="008B13DE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626" w:type="dxa"/>
            <w:gridSpan w:val="4"/>
            <w:vAlign w:val="bottom"/>
          </w:tcPr>
          <w:p w:rsidR="00FE7EBB" w:rsidRPr="00FE7EBB" w:rsidRDefault="00FE7EBB" w:rsidP="008B13DE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หน่วย</w:t>
            </w:r>
            <w:r w:rsidRPr="00FE7EBB">
              <w:rPr>
                <w:rFonts w:ascii="Angsana New" w:hAnsi="Angsana New"/>
                <w:szCs w:val="24"/>
              </w:rPr>
              <w:t xml:space="preserve">: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51" w:type="dxa"/>
            <w:gridSpan w:val="8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</w:tr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94" w:type="dxa"/>
            <w:gridSpan w:val="3"/>
            <w:vAlign w:val="bottom"/>
          </w:tcPr>
          <w:p w:rsidR="00FE7EBB" w:rsidRPr="00FE7EBB" w:rsidRDefault="00FE7EBB" w:rsidP="000E00E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87" w:type="dxa"/>
            <w:vAlign w:val="bottom"/>
          </w:tcPr>
          <w:p w:rsidR="00FE7EBB" w:rsidRPr="00FE7EBB" w:rsidRDefault="00FE7EBB" w:rsidP="008B13D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0E00E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0E00E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8" w:type="dxa"/>
          </w:tcPr>
          <w:p w:rsidR="00FE7EBB" w:rsidRPr="00FE7EBB" w:rsidRDefault="00FE7EBB" w:rsidP="000E00E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FE7EBB">
            <w:pPr>
              <w:spacing w:line="280" w:lineRule="exact"/>
              <w:ind w:left="-57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87" w:type="dxa"/>
            <w:vAlign w:val="bottom"/>
          </w:tcPr>
          <w:p w:rsidR="00FE7EBB" w:rsidRPr="00FE7EBB" w:rsidRDefault="00FE7EBB" w:rsidP="008B13D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0E00E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0E00E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8" w:type="dxa"/>
          </w:tcPr>
          <w:p w:rsidR="00FE7EBB" w:rsidRPr="00FE7EBB" w:rsidRDefault="00FE7EBB" w:rsidP="000E00E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E7EBB" w:rsidRPr="00FE7EBB" w:rsidTr="00FE7EBB">
        <w:tc>
          <w:tcPr>
            <w:tcW w:w="2437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8" w:type="dxa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87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 w:right="-135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48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117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165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0.05 - 0.125</w:t>
            </w:r>
          </w:p>
        </w:tc>
      </w:tr>
      <w:tr w:rsidR="00FE7EBB" w:rsidRPr="00FE7EBB" w:rsidTr="006113BE">
        <w:trPr>
          <w:trHeight w:val="87"/>
        </w:trPr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130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right="-43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0.05 - 0.2</w:t>
            </w:r>
            <w:r w:rsidR="006E032A">
              <w:rPr>
                <w:rFonts w:ascii="Angsana New" w:hAnsi="Angsana New" w:hint="cs"/>
                <w:color w:val="000000"/>
                <w:szCs w:val="24"/>
                <w:cs/>
              </w:rPr>
              <w:t>0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48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247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296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E7EBB" w:rsidRPr="00FE7EBB" w:rsidTr="006113BE">
        <w:tc>
          <w:tcPr>
            <w:tcW w:w="2437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05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8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115</w:t>
            </w:r>
          </w:p>
        </w:tc>
        <w:tc>
          <w:tcPr>
            <w:tcW w:w="998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60</w:t>
            </w:r>
          </w:p>
        </w:tc>
        <w:tc>
          <w:tcPr>
            <w:tcW w:w="10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175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2.00 - 3.55, MLR - 2.50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366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366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238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409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140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787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4.5</w:t>
            </w:r>
            <w:r w:rsidR="006E032A">
              <w:rPr>
                <w:rFonts w:ascii="Angsana New" w:hAnsi="Angsana New"/>
                <w:color w:val="000000"/>
                <w:szCs w:val="24"/>
              </w:rPr>
              <w:t>0</w:t>
            </w:r>
            <w:r w:rsidRPr="00FE7EBB">
              <w:rPr>
                <w:rFonts w:ascii="Angsana New" w:hAnsi="Angsana New"/>
                <w:color w:val="000000"/>
                <w:szCs w:val="24"/>
              </w:rPr>
              <w:t xml:space="preserve"> - 5.2</w:t>
            </w:r>
            <w:r w:rsidR="006E032A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FE7EBB" w:rsidRPr="00FE7EBB" w:rsidTr="006113BE">
        <w:tc>
          <w:tcPr>
            <w:tcW w:w="2437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05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8" w:type="dxa"/>
          </w:tcPr>
          <w:p w:rsidR="00FE7EBB" w:rsidRPr="00FE7EBB" w:rsidRDefault="00334FA7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89</w:t>
            </w:r>
          </w:p>
        </w:tc>
        <w:tc>
          <w:tcPr>
            <w:tcW w:w="998" w:type="dxa"/>
          </w:tcPr>
          <w:p w:rsidR="00FE7EBB" w:rsidRPr="00FE7EBB" w:rsidRDefault="00334FA7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98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23</w:t>
            </w:r>
          </w:p>
        </w:tc>
        <w:tc>
          <w:tcPr>
            <w:tcW w:w="1090" w:type="dxa"/>
            <w:gridSpan w:val="2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127</w:t>
            </w:r>
          </w:p>
        </w:tc>
        <w:tc>
          <w:tcPr>
            <w:tcW w:w="10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382</w:t>
            </w:r>
          </w:p>
        </w:tc>
        <w:tc>
          <w:tcPr>
            <w:tcW w:w="987" w:type="dxa"/>
          </w:tcPr>
          <w:p w:rsidR="00FE7EBB" w:rsidRPr="00FE7EBB" w:rsidRDefault="00FE7EBB" w:rsidP="006113B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1.00 - 2.50, MLR -1.00 to 2.00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หุ้นกู้ระยะยาว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547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547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5.0</w:t>
            </w:r>
            <w:r w:rsidR="006E032A">
              <w:rPr>
                <w:rFonts w:ascii="Angsana New" w:hAnsi="Angsana New"/>
                <w:color w:val="000000"/>
                <w:szCs w:val="24"/>
              </w:rPr>
              <w:t>0</w:t>
            </w:r>
            <w:r w:rsidRPr="00FE7EBB">
              <w:rPr>
                <w:rFonts w:ascii="Angsana New" w:hAnsi="Angsana New"/>
                <w:color w:val="000000"/>
                <w:szCs w:val="24"/>
              </w:rPr>
              <w:t xml:space="preserve"> - 5.8</w:t>
            </w:r>
            <w:r w:rsidR="006E032A">
              <w:rPr>
                <w:rFonts w:ascii="Angsana New" w:hAnsi="Angsana New"/>
                <w:color w:val="000000"/>
                <w:szCs w:val="24"/>
              </w:rPr>
              <w:t>0</w:t>
            </w:r>
          </w:p>
        </w:tc>
      </w:tr>
      <w:tr w:rsidR="00FE7EBB" w:rsidRPr="00FE7EBB" w:rsidTr="006113BE">
        <w:tc>
          <w:tcPr>
            <w:tcW w:w="2437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8" w:type="dxa"/>
            <w:vAlign w:val="bottom"/>
          </w:tcPr>
          <w:p w:rsidR="00FE7EBB" w:rsidRPr="00FE7EBB" w:rsidRDefault="00334FA7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442</w:t>
            </w:r>
          </w:p>
        </w:tc>
        <w:tc>
          <w:tcPr>
            <w:tcW w:w="998" w:type="dxa"/>
            <w:vAlign w:val="bottom"/>
          </w:tcPr>
          <w:p w:rsidR="00FE7EBB" w:rsidRPr="00FE7EBB" w:rsidRDefault="00334FA7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1,099</w:t>
            </w:r>
          </w:p>
        </w:tc>
        <w:tc>
          <w:tcPr>
            <w:tcW w:w="998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163</w:t>
            </w:r>
          </w:p>
        </w:tc>
        <w:tc>
          <w:tcPr>
            <w:tcW w:w="1090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187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366</w:t>
            </w:r>
          </w:p>
        </w:tc>
        <w:tc>
          <w:tcPr>
            <w:tcW w:w="10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2,257</w:t>
            </w:r>
          </w:p>
        </w:tc>
        <w:tc>
          <w:tcPr>
            <w:tcW w:w="987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</w:tbl>
    <w:p w:rsidR="00D66E26" w:rsidRPr="00FE7EBB" w:rsidRDefault="00D66E26" w:rsidP="008B13DE">
      <w:pPr>
        <w:spacing w:line="280" w:lineRule="exact"/>
        <w:rPr>
          <w:rFonts w:ascii="Angsana New" w:hAnsi="Angsana New"/>
          <w:szCs w:val="24"/>
        </w:rPr>
      </w:pPr>
    </w:p>
    <w:p w:rsidR="00A63A96" w:rsidRPr="00FE7EBB" w:rsidRDefault="00A63A96" w:rsidP="00D66E26">
      <w:pPr>
        <w:rPr>
          <w:rFonts w:ascii="Angsana New" w:hAnsi="Angsana New"/>
          <w:sz w:val="2"/>
          <w:szCs w:val="2"/>
        </w:rPr>
      </w:pPr>
    </w:p>
    <w:tbl>
      <w:tblPr>
        <w:tblW w:w="972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678"/>
        <w:gridCol w:w="414"/>
        <w:gridCol w:w="1092"/>
        <w:gridCol w:w="1092"/>
        <w:gridCol w:w="1050"/>
      </w:tblGrid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  </w:t>
            </w: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3648" w:type="dxa"/>
            <w:gridSpan w:val="4"/>
            <w:vAlign w:val="bottom"/>
          </w:tcPr>
          <w:p w:rsidR="00FE7EBB" w:rsidRPr="00FE7EBB" w:rsidRDefault="00FE7EBB" w:rsidP="008B13DE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648" w:type="dxa"/>
            <w:gridSpan w:val="4"/>
            <w:vAlign w:val="bottom"/>
          </w:tcPr>
          <w:p w:rsidR="00FE7EBB" w:rsidRPr="00FE7EBB" w:rsidRDefault="00FE7EBB" w:rsidP="008B13DE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หน่วย</w:t>
            </w:r>
            <w:r w:rsidRPr="00FE7EBB">
              <w:rPr>
                <w:rFonts w:ascii="Angsana New" w:hAnsi="Angsana New"/>
                <w:szCs w:val="24"/>
              </w:rPr>
              <w:t xml:space="preserve">: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96" w:type="dxa"/>
            <w:gridSpan w:val="8"/>
            <w:vAlign w:val="bottom"/>
          </w:tcPr>
          <w:p w:rsidR="00FE7EBB" w:rsidRPr="00FE7EBB" w:rsidRDefault="00FE7EBB" w:rsidP="008B13DE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งบการเงินรวม ณ วันที่ </w:t>
            </w: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</w:tr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8B13DE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:rsidR="00FE7EBB" w:rsidRPr="00FE7EBB" w:rsidRDefault="00FE7EBB" w:rsidP="008B13DE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FE7EBB">
            <w:pPr>
              <w:spacing w:line="280" w:lineRule="exact"/>
              <w:ind w:left="-57" w:right="-135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:rsidR="00FE7EBB" w:rsidRPr="00FE7EBB" w:rsidRDefault="00FE7EBB" w:rsidP="00FE7EB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50" w:type="dxa"/>
            <w:vAlign w:val="bottom"/>
          </w:tcPr>
          <w:p w:rsidR="00FE7EBB" w:rsidRPr="00FE7EBB" w:rsidRDefault="00FE7EBB" w:rsidP="00FE7EB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E7EBB" w:rsidRPr="00FE7EBB" w:rsidTr="00FE7EBB">
        <w:tc>
          <w:tcPr>
            <w:tcW w:w="2430" w:type="dxa"/>
            <w:vAlign w:val="bottom"/>
          </w:tcPr>
          <w:p w:rsidR="00FE7EBB" w:rsidRPr="00FE7EBB" w:rsidRDefault="00FE7EBB" w:rsidP="00FE7EB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50" w:type="dxa"/>
            <w:vAlign w:val="bottom"/>
          </w:tcPr>
          <w:p w:rsidR="00FE7EBB" w:rsidRPr="00FE7EBB" w:rsidRDefault="00FE7EBB" w:rsidP="00FE7EB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rPr>
          <w:trHeight w:val="288"/>
        </w:trPr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64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84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148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0.15 - 0.38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136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136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0.38 - 1.40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64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220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285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05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54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23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77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3.70 - 4.25, MLR - 2.50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371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371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17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32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2.50 - 2.90</w:t>
            </w:r>
          </w:p>
        </w:tc>
      </w:tr>
      <w:tr w:rsidR="00FE7EBB" w:rsidRPr="00FE7EBB" w:rsidTr="006113BE">
        <w:tc>
          <w:tcPr>
            <w:tcW w:w="2430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35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195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195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MLR - 1, MLR - 2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หุ้นกู้ระยะยาว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498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498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5.00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43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71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513</w:t>
            </w:r>
          </w:p>
        </w:tc>
        <w:tc>
          <w:tcPr>
            <w:tcW w:w="990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218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371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Cs w:val="24"/>
              </w:rPr>
              <w:t>1,173</w:t>
            </w:r>
          </w:p>
        </w:tc>
        <w:tc>
          <w:tcPr>
            <w:tcW w:w="1050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874B98" w:rsidRPr="00FE7EBB" w:rsidRDefault="00874B98">
      <w:pPr>
        <w:rPr>
          <w:rFonts w:ascii="Angsana New" w:hAnsi="Angsana New"/>
        </w:rPr>
      </w:pPr>
    </w:p>
    <w:tbl>
      <w:tblPr>
        <w:tblW w:w="9953" w:type="dxa"/>
        <w:tblInd w:w="18" w:type="dxa"/>
        <w:tblLook w:val="04A0" w:firstRow="1" w:lastRow="0" w:firstColumn="1" w:lastColumn="0" w:noHBand="0" w:noVBand="1"/>
      </w:tblPr>
      <w:tblGrid>
        <w:gridCol w:w="2430"/>
        <w:gridCol w:w="1066"/>
        <w:gridCol w:w="1066"/>
        <w:gridCol w:w="1066"/>
        <w:gridCol w:w="560"/>
        <w:gridCol w:w="532"/>
        <w:gridCol w:w="1092"/>
        <w:gridCol w:w="1093"/>
        <w:gridCol w:w="1041"/>
        <w:gridCol w:w="7"/>
      </w:tblGrid>
      <w:tr w:rsidR="00FE7EBB" w:rsidRPr="00FE7EBB" w:rsidTr="00AC616B">
        <w:trPr>
          <w:gridAfter w:val="1"/>
          <w:wAfter w:w="7" w:type="dxa"/>
        </w:trPr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lastRenderedPageBreak/>
              <w:br w:type="page"/>
            </w:r>
            <w:r w:rsidRPr="00FE7EBB">
              <w:rPr>
                <w:rFonts w:ascii="Angsana New" w:hAnsi="Angsana New"/>
                <w:szCs w:val="24"/>
              </w:rPr>
              <w:br w:type="page"/>
            </w:r>
            <w:r w:rsidRPr="00FE7EBB">
              <w:rPr>
                <w:rFonts w:ascii="Angsana New" w:hAnsi="Angsana New"/>
                <w:szCs w:val="24"/>
              </w:rPr>
              <w:br w:type="page"/>
              <w:t xml:space="preserve">  </w:t>
            </w: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3758" w:type="dxa"/>
            <w:gridSpan w:val="4"/>
            <w:vAlign w:val="bottom"/>
          </w:tcPr>
          <w:p w:rsidR="00FE7EBB" w:rsidRPr="00FE7EBB" w:rsidRDefault="00FE7EBB" w:rsidP="00AC616B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58" w:type="dxa"/>
            <w:gridSpan w:val="4"/>
            <w:vAlign w:val="bottom"/>
          </w:tcPr>
          <w:p w:rsidR="00FE7EBB" w:rsidRPr="00FE7EBB" w:rsidRDefault="00FE7EBB" w:rsidP="00AC616B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หน่วย</w:t>
            </w:r>
            <w:r w:rsidRPr="00FE7EBB">
              <w:rPr>
                <w:rFonts w:ascii="Angsana New" w:hAnsi="Angsana New"/>
                <w:szCs w:val="24"/>
              </w:rPr>
              <w:t xml:space="preserve">: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AC616B">
        <w:trPr>
          <w:gridAfter w:val="1"/>
          <w:wAfter w:w="7" w:type="dxa"/>
        </w:trPr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516" w:type="dxa"/>
            <w:gridSpan w:val="8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2563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198" w:type="dxa"/>
            <w:gridSpan w:val="3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3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8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60" w:right="-150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8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48" w:type="dxa"/>
            <w:gridSpan w:val="2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3" w:type="dxa"/>
            <w:vAlign w:val="bottom"/>
          </w:tcPr>
          <w:p w:rsidR="00FE7EBB" w:rsidRPr="00FE7EBB" w:rsidRDefault="00FE7EBB" w:rsidP="00AC616B">
            <w:pPr>
              <w:tabs>
                <w:tab w:val="decimal" w:pos="794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8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48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9C1422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15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8</w:t>
            </w:r>
          </w:p>
        </w:tc>
        <w:tc>
          <w:tcPr>
            <w:tcW w:w="1093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23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0.02 - 0.13</w:t>
            </w:r>
          </w:p>
        </w:tc>
      </w:tr>
      <w:tr w:rsidR="00FE7EBB" w:rsidRPr="00FE7EBB" w:rsidTr="009C1422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103</w:t>
            </w:r>
          </w:p>
        </w:tc>
        <w:tc>
          <w:tcPr>
            <w:tcW w:w="1093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103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FE7EBB" w:rsidRPr="00FE7EBB" w:rsidTr="00DB4B9B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เงินให้กู้ยืมระยะสั้นแก่กิจการที่  เกี่ยวข้องกัน</w:t>
            </w:r>
          </w:p>
        </w:tc>
        <w:tc>
          <w:tcPr>
            <w:tcW w:w="1066" w:type="dxa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776</w:t>
            </w:r>
          </w:p>
        </w:tc>
        <w:tc>
          <w:tcPr>
            <w:tcW w:w="1066" w:type="dxa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</w:tcPr>
          <w:p w:rsidR="00FE7EBB" w:rsidRPr="00FE7EBB" w:rsidRDefault="00FE7EBB" w:rsidP="00CC5A2B">
            <w:pPr>
              <w:tabs>
                <w:tab w:val="decimal" w:pos="794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776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3.80 - 6.05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776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15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111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CC5A2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902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69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2.20 - 3.55</w:t>
            </w:r>
          </w:p>
        </w:tc>
      </w:tr>
      <w:tr w:rsidR="00FE7EBB" w:rsidRPr="00FE7EBB" w:rsidTr="006113BE">
        <w:trPr>
          <w:trHeight w:val="288"/>
        </w:trPr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25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25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</w:tr>
      <w:tr w:rsidR="00FE7EBB" w:rsidRPr="00FE7EBB" w:rsidTr="005012E3">
        <w:tc>
          <w:tcPr>
            <w:tcW w:w="2430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เงินกู้ยืมระยะสั้นแก่กิจการที่  </w:t>
            </w:r>
            <w:r w:rsidRPr="00FE7EBB">
              <w:rPr>
                <w:rFonts w:ascii="Angsana New" w:hAnsi="Angsana New"/>
                <w:szCs w:val="24"/>
              </w:rPr>
              <w:t xml:space="preserve">        </w:t>
            </w:r>
            <w:r w:rsidRPr="00FE7EBB">
              <w:rPr>
                <w:rFonts w:ascii="Angsana New" w:hAnsi="Angsana New"/>
                <w:szCs w:val="24"/>
                <w:cs/>
              </w:rPr>
              <w:t>เกี่ยวข้องกัน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3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3.8</w:t>
            </w:r>
            <w:r w:rsidR="006E032A">
              <w:rPr>
                <w:rFonts w:ascii="Angsana New" w:hAnsi="Angsana New"/>
                <w:szCs w:val="24"/>
              </w:rPr>
              <w:t>0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33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4.5</w:t>
            </w:r>
            <w:r w:rsidR="006E032A">
              <w:rPr>
                <w:rFonts w:ascii="Angsana New" w:hAnsi="Angsana New"/>
                <w:szCs w:val="24"/>
              </w:rPr>
              <w:t>0</w:t>
            </w:r>
            <w:r w:rsidRPr="00FE7EBB">
              <w:rPr>
                <w:rFonts w:ascii="Angsana New" w:hAnsi="Angsana New"/>
                <w:szCs w:val="24"/>
              </w:rPr>
              <w:t xml:space="preserve"> - 5.2</w:t>
            </w:r>
            <w:r w:rsidR="006E032A">
              <w:rPr>
                <w:rFonts w:ascii="Angsana New" w:hAnsi="Angsana New"/>
                <w:szCs w:val="24"/>
              </w:rPr>
              <w:t>0</w:t>
            </w:r>
          </w:p>
        </w:tc>
      </w:tr>
      <w:tr w:rsidR="00FE7EBB" w:rsidRPr="00FE7EBB" w:rsidTr="006113BE">
        <w:tc>
          <w:tcPr>
            <w:tcW w:w="2430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066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127</w:t>
            </w:r>
          </w:p>
        </w:tc>
        <w:tc>
          <w:tcPr>
            <w:tcW w:w="109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219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MLR-1.0 - 1.50, 2.0 - 2.5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หุ้นกู้ระยะยาว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547</w:t>
            </w:r>
          </w:p>
        </w:tc>
        <w:tc>
          <w:tcPr>
            <w:tcW w:w="1066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9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547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5.0</w:t>
            </w:r>
            <w:r w:rsidR="006E032A">
              <w:rPr>
                <w:rFonts w:ascii="Angsana New" w:hAnsi="Angsana New"/>
                <w:szCs w:val="24"/>
              </w:rPr>
              <w:t>0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- 5.8</w:t>
            </w:r>
            <w:r w:rsidR="006E032A">
              <w:rPr>
                <w:rFonts w:ascii="Angsana New" w:hAnsi="Angsana New"/>
                <w:szCs w:val="24"/>
              </w:rPr>
              <w:t>0</w:t>
            </w:r>
          </w:p>
        </w:tc>
      </w:tr>
      <w:tr w:rsidR="00FE7EBB" w:rsidRPr="00FE7EBB" w:rsidTr="00E143C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6" w:type="dxa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280</w:t>
            </w:r>
          </w:p>
        </w:tc>
        <w:tc>
          <w:tcPr>
            <w:tcW w:w="1066" w:type="dxa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593</w:t>
            </w:r>
          </w:p>
        </w:tc>
        <w:tc>
          <w:tcPr>
            <w:tcW w:w="1066" w:type="dxa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092" w:type="dxa"/>
            <w:gridSpan w:val="2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127</w:t>
            </w:r>
          </w:p>
        </w:tc>
        <w:tc>
          <w:tcPr>
            <w:tcW w:w="1092" w:type="dxa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25</w:t>
            </w:r>
          </w:p>
        </w:tc>
        <w:tc>
          <w:tcPr>
            <w:tcW w:w="1093" w:type="dxa"/>
          </w:tcPr>
          <w:p w:rsidR="00FE7EBB" w:rsidRPr="00FE7EBB" w:rsidRDefault="00FE7EBB" w:rsidP="00E143CB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1,0</w:t>
            </w:r>
            <w:r w:rsidRPr="00FE7EBB">
              <w:rPr>
                <w:rFonts w:ascii="Angsana New" w:hAnsi="Angsana New"/>
                <w:szCs w:val="24"/>
                <w:cs/>
              </w:rPr>
              <w:t>99</w:t>
            </w:r>
          </w:p>
        </w:tc>
        <w:tc>
          <w:tcPr>
            <w:tcW w:w="1048" w:type="dxa"/>
            <w:gridSpan w:val="2"/>
          </w:tcPr>
          <w:p w:rsidR="00FE7EBB" w:rsidRPr="00FE7EBB" w:rsidRDefault="00FE7EBB" w:rsidP="00E143C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A63A96" w:rsidRPr="00FE7EBB" w:rsidRDefault="00A63A96" w:rsidP="00AC616B">
      <w:pPr>
        <w:spacing w:line="280" w:lineRule="exact"/>
        <w:rPr>
          <w:rFonts w:ascii="Angsana New" w:hAnsi="Angsana New"/>
          <w:sz w:val="10"/>
          <w:szCs w:val="10"/>
        </w:rPr>
      </w:pPr>
    </w:p>
    <w:tbl>
      <w:tblPr>
        <w:tblW w:w="10059" w:type="dxa"/>
        <w:tblInd w:w="18" w:type="dxa"/>
        <w:tblLook w:val="04A0" w:firstRow="1" w:lastRow="0" w:firstColumn="1" w:lastColumn="0" w:noHBand="0" w:noVBand="1"/>
      </w:tblPr>
      <w:tblGrid>
        <w:gridCol w:w="2430"/>
        <w:gridCol w:w="1095"/>
        <w:gridCol w:w="8"/>
        <w:gridCol w:w="1094"/>
        <w:gridCol w:w="1044"/>
        <w:gridCol w:w="1102"/>
        <w:gridCol w:w="1102"/>
        <w:gridCol w:w="1102"/>
        <w:gridCol w:w="1082"/>
      </w:tblGrid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 xml:space="preserve">  </w:t>
            </w: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1103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526" w:type="dxa"/>
            <w:gridSpan w:val="6"/>
            <w:vAlign w:val="bottom"/>
          </w:tcPr>
          <w:p w:rsidR="00FE7EBB" w:rsidRPr="00FE7EBB" w:rsidRDefault="00FE7EBB" w:rsidP="00AC616B">
            <w:pPr>
              <w:spacing w:line="280" w:lineRule="exact"/>
              <w:ind w:right="-43"/>
              <w:jc w:val="right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     </w:t>
            </w: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หน่วย</w:t>
            </w:r>
            <w:r w:rsidRPr="00FE7EBB">
              <w:rPr>
                <w:rFonts w:ascii="Angsana New" w:hAnsi="Angsana New"/>
                <w:szCs w:val="24"/>
              </w:rPr>
              <w:t xml:space="preserve">: </w:t>
            </w:r>
            <w:r w:rsidRPr="00FE7EBB">
              <w:rPr>
                <w:rFonts w:ascii="Angsana New" w:hAnsi="Angsana New"/>
                <w:szCs w:val="24"/>
                <w:cs/>
              </w:rPr>
              <w:t>ล้านบาท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B34938" w:rsidRPr="00FE7EBB" w:rsidTr="00AC616B">
        <w:tc>
          <w:tcPr>
            <w:tcW w:w="2430" w:type="dxa"/>
            <w:vAlign w:val="bottom"/>
          </w:tcPr>
          <w:p w:rsidR="00B34938" w:rsidRPr="00FE7EBB" w:rsidRDefault="00B34938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29" w:type="dxa"/>
            <w:gridSpan w:val="8"/>
            <w:vAlign w:val="bottom"/>
          </w:tcPr>
          <w:p w:rsidR="00B34938" w:rsidRPr="00FE7EBB" w:rsidRDefault="00B34938" w:rsidP="00AC616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ณ วันที่ </w:t>
            </w:r>
            <w:r w:rsidRPr="00FE7EBB">
              <w:rPr>
                <w:rFonts w:ascii="Angsana New" w:hAnsi="Angsana New"/>
                <w:szCs w:val="24"/>
              </w:rPr>
              <w:t xml:space="preserve">31 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Cs w:val="24"/>
              </w:rPr>
              <w:t>2562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241" w:type="dxa"/>
            <w:gridSpan w:val="4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:rsidR="00FE7EBB" w:rsidRPr="00FE7EBB" w:rsidRDefault="00FE7EBB" w:rsidP="00AC616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ภายใน</w:t>
            </w:r>
          </w:p>
        </w:tc>
        <w:tc>
          <w:tcPr>
            <w:tcW w:w="1102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มากกว่า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ปรับขึ้นลงตาม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ไม่มี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:rsidR="00FE7EBB" w:rsidRPr="00FE7EBB" w:rsidRDefault="00FE7EBB" w:rsidP="00AC616B">
            <w:pP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1095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02" w:type="dxa"/>
            <w:gridSpan w:val="2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44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5</w:t>
            </w:r>
            <w:r w:rsidRPr="00FE7EBB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ราคาตลาด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2" w:type="dxa"/>
            <w:vAlign w:val="bottom"/>
          </w:tcPr>
          <w:p w:rsidR="00FE7EBB" w:rsidRPr="00FE7EBB" w:rsidRDefault="00FE7EBB" w:rsidP="00AC616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ที่แท้จริง</w:t>
            </w:r>
          </w:p>
        </w:tc>
      </w:tr>
      <w:tr w:rsidR="00FE7EBB" w:rsidRPr="00FE7EBB" w:rsidTr="00AC616B">
        <w:tc>
          <w:tcPr>
            <w:tcW w:w="2430" w:type="dxa"/>
            <w:vAlign w:val="bottom"/>
          </w:tcPr>
          <w:p w:rsidR="00FE7EBB" w:rsidRPr="00FE7EBB" w:rsidRDefault="00FE7EBB" w:rsidP="00AC616B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5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gridSpan w:val="2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2" w:type="dxa"/>
            <w:vAlign w:val="bottom"/>
          </w:tcPr>
          <w:p w:rsidR="00FE7EBB" w:rsidRPr="00FE7EBB" w:rsidRDefault="00FE7EBB" w:rsidP="00AC616B">
            <w:pPr>
              <w:spacing w:line="28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(</w:t>
            </w:r>
            <w:r w:rsidRPr="00FE7EBB">
              <w:rPr>
                <w:rFonts w:ascii="Angsana New" w:hAnsi="Angsana New"/>
                <w:szCs w:val="24"/>
                <w:cs/>
              </w:rPr>
              <w:t>ร้อยละต่อปี</w:t>
            </w:r>
            <w:r w:rsidRPr="00FE7EBB">
              <w:rPr>
                <w:rFonts w:ascii="Angsana New" w:hAnsi="Angsana New"/>
                <w:szCs w:val="24"/>
              </w:rPr>
              <w:t>)</w:t>
            </w:r>
          </w:p>
        </w:tc>
      </w:tr>
      <w:tr w:rsidR="00FE7EBB" w:rsidRPr="00FE7EBB" w:rsidTr="00E143CB">
        <w:tc>
          <w:tcPr>
            <w:tcW w:w="2430" w:type="dxa"/>
          </w:tcPr>
          <w:p w:rsidR="00FE7EBB" w:rsidRPr="00FE7EBB" w:rsidRDefault="00FE7EBB" w:rsidP="00E143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95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gridSpan w:val="2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82" w:type="dxa"/>
          </w:tcPr>
          <w:p w:rsidR="00FE7EBB" w:rsidRPr="00FE7EBB" w:rsidRDefault="00FE7EBB" w:rsidP="00E143CB">
            <w:pP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E143CB">
        <w:tc>
          <w:tcPr>
            <w:tcW w:w="2430" w:type="dxa"/>
          </w:tcPr>
          <w:p w:rsidR="00FE7EBB" w:rsidRPr="00FE7EBB" w:rsidRDefault="00FE7EBB" w:rsidP="00E143C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5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10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10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0.10 - 0.85</w:t>
            </w:r>
          </w:p>
        </w:tc>
      </w:tr>
      <w:tr w:rsidR="00FE7EBB" w:rsidRPr="00FE7EBB" w:rsidTr="00E143CB">
        <w:tc>
          <w:tcPr>
            <w:tcW w:w="2430" w:type="dxa"/>
          </w:tcPr>
          <w:p w:rsidR="00FE7EBB" w:rsidRPr="00FE7EBB" w:rsidRDefault="00FE7EBB" w:rsidP="00E143CB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95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55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55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FE7EBB" w:rsidRPr="00FE7EBB" w:rsidTr="00FD7508">
        <w:tc>
          <w:tcPr>
            <w:tcW w:w="2430" w:type="dxa"/>
          </w:tcPr>
          <w:p w:rsidR="00FE7EBB" w:rsidRPr="00FE7EBB" w:rsidRDefault="00FE7EBB" w:rsidP="00E143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เงินให้กู้ยืมระยะสั้นแก่                        กิจการที่เกี่ยวข้องกัน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825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825</w:t>
            </w:r>
          </w:p>
        </w:tc>
        <w:tc>
          <w:tcPr>
            <w:tcW w:w="1082" w:type="dxa"/>
          </w:tcPr>
          <w:p w:rsidR="00FE7EBB" w:rsidRPr="00FE7EBB" w:rsidRDefault="00FE7EBB" w:rsidP="006113B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3.65 - 5.28</w:t>
            </w:r>
          </w:p>
        </w:tc>
      </w:tr>
      <w:tr w:rsidR="00FE7EBB" w:rsidRPr="00FE7EBB" w:rsidTr="00FD7508">
        <w:tc>
          <w:tcPr>
            <w:tcW w:w="2430" w:type="dxa"/>
          </w:tcPr>
          <w:p w:rsidR="00FE7EBB" w:rsidRPr="00FE7EBB" w:rsidRDefault="00FE7EBB" w:rsidP="00E143CB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5" w:type="dxa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825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102" w:type="dxa"/>
          </w:tcPr>
          <w:p w:rsidR="00FE7EBB" w:rsidRPr="00FE7EBB" w:rsidRDefault="00FE7EBB" w:rsidP="00E143C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890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FD7508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E7EBB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E7EBB" w:rsidRPr="00FE7EBB" w:rsidTr="00FD7508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54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54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3.70 - 4.25</w:t>
            </w:r>
          </w:p>
        </w:tc>
      </w:tr>
      <w:tr w:rsidR="00FE7EBB" w:rsidRPr="00FE7EBB" w:rsidTr="00FD7508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16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16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FE7EBB" w:rsidRPr="00FE7EBB" w:rsidTr="00FD7508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เงินกู้ยืมระยะสั้นแก่                        กิจการที่เกี่ยวข้องกัน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147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147</w:t>
            </w:r>
          </w:p>
        </w:tc>
        <w:tc>
          <w:tcPr>
            <w:tcW w:w="1082" w:type="dxa"/>
          </w:tcPr>
          <w:p w:rsidR="00FE7EBB" w:rsidRPr="00FE7EBB" w:rsidRDefault="00FE7EBB" w:rsidP="006113BE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3.65 - 4.15</w:t>
            </w:r>
          </w:p>
        </w:tc>
      </w:tr>
      <w:tr w:rsidR="00FE7EBB" w:rsidRPr="00FE7EBB" w:rsidTr="00FD7508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4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2.50</w:t>
            </w:r>
          </w:p>
        </w:tc>
      </w:tr>
      <w:tr w:rsidR="00FE7EBB" w:rsidRPr="00FE7EBB" w:rsidTr="00FD7508">
        <w:tc>
          <w:tcPr>
            <w:tcW w:w="2430" w:type="dxa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MLR - 1, MLR - 2</w:t>
            </w:r>
          </w:p>
        </w:tc>
      </w:tr>
      <w:tr w:rsidR="00FE7EBB" w:rsidRPr="00FE7EBB" w:rsidTr="009C1422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  <w:cs/>
              </w:rPr>
              <w:t>หุ้นกู้ระยะยาว</w:t>
            </w:r>
          </w:p>
        </w:tc>
        <w:tc>
          <w:tcPr>
            <w:tcW w:w="1095" w:type="dxa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  <w:gridSpan w:val="2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1044" w:type="dxa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5.00</w:t>
            </w:r>
          </w:p>
        </w:tc>
      </w:tr>
      <w:tr w:rsidR="00FE7EBB" w:rsidRPr="00FE7EBB" w:rsidTr="006113BE">
        <w:tc>
          <w:tcPr>
            <w:tcW w:w="2430" w:type="dxa"/>
            <w:vAlign w:val="bottom"/>
          </w:tcPr>
          <w:p w:rsidR="00FE7EBB" w:rsidRPr="00FE7EBB" w:rsidRDefault="00FE7EBB" w:rsidP="006113BE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5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203</w:t>
            </w:r>
          </w:p>
        </w:tc>
        <w:tc>
          <w:tcPr>
            <w:tcW w:w="1102" w:type="dxa"/>
            <w:gridSpan w:val="2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44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</w:rPr>
            </w:pPr>
            <w:r w:rsidRPr="00FE7EBB">
              <w:rPr>
                <w:rFonts w:ascii="Angsana New" w:hAnsi="Angsana New"/>
                <w:szCs w:val="24"/>
              </w:rPr>
              <w:t>138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102" w:type="dxa"/>
            <w:vAlign w:val="bottom"/>
          </w:tcPr>
          <w:p w:rsidR="00FE7EBB" w:rsidRPr="00FE7EBB" w:rsidRDefault="00FE7EBB" w:rsidP="006113B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7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szCs w:val="24"/>
              </w:rPr>
              <w:t>857</w:t>
            </w:r>
          </w:p>
        </w:tc>
        <w:tc>
          <w:tcPr>
            <w:tcW w:w="1082" w:type="dxa"/>
          </w:tcPr>
          <w:p w:rsidR="00FE7EBB" w:rsidRPr="00FE7EBB" w:rsidRDefault="00FE7EBB" w:rsidP="00E143CB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AF6AE8" w:rsidRPr="00FE7EBB" w:rsidRDefault="00AF6AE8" w:rsidP="00AF6AE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</w:p>
    <w:p w:rsidR="00AF6AE8" w:rsidRPr="00FE7EBB" w:rsidRDefault="00D2522C" w:rsidP="00AF6AE8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</w:t>
      </w:r>
      <w:r w:rsidR="00AF6AE8" w:rsidRPr="00FE7EBB">
        <w:rPr>
          <w:rFonts w:ascii="Angsana New" w:hAnsi="Angsana New"/>
          <w:sz w:val="32"/>
          <w:szCs w:val="32"/>
          <w:cs/>
        </w:rPr>
        <w:t>ผลกระทบต่อ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="00AF6AE8" w:rsidRPr="00FE7EBB">
        <w:rPr>
          <w:rFonts w:ascii="Angsana New" w:hAnsi="Angsana New"/>
          <w:sz w:val="32"/>
          <w:szCs w:val="32"/>
          <w:cs/>
        </w:rPr>
        <w:t xml:space="preserve">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="00AF6AE8" w:rsidRPr="00FE7EBB">
        <w:rPr>
          <w:rFonts w:ascii="Angsana New" w:hAnsi="Angsana New"/>
          <w:sz w:val="32"/>
          <w:szCs w:val="32"/>
        </w:rPr>
        <w:t xml:space="preserve">31 </w:t>
      </w:r>
      <w:r w:rsidR="00AF6AE8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AF6AE8" w:rsidRPr="00FE7EBB">
        <w:rPr>
          <w:rFonts w:ascii="Angsana New" w:hAnsi="Angsana New"/>
          <w:sz w:val="32"/>
          <w:szCs w:val="32"/>
        </w:rPr>
        <w:t>2563</w:t>
      </w:r>
      <w:r w:rsidR="00AF6AE8" w:rsidRPr="00FE7E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โดยกำหนดให้ตัวแปรอื่นทั้งหมดคงที่</w:t>
      </w:r>
      <w:r w:rsidR="00AF6AE8" w:rsidRPr="00FE7EBB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1590"/>
        <w:gridCol w:w="1590"/>
        <w:gridCol w:w="1590"/>
        <w:gridCol w:w="1590"/>
      </w:tblGrid>
      <w:tr w:rsidR="004512DB" w:rsidRPr="00FE7EBB" w:rsidTr="004512DB">
        <w:trPr>
          <w:cantSplit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80" w:type="dxa"/>
            <w:gridSpan w:val="2"/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512DB" w:rsidRPr="00FE7EBB" w:rsidTr="004512DB">
        <w:trPr>
          <w:cantSplit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ผลกระทบต่อ                   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E7EBB">
              <w:rPr>
                <w:rFonts w:ascii="Angsana New" w:hAnsi="Angsana New"/>
                <w:sz w:val="28"/>
                <w:cs/>
              </w:rPr>
              <w:t>ก่อนภาษี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 xml:space="preserve">ผลกระทบต่อ                   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E7EBB">
              <w:rPr>
                <w:rFonts w:ascii="Angsana New" w:hAnsi="Angsana New"/>
                <w:sz w:val="28"/>
                <w:cs/>
              </w:rPr>
              <w:t>ก่อนภาษี</w:t>
            </w:r>
          </w:p>
        </w:tc>
      </w:tr>
      <w:tr w:rsidR="004512DB" w:rsidRPr="00FE7EBB" w:rsidTr="004512DB">
        <w:trPr>
          <w:cantSplit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E7EBB">
              <w:rPr>
                <w:rFonts w:ascii="Angsana New" w:hAnsi="Angsana New"/>
                <w:sz w:val="28"/>
              </w:rPr>
              <w:t>/</w:t>
            </w:r>
            <w:r w:rsidRPr="00FE7EB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E7EBB">
              <w:rPr>
                <w:rFonts w:ascii="Angsana New" w:hAnsi="Angsana New"/>
                <w:sz w:val="28"/>
              </w:rPr>
              <w:t>/</w:t>
            </w:r>
            <w:r w:rsidRPr="00FE7EB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E7EBB">
              <w:rPr>
                <w:rFonts w:ascii="Angsana New" w:hAnsi="Angsana New"/>
                <w:sz w:val="28"/>
              </w:rPr>
              <w:t>/</w:t>
            </w:r>
            <w:r w:rsidRPr="00FE7EB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เพิ่มขึ้น</w:t>
            </w:r>
            <w:r w:rsidRPr="00FE7EBB">
              <w:rPr>
                <w:rFonts w:ascii="Angsana New" w:hAnsi="Angsana New"/>
                <w:sz w:val="28"/>
              </w:rPr>
              <w:t>/</w:t>
            </w:r>
            <w:r w:rsidRPr="00FE7EBB">
              <w:rPr>
                <w:rFonts w:ascii="Angsana New" w:hAnsi="Angsana New"/>
                <w:sz w:val="28"/>
                <w:cs/>
              </w:rPr>
              <w:t>ลดลง</w:t>
            </w:r>
          </w:p>
        </w:tc>
      </w:tr>
      <w:tr w:rsidR="004512DB" w:rsidRPr="00FE7EBB" w:rsidTr="006B08AB">
        <w:trPr>
          <w:cantSplit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590" w:type="dxa"/>
          </w:tcPr>
          <w:p w:rsidR="004512DB" w:rsidRPr="00FE7EBB" w:rsidRDefault="004512DB" w:rsidP="004512D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2DB" w:rsidRPr="00FE7EBB" w:rsidRDefault="004512DB" w:rsidP="004512D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</w:tr>
      <w:tr w:rsidR="004512DB" w:rsidRPr="00FE7EBB" w:rsidTr="006B08AB">
        <w:trPr>
          <w:cantSplit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590" w:type="dxa"/>
            <w:vAlign w:val="bottom"/>
          </w:tcPr>
          <w:p w:rsidR="004512DB" w:rsidRPr="00FE7EBB" w:rsidRDefault="004512DB" w:rsidP="004512D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590" w:type="dxa"/>
          </w:tcPr>
          <w:p w:rsidR="004512DB" w:rsidRPr="00FE7EBB" w:rsidRDefault="004512DB" w:rsidP="004512D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935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12DB" w:rsidRPr="00FE7EBB" w:rsidRDefault="004512DB" w:rsidP="004512DB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E7EBB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2DB" w:rsidRPr="00FE7EBB" w:rsidRDefault="004512DB" w:rsidP="004512D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635</w:t>
            </w:r>
          </w:p>
        </w:tc>
      </w:tr>
    </w:tbl>
    <w:p w:rsidR="00E81E67" w:rsidRPr="00FE7EBB" w:rsidRDefault="00E81E67" w:rsidP="00E06CF5">
      <w:pPr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7EB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ความเสี่ยงด้านสภาพคล่อง </w:t>
      </w:r>
    </w:p>
    <w:p w:rsidR="00E81E67" w:rsidRPr="00FE7EBB" w:rsidRDefault="00E81E67" w:rsidP="0087736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</w:t>
      </w:r>
      <w:r w:rsidR="00E06CF5" w:rsidRPr="00FE7EBB">
        <w:rPr>
          <w:rFonts w:ascii="Angsana New" w:hAnsi="Angsana New"/>
          <w:sz w:val="32"/>
          <w:szCs w:val="32"/>
          <w:cs/>
        </w:rPr>
        <w:t>โดย</w:t>
      </w:r>
      <w:r w:rsidR="005864FA" w:rsidRPr="00FE7EBB">
        <w:rPr>
          <w:rFonts w:ascii="Angsana New" w:hAnsi="Angsana New"/>
          <w:sz w:val="32"/>
          <w:szCs w:val="32"/>
          <w:cs/>
        </w:rPr>
        <w:t>การ</w:t>
      </w:r>
      <w:r w:rsidR="00A04889" w:rsidRPr="00FE7EBB">
        <w:rPr>
          <w:rFonts w:ascii="Angsana New" w:hAnsi="Angsana New"/>
          <w:sz w:val="32"/>
          <w:szCs w:val="32"/>
          <w:cs/>
        </w:rPr>
        <w:t>ใช้</w:t>
      </w:r>
      <w:r w:rsidR="00E06CF5" w:rsidRPr="00FE7EBB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="00662F5A">
        <w:rPr>
          <w:rFonts w:ascii="Angsana New" w:hAnsi="Angsana New" w:hint="cs"/>
          <w:sz w:val="32"/>
          <w:szCs w:val="32"/>
          <w:cs/>
        </w:rPr>
        <w:t>และ</w:t>
      </w:r>
      <w:r w:rsidR="009C1422">
        <w:rPr>
          <w:rFonts w:ascii="Angsana New" w:hAnsi="Angsana New" w:hint="cs"/>
          <w:sz w:val="32"/>
          <w:szCs w:val="32"/>
          <w:cs/>
        </w:rPr>
        <w:t>การ</w:t>
      </w:r>
      <w:r w:rsidR="00662F5A">
        <w:rPr>
          <w:rFonts w:ascii="Angsana New" w:hAnsi="Angsana New" w:hint="cs"/>
          <w:sz w:val="32"/>
          <w:szCs w:val="32"/>
          <w:cs/>
        </w:rPr>
        <w:t>ออกหุ้นกู้ระยะยาว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="00E06CF5" w:rsidRPr="00FE7EBB">
        <w:rPr>
          <w:rFonts w:ascii="Angsana New" w:hAnsi="Angsana New"/>
          <w:sz w:val="32"/>
          <w:szCs w:val="32"/>
        </w:rPr>
        <w:t xml:space="preserve">31 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6CF5" w:rsidRPr="00FE7EBB">
        <w:rPr>
          <w:rFonts w:ascii="Angsana New" w:hAnsi="Angsana New"/>
          <w:sz w:val="32"/>
          <w:szCs w:val="32"/>
        </w:rPr>
        <w:t xml:space="preserve">2563 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8F0871">
        <w:rPr>
          <w:rFonts w:ascii="Angsana New" w:hAnsi="Angsana New"/>
          <w:sz w:val="32"/>
          <w:szCs w:val="32"/>
        </w:rPr>
        <w:t>52</w:t>
      </w:r>
      <w:r w:rsidR="00E06CF5" w:rsidRPr="00FE7EBB">
        <w:rPr>
          <w:rFonts w:ascii="Angsana New" w:hAnsi="Angsana New"/>
          <w:sz w:val="32"/>
          <w:szCs w:val="32"/>
        </w:rPr>
        <w:t xml:space="preserve"> </w:t>
      </w:r>
      <w:r w:rsidR="00E06CF5" w:rsidRPr="00FE7EBB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</w:t>
      </w:r>
      <w:r w:rsidR="00351E1B">
        <w:rPr>
          <w:rFonts w:ascii="Angsana New" w:hAnsi="Angsana New" w:hint="cs"/>
          <w:sz w:val="32"/>
          <w:szCs w:val="32"/>
          <w:cs/>
        </w:rPr>
        <w:t>ก</w:t>
      </w:r>
      <w:r w:rsidR="00E06CF5" w:rsidRPr="00FE7EBB">
        <w:rPr>
          <w:rFonts w:ascii="Angsana New" w:hAnsi="Angsana New"/>
          <w:sz w:val="32"/>
          <w:szCs w:val="32"/>
          <w:cs/>
        </w:rPr>
        <w:t>ล่าวที่แสดงอยู่ในงบ</w:t>
      </w:r>
      <w:r w:rsidR="00351E1B">
        <w:rPr>
          <w:rFonts w:ascii="Angsana New" w:hAnsi="Angsana New" w:hint="cs"/>
          <w:sz w:val="32"/>
          <w:szCs w:val="32"/>
          <w:cs/>
        </w:rPr>
        <w:t>แสดงฐานะ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การเงิน </w:t>
      </w:r>
      <w:r w:rsidR="00E06CF5" w:rsidRPr="00FE7EBB">
        <w:rPr>
          <w:rFonts w:ascii="Angsana New" w:hAnsi="Angsana New"/>
          <w:sz w:val="32"/>
          <w:szCs w:val="32"/>
        </w:rPr>
        <w:t xml:space="preserve">(2562: 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ร้อยละ </w:t>
      </w:r>
      <w:r w:rsidR="002262ED">
        <w:rPr>
          <w:rFonts w:ascii="Angsana New" w:hAnsi="Angsana New"/>
          <w:sz w:val="32"/>
          <w:szCs w:val="32"/>
        </w:rPr>
        <w:t>45</w:t>
      </w:r>
      <w:r w:rsidR="00E06CF5" w:rsidRPr="00FE7EBB">
        <w:rPr>
          <w:rFonts w:ascii="Angsana New" w:hAnsi="Angsana New"/>
          <w:sz w:val="32"/>
          <w:szCs w:val="32"/>
        </w:rPr>
        <w:t>)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 (เฉพาะ</w:t>
      </w:r>
      <w:r w:rsidR="00351E1B">
        <w:rPr>
          <w:rFonts w:ascii="Angsana New" w:hAnsi="Angsana New" w:hint="cs"/>
          <w:sz w:val="32"/>
          <w:szCs w:val="32"/>
          <w:cs/>
        </w:rPr>
        <w:t>ของ</w:t>
      </w:r>
      <w:r w:rsidR="00E06CF5" w:rsidRPr="00FE7EBB">
        <w:rPr>
          <w:rFonts w:ascii="Angsana New" w:hAnsi="Angsana New"/>
          <w:sz w:val="32"/>
          <w:szCs w:val="32"/>
          <w:cs/>
        </w:rPr>
        <w:t>บริษัทฯ</w:t>
      </w:r>
      <w:r w:rsidR="00E06CF5" w:rsidRPr="00FE7EBB">
        <w:rPr>
          <w:rFonts w:ascii="Angsana New" w:hAnsi="Angsana New"/>
          <w:sz w:val="32"/>
          <w:szCs w:val="32"/>
        </w:rPr>
        <w:t xml:space="preserve">: 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ร้อยละ </w:t>
      </w:r>
      <w:r w:rsidR="008F0871">
        <w:rPr>
          <w:rFonts w:ascii="Angsana New" w:hAnsi="Angsana New"/>
          <w:sz w:val="32"/>
          <w:szCs w:val="32"/>
        </w:rPr>
        <w:t>55</w:t>
      </w:r>
      <w:r w:rsidR="00E06CF5" w:rsidRPr="00FE7EBB">
        <w:rPr>
          <w:rFonts w:ascii="Angsana New" w:hAnsi="Angsana New"/>
          <w:sz w:val="32"/>
          <w:szCs w:val="32"/>
        </w:rPr>
        <w:t xml:space="preserve"> 2562: </w:t>
      </w:r>
      <w:r w:rsidR="00E06CF5" w:rsidRPr="00FE7EBB">
        <w:rPr>
          <w:rFonts w:ascii="Angsana New" w:hAnsi="Angsana New"/>
          <w:sz w:val="32"/>
          <w:szCs w:val="32"/>
          <w:cs/>
        </w:rPr>
        <w:t xml:space="preserve">ร้อยละ </w:t>
      </w:r>
      <w:r w:rsidR="002262ED">
        <w:rPr>
          <w:rFonts w:ascii="Angsana New" w:hAnsi="Angsana New"/>
          <w:sz w:val="32"/>
          <w:szCs w:val="32"/>
        </w:rPr>
        <w:t>31</w:t>
      </w:r>
      <w:r w:rsidR="00E06CF5" w:rsidRPr="00FE7EBB">
        <w:rPr>
          <w:rFonts w:ascii="Angsana New" w:hAnsi="Angsana New"/>
          <w:sz w:val="32"/>
          <w:szCs w:val="32"/>
        </w:rPr>
        <w:t>)</w:t>
      </w:r>
    </w:p>
    <w:p w:rsidR="00E81E67" w:rsidRPr="00FE7EBB" w:rsidRDefault="00E81E67" w:rsidP="00FF77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75032B" w:rsidRPr="00FE7EBB">
        <w:rPr>
          <w:rFonts w:ascii="Angsana New" w:hAnsi="Angsana New"/>
          <w:sz w:val="32"/>
          <w:szCs w:val="32"/>
        </w:rPr>
        <w:t xml:space="preserve">   </w:t>
      </w:r>
      <w:r w:rsidRPr="00FE7EBB">
        <w:rPr>
          <w:rFonts w:ascii="Angsana New" w:hAnsi="Angsana New"/>
          <w:sz w:val="32"/>
          <w:szCs w:val="32"/>
        </w:rPr>
        <w:t>31</w:t>
      </w:r>
      <w:r w:rsidRPr="00FE7EB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E7EBB">
        <w:rPr>
          <w:rFonts w:ascii="Angsana New" w:hAnsi="Angsana New"/>
          <w:sz w:val="32"/>
          <w:szCs w:val="32"/>
        </w:rPr>
        <w:t>2563</w:t>
      </w:r>
      <w:r w:rsidRPr="00FE7EB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1454"/>
        <w:gridCol w:w="1455"/>
        <w:gridCol w:w="1454"/>
        <w:gridCol w:w="1455"/>
      </w:tblGrid>
      <w:tr w:rsidR="009022E4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9" w:type="dxa"/>
            <w:gridSpan w:val="2"/>
          </w:tcPr>
          <w:p w:rsidR="009022E4" w:rsidRPr="00FE7EBB" w:rsidRDefault="009022E4" w:rsidP="00E81E67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2E4" w:rsidRPr="00FE7EBB" w:rsidRDefault="009022E4" w:rsidP="00E81E67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2E4" w:rsidRPr="00FE7EBB" w:rsidTr="009022E4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18" w:type="dxa"/>
            <w:gridSpan w:val="4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22E4" w:rsidRPr="00FE7EBB" w:rsidTr="009022E4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18" w:type="dxa"/>
            <w:gridSpan w:val="4"/>
          </w:tcPr>
          <w:p w:rsidR="009022E4" w:rsidRPr="00FE7EBB" w:rsidRDefault="006E032A" w:rsidP="009022E4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022E4"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022E4" w:rsidRPr="00FE7EBB" w:rsidTr="009022E4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54" w:type="dxa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022E4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E81E67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4" w:type="dxa"/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177</w:t>
            </w: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366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4" w:type="dxa"/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366</w:t>
            </w: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269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E66DCC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466</w:t>
            </w:r>
          </w:p>
        </w:tc>
        <w:tc>
          <w:tcPr>
            <w:tcW w:w="1454" w:type="dxa"/>
            <w:vAlign w:val="bottom"/>
          </w:tcPr>
          <w:p w:rsidR="009022E4" w:rsidRPr="00FE7EBB" w:rsidRDefault="00E66DCC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886</w:t>
            </w: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292</w:t>
            </w:r>
          </w:p>
        </w:tc>
        <w:tc>
          <w:tcPr>
            <w:tcW w:w="1454" w:type="dxa"/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414</w:t>
            </w: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355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54" w:type="dxa"/>
            <w:vAlign w:val="bottom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592</w:t>
            </w:r>
          </w:p>
        </w:tc>
      </w:tr>
      <w:tr w:rsidR="009022E4" w:rsidRPr="00FE7EBB" w:rsidTr="00FE7EBB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022E4" w:rsidRPr="00FE7EBB" w:rsidRDefault="009022E4" w:rsidP="009022E4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1,265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1251A6" w:rsidP="009022E4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995</w:t>
            </w:r>
          </w:p>
        </w:tc>
        <w:tc>
          <w:tcPr>
            <w:tcW w:w="1454" w:type="dxa"/>
            <w:vAlign w:val="bottom"/>
          </w:tcPr>
          <w:p w:rsidR="009022E4" w:rsidRPr="00FE7EBB" w:rsidRDefault="001251A6" w:rsidP="009022E4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14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022E4" w:rsidRPr="00FE7EBB" w:rsidRDefault="009022E4" w:rsidP="009022E4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2,435</w:t>
            </w:r>
          </w:p>
        </w:tc>
      </w:tr>
    </w:tbl>
    <w:p w:rsidR="00AF6AE8" w:rsidRPr="00FE7EBB" w:rsidRDefault="00E81E67" w:rsidP="00351E39">
      <w:pPr>
        <w:ind w:left="547" w:hanging="547"/>
        <w:jc w:val="thaiDistribute"/>
        <w:rPr>
          <w:rFonts w:ascii="Angsana New" w:hAnsi="Angsana New"/>
        </w:rPr>
      </w:pPr>
      <w:r w:rsidRPr="00FE7EBB">
        <w:rPr>
          <w:rFonts w:ascii="Angsana New" w:hAnsi="Angsana New"/>
          <w:b/>
          <w:bCs/>
          <w:color w:val="FFFFFF"/>
        </w:rPr>
        <w:t xml:space="preserve">         </w:t>
      </w:r>
    </w:p>
    <w:p w:rsidR="006E032A" w:rsidRDefault="006E032A">
      <w:r>
        <w:br w:type="page"/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8"/>
        <w:gridCol w:w="1462"/>
        <w:gridCol w:w="1463"/>
        <w:gridCol w:w="1462"/>
        <w:gridCol w:w="1463"/>
      </w:tblGrid>
      <w:tr w:rsidR="009022E4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</w:tcPr>
          <w:p w:rsidR="009022E4" w:rsidRPr="00FE7EBB" w:rsidRDefault="009022E4" w:rsidP="00E81E67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22E4" w:rsidRPr="00FE7EBB" w:rsidRDefault="009022E4" w:rsidP="00E81E67">
            <w:pPr>
              <w:ind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</w:rPr>
              <w:t>(</w:t>
            </w:r>
            <w:r w:rsidRPr="00FE7EBB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FE7E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2E4" w:rsidRPr="00FE7EBB" w:rsidTr="00FE7EBB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2E4" w:rsidRPr="00FE7EBB" w:rsidRDefault="009022E4" w:rsidP="00E81E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:rsidR="009022E4" w:rsidRPr="00FE7EBB" w:rsidRDefault="009022E4" w:rsidP="009022E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7EB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E032A" w:rsidRPr="00FE7EBB" w:rsidTr="00FE7EBB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2A" w:rsidRPr="00FE7EBB" w:rsidRDefault="006E032A" w:rsidP="006E032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E7EB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E032A" w:rsidRPr="00FE7EBB" w:rsidTr="009022E4">
        <w:trPr>
          <w:trHeight w:val="85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62" w:type="dxa"/>
          </w:tcPr>
          <w:p w:rsidR="006E032A" w:rsidRPr="00FE7EBB" w:rsidRDefault="006E032A" w:rsidP="006E032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szCs w:val="24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241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355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237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sing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592</w:t>
            </w:r>
          </w:p>
        </w:tc>
      </w:tr>
      <w:tr w:rsidR="006E032A" w:rsidRPr="00FE7EBB" w:rsidTr="009022E4">
        <w:trPr>
          <w:trHeight w:val="20"/>
        </w:trPr>
        <w:tc>
          <w:tcPr>
            <w:tcW w:w="3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032A" w:rsidRPr="00FE7EBB" w:rsidRDefault="006E032A" w:rsidP="006E032A">
            <w:pPr>
              <w:ind w:left="84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529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427</w:t>
            </w:r>
          </w:p>
        </w:tc>
        <w:tc>
          <w:tcPr>
            <w:tcW w:w="1462" w:type="dxa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032A" w:rsidRPr="00FE7EBB" w:rsidRDefault="006E032A" w:rsidP="006E032A">
            <w:pPr>
              <w:pBdr>
                <w:bottom w:val="double" w:sz="4" w:space="1" w:color="auto"/>
              </w:pBdr>
              <w:tabs>
                <w:tab w:val="decimal" w:pos="107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E7EBB">
              <w:rPr>
                <w:rFonts w:ascii="Angsana New" w:hAnsi="Angsana New"/>
                <w:color w:val="000000"/>
                <w:sz w:val="32"/>
                <w:szCs w:val="32"/>
              </w:rPr>
              <w:t>968</w:t>
            </w:r>
          </w:p>
        </w:tc>
      </w:tr>
    </w:tbl>
    <w:p w:rsidR="00D24D2B" w:rsidRPr="00FE7EBB" w:rsidRDefault="003125F8" w:rsidP="00526B60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A21D79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965280" w:rsidRPr="00FE7EBB">
        <w:rPr>
          <w:rFonts w:ascii="Angsana New" w:hAnsi="Angsana New"/>
          <w:b/>
          <w:bCs/>
          <w:sz w:val="32"/>
          <w:szCs w:val="32"/>
        </w:rPr>
        <w:t>2</w:t>
      </w:r>
      <w:r w:rsidR="00822F92" w:rsidRPr="00FE7EBB">
        <w:rPr>
          <w:rFonts w:ascii="Angsana New" w:hAnsi="Angsana New"/>
          <w:b/>
          <w:bCs/>
          <w:sz w:val="32"/>
          <w:szCs w:val="32"/>
          <w:cs/>
        </w:rPr>
        <w:tab/>
      </w:r>
      <w:r w:rsidR="00D24D2B" w:rsidRPr="00FE7EB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24D2B" w:rsidRPr="00FE7EBB" w:rsidRDefault="00D24D2B" w:rsidP="00526B60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961C7C" w:rsidRPr="00FE7EBB">
        <w:rPr>
          <w:rFonts w:ascii="Angsana New" w:hAnsi="Angsana New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4A434A" w:rsidRPr="00FE7EBB">
        <w:rPr>
          <w:rFonts w:ascii="Angsana New" w:hAnsi="Angsana New"/>
          <w:sz w:val="32"/>
          <w:szCs w:val="32"/>
          <w:cs/>
        </w:rPr>
        <w:t>หรือ</w:t>
      </w:r>
      <w:r w:rsidRPr="00FE7EBB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C7C" w:rsidRPr="00FE7EBB">
        <w:rPr>
          <w:rFonts w:ascii="Angsana New" w:hAnsi="Angsana New"/>
          <w:sz w:val="32"/>
          <w:szCs w:val="32"/>
          <w:cs/>
        </w:rPr>
        <w:t>กลุ่ม</w:t>
      </w:r>
      <w:r w:rsidRPr="00FE7EBB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4B76C2" w:rsidRPr="00FE7EBB" w:rsidRDefault="003125F8" w:rsidP="00526B60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E839BD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BA4370" w:rsidRPr="00FE7EBB">
        <w:rPr>
          <w:rFonts w:ascii="Angsana New" w:hAnsi="Angsana New"/>
          <w:b/>
          <w:bCs/>
          <w:sz w:val="32"/>
          <w:szCs w:val="32"/>
        </w:rPr>
        <w:tab/>
      </w:r>
      <w:r w:rsidR="004B76C2" w:rsidRPr="00FE7EBB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E1482C" w:rsidRPr="00FE7EBB" w:rsidRDefault="00BA4370" w:rsidP="00526B60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4B76C2" w:rsidRPr="00FE7EBB">
        <w:rPr>
          <w:rFonts w:ascii="Angsana New" w:hAnsi="Angsana New"/>
          <w:sz w:val="32"/>
          <w:szCs w:val="32"/>
          <w:cs/>
        </w:rPr>
        <w:t>วัตถุประสงค์ในการบ</w:t>
      </w:r>
      <w:r w:rsidR="00130EFB" w:rsidRPr="00FE7EBB">
        <w:rPr>
          <w:rFonts w:ascii="Angsana New" w:hAnsi="Angsana New"/>
          <w:sz w:val="32"/>
          <w:szCs w:val="32"/>
          <w:cs/>
        </w:rPr>
        <w:t>ริหารจัดการทุนที่สำคัญของกลุ่มบริษัท</w:t>
      </w:r>
      <w:r w:rsidR="004B76C2" w:rsidRPr="00FE7EBB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4378A6" w:rsidRPr="00FE7EBB">
        <w:rPr>
          <w:rFonts w:ascii="Angsana New" w:hAnsi="Angsana New"/>
          <w:sz w:val="32"/>
          <w:szCs w:val="32"/>
          <w:cs/>
        </w:rPr>
        <w:t>ทุน</w:t>
      </w:r>
      <w:r w:rsidR="004B76C2" w:rsidRPr="00FE7EBB">
        <w:rPr>
          <w:rFonts w:ascii="Angsana New" w:hAnsi="Angsana New"/>
          <w:sz w:val="32"/>
          <w:szCs w:val="32"/>
          <w:cs/>
        </w:rPr>
        <w:t>ที่เหมาะสม</w:t>
      </w:r>
      <w:r w:rsidR="004378A6" w:rsidRPr="00FE7EBB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</w:t>
      </w:r>
      <w:r w:rsidR="000F79B0" w:rsidRPr="00FE7EBB">
        <w:rPr>
          <w:rFonts w:ascii="Angsana New" w:hAnsi="Angsana New"/>
          <w:sz w:val="32"/>
          <w:szCs w:val="32"/>
          <w:cs/>
        </w:rPr>
        <w:t>กลุ่ม</w:t>
      </w:r>
      <w:r w:rsidR="004378A6" w:rsidRPr="00FE7EBB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</w:t>
      </w:r>
      <w:r w:rsidR="006973C0" w:rsidRPr="00FE7EBB">
        <w:rPr>
          <w:rFonts w:ascii="Angsana New" w:hAnsi="Angsana New"/>
          <w:sz w:val="32"/>
          <w:szCs w:val="32"/>
        </w:rPr>
        <w:t xml:space="preserve"> </w:t>
      </w:r>
      <w:r w:rsidR="00E1482C" w:rsidRPr="00FE7EB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3578" w:rsidRPr="00FE7EBB">
        <w:rPr>
          <w:rFonts w:ascii="Angsana New" w:hAnsi="Angsana New"/>
          <w:sz w:val="32"/>
          <w:szCs w:val="32"/>
        </w:rPr>
        <w:t xml:space="preserve">31 </w:t>
      </w:r>
      <w:r w:rsidR="00BE3578" w:rsidRPr="00FE7E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249FC" w:rsidRPr="00FE7EBB">
        <w:rPr>
          <w:rFonts w:ascii="Angsana New" w:hAnsi="Angsana New"/>
          <w:sz w:val="32"/>
          <w:szCs w:val="32"/>
        </w:rPr>
        <w:t>2563</w:t>
      </w:r>
      <w:r w:rsidR="00E1482C" w:rsidRPr="00FE7EBB">
        <w:rPr>
          <w:rFonts w:ascii="Angsana New" w:hAnsi="Angsana New"/>
          <w:sz w:val="32"/>
          <w:szCs w:val="32"/>
        </w:rPr>
        <w:t xml:space="preserve"> </w:t>
      </w:r>
      <w:r w:rsidR="00E1482C" w:rsidRPr="00FE7EBB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A22C77" w:rsidRPr="00FE7EBB">
        <w:rPr>
          <w:rFonts w:ascii="Angsana New" w:hAnsi="Angsana New"/>
          <w:sz w:val="32"/>
          <w:szCs w:val="32"/>
        </w:rPr>
        <w:t xml:space="preserve"> </w:t>
      </w:r>
      <w:r w:rsidR="0087736E" w:rsidRPr="00FE7EBB">
        <w:rPr>
          <w:rFonts w:ascii="Angsana New" w:hAnsi="Angsana New"/>
          <w:sz w:val="32"/>
          <w:szCs w:val="32"/>
        </w:rPr>
        <w:t>1.14:</w:t>
      </w:r>
      <w:r w:rsidR="00CF5BC5" w:rsidRPr="00FE7EBB">
        <w:rPr>
          <w:rFonts w:ascii="Angsana New" w:hAnsi="Angsana New"/>
          <w:sz w:val="32"/>
          <w:szCs w:val="32"/>
        </w:rPr>
        <w:t>1</w:t>
      </w:r>
      <w:r w:rsidR="00E1482C" w:rsidRPr="00FE7EBB">
        <w:rPr>
          <w:rFonts w:ascii="Angsana New" w:hAnsi="Angsana New"/>
          <w:sz w:val="32"/>
          <w:szCs w:val="32"/>
          <w:cs/>
        </w:rPr>
        <w:t xml:space="preserve"> </w:t>
      </w:r>
      <w:r w:rsidR="005E5762" w:rsidRPr="00FE7EBB">
        <w:rPr>
          <w:rFonts w:ascii="Angsana New" w:hAnsi="Angsana New"/>
          <w:sz w:val="32"/>
          <w:szCs w:val="32"/>
          <w:cs/>
        </w:rPr>
        <w:t>(2562:</w:t>
      </w:r>
      <w:r w:rsidR="00E1482C" w:rsidRPr="00FE7EBB">
        <w:rPr>
          <w:rFonts w:ascii="Angsana New" w:hAnsi="Angsana New"/>
          <w:sz w:val="32"/>
          <w:szCs w:val="32"/>
        </w:rPr>
        <w:t xml:space="preserve"> </w:t>
      </w:r>
      <w:r w:rsidR="0087736E" w:rsidRPr="00FE7EBB">
        <w:rPr>
          <w:rFonts w:ascii="Angsana New" w:hAnsi="Angsana New"/>
          <w:sz w:val="32"/>
          <w:szCs w:val="32"/>
        </w:rPr>
        <w:t>0.56</w:t>
      </w:r>
      <w:r w:rsidR="007166B5" w:rsidRPr="00FE7EBB">
        <w:rPr>
          <w:rFonts w:ascii="Angsana New" w:hAnsi="Angsana New"/>
          <w:sz w:val="32"/>
          <w:szCs w:val="32"/>
        </w:rPr>
        <w:t>:1</w:t>
      </w:r>
      <w:r w:rsidR="00ED2CBC" w:rsidRPr="00FE7EBB">
        <w:rPr>
          <w:rFonts w:ascii="Angsana New" w:hAnsi="Angsana New"/>
          <w:sz w:val="32"/>
          <w:szCs w:val="32"/>
        </w:rPr>
        <w:t>)</w:t>
      </w:r>
      <w:r w:rsidR="00E87B8C" w:rsidRPr="00FE7EBB">
        <w:rPr>
          <w:rFonts w:ascii="Angsana New" w:hAnsi="Angsana New"/>
          <w:sz w:val="32"/>
          <w:szCs w:val="32"/>
          <w:cs/>
        </w:rPr>
        <w:t xml:space="preserve"> และ</w:t>
      </w:r>
      <w:r w:rsidR="00E1482C" w:rsidRPr="00FE7EBB">
        <w:rPr>
          <w:rFonts w:ascii="Angsana New" w:hAnsi="Angsana New"/>
          <w:sz w:val="32"/>
          <w:szCs w:val="32"/>
          <w:cs/>
        </w:rPr>
        <w:t>เฉพาะบริษัทฯ</w:t>
      </w:r>
      <w:r w:rsidR="00E87B8C" w:rsidRPr="00FE7EB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A22C77" w:rsidRPr="00FE7EBB">
        <w:rPr>
          <w:rFonts w:ascii="Angsana New" w:hAnsi="Angsana New"/>
          <w:sz w:val="32"/>
          <w:szCs w:val="32"/>
        </w:rPr>
        <w:t xml:space="preserve"> </w:t>
      </w:r>
      <w:r w:rsidR="0087736E" w:rsidRPr="00FE7EBB">
        <w:rPr>
          <w:rFonts w:ascii="Angsana New" w:hAnsi="Angsana New"/>
          <w:sz w:val="32"/>
          <w:szCs w:val="32"/>
        </w:rPr>
        <w:t>0.39:</w:t>
      </w:r>
      <w:r w:rsidR="00CF5BC5" w:rsidRPr="00FE7EBB">
        <w:rPr>
          <w:rFonts w:ascii="Angsana New" w:hAnsi="Angsana New"/>
          <w:sz w:val="32"/>
          <w:szCs w:val="32"/>
        </w:rPr>
        <w:t>1</w:t>
      </w:r>
      <w:r w:rsidR="00E1482C" w:rsidRPr="00FE7EBB">
        <w:rPr>
          <w:rFonts w:ascii="Angsana New" w:hAnsi="Angsana New"/>
          <w:sz w:val="32"/>
          <w:szCs w:val="32"/>
        </w:rPr>
        <w:t xml:space="preserve"> </w:t>
      </w:r>
      <w:r w:rsidR="005E5762" w:rsidRPr="00FE7EBB">
        <w:rPr>
          <w:rFonts w:ascii="Angsana New" w:hAnsi="Angsana New"/>
          <w:sz w:val="32"/>
          <w:szCs w:val="32"/>
        </w:rPr>
        <w:t>(2562:</w:t>
      </w:r>
      <w:r w:rsidR="00E1482C" w:rsidRPr="00FE7EBB">
        <w:rPr>
          <w:rFonts w:ascii="Angsana New" w:hAnsi="Angsana New"/>
          <w:sz w:val="32"/>
          <w:szCs w:val="32"/>
        </w:rPr>
        <w:t xml:space="preserve"> </w:t>
      </w:r>
      <w:r w:rsidR="0087736E" w:rsidRPr="00FE7EBB">
        <w:rPr>
          <w:rFonts w:ascii="Angsana New" w:hAnsi="Angsana New"/>
          <w:sz w:val="32"/>
          <w:szCs w:val="32"/>
        </w:rPr>
        <w:t>0.28:</w:t>
      </w:r>
      <w:r w:rsidR="007166B5" w:rsidRPr="00FE7EBB">
        <w:rPr>
          <w:rFonts w:ascii="Angsana New" w:hAnsi="Angsana New"/>
          <w:sz w:val="32"/>
          <w:szCs w:val="32"/>
        </w:rPr>
        <w:t>1</w:t>
      </w:r>
      <w:r w:rsidR="00E87B8C" w:rsidRPr="00FE7EBB">
        <w:rPr>
          <w:rFonts w:ascii="Angsana New" w:hAnsi="Angsana New"/>
          <w:sz w:val="32"/>
          <w:szCs w:val="32"/>
        </w:rPr>
        <w:t>)</w:t>
      </w:r>
    </w:p>
    <w:p w:rsidR="00D4009D" w:rsidRPr="00FE7EBB" w:rsidRDefault="003125F8" w:rsidP="00526B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5F50A9" w:rsidRPr="00FE7EBB">
        <w:rPr>
          <w:rFonts w:ascii="Angsana New" w:hAnsi="Angsana New"/>
          <w:b/>
          <w:bCs/>
          <w:sz w:val="32"/>
          <w:szCs w:val="32"/>
          <w:cs/>
        </w:rPr>
        <w:t>.</w:t>
      </w:r>
      <w:r w:rsidR="005F50A9" w:rsidRPr="00FE7EBB">
        <w:rPr>
          <w:rFonts w:ascii="Angsana New" w:hAnsi="Angsana New"/>
          <w:b/>
          <w:bCs/>
          <w:sz w:val="32"/>
          <w:szCs w:val="32"/>
          <w:cs/>
        </w:rPr>
        <w:tab/>
      </w:r>
      <w:r w:rsidR="00D4009D" w:rsidRPr="00FE7EB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D4009D" w:rsidRPr="006E032A" w:rsidRDefault="003125F8" w:rsidP="00526B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35</w:t>
      </w:r>
      <w:r w:rsidR="006E032A" w:rsidRPr="006E032A">
        <w:rPr>
          <w:rFonts w:ascii="Angsana New" w:hAnsi="Angsana New"/>
          <w:sz w:val="32"/>
          <w:szCs w:val="32"/>
        </w:rPr>
        <w:t>.1</w:t>
      </w:r>
      <w:r w:rsidR="006E032A" w:rsidRPr="006E032A">
        <w:rPr>
          <w:rFonts w:ascii="Angsana New" w:hAnsi="Angsana New"/>
          <w:sz w:val="32"/>
          <w:szCs w:val="32"/>
        </w:rPr>
        <w:tab/>
      </w:r>
      <w:r w:rsidR="006E032A" w:rsidRPr="006E032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E032A" w:rsidRPr="006E032A">
        <w:rPr>
          <w:rFonts w:ascii="Angsana New" w:hAnsi="Angsana New"/>
          <w:sz w:val="32"/>
          <w:szCs w:val="32"/>
        </w:rPr>
        <w:t xml:space="preserve">12 </w:t>
      </w:r>
      <w:r w:rsidR="006E032A" w:rsidRPr="006E032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E032A" w:rsidRPr="006E032A">
        <w:rPr>
          <w:rFonts w:ascii="Angsana New" w:hAnsi="Angsana New"/>
          <w:sz w:val="32"/>
          <w:szCs w:val="32"/>
        </w:rPr>
        <w:t xml:space="preserve">2564 </w:t>
      </w:r>
      <w:r w:rsidR="006E032A" w:rsidRPr="006E032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ที่ประชุมคณะกรรมการของบริษัทฯครั้งที่ </w:t>
      </w:r>
      <w:r w:rsidR="006E032A" w:rsidRPr="006E032A">
        <w:rPr>
          <w:rFonts w:ascii="Angsana New" w:hAnsi="Angsana New"/>
          <w:sz w:val="32"/>
          <w:szCs w:val="32"/>
        </w:rPr>
        <w:t xml:space="preserve">1/2564 </w:t>
      </w:r>
      <w:r w:rsidR="006E032A" w:rsidRPr="006E032A">
        <w:rPr>
          <w:rFonts w:ascii="Angsana New" w:hAnsi="Angsana New" w:hint="cs"/>
          <w:sz w:val="32"/>
          <w:szCs w:val="32"/>
          <w:cs/>
        </w:rPr>
        <w:t>ได้มีมติอนุมัติในเรื่องดังนี้</w:t>
      </w:r>
    </w:p>
    <w:p w:rsidR="006E032A" w:rsidRDefault="006E032A" w:rsidP="006E032A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E032A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E032A">
        <w:rPr>
          <w:rFonts w:ascii="Angsana New" w:hAnsi="Angsana New" w:hint="cs"/>
          <w:sz w:val="32"/>
          <w:szCs w:val="32"/>
          <w:cs/>
        </w:rPr>
        <w:t>อนุมัติการจำหน่ายหุ้นซื้อ</w:t>
      </w:r>
      <w:r w:rsidR="00334FA7">
        <w:rPr>
          <w:rFonts w:ascii="Angsana New" w:hAnsi="Angsana New" w:hint="cs"/>
          <w:sz w:val="32"/>
          <w:szCs w:val="32"/>
          <w:cs/>
        </w:rPr>
        <w:t>คืน</w:t>
      </w:r>
      <w:r w:rsidRPr="006E032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E032A">
        <w:rPr>
          <w:rFonts w:ascii="Angsana New" w:hAnsi="Angsana New"/>
          <w:sz w:val="32"/>
          <w:szCs w:val="32"/>
        </w:rPr>
        <w:t xml:space="preserve">98,500 </w:t>
      </w:r>
      <w:r w:rsidRPr="006E032A">
        <w:rPr>
          <w:rFonts w:ascii="Angsana New" w:hAnsi="Angsana New" w:hint="cs"/>
          <w:sz w:val="32"/>
          <w:szCs w:val="32"/>
          <w:cs/>
        </w:rPr>
        <w:t>หุ้น ซึ่งเป</w:t>
      </w:r>
      <w:r w:rsidR="00334FA7">
        <w:rPr>
          <w:rFonts w:ascii="Angsana New" w:hAnsi="Angsana New" w:hint="cs"/>
          <w:sz w:val="32"/>
          <w:szCs w:val="32"/>
          <w:cs/>
        </w:rPr>
        <w:t>็</w:t>
      </w:r>
      <w:r w:rsidRPr="006E032A">
        <w:rPr>
          <w:rFonts w:ascii="Angsana New" w:hAnsi="Angsana New" w:hint="cs"/>
          <w:sz w:val="32"/>
          <w:szCs w:val="32"/>
          <w:cs/>
        </w:rPr>
        <w:t>นหุ้นซื้อคืนก่อนเริ่มโครงการที่ไม่สามารถนำมาจดทะ</w:t>
      </w:r>
      <w:r w:rsidR="00334FA7">
        <w:rPr>
          <w:rFonts w:ascii="Angsana New" w:hAnsi="Angsana New" w:hint="cs"/>
          <w:sz w:val="32"/>
          <w:szCs w:val="32"/>
          <w:cs/>
        </w:rPr>
        <w:t>เบียน</w:t>
      </w:r>
      <w:r w:rsidRPr="006E032A">
        <w:rPr>
          <w:rFonts w:ascii="Angsana New" w:hAnsi="Angsana New" w:hint="cs"/>
          <w:sz w:val="32"/>
          <w:szCs w:val="32"/>
          <w:cs/>
        </w:rPr>
        <w:t xml:space="preserve">ลดทุนได้ โดยทำการขายในตลาดหลักทรัพย์แห่งประเทศไทยและมีผลขาดทุนจำนวน </w:t>
      </w:r>
      <w:r w:rsidRPr="006E032A">
        <w:rPr>
          <w:rFonts w:ascii="Angsana New" w:hAnsi="Angsana New"/>
          <w:sz w:val="32"/>
          <w:szCs w:val="32"/>
        </w:rPr>
        <w:t xml:space="preserve">43,120 </w:t>
      </w:r>
      <w:r w:rsidRPr="006E032A">
        <w:rPr>
          <w:rFonts w:ascii="Angsana New" w:hAnsi="Angsana New" w:hint="cs"/>
          <w:sz w:val="32"/>
          <w:szCs w:val="32"/>
          <w:cs/>
        </w:rPr>
        <w:t>บาท</w:t>
      </w:r>
    </w:p>
    <w:p w:rsidR="006E032A" w:rsidRPr="006E032A" w:rsidRDefault="006E032A" w:rsidP="006E032A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1,517,000 </w:t>
      </w:r>
      <w:r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>
        <w:rPr>
          <w:rFonts w:ascii="Angsana New" w:hAnsi="Angsana New"/>
          <w:sz w:val="32"/>
          <w:szCs w:val="32"/>
        </w:rPr>
        <w:t xml:space="preserve">1,054,903,750 </w:t>
      </w:r>
      <w:r w:rsidR="00334FA7">
        <w:rPr>
          <w:rFonts w:ascii="Angsana New" w:hAnsi="Angsana New" w:hint="cs"/>
          <w:sz w:val="32"/>
          <w:szCs w:val="32"/>
          <w:cs/>
        </w:rPr>
        <w:t xml:space="preserve">บาท </w:t>
      </w:r>
      <w:r w:rsidR="00CF4790"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 w:rsidR="00CF4790">
        <w:rPr>
          <w:rFonts w:ascii="Angsana New" w:hAnsi="Angsana New"/>
          <w:sz w:val="32"/>
          <w:szCs w:val="32"/>
        </w:rPr>
        <w:t xml:space="preserve">1,054,903,750 </w:t>
      </w:r>
      <w:r w:rsidR="00CF479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CF4790">
        <w:rPr>
          <w:rFonts w:ascii="Angsana New" w:hAnsi="Angsana New"/>
          <w:sz w:val="32"/>
          <w:szCs w:val="32"/>
        </w:rPr>
        <w:t xml:space="preserve">1 </w:t>
      </w:r>
      <w:r w:rsidR="00CF4790">
        <w:rPr>
          <w:rFonts w:ascii="Angsana New" w:hAnsi="Angsana New" w:hint="cs"/>
          <w:sz w:val="32"/>
          <w:szCs w:val="32"/>
          <w:cs/>
        </w:rPr>
        <w:t xml:space="preserve">บาท) </w:t>
      </w:r>
      <w:r w:rsidR="00334FA7">
        <w:rPr>
          <w:rFonts w:ascii="Angsana New" w:hAnsi="Angsana New" w:hint="cs"/>
          <w:sz w:val="32"/>
          <w:szCs w:val="32"/>
          <w:cs/>
        </w:rPr>
        <w:t>เป็น</w:t>
      </w:r>
      <w:r w:rsidR="00CF4790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="00CF4790">
        <w:rPr>
          <w:rFonts w:ascii="Angsana New" w:hAnsi="Angsana New"/>
          <w:sz w:val="32"/>
          <w:szCs w:val="32"/>
        </w:rPr>
        <w:t xml:space="preserve">1,053,386,750 </w:t>
      </w:r>
      <w:r w:rsidR="00CF4790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CF4790">
        <w:rPr>
          <w:rFonts w:ascii="Angsana New" w:hAnsi="Angsana New"/>
          <w:sz w:val="32"/>
          <w:szCs w:val="32"/>
        </w:rPr>
        <w:t xml:space="preserve">1,053,386,750 </w:t>
      </w:r>
      <w:r w:rsidR="00CF479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CF4790">
        <w:rPr>
          <w:rFonts w:ascii="Angsana New" w:hAnsi="Angsana New"/>
          <w:sz w:val="32"/>
          <w:szCs w:val="32"/>
        </w:rPr>
        <w:t xml:space="preserve">1 </w:t>
      </w:r>
      <w:r w:rsidR="00CF4790">
        <w:rPr>
          <w:rFonts w:ascii="Angsana New" w:hAnsi="Angsana New" w:hint="cs"/>
          <w:sz w:val="32"/>
          <w:szCs w:val="32"/>
          <w:cs/>
        </w:rPr>
        <w:t>บาท) เพื่อตัดหุ้นจดทะเบียนที่ซื้อคืนของบริษัทฯ</w:t>
      </w:r>
    </w:p>
    <w:p w:rsidR="006E032A" w:rsidRPr="006E032A" w:rsidRDefault="006E032A" w:rsidP="00526B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262E00" w:rsidRPr="006E032A" w:rsidRDefault="00262E00" w:rsidP="00262E0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35</w:t>
      </w:r>
      <w:r w:rsidRPr="006E032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6E032A">
        <w:rPr>
          <w:rFonts w:ascii="Angsana New" w:hAnsi="Angsana New"/>
          <w:sz w:val="32"/>
          <w:szCs w:val="32"/>
        </w:rPr>
        <w:tab/>
      </w:r>
      <w:r w:rsidRPr="006E032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>กุมภาพัน</w:t>
      </w:r>
      <w:r w:rsidR="00623CAC">
        <w:rPr>
          <w:rFonts w:ascii="Angsana New" w:hAnsi="Angsana New" w:hint="cs"/>
          <w:sz w:val="32"/>
          <w:szCs w:val="32"/>
          <w:cs/>
        </w:rPr>
        <w:t>ธ์</w:t>
      </w:r>
      <w:r w:rsidRPr="006E032A">
        <w:rPr>
          <w:rFonts w:ascii="Angsana New" w:hAnsi="Angsana New" w:hint="cs"/>
          <w:sz w:val="32"/>
          <w:szCs w:val="32"/>
          <w:cs/>
        </w:rPr>
        <w:t xml:space="preserve"> </w:t>
      </w:r>
      <w:r w:rsidRPr="006E032A">
        <w:rPr>
          <w:rFonts w:ascii="Angsana New" w:hAnsi="Angsana New"/>
          <w:sz w:val="32"/>
          <w:szCs w:val="32"/>
        </w:rPr>
        <w:t xml:space="preserve">2564 </w:t>
      </w:r>
      <w:r w:rsidRPr="006E032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ที่ประชุมคณะกรรมการของบริษัทฯครั้งที่ </w:t>
      </w:r>
      <w:r>
        <w:rPr>
          <w:rFonts w:ascii="Angsana New" w:hAnsi="Angsana New"/>
          <w:sz w:val="32"/>
          <w:szCs w:val="32"/>
        </w:rPr>
        <w:t>2</w:t>
      </w:r>
      <w:r w:rsidRPr="006E032A">
        <w:rPr>
          <w:rFonts w:ascii="Angsana New" w:hAnsi="Angsana New"/>
          <w:sz w:val="32"/>
          <w:szCs w:val="32"/>
        </w:rPr>
        <w:t xml:space="preserve">/2564 </w:t>
      </w:r>
      <w:r w:rsidRPr="006E032A">
        <w:rPr>
          <w:rFonts w:ascii="Angsana New" w:hAnsi="Angsana New" w:hint="cs"/>
          <w:sz w:val="32"/>
          <w:szCs w:val="32"/>
          <w:cs/>
        </w:rPr>
        <w:t>ได้มีมติอนุมัติในเรื่องดังนี้</w:t>
      </w:r>
    </w:p>
    <w:p w:rsidR="00262E00" w:rsidRDefault="00262E00" w:rsidP="00262E0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E032A"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Pr="006E032A">
        <w:rPr>
          <w:rFonts w:ascii="Angsana New" w:hAnsi="Angsana New" w:hint="cs"/>
          <w:sz w:val="32"/>
          <w:szCs w:val="32"/>
          <w:cs/>
        </w:rPr>
        <w:t>อนุมัติกา</w:t>
      </w:r>
      <w:r>
        <w:rPr>
          <w:rFonts w:ascii="Angsana New" w:hAnsi="Angsana New" w:hint="cs"/>
          <w:sz w:val="32"/>
          <w:szCs w:val="32"/>
          <w:cs/>
        </w:rPr>
        <w:t xml:space="preserve">รเพิ่มทุนจดทะเบียนของบริษัทฯจากเดิม </w:t>
      </w:r>
      <w:r>
        <w:rPr>
          <w:rFonts w:ascii="Angsana New" w:hAnsi="Angsana New"/>
          <w:sz w:val="32"/>
          <w:szCs w:val="32"/>
        </w:rPr>
        <w:t xml:space="preserve">1,053,386,750 </w:t>
      </w:r>
      <w:r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>
        <w:rPr>
          <w:rFonts w:ascii="Angsana New" w:hAnsi="Angsana New"/>
          <w:sz w:val="32"/>
          <w:szCs w:val="32"/>
        </w:rPr>
        <w:t>1,053,386,750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 </w:t>
      </w:r>
      <w:r>
        <w:rPr>
          <w:rFonts w:ascii="Angsana New" w:hAnsi="Angsana New"/>
          <w:sz w:val="32"/>
          <w:szCs w:val="32"/>
        </w:rPr>
        <w:t xml:space="preserve">1,685,418,800 </w:t>
      </w:r>
      <w:r>
        <w:rPr>
          <w:rFonts w:ascii="Angsana New" w:hAnsi="Angsana New" w:hint="cs"/>
          <w:sz w:val="32"/>
          <w:szCs w:val="32"/>
          <w:cs/>
        </w:rPr>
        <w:t xml:space="preserve">(หุ้นสามัญ </w:t>
      </w:r>
      <w:r>
        <w:rPr>
          <w:rFonts w:ascii="Angsana New" w:hAnsi="Angsana New"/>
          <w:sz w:val="32"/>
          <w:szCs w:val="32"/>
        </w:rPr>
        <w:t>1,685,418,800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โดยออกหุ้นสามัญใหม่จำนวน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632,032,050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262E00" w:rsidRDefault="00262E00" w:rsidP="00262E0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อนุมัติให้เปลี่ยนชื่อบริษัทฯ จากเดิม “</w:t>
      </w:r>
      <w:r w:rsidRPr="00FE7EBB">
        <w:rPr>
          <w:rFonts w:ascii="Angsana New" w:hAnsi="Angsana New"/>
          <w:sz w:val="32"/>
          <w:szCs w:val="32"/>
          <w:cs/>
        </w:rPr>
        <w:t>บริษัท มัดแมน จำกัด (มหาชน)</w:t>
      </w:r>
      <w:r>
        <w:rPr>
          <w:rFonts w:ascii="Angsana New" w:hAnsi="Angsana New" w:hint="cs"/>
          <w:sz w:val="32"/>
          <w:szCs w:val="32"/>
          <w:cs/>
        </w:rPr>
        <w:t>” เป็น “</w:t>
      </w:r>
      <w:r w:rsidR="00BC2C04">
        <w:rPr>
          <w:rFonts w:ascii="Angsana New" w:hAnsi="Angsana New" w:hint="cs"/>
          <w:sz w:val="32"/>
          <w:szCs w:val="32"/>
          <w:cs/>
        </w:rPr>
        <w:t>บริษัท มัด แอนด์ ฮา</w:t>
      </w:r>
      <w:proofErr w:type="spellStart"/>
      <w:r w:rsidR="00BC2C04">
        <w:rPr>
          <w:rFonts w:ascii="Angsana New" w:hAnsi="Angsana New" w:hint="cs"/>
          <w:sz w:val="32"/>
          <w:szCs w:val="32"/>
          <w:cs/>
        </w:rPr>
        <w:t>วด์</w:t>
      </w:r>
      <w:proofErr w:type="spellEnd"/>
      <w:r w:rsidR="00BC2C04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>”</w:t>
      </w:r>
    </w:p>
    <w:p w:rsidR="002617D0" w:rsidRPr="00FE7EBB" w:rsidRDefault="003125F8" w:rsidP="00262E00">
      <w:pPr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4009D" w:rsidRPr="00FE7EBB">
        <w:rPr>
          <w:rFonts w:ascii="Angsana New" w:hAnsi="Angsana New"/>
          <w:b/>
          <w:bCs/>
          <w:sz w:val="32"/>
          <w:szCs w:val="32"/>
        </w:rPr>
        <w:t>.</w:t>
      </w:r>
      <w:r w:rsidR="00D4009D" w:rsidRPr="00FE7EBB">
        <w:rPr>
          <w:rFonts w:ascii="Angsana New" w:hAnsi="Angsana New"/>
          <w:b/>
          <w:bCs/>
          <w:sz w:val="32"/>
          <w:szCs w:val="32"/>
        </w:rPr>
        <w:tab/>
      </w:r>
      <w:r w:rsidR="002617D0" w:rsidRPr="00FE7EB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2617D0" w:rsidRPr="00FE7EBB" w:rsidRDefault="00BA4370" w:rsidP="00262E00">
      <w:pPr>
        <w:spacing w:before="120" w:after="120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FE7EBB">
        <w:rPr>
          <w:rFonts w:ascii="Angsana New" w:hAnsi="Angsana New"/>
          <w:sz w:val="32"/>
          <w:szCs w:val="32"/>
        </w:rPr>
        <w:tab/>
      </w:r>
      <w:r w:rsidR="002617D0" w:rsidRPr="00FE7EBB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305429" w:rsidRPr="00FE7EBB">
        <w:rPr>
          <w:rFonts w:ascii="Angsana New" w:hAnsi="Angsana New"/>
          <w:sz w:val="32"/>
          <w:szCs w:val="32"/>
          <w:cs/>
        </w:rPr>
        <w:t>ให้</w:t>
      </w:r>
      <w:r w:rsidR="00D7689B" w:rsidRPr="00FE7EBB">
        <w:rPr>
          <w:rFonts w:ascii="Angsana New" w:hAnsi="Angsana New"/>
          <w:sz w:val="32"/>
          <w:szCs w:val="32"/>
          <w:cs/>
        </w:rPr>
        <w:t>ออกโดย</w:t>
      </w:r>
      <w:r w:rsidR="00F52A21" w:rsidRPr="00FE7EBB">
        <w:rPr>
          <w:rFonts w:ascii="Angsana New" w:hAnsi="Angsana New"/>
          <w:sz w:val="32"/>
          <w:szCs w:val="32"/>
          <w:cs/>
        </w:rPr>
        <w:t>คณะ</w:t>
      </w:r>
      <w:r w:rsidR="002617D0" w:rsidRPr="00FE7EBB">
        <w:rPr>
          <w:rFonts w:ascii="Angsana New" w:hAnsi="Angsana New"/>
          <w:sz w:val="32"/>
          <w:szCs w:val="32"/>
          <w:cs/>
        </w:rPr>
        <w:t>กรรมการบริษัทฯ</w:t>
      </w:r>
      <w:r w:rsidR="00115172" w:rsidRPr="00FE7EBB">
        <w:rPr>
          <w:rFonts w:ascii="Angsana New" w:hAnsi="Angsana New"/>
          <w:sz w:val="32"/>
          <w:szCs w:val="32"/>
          <w:cs/>
        </w:rPr>
        <w:t>เมื่อ</w:t>
      </w:r>
      <w:r w:rsidR="00305429" w:rsidRPr="00FE7EBB">
        <w:rPr>
          <w:rFonts w:ascii="Angsana New" w:hAnsi="Angsana New"/>
          <w:sz w:val="32"/>
          <w:szCs w:val="32"/>
          <w:cs/>
        </w:rPr>
        <w:t>วันที่</w:t>
      </w:r>
      <w:r w:rsidR="007151B3" w:rsidRPr="00FE7EBB">
        <w:rPr>
          <w:rFonts w:ascii="Angsana New" w:hAnsi="Angsana New"/>
          <w:sz w:val="32"/>
          <w:szCs w:val="32"/>
        </w:rPr>
        <w:t xml:space="preserve"> </w:t>
      </w:r>
      <w:r w:rsidR="00334FA7">
        <w:rPr>
          <w:rFonts w:ascii="Angsana New" w:hAnsi="Angsana New"/>
          <w:sz w:val="32"/>
          <w:szCs w:val="32"/>
        </w:rPr>
        <w:t xml:space="preserve">24 </w:t>
      </w:r>
      <w:r w:rsidR="00334FA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34FA7">
        <w:rPr>
          <w:rFonts w:ascii="Angsana New" w:hAnsi="Angsana New"/>
          <w:sz w:val="32"/>
          <w:szCs w:val="32"/>
        </w:rPr>
        <w:t>2564</w:t>
      </w:r>
    </w:p>
    <w:sectPr w:rsidR="002617D0" w:rsidRPr="00FE7EBB" w:rsidSect="00A850E2">
      <w:footerReference w:type="default" r:id="rId8"/>
      <w:pgSz w:w="11909" w:h="16834" w:code="9"/>
      <w:pgMar w:top="1296" w:right="1080" w:bottom="1080" w:left="1339" w:header="706" w:footer="706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16B" w:rsidRDefault="00AC616B">
      <w:r>
        <w:separator/>
      </w:r>
    </w:p>
  </w:endnote>
  <w:endnote w:type="continuationSeparator" w:id="0">
    <w:p w:rsidR="00AC616B" w:rsidRDefault="00AC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16B" w:rsidRDefault="00AC616B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AC616B" w:rsidRDefault="00AC616B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D8083B0" wp14:editId="0648BC1A">
              <wp:simplePos x="0" y="0"/>
              <wp:positionH relativeFrom="column">
                <wp:posOffset>41275</wp:posOffset>
              </wp:positionH>
              <wp:positionV relativeFrom="paragraph">
                <wp:posOffset>-31750</wp:posOffset>
              </wp:positionV>
              <wp:extent cx="2971800" cy="609600"/>
              <wp:effectExtent l="3175" t="0" r="0" b="3175"/>
              <wp:wrapNone/>
              <wp:docPr id="2" name="Text 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16B" w:rsidRDefault="00AC616B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AC616B" w:rsidRDefault="00AC616B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    </w:t>
                          </w:r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>นายศุภสิทธิ์ สุขะนินท</w:t>
                          </w:r>
                          <w:proofErr w:type="spellStart"/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>ร์</w:t>
                          </w:r>
                          <w:proofErr w:type="spellEnd"/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083B0" id="_x0000_t202" coordsize="21600,21600" o:spt="202" path="m,l,21600r21600,l21600,xe">
              <v:stroke joinstyle="miter"/>
              <v:path gradientshapeok="t" o:connecttype="rect"/>
            </v:shapetype>
            <v:shape id="Text Box 52" o:spid="_x0000_s1027" type="#_x0000_t202" style="position:absolute;left:0;text-align:left;margin-left:3.25pt;margin-top:-2.5pt;width:23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" filled="f" stroked="f">
              <v:textbox>
                <w:txbxContent>
                  <w:p w:rsidR="00AC616B" w:rsidRDefault="00AC616B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AC616B" w:rsidRDefault="00AC616B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    </w:t>
                    </w:r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>นายศุภสิทธิ์ สุขะนินท</w:t>
                    </w:r>
                    <w:proofErr w:type="spellStart"/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>ร์</w:t>
                    </w:r>
                    <w:proofErr w:type="spellEnd"/>
                    <w:r>
                      <w:rPr>
                        <w:rFonts w:ascii="Angsana New" w:hAnsi="Angsana New"/>
                        <w:sz w:val="28"/>
                      </w:rPr>
                      <w:t xml:space="preserve">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F64D7A9" wp14:editId="4AB23A4C">
              <wp:simplePos x="0" y="0"/>
              <wp:positionH relativeFrom="column">
                <wp:posOffset>2908935</wp:posOffset>
              </wp:positionH>
              <wp:positionV relativeFrom="paragraph">
                <wp:posOffset>-30480</wp:posOffset>
              </wp:positionV>
              <wp:extent cx="2971800" cy="609600"/>
              <wp:effectExtent l="3810" t="0" r="0" b="1905"/>
              <wp:wrapNone/>
              <wp:docPr id="1" name="Text 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16B" w:rsidRDefault="00AC616B" w:rsidP="0020440D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>………………………………....………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>กรรมการ</w:t>
                          </w:r>
                        </w:p>
                        <w:p w:rsidR="00AC616B" w:rsidRPr="00A974CC" w:rsidRDefault="00AC616B" w:rsidP="0020440D">
                          <w:pPr>
                            <w:rPr>
                              <w:rFonts w:ascii="Angsana New" w:hAnsi="Angsana New"/>
                              <w:sz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</w:rPr>
                            <w:t xml:space="preserve">     </w:t>
                          </w:r>
                          <w:r>
                            <w:rPr>
                              <w:rFonts w:ascii="Angsana New" w:hAnsi="Angsana New"/>
                              <w:sz w:val="28"/>
                              <w:cs/>
                            </w:rPr>
                            <w:t xml:space="preserve">           </w:t>
                          </w:r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>นายนาด</w:t>
                          </w:r>
                          <w:proofErr w:type="spellStart"/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>ิม</w:t>
                          </w:r>
                          <w:proofErr w:type="spellEnd"/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 xml:space="preserve"> ซาเวียร์ ซาลฮา</w:t>
                          </w:r>
                          <w:proofErr w:type="spellStart"/>
                          <w:r w:rsidRPr="003145EC">
                            <w:rPr>
                              <w:rFonts w:ascii="Angsana New" w:hAnsi="Angsana New"/>
                              <w:color w:val="000000"/>
                              <w:sz w:val="28"/>
                              <w:cs/>
                            </w:rPr>
                            <w:t>นี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64D7A9" id="Text Box 51" o:spid="_x0000_s1028" type="#_x0000_t202" style="position:absolute;left:0;text-align:left;margin-left:229.05pt;margin-top:-2.4pt;width:234pt;height:4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" filled="f" stroked="f">
              <v:textbox>
                <w:txbxContent>
                  <w:p w:rsidR="00AC616B" w:rsidRDefault="00AC616B" w:rsidP="0020440D">
                    <w:pPr>
                      <w:jc w:val="center"/>
                      <w:rPr>
                        <w:rFonts w:ascii="Angsana New" w:hAnsi="Angsana New"/>
                        <w:sz w:val="28"/>
                        <w:cs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>………………………………....………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>กรรมการ</w:t>
                    </w:r>
                  </w:p>
                  <w:p w:rsidR="00AC616B" w:rsidRPr="00A974CC" w:rsidRDefault="00AC616B" w:rsidP="0020440D">
                    <w:pPr>
                      <w:rPr>
                        <w:rFonts w:ascii="Angsana New" w:hAnsi="Angsana New"/>
                        <w:sz w:val="28"/>
                      </w:rPr>
                    </w:pPr>
                    <w:r>
                      <w:rPr>
                        <w:rFonts w:ascii="Angsana New" w:hAnsi="Angsana New"/>
                        <w:sz w:val="28"/>
                      </w:rPr>
                      <w:t xml:space="preserve">     </w:t>
                    </w:r>
                    <w:r>
                      <w:rPr>
                        <w:rFonts w:ascii="Angsana New" w:hAnsi="Angsana New"/>
                        <w:sz w:val="28"/>
                        <w:cs/>
                      </w:rPr>
                      <w:t xml:space="preserve">           </w:t>
                    </w:r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>นายนาด</w:t>
                    </w:r>
                    <w:proofErr w:type="spellStart"/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>ิม</w:t>
                    </w:r>
                    <w:proofErr w:type="spellEnd"/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 xml:space="preserve"> ซาเวียร์ ซาลฮา</w:t>
                    </w:r>
                    <w:proofErr w:type="spellStart"/>
                    <w:r w:rsidRPr="003145EC">
                      <w:rPr>
                        <w:rFonts w:ascii="Angsana New" w:hAnsi="Angsana New"/>
                        <w:color w:val="000000"/>
                        <w:sz w:val="28"/>
                        <w:cs/>
                      </w:rPr>
                      <w:t>นี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616B" w:rsidRDefault="00AC61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16B" w:rsidRDefault="00AC616B">
      <w:r>
        <w:separator/>
      </w:r>
    </w:p>
  </w:footnote>
  <w:footnote w:type="continuationSeparator" w:id="0">
    <w:p w:rsidR="00AC616B" w:rsidRDefault="00AC6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E97"/>
    <w:multiLevelType w:val="hybridMultilevel"/>
    <w:tmpl w:val="E0801E40"/>
    <w:lvl w:ilvl="0" w:tplc="5448E838">
      <w:numFmt w:val="bullet"/>
      <w:lvlText w:val="-"/>
      <w:lvlJc w:val="left"/>
      <w:pPr>
        <w:ind w:left="126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A7E9B"/>
    <w:multiLevelType w:val="hybridMultilevel"/>
    <w:tmpl w:val="7862A966"/>
    <w:lvl w:ilvl="0" w:tplc="3A7ADB7A">
      <w:start w:val="32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3669B"/>
    <w:multiLevelType w:val="hybridMultilevel"/>
    <w:tmpl w:val="6AF6E76C"/>
    <w:lvl w:ilvl="0" w:tplc="B72817E2">
      <w:start w:val="1"/>
      <w:numFmt w:val="thaiLett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4" w15:restartNumberingAfterBreak="0">
    <w:nsid w:val="6024154D"/>
    <w:multiLevelType w:val="hybridMultilevel"/>
    <w:tmpl w:val="D786E542"/>
    <w:lvl w:ilvl="0" w:tplc="0409000F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135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91CF1"/>
    <w:multiLevelType w:val="hybridMultilevel"/>
    <w:tmpl w:val="60BA4160"/>
    <w:lvl w:ilvl="0" w:tplc="1212B68A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C3E5A24"/>
    <w:multiLevelType w:val="multilevel"/>
    <w:tmpl w:val="5860ACB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440"/>
      </w:pPr>
      <w:rPr>
        <w:rFonts w:hint="default"/>
      </w:rPr>
    </w:lvl>
  </w:abstractNum>
  <w:abstractNum w:abstractNumId="20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C379B9"/>
    <w:multiLevelType w:val="multilevel"/>
    <w:tmpl w:val="12664704"/>
    <w:lvl w:ilvl="0">
      <w:start w:val="22"/>
      <w:numFmt w:val="decimal"/>
      <w:lvlText w:val="%1."/>
      <w:lvlJc w:val="left"/>
      <w:pPr>
        <w:ind w:left="47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79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3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4"/>
  </w:num>
  <w:num w:numId="2">
    <w:abstractNumId w:val="12"/>
  </w:num>
  <w:num w:numId="3">
    <w:abstractNumId w:val="6"/>
  </w:num>
  <w:num w:numId="4">
    <w:abstractNumId w:val="3"/>
  </w:num>
  <w:num w:numId="5">
    <w:abstractNumId w:val="20"/>
  </w:num>
  <w:num w:numId="6">
    <w:abstractNumId w:val="26"/>
  </w:num>
  <w:num w:numId="7">
    <w:abstractNumId w:val="23"/>
  </w:num>
  <w:num w:numId="8">
    <w:abstractNumId w:val="25"/>
  </w:num>
  <w:num w:numId="9">
    <w:abstractNumId w:val="8"/>
  </w:num>
  <w:num w:numId="10">
    <w:abstractNumId w:val="13"/>
  </w:num>
  <w:num w:numId="11">
    <w:abstractNumId w:val="4"/>
  </w:num>
  <w:num w:numId="12">
    <w:abstractNumId w:val="1"/>
  </w:num>
  <w:num w:numId="13">
    <w:abstractNumId w:val="9"/>
  </w:num>
  <w:num w:numId="14">
    <w:abstractNumId w:val="11"/>
  </w:num>
  <w:num w:numId="15">
    <w:abstractNumId w:val="7"/>
  </w:num>
  <w:num w:numId="16">
    <w:abstractNumId w:val="2"/>
  </w:num>
  <w:num w:numId="17">
    <w:abstractNumId w:val="16"/>
  </w:num>
  <w:num w:numId="18">
    <w:abstractNumId w:val="21"/>
  </w:num>
  <w:num w:numId="19">
    <w:abstractNumId w:val="10"/>
  </w:num>
  <w:num w:numId="20">
    <w:abstractNumId w:val="5"/>
  </w:num>
  <w:num w:numId="21">
    <w:abstractNumId w:val="0"/>
  </w:num>
  <w:num w:numId="22">
    <w:abstractNumId w:val="19"/>
  </w:num>
  <w:num w:numId="23">
    <w:abstractNumId w:val="17"/>
  </w:num>
  <w:num w:numId="24">
    <w:abstractNumId w:val="15"/>
  </w:num>
  <w:num w:numId="25">
    <w:abstractNumId w:val="18"/>
  </w:num>
  <w:num w:numId="26">
    <w:abstractNumId w:val="1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C2B"/>
    <w:rsid w:val="00002502"/>
    <w:rsid w:val="00002897"/>
    <w:rsid w:val="0000324D"/>
    <w:rsid w:val="0000325C"/>
    <w:rsid w:val="00003A59"/>
    <w:rsid w:val="000059C8"/>
    <w:rsid w:val="000063BB"/>
    <w:rsid w:val="00006D66"/>
    <w:rsid w:val="0001037F"/>
    <w:rsid w:val="00012F37"/>
    <w:rsid w:val="00013B10"/>
    <w:rsid w:val="00014513"/>
    <w:rsid w:val="00015AC0"/>
    <w:rsid w:val="000204B8"/>
    <w:rsid w:val="00022DE8"/>
    <w:rsid w:val="000237EA"/>
    <w:rsid w:val="00024B28"/>
    <w:rsid w:val="00024EF5"/>
    <w:rsid w:val="00025866"/>
    <w:rsid w:val="000273B6"/>
    <w:rsid w:val="00027C14"/>
    <w:rsid w:val="000300BB"/>
    <w:rsid w:val="00030726"/>
    <w:rsid w:val="00030C79"/>
    <w:rsid w:val="00032AC2"/>
    <w:rsid w:val="00034708"/>
    <w:rsid w:val="00034C7C"/>
    <w:rsid w:val="0003511C"/>
    <w:rsid w:val="0003614E"/>
    <w:rsid w:val="00037D00"/>
    <w:rsid w:val="00041B04"/>
    <w:rsid w:val="00041C0C"/>
    <w:rsid w:val="00042114"/>
    <w:rsid w:val="00042F20"/>
    <w:rsid w:val="0004300A"/>
    <w:rsid w:val="00043AE8"/>
    <w:rsid w:val="00043DAC"/>
    <w:rsid w:val="000448CA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5393"/>
    <w:rsid w:val="00056D3D"/>
    <w:rsid w:val="00057134"/>
    <w:rsid w:val="000574EA"/>
    <w:rsid w:val="00057556"/>
    <w:rsid w:val="00057A27"/>
    <w:rsid w:val="000603AA"/>
    <w:rsid w:val="00060A39"/>
    <w:rsid w:val="000615ED"/>
    <w:rsid w:val="00061664"/>
    <w:rsid w:val="000640F8"/>
    <w:rsid w:val="00064E82"/>
    <w:rsid w:val="000651D1"/>
    <w:rsid w:val="0006566D"/>
    <w:rsid w:val="00070391"/>
    <w:rsid w:val="000703AF"/>
    <w:rsid w:val="000709DB"/>
    <w:rsid w:val="000710E9"/>
    <w:rsid w:val="000718BC"/>
    <w:rsid w:val="00074D30"/>
    <w:rsid w:val="000762F1"/>
    <w:rsid w:val="000764AB"/>
    <w:rsid w:val="00077E9C"/>
    <w:rsid w:val="00080045"/>
    <w:rsid w:val="000803D0"/>
    <w:rsid w:val="00080EAA"/>
    <w:rsid w:val="000814B4"/>
    <w:rsid w:val="000829EB"/>
    <w:rsid w:val="000835E4"/>
    <w:rsid w:val="000840B3"/>
    <w:rsid w:val="00084AA9"/>
    <w:rsid w:val="00085A6F"/>
    <w:rsid w:val="00092829"/>
    <w:rsid w:val="00094A1B"/>
    <w:rsid w:val="0009575A"/>
    <w:rsid w:val="00095BC9"/>
    <w:rsid w:val="00095BE6"/>
    <w:rsid w:val="000964C8"/>
    <w:rsid w:val="0009650F"/>
    <w:rsid w:val="000966A3"/>
    <w:rsid w:val="000971DA"/>
    <w:rsid w:val="000A2768"/>
    <w:rsid w:val="000A292D"/>
    <w:rsid w:val="000A2F93"/>
    <w:rsid w:val="000A53E3"/>
    <w:rsid w:val="000A5E9E"/>
    <w:rsid w:val="000A6733"/>
    <w:rsid w:val="000A7299"/>
    <w:rsid w:val="000A76A4"/>
    <w:rsid w:val="000B0A51"/>
    <w:rsid w:val="000B2023"/>
    <w:rsid w:val="000B26B4"/>
    <w:rsid w:val="000B3CE8"/>
    <w:rsid w:val="000B46D3"/>
    <w:rsid w:val="000B4809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C7007"/>
    <w:rsid w:val="000C71A3"/>
    <w:rsid w:val="000D05DC"/>
    <w:rsid w:val="000D076B"/>
    <w:rsid w:val="000D0C9A"/>
    <w:rsid w:val="000D205D"/>
    <w:rsid w:val="000D3409"/>
    <w:rsid w:val="000D34E6"/>
    <w:rsid w:val="000D49F0"/>
    <w:rsid w:val="000D4BEE"/>
    <w:rsid w:val="000D5689"/>
    <w:rsid w:val="000E00EE"/>
    <w:rsid w:val="000E0EAE"/>
    <w:rsid w:val="000E21C4"/>
    <w:rsid w:val="000E4DB5"/>
    <w:rsid w:val="000E5519"/>
    <w:rsid w:val="000E5783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4BF1"/>
    <w:rsid w:val="000F71F2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B73"/>
    <w:rsid w:val="00111F38"/>
    <w:rsid w:val="00112D9C"/>
    <w:rsid w:val="001131AC"/>
    <w:rsid w:val="00114930"/>
    <w:rsid w:val="00115172"/>
    <w:rsid w:val="001156CE"/>
    <w:rsid w:val="00115CBF"/>
    <w:rsid w:val="00116358"/>
    <w:rsid w:val="001165CB"/>
    <w:rsid w:val="0011782A"/>
    <w:rsid w:val="00117E7C"/>
    <w:rsid w:val="001249FC"/>
    <w:rsid w:val="001251A6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46EE"/>
    <w:rsid w:val="00134998"/>
    <w:rsid w:val="00136475"/>
    <w:rsid w:val="00136BE1"/>
    <w:rsid w:val="00137B27"/>
    <w:rsid w:val="00140BFE"/>
    <w:rsid w:val="001439FB"/>
    <w:rsid w:val="0014459F"/>
    <w:rsid w:val="00144905"/>
    <w:rsid w:val="00144943"/>
    <w:rsid w:val="0014585A"/>
    <w:rsid w:val="00145AC4"/>
    <w:rsid w:val="00145E15"/>
    <w:rsid w:val="001463C1"/>
    <w:rsid w:val="0014648F"/>
    <w:rsid w:val="001473F4"/>
    <w:rsid w:val="00147AB5"/>
    <w:rsid w:val="0015024B"/>
    <w:rsid w:val="0015210D"/>
    <w:rsid w:val="00152786"/>
    <w:rsid w:val="00152BEB"/>
    <w:rsid w:val="001535F0"/>
    <w:rsid w:val="00154BB8"/>
    <w:rsid w:val="00154E08"/>
    <w:rsid w:val="001556E4"/>
    <w:rsid w:val="001557CA"/>
    <w:rsid w:val="00155EF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342D"/>
    <w:rsid w:val="00163E56"/>
    <w:rsid w:val="00164747"/>
    <w:rsid w:val="00164942"/>
    <w:rsid w:val="00164ACF"/>
    <w:rsid w:val="00164FC4"/>
    <w:rsid w:val="00167B47"/>
    <w:rsid w:val="00167BAD"/>
    <w:rsid w:val="00171C26"/>
    <w:rsid w:val="00172090"/>
    <w:rsid w:val="00173F5A"/>
    <w:rsid w:val="001754B6"/>
    <w:rsid w:val="00175734"/>
    <w:rsid w:val="00175755"/>
    <w:rsid w:val="0017576C"/>
    <w:rsid w:val="00177991"/>
    <w:rsid w:val="00177B64"/>
    <w:rsid w:val="00177EB1"/>
    <w:rsid w:val="00180837"/>
    <w:rsid w:val="00181812"/>
    <w:rsid w:val="00182C1D"/>
    <w:rsid w:val="00183186"/>
    <w:rsid w:val="0018384F"/>
    <w:rsid w:val="00183C25"/>
    <w:rsid w:val="0018481B"/>
    <w:rsid w:val="00185712"/>
    <w:rsid w:val="001857F1"/>
    <w:rsid w:val="00186037"/>
    <w:rsid w:val="0018645A"/>
    <w:rsid w:val="00186B99"/>
    <w:rsid w:val="00187780"/>
    <w:rsid w:val="00187A75"/>
    <w:rsid w:val="00187B95"/>
    <w:rsid w:val="00190458"/>
    <w:rsid w:val="001907A2"/>
    <w:rsid w:val="0019326E"/>
    <w:rsid w:val="0019622B"/>
    <w:rsid w:val="001973A8"/>
    <w:rsid w:val="001A012C"/>
    <w:rsid w:val="001A03FB"/>
    <w:rsid w:val="001A0CF2"/>
    <w:rsid w:val="001A11D1"/>
    <w:rsid w:val="001A20E8"/>
    <w:rsid w:val="001A2531"/>
    <w:rsid w:val="001A3F0C"/>
    <w:rsid w:val="001A52A4"/>
    <w:rsid w:val="001A5703"/>
    <w:rsid w:val="001A58FB"/>
    <w:rsid w:val="001A6597"/>
    <w:rsid w:val="001A68D1"/>
    <w:rsid w:val="001A7D90"/>
    <w:rsid w:val="001A7E50"/>
    <w:rsid w:val="001B302B"/>
    <w:rsid w:val="001B3B17"/>
    <w:rsid w:val="001B3D78"/>
    <w:rsid w:val="001B6A8A"/>
    <w:rsid w:val="001B6E2E"/>
    <w:rsid w:val="001B7402"/>
    <w:rsid w:val="001B796C"/>
    <w:rsid w:val="001C03E5"/>
    <w:rsid w:val="001C09CD"/>
    <w:rsid w:val="001C0B3E"/>
    <w:rsid w:val="001C0F2A"/>
    <w:rsid w:val="001C3701"/>
    <w:rsid w:val="001C4C50"/>
    <w:rsid w:val="001C5783"/>
    <w:rsid w:val="001C5C08"/>
    <w:rsid w:val="001C6E2C"/>
    <w:rsid w:val="001C78CE"/>
    <w:rsid w:val="001C793D"/>
    <w:rsid w:val="001D3A54"/>
    <w:rsid w:val="001D5120"/>
    <w:rsid w:val="001D57F5"/>
    <w:rsid w:val="001D656D"/>
    <w:rsid w:val="001D70E4"/>
    <w:rsid w:val="001E0396"/>
    <w:rsid w:val="001E0514"/>
    <w:rsid w:val="001E0BBB"/>
    <w:rsid w:val="001E21C2"/>
    <w:rsid w:val="001E3622"/>
    <w:rsid w:val="001E4B68"/>
    <w:rsid w:val="001E5995"/>
    <w:rsid w:val="001E6EC8"/>
    <w:rsid w:val="001E6F37"/>
    <w:rsid w:val="001E7236"/>
    <w:rsid w:val="001E7FF7"/>
    <w:rsid w:val="001F089A"/>
    <w:rsid w:val="001F313A"/>
    <w:rsid w:val="001F33E4"/>
    <w:rsid w:val="001F42AB"/>
    <w:rsid w:val="001F5717"/>
    <w:rsid w:val="001F64B7"/>
    <w:rsid w:val="001F74A0"/>
    <w:rsid w:val="00200648"/>
    <w:rsid w:val="0020440D"/>
    <w:rsid w:val="002044B3"/>
    <w:rsid w:val="00205520"/>
    <w:rsid w:val="00205F4C"/>
    <w:rsid w:val="00206B41"/>
    <w:rsid w:val="00206B64"/>
    <w:rsid w:val="00207D8A"/>
    <w:rsid w:val="00207DA2"/>
    <w:rsid w:val="00207E46"/>
    <w:rsid w:val="00207EAD"/>
    <w:rsid w:val="0021019D"/>
    <w:rsid w:val="00210226"/>
    <w:rsid w:val="00211010"/>
    <w:rsid w:val="00211AA7"/>
    <w:rsid w:val="00212C69"/>
    <w:rsid w:val="00212CAA"/>
    <w:rsid w:val="00213B16"/>
    <w:rsid w:val="00213C1E"/>
    <w:rsid w:val="00213E29"/>
    <w:rsid w:val="00214480"/>
    <w:rsid w:val="002145E2"/>
    <w:rsid w:val="00215119"/>
    <w:rsid w:val="00215938"/>
    <w:rsid w:val="00216DB1"/>
    <w:rsid w:val="00217798"/>
    <w:rsid w:val="0022051F"/>
    <w:rsid w:val="002206D1"/>
    <w:rsid w:val="00220DFA"/>
    <w:rsid w:val="00221437"/>
    <w:rsid w:val="00223B01"/>
    <w:rsid w:val="00224BF7"/>
    <w:rsid w:val="002257F5"/>
    <w:rsid w:val="002262ED"/>
    <w:rsid w:val="002263D6"/>
    <w:rsid w:val="00227279"/>
    <w:rsid w:val="00230991"/>
    <w:rsid w:val="00231181"/>
    <w:rsid w:val="00232706"/>
    <w:rsid w:val="0023284A"/>
    <w:rsid w:val="00233AAB"/>
    <w:rsid w:val="00234380"/>
    <w:rsid w:val="0023582B"/>
    <w:rsid w:val="002358E3"/>
    <w:rsid w:val="00236A57"/>
    <w:rsid w:val="00240C1F"/>
    <w:rsid w:val="00240D27"/>
    <w:rsid w:val="00241B54"/>
    <w:rsid w:val="00241CBC"/>
    <w:rsid w:val="00242C8C"/>
    <w:rsid w:val="0024422D"/>
    <w:rsid w:val="0024449E"/>
    <w:rsid w:val="00245193"/>
    <w:rsid w:val="002461CD"/>
    <w:rsid w:val="00246A20"/>
    <w:rsid w:val="00246C84"/>
    <w:rsid w:val="00246E10"/>
    <w:rsid w:val="00247282"/>
    <w:rsid w:val="002531E9"/>
    <w:rsid w:val="002533F2"/>
    <w:rsid w:val="0025368B"/>
    <w:rsid w:val="00253BF3"/>
    <w:rsid w:val="002546A7"/>
    <w:rsid w:val="00254CB0"/>
    <w:rsid w:val="00257C3E"/>
    <w:rsid w:val="0026063F"/>
    <w:rsid w:val="002617D0"/>
    <w:rsid w:val="00262E00"/>
    <w:rsid w:val="00265190"/>
    <w:rsid w:val="00265D67"/>
    <w:rsid w:val="0026741D"/>
    <w:rsid w:val="00270862"/>
    <w:rsid w:val="002718BA"/>
    <w:rsid w:val="00271E90"/>
    <w:rsid w:val="002722D0"/>
    <w:rsid w:val="0027380C"/>
    <w:rsid w:val="00273865"/>
    <w:rsid w:val="00274581"/>
    <w:rsid w:val="00274D84"/>
    <w:rsid w:val="0027722D"/>
    <w:rsid w:val="0028003E"/>
    <w:rsid w:val="00281996"/>
    <w:rsid w:val="002822A9"/>
    <w:rsid w:val="00282B16"/>
    <w:rsid w:val="00283C6B"/>
    <w:rsid w:val="00283F9B"/>
    <w:rsid w:val="002853BD"/>
    <w:rsid w:val="00285486"/>
    <w:rsid w:val="002861D5"/>
    <w:rsid w:val="00286F79"/>
    <w:rsid w:val="00287715"/>
    <w:rsid w:val="0028771C"/>
    <w:rsid w:val="00287CDF"/>
    <w:rsid w:val="00290B8E"/>
    <w:rsid w:val="00290E8F"/>
    <w:rsid w:val="00291E6A"/>
    <w:rsid w:val="002941A0"/>
    <w:rsid w:val="002942AF"/>
    <w:rsid w:val="00295AE5"/>
    <w:rsid w:val="0029795E"/>
    <w:rsid w:val="002A099B"/>
    <w:rsid w:val="002A1517"/>
    <w:rsid w:val="002A2103"/>
    <w:rsid w:val="002A5037"/>
    <w:rsid w:val="002A51E9"/>
    <w:rsid w:val="002A6878"/>
    <w:rsid w:val="002A6DF6"/>
    <w:rsid w:val="002A7C65"/>
    <w:rsid w:val="002A7EA8"/>
    <w:rsid w:val="002B29AE"/>
    <w:rsid w:val="002B2B04"/>
    <w:rsid w:val="002B4E3E"/>
    <w:rsid w:val="002B5284"/>
    <w:rsid w:val="002B5A7C"/>
    <w:rsid w:val="002B7650"/>
    <w:rsid w:val="002C02D1"/>
    <w:rsid w:val="002C0CED"/>
    <w:rsid w:val="002C131B"/>
    <w:rsid w:val="002C31E7"/>
    <w:rsid w:val="002C3FF5"/>
    <w:rsid w:val="002C6DA3"/>
    <w:rsid w:val="002D04D5"/>
    <w:rsid w:val="002D112C"/>
    <w:rsid w:val="002D24CE"/>
    <w:rsid w:val="002D46DD"/>
    <w:rsid w:val="002D4BF5"/>
    <w:rsid w:val="002D5295"/>
    <w:rsid w:val="002D61A0"/>
    <w:rsid w:val="002D75DC"/>
    <w:rsid w:val="002E0160"/>
    <w:rsid w:val="002E138A"/>
    <w:rsid w:val="002E157D"/>
    <w:rsid w:val="002E43D1"/>
    <w:rsid w:val="002E5DB0"/>
    <w:rsid w:val="002E6E16"/>
    <w:rsid w:val="002E7E7D"/>
    <w:rsid w:val="002F0976"/>
    <w:rsid w:val="002F0F12"/>
    <w:rsid w:val="002F33D0"/>
    <w:rsid w:val="002F46AA"/>
    <w:rsid w:val="002F5206"/>
    <w:rsid w:val="002F6F9F"/>
    <w:rsid w:val="0030098A"/>
    <w:rsid w:val="00300C9E"/>
    <w:rsid w:val="00300F83"/>
    <w:rsid w:val="00302B62"/>
    <w:rsid w:val="00305429"/>
    <w:rsid w:val="0030670E"/>
    <w:rsid w:val="00310724"/>
    <w:rsid w:val="00311075"/>
    <w:rsid w:val="003125F8"/>
    <w:rsid w:val="003136BD"/>
    <w:rsid w:val="003140C8"/>
    <w:rsid w:val="003141D4"/>
    <w:rsid w:val="003142D7"/>
    <w:rsid w:val="0031519C"/>
    <w:rsid w:val="00315559"/>
    <w:rsid w:val="003156AF"/>
    <w:rsid w:val="003160B7"/>
    <w:rsid w:val="00316B1C"/>
    <w:rsid w:val="00316BFE"/>
    <w:rsid w:val="00316DF9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2B0"/>
    <w:rsid w:val="003343BE"/>
    <w:rsid w:val="003346A6"/>
    <w:rsid w:val="003348E2"/>
    <w:rsid w:val="00334B80"/>
    <w:rsid w:val="00334FA7"/>
    <w:rsid w:val="003352FB"/>
    <w:rsid w:val="003372CD"/>
    <w:rsid w:val="003417B1"/>
    <w:rsid w:val="003417D0"/>
    <w:rsid w:val="00342DEC"/>
    <w:rsid w:val="0034347B"/>
    <w:rsid w:val="003438A9"/>
    <w:rsid w:val="00343E85"/>
    <w:rsid w:val="00344FFA"/>
    <w:rsid w:val="00347208"/>
    <w:rsid w:val="00350103"/>
    <w:rsid w:val="00351CF9"/>
    <w:rsid w:val="00351E1B"/>
    <w:rsid w:val="00351E39"/>
    <w:rsid w:val="0035230E"/>
    <w:rsid w:val="00352B9A"/>
    <w:rsid w:val="00353159"/>
    <w:rsid w:val="00353C37"/>
    <w:rsid w:val="00354FEF"/>
    <w:rsid w:val="00355148"/>
    <w:rsid w:val="003553C9"/>
    <w:rsid w:val="00356BCD"/>
    <w:rsid w:val="00357146"/>
    <w:rsid w:val="003630F3"/>
    <w:rsid w:val="00363A92"/>
    <w:rsid w:val="00364E7E"/>
    <w:rsid w:val="00365F61"/>
    <w:rsid w:val="00371B69"/>
    <w:rsid w:val="00372A2D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5B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57A"/>
    <w:rsid w:val="0039590F"/>
    <w:rsid w:val="003959B0"/>
    <w:rsid w:val="003962DE"/>
    <w:rsid w:val="00396672"/>
    <w:rsid w:val="003967FF"/>
    <w:rsid w:val="003968AA"/>
    <w:rsid w:val="00397BB3"/>
    <w:rsid w:val="003A0147"/>
    <w:rsid w:val="003A274D"/>
    <w:rsid w:val="003A2AF1"/>
    <w:rsid w:val="003A344D"/>
    <w:rsid w:val="003A44F5"/>
    <w:rsid w:val="003A4EC9"/>
    <w:rsid w:val="003A5E3C"/>
    <w:rsid w:val="003A63A7"/>
    <w:rsid w:val="003B18B9"/>
    <w:rsid w:val="003B251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3B71"/>
    <w:rsid w:val="003C54F9"/>
    <w:rsid w:val="003C6BCD"/>
    <w:rsid w:val="003C6EB4"/>
    <w:rsid w:val="003C7819"/>
    <w:rsid w:val="003D1415"/>
    <w:rsid w:val="003D2194"/>
    <w:rsid w:val="003D2596"/>
    <w:rsid w:val="003D2994"/>
    <w:rsid w:val="003D3AEF"/>
    <w:rsid w:val="003D3C22"/>
    <w:rsid w:val="003D4ABD"/>
    <w:rsid w:val="003D6176"/>
    <w:rsid w:val="003D6ECF"/>
    <w:rsid w:val="003E03BE"/>
    <w:rsid w:val="003E0C4D"/>
    <w:rsid w:val="003E14A4"/>
    <w:rsid w:val="003E3BE0"/>
    <w:rsid w:val="003E4532"/>
    <w:rsid w:val="003E5328"/>
    <w:rsid w:val="003E59C0"/>
    <w:rsid w:val="003E5D36"/>
    <w:rsid w:val="003E6187"/>
    <w:rsid w:val="003E65B6"/>
    <w:rsid w:val="003E670A"/>
    <w:rsid w:val="003E6C8A"/>
    <w:rsid w:val="003E71AC"/>
    <w:rsid w:val="003E74C5"/>
    <w:rsid w:val="003E797E"/>
    <w:rsid w:val="003F1A37"/>
    <w:rsid w:val="003F1DEE"/>
    <w:rsid w:val="003F3089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C5C"/>
    <w:rsid w:val="00412D15"/>
    <w:rsid w:val="00412E77"/>
    <w:rsid w:val="004135FA"/>
    <w:rsid w:val="00414384"/>
    <w:rsid w:val="004144C6"/>
    <w:rsid w:val="00415733"/>
    <w:rsid w:val="00415BD9"/>
    <w:rsid w:val="00420188"/>
    <w:rsid w:val="00420244"/>
    <w:rsid w:val="00420E27"/>
    <w:rsid w:val="00420F0D"/>
    <w:rsid w:val="0042281F"/>
    <w:rsid w:val="00422E10"/>
    <w:rsid w:val="00422E9C"/>
    <w:rsid w:val="00425390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37AD3"/>
    <w:rsid w:val="004410AF"/>
    <w:rsid w:val="00441326"/>
    <w:rsid w:val="00441D9F"/>
    <w:rsid w:val="00444363"/>
    <w:rsid w:val="00445814"/>
    <w:rsid w:val="004506D4"/>
    <w:rsid w:val="00450CF0"/>
    <w:rsid w:val="004512D7"/>
    <w:rsid w:val="004512DB"/>
    <w:rsid w:val="00452AB5"/>
    <w:rsid w:val="00453480"/>
    <w:rsid w:val="00453BBD"/>
    <w:rsid w:val="00453BFE"/>
    <w:rsid w:val="00454BC2"/>
    <w:rsid w:val="00454EC0"/>
    <w:rsid w:val="0045505A"/>
    <w:rsid w:val="00455B73"/>
    <w:rsid w:val="00455E9B"/>
    <w:rsid w:val="00456022"/>
    <w:rsid w:val="00456987"/>
    <w:rsid w:val="00461860"/>
    <w:rsid w:val="00461E92"/>
    <w:rsid w:val="0046254F"/>
    <w:rsid w:val="00463686"/>
    <w:rsid w:val="00463A3C"/>
    <w:rsid w:val="00463D47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1C84"/>
    <w:rsid w:val="00483212"/>
    <w:rsid w:val="004832BA"/>
    <w:rsid w:val="0048406B"/>
    <w:rsid w:val="00484B23"/>
    <w:rsid w:val="00484FE6"/>
    <w:rsid w:val="00485557"/>
    <w:rsid w:val="00486418"/>
    <w:rsid w:val="0048649E"/>
    <w:rsid w:val="004904EA"/>
    <w:rsid w:val="00492F42"/>
    <w:rsid w:val="004935BD"/>
    <w:rsid w:val="00493914"/>
    <w:rsid w:val="00493ABD"/>
    <w:rsid w:val="004940FF"/>
    <w:rsid w:val="00494FBC"/>
    <w:rsid w:val="00495B5D"/>
    <w:rsid w:val="00495E1B"/>
    <w:rsid w:val="00496445"/>
    <w:rsid w:val="00496AEF"/>
    <w:rsid w:val="00497181"/>
    <w:rsid w:val="004974AF"/>
    <w:rsid w:val="00497941"/>
    <w:rsid w:val="00497ABA"/>
    <w:rsid w:val="004A070C"/>
    <w:rsid w:val="004A1988"/>
    <w:rsid w:val="004A2165"/>
    <w:rsid w:val="004A27B2"/>
    <w:rsid w:val="004A434A"/>
    <w:rsid w:val="004A4971"/>
    <w:rsid w:val="004A4C9D"/>
    <w:rsid w:val="004A5B0D"/>
    <w:rsid w:val="004A5EEA"/>
    <w:rsid w:val="004A6099"/>
    <w:rsid w:val="004A61DC"/>
    <w:rsid w:val="004A6904"/>
    <w:rsid w:val="004A690F"/>
    <w:rsid w:val="004A69A2"/>
    <w:rsid w:val="004A6A52"/>
    <w:rsid w:val="004A78EB"/>
    <w:rsid w:val="004B0FBD"/>
    <w:rsid w:val="004B1FD5"/>
    <w:rsid w:val="004B22CC"/>
    <w:rsid w:val="004B2A58"/>
    <w:rsid w:val="004B3944"/>
    <w:rsid w:val="004B3F71"/>
    <w:rsid w:val="004B539A"/>
    <w:rsid w:val="004B691D"/>
    <w:rsid w:val="004B76C2"/>
    <w:rsid w:val="004B7876"/>
    <w:rsid w:val="004B7BBF"/>
    <w:rsid w:val="004C0850"/>
    <w:rsid w:val="004C11B3"/>
    <w:rsid w:val="004C193F"/>
    <w:rsid w:val="004C19D7"/>
    <w:rsid w:val="004C1C63"/>
    <w:rsid w:val="004C23FA"/>
    <w:rsid w:val="004C368C"/>
    <w:rsid w:val="004C3C8F"/>
    <w:rsid w:val="004C47B2"/>
    <w:rsid w:val="004C61CE"/>
    <w:rsid w:val="004C74F9"/>
    <w:rsid w:val="004C7CA1"/>
    <w:rsid w:val="004D1059"/>
    <w:rsid w:val="004D1CA8"/>
    <w:rsid w:val="004D51EC"/>
    <w:rsid w:val="004D64E6"/>
    <w:rsid w:val="004E2781"/>
    <w:rsid w:val="004E32AF"/>
    <w:rsid w:val="004E3407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4575"/>
    <w:rsid w:val="004F5AF9"/>
    <w:rsid w:val="004F656C"/>
    <w:rsid w:val="005012E3"/>
    <w:rsid w:val="00501DE9"/>
    <w:rsid w:val="00503937"/>
    <w:rsid w:val="00503D4F"/>
    <w:rsid w:val="005057FD"/>
    <w:rsid w:val="005067C8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3311"/>
    <w:rsid w:val="005241D8"/>
    <w:rsid w:val="005246B4"/>
    <w:rsid w:val="005250B2"/>
    <w:rsid w:val="005254CD"/>
    <w:rsid w:val="0052551C"/>
    <w:rsid w:val="00525CD6"/>
    <w:rsid w:val="00526B60"/>
    <w:rsid w:val="00527FB0"/>
    <w:rsid w:val="0053019B"/>
    <w:rsid w:val="00531C14"/>
    <w:rsid w:val="00532F0D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45DB"/>
    <w:rsid w:val="00555015"/>
    <w:rsid w:val="0055532C"/>
    <w:rsid w:val="0055686F"/>
    <w:rsid w:val="00557797"/>
    <w:rsid w:val="0055787D"/>
    <w:rsid w:val="00557E2F"/>
    <w:rsid w:val="005601A1"/>
    <w:rsid w:val="005635BF"/>
    <w:rsid w:val="005659B1"/>
    <w:rsid w:val="0056638C"/>
    <w:rsid w:val="00566C3D"/>
    <w:rsid w:val="0056748C"/>
    <w:rsid w:val="00567823"/>
    <w:rsid w:val="00570482"/>
    <w:rsid w:val="005727BA"/>
    <w:rsid w:val="00572B07"/>
    <w:rsid w:val="00573A38"/>
    <w:rsid w:val="00575395"/>
    <w:rsid w:val="005768D2"/>
    <w:rsid w:val="00577EE2"/>
    <w:rsid w:val="00580767"/>
    <w:rsid w:val="005817A8"/>
    <w:rsid w:val="005844DC"/>
    <w:rsid w:val="005864FA"/>
    <w:rsid w:val="00586507"/>
    <w:rsid w:val="00586709"/>
    <w:rsid w:val="0058699F"/>
    <w:rsid w:val="00592516"/>
    <w:rsid w:val="00593EC1"/>
    <w:rsid w:val="00593F9A"/>
    <w:rsid w:val="0059595B"/>
    <w:rsid w:val="00595CAA"/>
    <w:rsid w:val="005A018F"/>
    <w:rsid w:val="005A22F0"/>
    <w:rsid w:val="005A37F7"/>
    <w:rsid w:val="005A38D9"/>
    <w:rsid w:val="005A4C74"/>
    <w:rsid w:val="005A6589"/>
    <w:rsid w:val="005A6969"/>
    <w:rsid w:val="005A6DF0"/>
    <w:rsid w:val="005B0399"/>
    <w:rsid w:val="005B1C5D"/>
    <w:rsid w:val="005B214F"/>
    <w:rsid w:val="005B233A"/>
    <w:rsid w:val="005B3231"/>
    <w:rsid w:val="005B3C76"/>
    <w:rsid w:val="005B40C6"/>
    <w:rsid w:val="005B44AA"/>
    <w:rsid w:val="005B466A"/>
    <w:rsid w:val="005B57D1"/>
    <w:rsid w:val="005B58DD"/>
    <w:rsid w:val="005B6D99"/>
    <w:rsid w:val="005B7CED"/>
    <w:rsid w:val="005C049D"/>
    <w:rsid w:val="005C1E9D"/>
    <w:rsid w:val="005C1F8A"/>
    <w:rsid w:val="005C2318"/>
    <w:rsid w:val="005C2D3F"/>
    <w:rsid w:val="005C2FCE"/>
    <w:rsid w:val="005C395E"/>
    <w:rsid w:val="005C3D1C"/>
    <w:rsid w:val="005C4FBC"/>
    <w:rsid w:val="005C50B1"/>
    <w:rsid w:val="005C5489"/>
    <w:rsid w:val="005C73B2"/>
    <w:rsid w:val="005D046D"/>
    <w:rsid w:val="005D1343"/>
    <w:rsid w:val="005D16F7"/>
    <w:rsid w:val="005D1C50"/>
    <w:rsid w:val="005D24A2"/>
    <w:rsid w:val="005D365D"/>
    <w:rsid w:val="005D3D11"/>
    <w:rsid w:val="005D42A7"/>
    <w:rsid w:val="005D6211"/>
    <w:rsid w:val="005D6725"/>
    <w:rsid w:val="005D6E32"/>
    <w:rsid w:val="005D6EB9"/>
    <w:rsid w:val="005D7292"/>
    <w:rsid w:val="005D7361"/>
    <w:rsid w:val="005D7399"/>
    <w:rsid w:val="005D78E0"/>
    <w:rsid w:val="005D7BCB"/>
    <w:rsid w:val="005D7E65"/>
    <w:rsid w:val="005E0B75"/>
    <w:rsid w:val="005E1921"/>
    <w:rsid w:val="005E1BB5"/>
    <w:rsid w:val="005E2D1D"/>
    <w:rsid w:val="005E398B"/>
    <w:rsid w:val="005E3B13"/>
    <w:rsid w:val="005E45FA"/>
    <w:rsid w:val="005E4859"/>
    <w:rsid w:val="005E5762"/>
    <w:rsid w:val="005E5AB8"/>
    <w:rsid w:val="005E6D0E"/>
    <w:rsid w:val="005E7857"/>
    <w:rsid w:val="005F0332"/>
    <w:rsid w:val="005F1D8B"/>
    <w:rsid w:val="005F26B8"/>
    <w:rsid w:val="005F34C8"/>
    <w:rsid w:val="005F3614"/>
    <w:rsid w:val="005F3916"/>
    <w:rsid w:val="005F50A9"/>
    <w:rsid w:val="005F5B46"/>
    <w:rsid w:val="005F636D"/>
    <w:rsid w:val="005F76B3"/>
    <w:rsid w:val="005F7F49"/>
    <w:rsid w:val="006008E4"/>
    <w:rsid w:val="00600A39"/>
    <w:rsid w:val="00601A7E"/>
    <w:rsid w:val="0060485B"/>
    <w:rsid w:val="00605D6D"/>
    <w:rsid w:val="00605EE8"/>
    <w:rsid w:val="00607DDD"/>
    <w:rsid w:val="00607F51"/>
    <w:rsid w:val="00610A08"/>
    <w:rsid w:val="00610D33"/>
    <w:rsid w:val="006113BE"/>
    <w:rsid w:val="00611C1E"/>
    <w:rsid w:val="006144A9"/>
    <w:rsid w:val="00615127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E2D"/>
    <w:rsid w:val="00622FED"/>
    <w:rsid w:val="006230BC"/>
    <w:rsid w:val="00623CAC"/>
    <w:rsid w:val="006245E9"/>
    <w:rsid w:val="00624A48"/>
    <w:rsid w:val="006251C0"/>
    <w:rsid w:val="00625A80"/>
    <w:rsid w:val="00625E0F"/>
    <w:rsid w:val="00626C5F"/>
    <w:rsid w:val="0063040A"/>
    <w:rsid w:val="00631A42"/>
    <w:rsid w:val="00631F5B"/>
    <w:rsid w:val="00632D7B"/>
    <w:rsid w:val="006331AB"/>
    <w:rsid w:val="00634685"/>
    <w:rsid w:val="00634CB2"/>
    <w:rsid w:val="00634F8F"/>
    <w:rsid w:val="00635763"/>
    <w:rsid w:val="00635B8A"/>
    <w:rsid w:val="0063630C"/>
    <w:rsid w:val="006403E7"/>
    <w:rsid w:val="00643390"/>
    <w:rsid w:val="006443E0"/>
    <w:rsid w:val="00644C3D"/>
    <w:rsid w:val="00646DA7"/>
    <w:rsid w:val="00647D06"/>
    <w:rsid w:val="00650320"/>
    <w:rsid w:val="0065126A"/>
    <w:rsid w:val="006512A0"/>
    <w:rsid w:val="00652623"/>
    <w:rsid w:val="00653112"/>
    <w:rsid w:val="00655794"/>
    <w:rsid w:val="00656199"/>
    <w:rsid w:val="00656504"/>
    <w:rsid w:val="00660A27"/>
    <w:rsid w:val="00660E12"/>
    <w:rsid w:val="00660E37"/>
    <w:rsid w:val="006615E6"/>
    <w:rsid w:val="006624C4"/>
    <w:rsid w:val="006629E5"/>
    <w:rsid w:val="00662F5A"/>
    <w:rsid w:val="00663802"/>
    <w:rsid w:val="006655F5"/>
    <w:rsid w:val="00665B11"/>
    <w:rsid w:val="00666692"/>
    <w:rsid w:val="00670B1A"/>
    <w:rsid w:val="00670BDB"/>
    <w:rsid w:val="006734F2"/>
    <w:rsid w:val="0067536C"/>
    <w:rsid w:val="006754EA"/>
    <w:rsid w:val="006765EE"/>
    <w:rsid w:val="00676C02"/>
    <w:rsid w:val="006814BC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4E0"/>
    <w:rsid w:val="006905DD"/>
    <w:rsid w:val="00690C74"/>
    <w:rsid w:val="006913CA"/>
    <w:rsid w:val="00691767"/>
    <w:rsid w:val="006919BB"/>
    <w:rsid w:val="00691CD1"/>
    <w:rsid w:val="006936F9"/>
    <w:rsid w:val="00693B65"/>
    <w:rsid w:val="006960EF"/>
    <w:rsid w:val="00696CAB"/>
    <w:rsid w:val="006973C0"/>
    <w:rsid w:val="00697662"/>
    <w:rsid w:val="00697C9C"/>
    <w:rsid w:val="006A1875"/>
    <w:rsid w:val="006A1D21"/>
    <w:rsid w:val="006A2137"/>
    <w:rsid w:val="006A2CD2"/>
    <w:rsid w:val="006A66EF"/>
    <w:rsid w:val="006A7D11"/>
    <w:rsid w:val="006B1456"/>
    <w:rsid w:val="006B16CD"/>
    <w:rsid w:val="006B197E"/>
    <w:rsid w:val="006B290A"/>
    <w:rsid w:val="006B39E6"/>
    <w:rsid w:val="006B4873"/>
    <w:rsid w:val="006B553A"/>
    <w:rsid w:val="006B7995"/>
    <w:rsid w:val="006B79D8"/>
    <w:rsid w:val="006C00A2"/>
    <w:rsid w:val="006C0AD2"/>
    <w:rsid w:val="006C2A98"/>
    <w:rsid w:val="006C2C67"/>
    <w:rsid w:val="006C3356"/>
    <w:rsid w:val="006C4E46"/>
    <w:rsid w:val="006C4F75"/>
    <w:rsid w:val="006C4F91"/>
    <w:rsid w:val="006C62A5"/>
    <w:rsid w:val="006C7C09"/>
    <w:rsid w:val="006D0176"/>
    <w:rsid w:val="006D020C"/>
    <w:rsid w:val="006D141C"/>
    <w:rsid w:val="006D401A"/>
    <w:rsid w:val="006D50FC"/>
    <w:rsid w:val="006D7228"/>
    <w:rsid w:val="006E032A"/>
    <w:rsid w:val="006E0FF7"/>
    <w:rsid w:val="006E1517"/>
    <w:rsid w:val="006E1D36"/>
    <w:rsid w:val="006E23FA"/>
    <w:rsid w:val="006E4DB7"/>
    <w:rsid w:val="006E5EFA"/>
    <w:rsid w:val="006E65D6"/>
    <w:rsid w:val="006E6EB9"/>
    <w:rsid w:val="006E7B1B"/>
    <w:rsid w:val="006E7DF9"/>
    <w:rsid w:val="006F06C2"/>
    <w:rsid w:val="006F082D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1D00"/>
    <w:rsid w:val="00702293"/>
    <w:rsid w:val="007030C6"/>
    <w:rsid w:val="00703962"/>
    <w:rsid w:val="00703B03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166B5"/>
    <w:rsid w:val="00721B76"/>
    <w:rsid w:val="007228FC"/>
    <w:rsid w:val="007235EB"/>
    <w:rsid w:val="00723E8F"/>
    <w:rsid w:val="007245D4"/>
    <w:rsid w:val="007245EC"/>
    <w:rsid w:val="007259AB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70D8"/>
    <w:rsid w:val="00737923"/>
    <w:rsid w:val="00743338"/>
    <w:rsid w:val="007437BB"/>
    <w:rsid w:val="00743844"/>
    <w:rsid w:val="00744629"/>
    <w:rsid w:val="007451DA"/>
    <w:rsid w:val="00745299"/>
    <w:rsid w:val="00745394"/>
    <w:rsid w:val="007455D4"/>
    <w:rsid w:val="0074702B"/>
    <w:rsid w:val="007473BB"/>
    <w:rsid w:val="00747777"/>
    <w:rsid w:val="007500FC"/>
    <w:rsid w:val="007501F0"/>
    <w:rsid w:val="007502E7"/>
    <w:rsid w:val="0075032B"/>
    <w:rsid w:val="00752924"/>
    <w:rsid w:val="007536BA"/>
    <w:rsid w:val="00753E23"/>
    <w:rsid w:val="00754F09"/>
    <w:rsid w:val="00757FA0"/>
    <w:rsid w:val="00760A85"/>
    <w:rsid w:val="00760CAE"/>
    <w:rsid w:val="00760E1C"/>
    <w:rsid w:val="00762A1A"/>
    <w:rsid w:val="00762E82"/>
    <w:rsid w:val="0076728E"/>
    <w:rsid w:val="0077023F"/>
    <w:rsid w:val="007708EF"/>
    <w:rsid w:val="00770DE7"/>
    <w:rsid w:val="00770E0F"/>
    <w:rsid w:val="00771278"/>
    <w:rsid w:val="007715BB"/>
    <w:rsid w:val="00771C25"/>
    <w:rsid w:val="007729D2"/>
    <w:rsid w:val="0077401B"/>
    <w:rsid w:val="00776BCA"/>
    <w:rsid w:val="007776BF"/>
    <w:rsid w:val="00781580"/>
    <w:rsid w:val="00781F9D"/>
    <w:rsid w:val="0078224C"/>
    <w:rsid w:val="007823BD"/>
    <w:rsid w:val="00782484"/>
    <w:rsid w:val="00782C41"/>
    <w:rsid w:val="007831CC"/>
    <w:rsid w:val="00784E4E"/>
    <w:rsid w:val="00785BBA"/>
    <w:rsid w:val="007868AA"/>
    <w:rsid w:val="00786934"/>
    <w:rsid w:val="007907CE"/>
    <w:rsid w:val="00790E0C"/>
    <w:rsid w:val="00791EEF"/>
    <w:rsid w:val="00792114"/>
    <w:rsid w:val="007921CF"/>
    <w:rsid w:val="00793520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18F1"/>
    <w:rsid w:val="007A1A86"/>
    <w:rsid w:val="007A56CB"/>
    <w:rsid w:val="007A698A"/>
    <w:rsid w:val="007A6EF5"/>
    <w:rsid w:val="007A7554"/>
    <w:rsid w:val="007A7733"/>
    <w:rsid w:val="007A7BAD"/>
    <w:rsid w:val="007B2323"/>
    <w:rsid w:val="007B2E3B"/>
    <w:rsid w:val="007B2FB7"/>
    <w:rsid w:val="007B339D"/>
    <w:rsid w:val="007B6629"/>
    <w:rsid w:val="007B6DBD"/>
    <w:rsid w:val="007B73FD"/>
    <w:rsid w:val="007B763D"/>
    <w:rsid w:val="007C159C"/>
    <w:rsid w:val="007C1BBF"/>
    <w:rsid w:val="007C1CC5"/>
    <w:rsid w:val="007C2303"/>
    <w:rsid w:val="007C2575"/>
    <w:rsid w:val="007C2590"/>
    <w:rsid w:val="007C2A35"/>
    <w:rsid w:val="007C2AAF"/>
    <w:rsid w:val="007C3389"/>
    <w:rsid w:val="007C3D38"/>
    <w:rsid w:val="007C4736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3EA0"/>
    <w:rsid w:val="007D4E9C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565E"/>
    <w:rsid w:val="007E6187"/>
    <w:rsid w:val="007E6750"/>
    <w:rsid w:val="007E6D1C"/>
    <w:rsid w:val="007F1D45"/>
    <w:rsid w:val="007F24F0"/>
    <w:rsid w:val="007F2D4E"/>
    <w:rsid w:val="007F457A"/>
    <w:rsid w:val="007F672F"/>
    <w:rsid w:val="007F67A8"/>
    <w:rsid w:val="007F6ED8"/>
    <w:rsid w:val="007F763F"/>
    <w:rsid w:val="007F785E"/>
    <w:rsid w:val="008005FF"/>
    <w:rsid w:val="0080073E"/>
    <w:rsid w:val="00800B79"/>
    <w:rsid w:val="008042C2"/>
    <w:rsid w:val="0080698A"/>
    <w:rsid w:val="00806BF5"/>
    <w:rsid w:val="008078E6"/>
    <w:rsid w:val="00807C08"/>
    <w:rsid w:val="00807C9A"/>
    <w:rsid w:val="00810978"/>
    <w:rsid w:val="00810F9C"/>
    <w:rsid w:val="00811E44"/>
    <w:rsid w:val="00812018"/>
    <w:rsid w:val="008121A1"/>
    <w:rsid w:val="00812800"/>
    <w:rsid w:val="00813C48"/>
    <w:rsid w:val="008143DE"/>
    <w:rsid w:val="00815597"/>
    <w:rsid w:val="0081644C"/>
    <w:rsid w:val="008175C3"/>
    <w:rsid w:val="00820D20"/>
    <w:rsid w:val="00820D38"/>
    <w:rsid w:val="00821960"/>
    <w:rsid w:val="00821AAE"/>
    <w:rsid w:val="00822406"/>
    <w:rsid w:val="00822D58"/>
    <w:rsid w:val="00822F92"/>
    <w:rsid w:val="00823224"/>
    <w:rsid w:val="0082477F"/>
    <w:rsid w:val="00824B89"/>
    <w:rsid w:val="008259C0"/>
    <w:rsid w:val="00826957"/>
    <w:rsid w:val="00827862"/>
    <w:rsid w:val="00827E70"/>
    <w:rsid w:val="00830404"/>
    <w:rsid w:val="0083066A"/>
    <w:rsid w:val="00830FED"/>
    <w:rsid w:val="00831C0A"/>
    <w:rsid w:val="008325E9"/>
    <w:rsid w:val="00832B1B"/>
    <w:rsid w:val="00834232"/>
    <w:rsid w:val="00834307"/>
    <w:rsid w:val="00834545"/>
    <w:rsid w:val="00835AAD"/>
    <w:rsid w:val="00840096"/>
    <w:rsid w:val="00841510"/>
    <w:rsid w:val="00841F46"/>
    <w:rsid w:val="00842672"/>
    <w:rsid w:val="00842D88"/>
    <w:rsid w:val="00844337"/>
    <w:rsid w:val="00844FA4"/>
    <w:rsid w:val="008453D5"/>
    <w:rsid w:val="0084675A"/>
    <w:rsid w:val="0084687D"/>
    <w:rsid w:val="00846F5F"/>
    <w:rsid w:val="00852CFD"/>
    <w:rsid w:val="008535F3"/>
    <w:rsid w:val="00854A51"/>
    <w:rsid w:val="0085585F"/>
    <w:rsid w:val="00856922"/>
    <w:rsid w:val="00860284"/>
    <w:rsid w:val="00860472"/>
    <w:rsid w:val="00860F1E"/>
    <w:rsid w:val="0086465C"/>
    <w:rsid w:val="00865C26"/>
    <w:rsid w:val="00865C8A"/>
    <w:rsid w:val="00865D2D"/>
    <w:rsid w:val="00866A82"/>
    <w:rsid w:val="0086773C"/>
    <w:rsid w:val="00867BE5"/>
    <w:rsid w:val="00870770"/>
    <w:rsid w:val="00870B34"/>
    <w:rsid w:val="0087136C"/>
    <w:rsid w:val="0087418C"/>
    <w:rsid w:val="00874B98"/>
    <w:rsid w:val="00875A3F"/>
    <w:rsid w:val="00876277"/>
    <w:rsid w:val="00876FFD"/>
    <w:rsid w:val="008772BE"/>
    <w:rsid w:val="008772BF"/>
    <w:rsid w:val="0087736E"/>
    <w:rsid w:val="00884CEA"/>
    <w:rsid w:val="00884EB7"/>
    <w:rsid w:val="008864E7"/>
    <w:rsid w:val="00886ED2"/>
    <w:rsid w:val="00887955"/>
    <w:rsid w:val="0089123A"/>
    <w:rsid w:val="008922C8"/>
    <w:rsid w:val="0089300A"/>
    <w:rsid w:val="008950EB"/>
    <w:rsid w:val="00895777"/>
    <w:rsid w:val="00895D42"/>
    <w:rsid w:val="0089629D"/>
    <w:rsid w:val="008A0D30"/>
    <w:rsid w:val="008A1321"/>
    <w:rsid w:val="008A1325"/>
    <w:rsid w:val="008A2F9E"/>
    <w:rsid w:val="008A57DE"/>
    <w:rsid w:val="008A5CE3"/>
    <w:rsid w:val="008A72D8"/>
    <w:rsid w:val="008A7EE1"/>
    <w:rsid w:val="008B0169"/>
    <w:rsid w:val="008B0627"/>
    <w:rsid w:val="008B0F02"/>
    <w:rsid w:val="008B13DE"/>
    <w:rsid w:val="008B1449"/>
    <w:rsid w:val="008B37D9"/>
    <w:rsid w:val="008B3F30"/>
    <w:rsid w:val="008B401F"/>
    <w:rsid w:val="008B4783"/>
    <w:rsid w:val="008B4AA4"/>
    <w:rsid w:val="008B543C"/>
    <w:rsid w:val="008B5510"/>
    <w:rsid w:val="008B6034"/>
    <w:rsid w:val="008C0DB2"/>
    <w:rsid w:val="008C0F0D"/>
    <w:rsid w:val="008C11A1"/>
    <w:rsid w:val="008C2013"/>
    <w:rsid w:val="008C2B4C"/>
    <w:rsid w:val="008C5113"/>
    <w:rsid w:val="008C5268"/>
    <w:rsid w:val="008C52FB"/>
    <w:rsid w:val="008C58A9"/>
    <w:rsid w:val="008C6549"/>
    <w:rsid w:val="008C6904"/>
    <w:rsid w:val="008C6A4A"/>
    <w:rsid w:val="008C7EE3"/>
    <w:rsid w:val="008D0BC3"/>
    <w:rsid w:val="008D2330"/>
    <w:rsid w:val="008D4814"/>
    <w:rsid w:val="008D5848"/>
    <w:rsid w:val="008D5A22"/>
    <w:rsid w:val="008D5EE3"/>
    <w:rsid w:val="008D76DC"/>
    <w:rsid w:val="008E0FE6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E78BE"/>
    <w:rsid w:val="008F0871"/>
    <w:rsid w:val="008F1E7F"/>
    <w:rsid w:val="008F2D1D"/>
    <w:rsid w:val="008F33FA"/>
    <w:rsid w:val="008F412D"/>
    <w:rsid w:val="008F4AED"/>
    <w:rsid w:val="008F4ED7"/>
    <w:rsid w:val="008F51D8"/>
    <w:rsid w:val="008F5DD6"/>
    <w:rsid w:val="008F7E02"/>
    <w:rsid w:val="00900520"/>
    <w:rsid w:val="00900ACB"/>
    <w:rsid w:val="0090141C"/>
    <w:rsid w:val="00901763"/>
    <w:rsid w:val="00901ADF"/>
    <w:rsid w:val="009022E4"/>
    <w:rsid w:val="0090301C"/>
    <w:rsid w:val="009030B3"/>
    <w:rsid w:val="009040AF"/>
    <w:rsid w:val="0090557D"/>
    <w:rsid w:val="0090624E"/>
    <w:rsid w:val="00906B10"/>
    <w:rsid w:val="00907E8C"/>
    <w:rsid w:val="00910D95"/>
    <w:rsid w:val="00914CD5"/>
    <w:rsid w:val="00915532"/>
    <w:rsid w:val="009156C7"/>
    <w:rsid w:val="00915944"/>
    <w:rsid w:val="00915D07"/>
    <w:rsid w:val="00916BF8"/>
    <w:rsid w:val="00920979"/>
    <w:rsid w:val="0092111A"/>
    <w:rsid w:val="00921C26"/>
    <w:rsid w:val="009236EC"/>
    <w:rsid w:val="009241E2"/>
    <w:rsid w:val="009244AA"/>
    <w:rsid w:val="0092471D"/>
    <w:rsid w:val="00927E95"/>
    <w:rsid w:val="00930D22"/>
    <w:rsid w:val="0093356B"/>
    <w:rsid w:val="009335D7"/>
    <w:rsid w:val="009339D3"/>
    <w:rsid w:val="0093464B"/>
    <w:rsid w:val="00934FDA"/>
    <w:rsid w:val="00936CE5"/>
    <w:rsid w:val="00940927"/>
    <w:rsid w:val="0094097B"/>
    <w:rsid w:val="009414F9"/>
    <w:rsid w:val="00942AE2"/>
    <w:rsid w:val="009432A2"/>
    <w:rsid w:val="00943B28"/>
    <w:rsid w:val="009461F9"/>
    <w:rsid w:val="0095044B"/>
    <w:rsid w:val="0095244D"/>
    <w:rsid w:val="009556FA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6FB"/>
    <w:rsid w:val="00963AA0"/>
    <w:rsid w:val="009649BC"/>
    <w:rsid w:val="00965280"/>
    <w:rsid w:val="00965B20"/>
    <w:rsid w:val="009701C0"/>
    <w:rsid w:val="009701E3"/>
    <w:rsid w:val="00970323"/>
    <w:rsid w:val="00970D8C"/>
    <w:rsid w:val="009716C1"/>
    <w:rsid w:val="0097284A"/>
    <w:rsid w:val="00974874"/>
    <w:rsid w:val="00974EC3"/>
    <w:rsid w:val="0097657C"/>
    <w:rsid w:val="0097798F"/>
    <w:rsid w:val="00980240"/>
    <w:rsid w:val="009807DD"/>
    <w:rsid w:val="00980FC0"/>
    <w:rsid w:val="00981C52"/>
    <w:rsid w:val="00982D64"/>
    <w:rsid w:val="00983725"/>
    <w:rsid w:val="00984302"/>
    <w:rsid w:val="00985CA5"/>
    <w:rsid w:val="00985E9D"/>
    <w:rsid w:val="00986C1F"/>
    <w:rsid w:val="00987F19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42F5"/>
    <w:rsid w:val="009A67B1"/>
    <w:rsid w:val="009A74B2"/>
    <w:rsid w:val="009B063F"/>
    <w:rsid w:val="009B2CE4"/>
    <w:rsid w:val="009B3C3D"/>
    <w:rsid w:val="009B49AC"/>
    <w:rsid w:val="009B5135"/>
    <w:rsid w:val="009B7982"/>
    <w:rsid w:val="009C1422"/>
    <w:rsid w:val="009C18D2"/>
    <w:rsid w:val="009C237F"/>
    <w:rsid w:val="009C30CF"/>
    <w:rsid w:val="009C3800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564D"/>
    <w:rsid w:val="009D65A9"/>
    <w:rsid w:val="009D69E8"/>
    <w:rsid w:val="009D76E3"/>
    <w:rsid w:val="009D7FC6"/>
    <w:rsid w:val="009E025A"/>
    <w:rsid w:val="009E119A"/>
    <w:rsid w:val="009E20DA"/>
    <w:rsid w:val="009E3B5B"/>
    <w:rsid w:val="009E3BB9"/>
    <w:rsid w:val="009E4E83"/>
    <w:rsid w:val="009E6004"/>
    <w:rsid w:val="009F0BFB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38C1"/>
    <w:rsid w:val="00A043B0"/>
    <w:rsid w:val="00A04889"/>
    <w:rsid w:val="00A0530D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22F2"/>
    <w:rsid w:val="00A327AD"/>
    <w:rsid w:val="00A33BD9"/>
    <w:rsid w:val="00A348D4"/>
    <w:rsid w:val="00A42520"/>
    <w:rsid w:val="00A4484E"/>
    <w:rsid w:val="00A44DDA"/>
    <w:rsid w:val="00A45410"/>
    <w:rsid w:val="00A459B0"/>
    <w:rsid w:val="00A45C6F"/>
    <w:rsid w:val="00A45E0E"/>
    <w:rsid w:val="00A46EB6"/>
    <w:rsid w:val="00A47B18"/>
    <w:rsid w:val="00A50B6D"/>
    <w:rsid w:val="00A53421"/>
    <w:rsid w:val="00A5530F"/>
    <w:rsid w:val="00A56258"/>
    <w:rsid w:val="00A567FF"/>
    <w:rsid w:val="00A56E06"/>
    <w:rsid w:val="00A5786C"/>
    <w:rsid w:val="00A60F25"/>
    <w:rsid w:val="00A61323"/>
    <w:rsid w:val="00A63A96"/>
    <w:rsid w:val="00A63E1E"/>
    <w:rsid w:val="00A6477C"/>
    <w:rsid w:val="00A647FD"/>
    <w:rsid w:val="00A65504"/>
    <w:rsid w:val="00A65F9E"/>
    <w:rsid w:val="00A660BC"/>
    <w:rsid w:val="00A7127A"/>
    <w:rsid w:val="00A725C8"/>
    <w:rsid w:val="00A72F66"/>
    <w:rsid w:val="00A761A4"/>
    <w:rsid w:val="00A77808"/>
    <w:rsid w:val="00A8014E"/>
    <w:rsid w:val="00A81176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413B"/>
    <w:rsid w:val="00A9644F"/>
    <w:rsid w:val="00A96893"/>
    <w:rsid w:val="00A96A3F"/>
    <w:rsid w:val="00A96C2B"/>
    <w:rsid w:val="00A97602"/>
    <w:rsid w:val="00AA0C78"/>
    <w:rsid w:val="00AA0FD2"/>
    <w:rsid w:val="00AA14B9"/>
    <w:rsid w:val="00AA18C2"/>
    <w:rsid w:val="00AA2C56"/>
    <w:rsid w:val="00AA3025"/>
    <w:rsid w:val="00AA32E0"/>
    <w:rsid w:val="00AA4126"/>
    <w:rsid w:val="00AA57E6"/>
    <w:rsid w:val="00AA5A61"/>
    <w:rsid w:val="00AA6F56"/>
    <w:rsid w:val="00AA7E59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48A2"/>
    <w:rsid w:val="00AC616B"/>
    <w:rsid w:val="00AC6FA4"/>
    <w:rsid w:val="00AC7178"/>
    <w:rsid w:val="00AD1DA8"/>
    <w:rsid w:val="00AD1E19"/>
    <w:rsid w:val="00AD3883"/>
    <w:rsid w:val="00AD3D84"/>
    <w:rsid w:val="00AD4021"/>
    <w:rsid w:val="00AE0E4D"/>
    <w:rsid w:val="00AE0E94"/>
    <w:rsid w:val="00AE1ADB"/>
    <w:rsid w:val="00AE217B"/>
    <w:rsid w:val="00AE2201"/>
    <w:rsid w:val="00AE2371"/>
    <w:rsid w:val="00AE3689"/>
    <w:rsid w:val="00AE3E7A"/>
    <w:rsid w:val="00AE4E88"/>
    <w:rsid w:val="00AE5C4D"/>
    <w:rsid w:val="00AE6229"/>
    <w:rsid w:val="00AE6F2A"/>
    <w:rsid w:val="00AE777E"/>
    <w:rsid w:val="00AE7B46"/>
    <w:rsid w:val="00AE7E43"/>
    <w:rsid w:val="00AF017B"/>
    <w:rsid w:val="00AF040B"/>
    <w:rsid w:val="00AF07CF"/>
    <w:rsid w:val="00AF0DA0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6AE8"/>
    <w:rsid w:val="00AF7AF0"/>
    <w:rsid w:val="00B00048"/>
    <w:rsid w:val="00B008E9"/>
    <w:rsid w:val="00B01617"/>
    <w:rsid w:val="00B0164A"/>
    <w:rsid w:val="00B01979"/>
    <w:rsid w:val="00B01B53"/>
    <w:rsid w:val="00B039B0"/>
    <w:rsid w:val="00B055E3"/>
    <w:rsid w:val="00B06F55"/>
    <w:rsid w:val="00B06F9C"/>
    <w:rsid w:val="00B10261"/>
    <w:rsid w:val="00B106D7"/>
    <w:rsid w:val="00B10AF7"/>
    <w:rsid w:val="00B1384E"/>
    <w:rsid w:val="00B15F9E"/>
    <w:rsid w:val="00B16271"/>
    <w:rsid w:val="00B164DE"/>
    <w:rsid w:val="00B1768D"/>
    <w:rsid w:val="00B17B8F"/>
    <w:rsid w:val="00B17FC8"/>
    <w:rsid w:val="00B2000A"/>
    <w:rsid w:val="00B22B3A"/>
    <w:rsid w:val="00B24840"/>
    <w:rsid w:val="00B24ED3"/>
    <w:rsid w:val="00B25E90"/>
    <w:rsid w:val="00B2633E"/>
    <w:rsid w:val="00B263E6"/>
    <w:rsid w:val="00B26FE9"/>
    <w:rsid w:val="00B30151"/>
    <w:rsid w:val="00B30640"/>
    <w:rsid w:val="00B335F0"/>
    <w:rsid w:val="00B34938"/>
    <w:rsid w:val="00B35C16"/>
    <w:rsid w:val="00B35C26"/>
    <w:rsid w:val="00B360EB"/>
    <w:rsid w:val="00B36EB1"/>
    <w:rsid w:val="00B36F8A"/>
    <w:rsid w:val="00B3736E"/>
    <w:rsid w:val="00B4238C"/>
    <w:rsid w:val="00B4276B"/>
    <w:rsid w:val="00B43587"/>
    <w:rsid w:val="00B4360D"/>
    <w:rsid w:val="00B44F95"/>
    <w:rsid w:val="00B46885"/>
    <w:rsid w:val="00B46BEF"/>
    <w:rsid w:val="00B47730"/>
    <w:rsid w:val="00B47A38"/>
    <w:rsid w:val="00B508DA"/>
    <w:rsid w:val="00B52596"/>
    <w:rsid w:val="00B52705"/>
    <w:rsid w:val="00B52C63"/>
    <w:rsid w:val="00B52E2A"/>
    <w:rsid w:val="00B533C8"/>
    <w:rsid w:val="00B537DF"/>
    <w:rsid w:val="00B53A8F"/>
    <w:rsid w:val="00B54F9A"/>
    <w:rsid w:val="00B55B6D"/>
    <w:rsid w:val="00B61040"/>
    <w:rsid w:val="00B62E93"/>
    <w:rsid w:val="00B6320E"/>
    <w:rsid w:val="00B63AEC"/>
    <w:rsid w:val="00B63D1B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3A47"/>
    <w:rsid w:val="00B76381"/>
    <w:rsid w:val="00B76ABF"/>
    <w:rsid w:val="00B76C13"/>
    <w:rsid w:val="00B77F6E"/>
    <w:rsid w:val="00B80075"/>
    <w:rsid w:val="00B83691"/>
    <w:rsid w:val="00B83CD0"/>
    <w:rsid w:val="00B843AC"/>
    <w:rsid w:val="00B84CF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1E6"/>
    <w:rsid w:val="00BA7957"/>
    <w:rsid w:val="00BB129A"/>
    <w:rsid w:val="00BB2591"/>
    <w:rsid w:val="00BB4A0C"/>
    <w:rsid w:val="00BB6094"/>
    <w:rsid w:val="00BB69FC"/>
    <w:rsid w:val="00BC08E3"/>
    <w:rsid w:val="00BC0D97"/>
    <w:rsid w:val="00BC1AB4"/>
    <w:rsid w:val="00BC25A5"/>
    <w:rsid w:val="00BC2C04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0EC0"/>
    <w:rsid w:val="00BE177B"/>
    <w:rsid w:val="00BE3578"/>
    <w:rsid w:val="00BE43F7"/>
    <w:rsid w:val="00BE4987"/>
    <w:rsid w:val="00BE53F6"/>
    <w:rsid w:val="00BE5B37"/>
    <w:rsid w:val="00BE5D5A"/>
    <w:rsid w:val="00BF0662"/>
    <w:rsid w:val="00BF139F"/>
    <w:rsid w:val="00BF2750"/>
    <w:rsid w:val="00BF3772"/>
    <w:rsid w:val="00BF420C"/>
    <w:rsid w:val="00BF444E"/>
    <w:rsid w:val="00BF4970"/>
    <w:rsid w:val="00BF5985"/>
    <w:rsid w:val="00BF6BFA"/>
    <w:rsid w:val="00BF7B87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2CCF"/>
    <w:rsid w:val="00C1329D"/>
    <w:rsid w:val="00C22A67"/>
    <w:rsid w:val="00C22CF0"/>
    <w:rsid w:val="00C239C8"/>
    <w:rsid w:val="00C23DF2"/>
    <w:rsid w:val="00C2500D"/>
    <w:rsid w:val="00C270EA"/>
    <w:rsid w:val="00C279C3"/>
    <w:rsid w:val="00C32A93"/>
    <w:rsid w:val="00C32AE1"/>
    <w:rsid w:val="00C3372D"/>
    <w:rsid w:val="00C3481D"/>
    <w:rsid w:val="00C34EBE"/>
    <w:rsid w:val="00C3540D"/>
    <w:rsid w:val="00C35A1A"/>
    <w:rsid w:val="00C403AA"/>
    <w:rsid w:val="00C418F7"/>
    <w:rsid w:val="00C41DF2"/>
    <w:rsid w:val="00C430B0"/>
    <w:rsid w:val="00C43826"/>
    <w:rsid w:val="00C43B00"/>
    <w:rsid w:val="00C43C77"/>
    <w:rsid w:val="00C44BCD"/>
    <w:rsid w:val="00C45EA4"/>
    <w:rsid w:val="00C46758"/>
    <w:rsid w:val="00C467DC"/>
    <w:rsid w:val="00C477FE"/>
    <w:rsid w:val="00C5008F"/>
    <w:rsid w:val="00C50DEA"/>
    <w:rsid w:val="00C538B1"/>
    <w:rsid w:val="00C54A0B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66F9B"/>
    <w:rsid w:val="00C71520"/>
    <w:rsid w:val="00C72C76"/>
    <w:rsid w:val="00C72EB8"/>
    <w:rsid w:val="00C738F4"/>
    <w:rsid w:val="00C8085A"/>
    <w:rsid w:val="00C80AC0"/>
    <w:rsid w:val="00C8162D"/>
    <w:rsid w:val="00C81C39"/>
    <w:rsid w:val="00C82812"/>
    <w:rsid w:val="00C843FD"/>
    <w:rsid w:val="00C84705"/>
    <w:rsid w:val="00C853AE"/>
    <w:rsid w:val="00C8755E"/>
    <w:rsid w:val="00C87C8A"/>
    <w:rsid w:val="00C92510"/>
    <w:rsid w:val="00C93230"/>
    <w:rsid w:val="00C96E4A"/>
    <w:rsid w:val="00C97485"/>
    <w:rsid w:val="00C979F7"/>
    <w:rsid w:val="00CA1366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0F4"/>
    <w:rsid w:val="00CB75A7"/>
    <w:rsid w:val="00CB796C"/>
    <w:rsid w:val="00CC01F1"/>
    <w:rsid w:val="00CC03CC"/>
    <w:rsid w:val="00CC3715"/>
    <w:rsid w:val="00CC4A12"/>
    <w:rsid w:val="00CC4F6A"/>
    <w:rsid w:val="00CC5668"/>
    <w:rsid w:val="00CC57A7"/>
    <w:rsid w:val="00CC58F2"/>
    <w:rsid w:val="00CC5A2B"/>
    <w:rsid w:val="00CC74B1"/>
    <w:rsid w:val="00CC7B23"/>
    <w:rsid w:val="00CD33A6"/>
    <w:rsid w:val="00CD64BF"/>
    <w:rsid w:val="00CD677F"/>
    <w:rsid w:val="00CD783D"/>
    <w:rsid w:val="00CE200E"/>
    <w:rsid w:val="00CE24C5"/>
    <w:rsid w:val="00CE303E"/>
    <w:rsid w:val="00CE3EEE"/>
    <w:rsid w:val="00CE45B2"/>
    <w:rsid w:val="00CE4E62"/>
    <w:rsid w:val="00CE5932"/>
    <w:rsid w:val="00CE5DED"/>
    <w:rsid w:val="00CE74B4"/>
    <w:rsid w:val="00CF1735"/>
    <w:rsid w:val="00CF39A2"/>
    <w:rsid w:val="00CF3AC1"/>
    <w:rsid w:val="00CF4790"/>
    <w:rsid w:val="00CF5BC5"/>
    <w:rsid w:val="00CF7A51"/>
    <w:rsid w:val="00CF7AB1"/>
    <w:rsid w:val="00D0033F"/>
    <w:rsid w:val="00D00BE8"/>
    <w:rsid w:val="00D021CB"/>
    <w:rsid w:val="00D02A3E"/>
    <w:rsid w:val="00D03935"/>
    <w:rsid w:val="00D04741"/>
    <w:rsid w:val="00D056BC"/>
    <w:rsid w:val="00D06860"/>
    <w:rsid w:val="00D105F8"/>
    <w:rsid w:val="00D10DEB"/>
    <w:rsid w:val="00D12D3F"/>
    <w:rsid w:val="00D12DFC"/>
    <w:rsid w:val="00D12F78"/>
    <w:rsid w:val="00D1359E"/>
    <w:rsid w:val="00D146F2"/>
    <w:rsid w:val="00D15B9F"/>
    <w:rsid w:val="00D15D6D"/>
    <w:rsid w:val="00D16914"/>
    <w:rsid w:val="00D175C0"/>
    <w:rsid w:val="00D24D2B"/>
    <w:rsid w:val="00D2522C"/>
    <w:rsid w:val="00D25B16"/>
    <w:rsid w:val="00D263AD"/>
    <w:rsid w:val="00D267F6"/>
    <w:rsid w:val="00D26E38"/>
    <w:rsid w:val="00D270CD"/>
    <w:rsid w:val="00D30C75"/>
    <w:rsid w:val="00D33282"/>
    <w:rsid w:val="00D336BB"/>
    <w:rsid w:val="00D34539"/>
    <w:rsid w:val="00D356DA"/>
    <w:rsid w:val="00D3651D"/>
    <w:rsid w:val="00D37022"/>
    <w:rsid w:val="00D372C8"/>
    <w:rsid w:val="00D4009D"/>
    <w:rsid w:val="00D40D02"/>
    <w:rsid w:val="00D40FBF"/>
    <w:rsid w:val="00D42AB3"/>
    <w:rsid w:val="00D43775"/>
    <w:rsid w:val="00D43D0D"/>
    <w:rsid w:val="00D43DEE"/>
    <w:rsid w:val="00D44BF8"/>
    <w:rsid w:val="00D44D79"/>
    <w:rsid w:val="00D45B54"/>
    <w:rsid w:val="00D5033D"/>
    <w:rsid w:val="00D51B43"/>
    <w:rsid w:val="00D53132"/>
    <w:rsid w:val="00D55C58"/>
    <w:rsid w:val="00D561C7"/>
    <w:rsid w:val="00D5713B"/>
    <w:rsid w:val="00D5723A"/>
    <w:rsid w:val="00D579D8"/>
    <w:rsid w:val="00D57CBB"/>
    <w:rsid w:val="00D601FB"/>
    <w:rsid w:val="00D6040E"/>
    <w:rsid w:val="00D60AA2"/>
    <w:rsid w:val="00D61C65"/>
    <w:rsid w:val="00D63BC6"/>
    <w:rsid w:val="00D63C56"/>
    <w:rsid w:val="00D63FC9"/>
    <w:rsid w:val="00D6592D"/>
    <w:rsid w:val="00D6646B"/>
    <w:rsid w:val="00D666AD"/>
    <w:rsid w:val="00D669EB"/>
    <w:rsid w:val="00D66E26"/>
    <w:rsid w:val="00D70832"/>
    <w:rsid w:val="00D71404"/>
    <w:rsid w:val="00D71FB6"/>
    <w:rsid w:val="00D72867"/>
    <w:rsid w:val="00D730F6"/>
    <w:rsid w:val="00D73276"/>
    <w:rsid w:val="00D73F81"/>
    <w:rsid w:val="00D75751"/>
    <w:rsid w:val="00D7614F"/>
    <w:rsid w:val="00D763A2"/>
    <w:rsid w:val="00D766F3"/>
    <w:rsid w:val="00D7689B"/>
    <w:rsid w:val="00D806A9"/>
    <w:rsid w:val="00D8112C"/>
    <w:rsid w:val="00D8130E"/>
    <w:rsid w:val="00D81800"/>
    <w:rsid w:val="00D8302F"/>
    <w:rsid w:val="00D83814"/>
    <w:rsid w:val="00D8396D"/>
    <w:rsid w:val="00D83B9A"/>
    <w:rsid w:val="00D8428D"/>
    <w:rsid w:val="00D8471D"/>
    <w:rsid w:val="00D854E1"/>
    <w:rsid w:val="00D85FE0"/>
    <w:rsid w:val="00D8621B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97574"/>
    <w:rsid w:val="00D97F07"/>
    <w:rsid w:val="00DA02C1"/>
    <w:rsid w:val="00DA0F7D"/>
    <w:rsid w:val="00DA1582"/>
    <w:rsid w:val="00DA15DD"/>
    <w:rsid w:val="00DA3AB6"/>
    <w:rsid w:val="00DA5017"/>
    <w:rsid w:val="00DA6473"/>
    <w:rsid w:val="00DB0F8C"/>
    <w:rsid w:val="00DB3EA8"/>
    <w:rsid w:val="00DB4B9B"/>
    <w:rsid w:val="00DB5DE1"/>
    <w:rsid w:val="00DB6063"/>
    <w:rsid w:val="00DB690B"/>
    <w:rsid w:val="00DB70D4"/>
    <w:rsid w:val="00DC0E20"/>
    <w:rsid w:val="00DC25D3"/>
    <w:rsid w:val="00DC2D46"/>
    <w:rsid w:val="00DC5923"/>
    <w:rsid w:val="00DC6A92"/>
    <w:rsid w:val="00DC6FEA"/>
    <w:rsid w:val="00DC7206"/>
    <w:rsid w:val="00DC79CE"/>
    <w:rsid w:val="00DD00D5"/>
    <w:rsid w:val="00DD0D63"/>
    <w:rsid w:val="00DD195F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66E0"/>
    <w:rsid w:val="00DE7093"/>
    <w:rsid w:val="00DE7265"/>
    <w:rsid w:val="00DF0D04"/>
    <w:rsid w:val="00DF12B7"/>
    <w:rsid w:val="00DF232D"/>
    <w:rsid w:val="00DF3447"/>
    <w:rsid w:val="00DF3B8B"/>
    <w:rsid w:val="00DF412E"/>
    <w:rsid w:val="00DF4D86"/>
    <w:rsid w:val="00DF772D"/>
    <w:rsid w:val="00DF778C"/>
    <w:rsid w:val="00E03AA8"/>
    <w:rsid w:val="00E03CFA"/>
    <w:rsid w:val="00E04BAC"/>
    <w:rsid w:val="00E05BD9"/>
    <w:rsid w:val="00E0641A"/>
    <w:rsid w:val="00E06CF5"/>
    <w:rsid w:val="00E07648"/>
    <w:rsid w:val="00E07C7C"/>
    <w:rsid w:val="00E1361B"/>
    <w:rsid w:val="00E13C92"/>
    <w:rsid w:val="00E143CB"/>
    <w:rsid w:val="00E1482C"/>
    <w:rsid w:val="00E1557A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4A7"/>
    <w:rsid w:val="00E24A17"/>
    <w:rsid w:val="00E2557F"/>
    <w:rsid w:val="00E25A1E"/>
    <w:rsid w:val="00E25ADF"/>
    <w:rsid w:val="00E26200"/>
    <w:rsid w:val="00E263C0"/>
    <w:rsid w:val="00E26595"/>
    <w:rsid w:val="00E277B4"/>
    <w:rsid w:val="00E306AA"/>
    <w:rsid w:val="00E31F46"/>
    <w:rsid w:val="00E32626"/>
    <w:rsid w:val="00E34F47"/>
    <w:rsid w:val="00E350C1"/>
    <w:rsid w:val="00E35665"/>
    <w:rsid w:val="00E37A8E"/>
    <w:rsid w:val="00E37EB2"/>
    <w:rsid w:val="00E408DF"/>
    <w:rsid w:val="00E41FB3"/>
    <w:rsid w:val="00E430AE"/>
    <w:rsid w:val="00E43C6F"/>
    <w:rsid w:val="00E465D9"/>
    <w:rsid w:val="00E46699"/>
    <w:rsid w:val="00E467A6"/>
    <w:rsid w:val="00E468CC"/>
    <w:rsid w:val="00E47FFB"/>
    <w:rsid w:val="00E51428"/>
    <w:rsid w:val="00E51797"/>
    <w:rsid w:val="00E52517"/>
    <w:rsid w:val="00E5288D"/>
    <w:rsid w:val="00E534C6"/>
    <w:rsid w:val="00E53B65"/>
    <w:rsid w:val="00E53E06"/>
    <w:rsid w:val="00E54169"/>
    <w:rsid w:val="00E5419C"/>
    <w:rsid w:val="00E54DC6"/>
    <w:rsid w:val="00E55172"/>
    <w:rsid w:val="00E5533D"/>
    <w:rsid w:val="00E55532"/>
    <w:rsid w:val="00E55BED"/>
    <w:rsid w:val="00E57527"/>
    <w:rsid w:val="00E61865"/>
    <w:rsid w:val="00E629AB"/>
    <w:rsid w:val="00E63CC2"/>
    <w:rsid w:val="00E6436A"/>
    <w:rsid w:val="00E65166"/>
    <w:rsid w:val="00E654FA"/>
    <w:rsid w:val="00E65F3B"/>
    <w:rsid w:val="00E6609D"/>
    <w:rsid w:val="00E66DCC"/>
    <w:rsid w:val="00E66DE5"/>
    <w:rsid w:val="00E70329"/>
    <w:rsid w:val="00E70983"/>
    <w:rsid w:val="00E73254"/>
    <w:rsid w:val="00E732B0"/>
    <w:rsid w:val="00E73E08"/>
    <w:rsid w:val="00E75108"/>
    <w:rsid w:val="00E75DD6"/>
    <w:rsid w:val="00E764E7"/>
    <w:rsid w:val="00E80643"/>
    <w:rsid w:val="00E80924"/>
    <w:rsid w:val="00E80982"/>
    <w:rsid w:val="00E80FD9"/>
    <w:rsid w:val="00E81A22"/>
    <w:rsid w:val="00E81E67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396C"/>
    <w:rsid w:val="00EA4CCB"/>
    <w:rsid w:val="00EA55E3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2DF5"/>
    <w:rsid w:val="00EB3BFF"/>
    <w:rsid w:val="00EB544D"/>
    <w:rsid w:val="00EB5A0F"/>
    <w:rsid w:val="00EB609D"/>
    <w:rsid w:val="00EB654D"/>
    <w:rsid w:val="00EB6CEC"/>
    <w:rsid w:val="00EB792A"/>
    <w:rsid w:val="00EB7D21"/>
    <w:rsid w:val="00EC2709"/>
    <w:rsid w:val="00EC2B54"/>
    <w:rsid w:val="00EC3285"/>
    <w:rsid w:val="00EC38AB"/>
    <w:rsid w:val="00EC3FD9"/>
    <w:rsid w:val="00EC5E04"/>
    <w:rsid w:val="00EC6525"/>
    <w:rsid w:val="00EC78A6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49BF"/>
    <w:rsid w:val="00ED5D39"/>
    <w:rsid w:val="00ED65FF"/>
    <w:rsid w:val="00ED692F"/>
    <w:rsid w:val="00ED6BC1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0A"/>
    <w:rsid w:val="00EF57DC"/>
    <w:rsid w:val="00EF5C30"/>
    <w:rsid w:val="00EF5FDD"/>
    <w:rsid w:val="00F00F30"/>
    <w:rsid w:val="00F01856"/>
    <w:rsid w:val="00F01898"/>
    <w:rsid w:val="00F07494"/>
    <w:rsid w:val="00F10A50"/>
    <w:rsid w:val="00F1123E"/>
    <w:rsid w:val="00F11E0A"/>
    <w:rsid w:val="00F12BDF"/>
    <w:rsid w:val="00F13DE8"/>
    <w:rsid w:val="00F1403E"/>
    <w:rsid w:val="00F15F5C"/>
    <w:rsid w:val="00F2140D"/>
    <w:rsid w:val="00F2332C"/>
    <w:rsid w:val="00F23423"/>
    <w:rsid w:val="00F23647"/>
    <w:rsid w:val="00F241BB"/>
    <w:rsid w:val="00F243F1"/>
    <w:rsid w:val="00F24D7D"/>
    <w:rsid w:val="00F25AF0"/>
    <w:rsid w:val="00F25E70"/>
    <w:rsid w:val="00F266A0"/>
    <w:rsid w:val="00F2717E"/>
    <w:rsid w:val="00F279BE"/>
    <w:rsid w:val="00F279C1"/>
    <w:rsid w:val="00F30B9F"/>
    <w:rsid w:val="00F3124D"/>
    <w:rsid w:val="00F3125A"/>
    <w:rsid w:val="00F31F8D"/>
    <w:rsid w:val="00F3234F"/>
    <w:rsid w:val="00F34CF3"/>
    <w:rsid w:val="00F35B85"/>
    <w:rsid w:val="00F36449"/>
    <w:rsid w:val="00F36D3F"/>
    <w:rsid w:val="00F37215"/>
    <w:rsid w:val="00F403D2"/>
    <w:rsid w:val="00F423E2"/>
    <w:rsid w:val="00F42ACB"/>
    <w:rsid w:val="00F43536"/>
    <w:rsid w:val="00F43DA5"/>
    <w:rsid w:val="00F442C3"/>
    <w:rsid w:val="00F44935"/>
    <w:rsid w:val="00F45424"/>
    <w:rsid w:val="00F457E8"/>
    <w:rsid w:val="00F4676E"/>
    <w:rsid w:val="00F47251"/>
    <w:rsid w:val="00F47F2F"/>
    <w:rsid w:val="00F504EA"/>
    <w:rsid w:val="00F51908"/>
    <w:rsid w:val="00F52A21"/>
    <w:rsid w:val="00F52FCA"/>
    <w:rsid w:val="00F53B28"/>
    <w:rsid w:val="00F545DD"/>
    <w:rsid w:val="00F547B9"/>
    <w:rsid w:val="00F54C3F"/>
    <w:rsid w:val="00F55545"/>
    <w:rsid w:val="00F55B10"/>
    <w:rsid w:val="00F5687C"/>
    <w:rsid w:val="00F5689D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07B"/>
    <w:rsid w:val="00F73356"/>
    <w:rsid w:val="00F737EC"/>
    <w:rsid w:val="00F75006"/>
    <w:rsid w:val="00F77D3E"/>
    <w:rsid w:val="00F80493"/>
    <w:rsid w:val="00F8102D"/>
    <w:rsid w:val="00F81E10"/>
    <w:rsid w:val="00F8278E"/>
    <w:rsid w:val="00F832F1"/>
    <w:rsid w:val="00F8366E"/>
    <w:rsid w:val="00F839B9"/>
    <w:rsid w:val="00F83B08"/>
    <w:rsid w:val="00F84588"/>
    <w:rsid w:val="00F84A89"/>
    <w:rsid w:val="00F84A9C"/>
    <w:rsid w:val="00F84AD1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42A"/>
    <w:rsid w:val="00F968F6"/>
    <w:rsid w:val="00F96EDF"/>
    <w:rsid w:val="00F972C3"/>
    <w:rsid w:val="00F977A1"/>
    <w:rsid w:val="00F97C88"/>
    <w:rsid w:val="00F97E18"/>
    <w:rsid w:val="00FA067A"/>
    <w:rsid w:val="00FA11CB"/>
    <w:rsid w:val="00FA2A11"/>
    <w:rsid w:val="00FA366D"/>
    <w:rsid w:val="00FA3861"/>
    <w:rsid w:val="00FA407C"/>
    <w:rsid w:val="00FA40B7"/>
    <w:rsid w:val="00FA4564"/>
    <w:rsid w:val="00FA5800"/>
    <w:rsid w:val="00FA58F9"/>
    <w:rsid w:val="00FA59CE"/>
    <w:rsid w:val="00FA6F90"/>
    <w:rsid w:val="00FA7FB4"/>
    <w:rsid w:val="00FB086B"/>
    <w:rsid w:val="00FB1747"/>
    <w:rsid w:val="00FB37D1"/>
    <w:rsid w:val="00FB3899"/>
    <w:rsid w:val="00FB40BF"/>
    <w:rsid w:val="00FB41BD"/>
    <w:rsid w:val="00FB45C3"/>
    <w:rsid w:val="00FB7B18"/>
    <w:rsid w:val="00FB7E33"/>
    <w:rsid w:val="00FB7F3E"/>
    <w:rsid w:val="00FC0DB1"/>
    <w:rsid w:val="00FC12D9"/>
    <w:rsid w:val="00FC1F7D"/>
    <w:rsid w:val="00FC2C69"/>
    <w:rsid w:val="00FC44D0"/>
    <w:rsid w:val="00FC4523"/>
    <w:rsid w:val="00FC4CE9"/>
    <w:rsid w:val="00FC4DCA"/>
    <w:rsid w:val="00FC6687"/>
    <w:rsid w:val="00FC69C7"/>
    <w:rsid w:val="00FC6FFC"/>
    <w:rsid w:val="00FC7155"/>
    <w:rsid w:val="00FC77B3"/>
    <w:rsid w:val="00FC7B8C"/>
    <w:rsid w:val="00FD1188"/>
    <w:rsid w:val="00FD1581"/>
    <w:rsid w:val="00FD18AD"/>
    <w:rsid w:val="00FD1AB0"/>
    <w:rsid w:val="00FD1C20"/>
    <w:rsid w:val="00FD3514"/>
    <w:rsid w:val="00FD3855"/>
    <w:rsid w:val="00FD3E97"/>
    <w:rsid w:val="00FD44AA"/>
    <w:rsid w:val="00FD4EBC"/>
    <w:rsid w:val="00FD57A0"/>
    <w:rsid w:val="00FD6A0B"/>
    <w:rsid w:val="00FD7220"/>
    <w:rsid w:val="00FD7508"/>
    <w:rsid w:val="00FD7862"/>
    <w:rsid w:val="00FE06C0"/>
    <w:rsid w:val="00FE0A10"/>
    <w:rsid w:val="00FE45EC"/>
    <w:rsid w:val="00FE5441"/>
    <w:rsid w:val="00FE64ED"/>
    <w:rsid w:val="00FE6B70"/>
    <w:rsid w:val="00FE7EBB"/>
    <w:rsid w:val="00FF042A"/>
    <w:rsid w:val="00FF059F"/>
    <w:rsid w:val="00FF1389"/>
    <w:rsid w:val="00FF180B"/>
    <w:rsid w:val="00FF386F"/>
    <w:rsid w:val="00FF5627"/>
    <w:rsid w:val="00FF6B6A"/>
    <w:rsid w:val="00FF6D52"/>
    <w:rsid w:val="00FF7732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5:docId w15:val="{552C9817-CB98-49B7-82A7-EA04A584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465D9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82322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  <w:style w:type="paragraph" w:customStyle="1" w:styleId="a0">
    <w:name w:val="อักขระ อักขระ"/>
    <w:basedOn w:val="Normal"/>
    <w:rsid w:val="00E244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uiPriority w:val="99"/>
    <w:unhideWhenUsed/>
    <w:rsid w:val="003151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1519C"/>
    <w:rPr>
      <w:rFonts w:eastAsia="Times New Roman" w:hAnsi="CordiaUPC"/>
      <w:sz w:val="24"/>
      <w:szCs w:val="28"/>
    </w:rPr>
  </w:style>
  <w:style w:type="paragraph" w:styleId="BodyTextIndent">
    <w:name w:val="Body Text Indent"/>
    <w:basedOn w:val="Normal"/>
    <w:link w:val="BodyTextIndentChar"/>
    <w:unhideWhenUsed/>
    <w:rsid w:val="00ED49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BF"/>
    <w:rPr>
      <w:rFonts w:eastAsia="Times New Roman" w:hAnsi="CordiaUPC"/>
      <w:sz w:val="24"/>
      <w:szCs w:val="28"/>
    </w:rPr>
  </w:style>
  <w:style w:type="paragraph" w:styleId="List">
    <w:name w:val="List"/>
    <w:basedOn w:val="Normal"/>
    <w:rsid w:val="00F2140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Heading7Char">
    <w:name w:val="Heading 7 Char"/>
    <w:basedOn w:val="DefaultParagraphFont"/>
    <w:link w:val="Heading7"/>
    <w:rsid w:val="0082322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character" w:customStyle="1" w:styleId="Heading2Char">
    <w:name w:val="Heading 2 Char"/>
    <w:link w:val="Heading2"/>
    <w:rsid w:val="000B4809"/>
    <w:rPr>
      <w:rFonts w:ascii="Angsana New" w:eastAsia="Times New Roman" w:hAnsi="Angsana New"/>
      <w:sz w:val="32"/>
      <w:szCs w:val="32"/>
    </w:rPr>
  </w:style>
  <w:style w:type="paragraph" w:customStyle="1" w:styleId="a1">
    <w:name w:val="¢éÍ¤ÇÒÁ"/>
    <w:basedOn w:val="Normal"/>
    <w:rsid w:val="00E55BE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rsid w:val="00D8428D"/>
    <w:rPr>
      <w:rFonts w:ascii="Calibri" w:eastAsia="Calibri" w:hAnsi="Calibri" w:cs="Cordia New"/>
      <w:sz w:val="22"/>
      <w:szCs w:val="28"/>
    </w:rPr>
  </w:style>
  <w:style w:type="paragraph" w:styleId="Caption">
    <w:name w:val="caption"/>
    <w:basedOn w:val="Normal"/>
    <w:next w:val="Normal"/>
    <w:qFormat/>
    <w:rsid w:val="003E797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DA2F-6722-4A3F-AB68-02C2064C3EB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190889</vt:lpwstr>
  </property>
  <property fmtid="{D5CDD505-2E9C-101B-9397-08002B2CF9AE}" pid="4" name="OptimizationTime">
    <vt:lpwstr>20210225_1913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3475</TotalTime>
  <Pages>61</Pages>
  <Words>14308</Words>
  <Characters>81561</Characters>
  <Application>Microsoft Office Word</Application>
  <DocSecurity>0</DocSecurity>
  <Lines>679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95678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subject/>
  <dc:creator>Chekthep.Suteesopon</dc:creator>
  <cp:keywords/>
  <dc:description/>
  <cp:lastModifiedBy>Danita Sirabowornkit</cp:lastModifiedBy>
  <cp:revision>198</cp:revision>
  <cp:lastPrinted>2021-02-24T12:22:00Z</cp:lastPrinted>
  <dcterms:created xsi:type="dcterms:W3CDTF">2017-01-30T10:12:00Z</dcterms:created>
  <dcterms:modified xsi:type="dcterms:W3CDTF">2021-02-25T11:53:00Z</dcterms:modified>
</cp:coreProperties>
</file>