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9ABCE" w14:textId="2FAF317E" w:rsidR="00071384" w:rsidRDefault="00071384" w:rsidP="00071384">
      <w:pPr>
        <w:pStyle w:val="Reference"/>
      </w:pPr>
      <w:r>
        <w:tab/>
      </w:r>
    </w:p>
    <w:p w14:paraId="4FB0E563" w14:textId="33C08BB2" w:rsidR="00071384" w:rsidRDefault="00071384" w:rsidP="00071384">
      <w:pPr>
        <w:pStyle w:val="BodyText"/>
        <w:tabs>
          <w:tab w:val="left" w:pos="6720"/>
        </w:tabs>
      </w:pPr>
      <w:r>
        <w:tab/>
      </w:r>
    </w:p>
    <w:p w14:paraId="505CE201" w14:textId="77777777" w:rsidR="00071384" w:rsidRDefault="00071384" w:rsidP="00071384">
      <w:pPr>
        <w:pStyle w:val="BodyText"/>
      </w:pPr>
      <w:r w:rsidRPr="004A0DFE">
        <w:br w:type="textWrapping" w:clear="all"/>
      </w:r>
    </w:p>
    <w:p w14:paraId="1E2D92DF" w14:textId="7CA89480" w:rsidR="00071384" w:rsidRDefault="00071384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6A55F46C" w14:textId="7E8ED23C" w:rsidR="007B6681" w:rsidRDefault="007B6681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824436E" w14:textId="77777777" w:rsidR="007B6681" w:rsidRPr="00112C09" w:rsidRDefault="007B6681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F84A57E" w14:textId="505D6DDA" w:rsidR="00F07B71" w:rsidRDefault="00F07B71" w:rsidP="00765E1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2B4C1D5D" w14:textId="77777777" w:rsidR="00EE61E8" w:rsidRPr="00EE61E8" w:rsidRDefault="00EE61E8" w:rsidP="00765E18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704D3AA5" w14:textId="04C16088" w:rsidR="00D80708" w:rsidRDefault="00AD3B26" w:rsidP="00765E1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65E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A9393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65E18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7816070"/>
      <w:r w:rsidR="000B534B" w:rsidRPr="000B534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วาว</w:t>
      </w:r>
      <w:r w:rsidR="000B534B" w:rsidRPr="000B53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0B534B" w:rsidRPr="000B534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แฟคเต</w:t>
      </w:r>
      <w:proofErr w:type="spellEnd"/>
      <w:r w:rsidR="000B534B" w:rsidRPr="000B534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อร์</w:t>
      </w:r>
      <w:bookmarkEnd w:id="1"/>
      <w:r w:rsidR="00765E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765E1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D8070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                                                                       </w:t>
      </w:r>
    </w:p>
    <w:p w14:paraId="29C3404D" w14:textId="1A188C16" w:rsidR="00765E18" w:rsidRDefault="00D80708" w:rsidP="00765E1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  <w:r w:rsidRPr="00D80708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D8070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เดิมชื่อ</w:t>
      </w:r>
      <w:r w:rsidRPr="00D8070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“</w:t>
      </w:r>
      <w:r w:rsidRPr="00D8070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8070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8070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อุตสาหกรรม</w:t>
      </w:r>
      <w:r w:rsidRPr="00D8070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8070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อี</w:t>
      </w:r>
      <w:proofErr w:type="spellStart"/>
      <w:r w:rsidRPr="00D8070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เล็ค</w:t>
      </w:r>
      <w:proofErr w:type="spellEnd"/>
      <w:r w:rsidRPr="00D8070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โทร</w:t>
      </w:r>
      <w:proofErr w:type="spellStart"/>
      <w:r w:rsidRPr="00D8070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นิคส์</w:t>
      </w:r>
      <w:proofErr w:type="spellEnd"/>
      <w:r w:rsidRPr="00D8070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8070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8070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8070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8070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)”)</w:t>
      </w:r>
      <w:r w:rsidR="00765E1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</w:t>
      </w: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65E1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                 </w:t>
      </w:r>
    </w:p>
    <w:p w14:paraId="4241747E" w14:textId="77777777" w:rsidR="00AD3B26" w:rsidRPr="00AD3B26" w:rsidRDefault="00734D83" w:rsidP="00F07B71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41EE767" w14:textId="77777777" w:rsidR="003F16DE" w:rsidRPr="003F16DE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10A04E43" w14:textId="77777777" w:rsidR="003F16DE" w:rsidRPr="007B6681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70E70CC5" w14:textId="36800F76" w:rsidR="00280186" w:rsidRPr="00280186" w:rsidRDefault="0055455A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</w:t>
      </w:r>
      <w:r w:rsidR="00D01D4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80708" w:rsidRPr="00D80708">
        <w:rPr>
          <w:rFonts w:ascii="Browallia New" w:hAnsi="Browallia New" w:cs="Browallia New" w:hint="cs"/>
          <w:sz w:val="28"/>
          <w:szCs w:val="28"/>
          <w:cs/>
          <w:lang w:bidi="th-TH"/>
        </w:rPr>
        <w:t>วาว</w:t>
      </w:r>
      <w:r w:rsidR="00D80708" w:rsidRPr="00D8070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D80708" w:rsidRPr="00D80708">
        <w:rPr>
          <w:rFonts w:ascii="Browallia New" w:hAnsi="Browallia New" w:cs="Browallia New" w:hint="cs"/>
          <w:sz w:val="28"/>
          <w:szCs w:val="28"/>
          <w:cs/>
          <w:lang w:bidi="th-TH"/>
        </w:rPr>
        <w:t>แฟคเต</w:t>
      </w:r>
      <w:proofErr w:type="spellEnd"/>
      <w:r w:rsidR="00D80708" w:rsidRPr="00D80708">
        <w:rPr>
          <w:rFonts w:ascii="Browallia New" w:hAnsi="Browallia New" w:cs="Browallia New" w:hint="cs"/>
          <w:sz w:val="28"/>
          <w:szCs w:val="28"/>
          <w:cs/>
          <w:lang w:bidi="th-TH"/>
        </w:rPr>
        <w:t>อร์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765E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>(“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55455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536D9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6C98" w:rsidRPr="00AB6C9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7113EE" w:rsidRPr="007113E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7113E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7113EE" w:rsidRPr="007113E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="00071384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3B1B8D" w:rsidRPr="003B1B8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AE1D6C1" w14:textId="77777777" w:rsidR="00280186" w:rsidRPr="00F07B71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F8873F" w14:textId="20447479" w:rsidR="00CD4D4E" w:rsidRPr="007C2D33" w:rsidRDefault="0055455A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ข้างต้นนี้แสดงฐานะการเงินรวม</w:t>
      </w:r>
      <w:r w:rsidR="00194BA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2C089D"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2C089D"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2581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="002C089D" w:rsidRPr="00D80708">
        <w:rPr>
          <w:rFonts w:ascii="Browallia New" w:hAnsi="Browallia New" w:cs="Browallia New" w:hint="cs"/>
          <w:sz w:val="28"/>
          <w:szCs w:val="28"/>
          <w:cs/>
          <w:lang w:bidi="th-TH"/>
        </w:rPr>
        <w:t>วาว</w:t>
      </w:r>
      <w:r w:rsidR="002C089D" w:rsidRPr="00D8070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2C089D" w:rsidRPr="00D80708">
        <w:rPr>
          <w:rFonts w:ascii="Browallia New" w:hAnsi="Browallia New" w:cs="Browallia New" w:hint="cs"/>
          <w:sz w:val="28"/>
          <w:szCs w:val="28"/>
          <w:cs/>
          <w:lang w:bidi="th-TH"/>
        </w:rPr>
        <w:t>แฟคเต</w:t>
      </w:r>
      <w:proofErr w:type="spellEnd"/>
      <w:r w:rsidR="002C089D" w:rsidRPr="00D80708">
        <w:rPr>
          <w:rFonts w:ascii="Browallia New" w:hAnsi="Browallia New" w:cs="Browallia New" w:hint="cs"/>
          <w:sz w:val="28"/>
          <w:szCs w:val="28"/>
          <w:cs/>
          <w:lang w:bidi="th-TH"/>
        </w:rPr>
        <w:t>อร์</w:t>
      </w:r>
      <w:r w:rsidR="002C089D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C089D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2C089D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2C089D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2C089D" w:rsidRPr="00765E18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2C089D"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9393B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="002C089D"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ละบริษัทย่อย</w:t>
      </w:r>
      <w:r w:rsidR="002C089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DB2CC8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9F4CBC" w:rsidRPr="009F4CB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9F4CBC" w:rsidRPr="009F4CB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</w:t>
      </w:r>
      <w:r w:rsidR="0092581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7D6973B2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51885E96" w14:textId="77777777" w:rsidR="003F16DE" w:rsidRPr="003F16DE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77A1821F" w14:textId="77777777" w:rsidR="003F16DE" w:rsidRPr="00F07B71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26D5F2" w14:textId="667856AE" w:rsidR="00071384" w:rsidRDefault="00071384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</w:t>
      </w:r>
      <w:r w:rsidR="00970A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</w:t>
      </w:r>
      <w:r w:rsidR="00970A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31A22FB2" w14:textId="13909E02" w:rsidR="00A9393B" w:rsidRDefault="00A9393B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E0A6AD9" w14:textId="55914730" w:rsidR="006C3407" w:rsidRDefault="006C3407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164D407" w14:textId="5426F758" w:rsidR="006C3407" w:rsidRDefault="006C3407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5EBCCE6" w14:textId="77777777" w:rsidR="006C3407" w:rsidRDefault="006C3407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455FD32" w14:textId="77777777" w:rsidR="003A1348" w:rsidRDefault="003A1348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D8A937" w14:textId="77777777" w:rsidR="00CD4D4E" w:rsidRPr="00165155" w:rsidRDefault="00165155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3E0A116" w14:textId="77777777" w:rsidR="00CD4D4E" w:rsidRDefault="00CD4D4E" w:rsidP="00165155">
      <w:pPr>
        <w:spacing w:after="0"/>
        <w:jc w:val="thaiDistribute"/>
        <w:rPr>
          <w:rFonts w:ascii="Browallia New" w:hAnsi="Browallia New" w:cs="Browallia New"/>
        </w:rPr>
      </w:pPr>
    </w:p>
    <w:p w14:paraId="1B90975F" w14:textId="57C386F2" w:rsidR="00165155" w:rsidRDefault="00514BCC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B73030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361"/>
        <w:gridCol w:w="67"/>
        <w:gridCol w:w="3983"/>
        <w:gridCol w:w="247"/>
      </w:tblGrid>
      <w:tr w:rsidR="00AF5F80" w:rsidRPr="00925819" w14:paraId="351C8FC9" w14:textId="77777777" w:rsidTr="006C3407">
        <w:trPr>
          <w:trHeight w:hRule="exact" w:val="360"/>
        </w:trPr>
        <w:tc>
          <w:tcPr>
            <w:tcW w:w="4428" w:type="dxa"/>
            <w:gridSpan w:val="2"/>
            <w:tcBorders>
              <w:top w:val="single" w:sz="4" w:space="0" w:color="auto"/>
            </w:tcBorders>
            <w:shd w:val="clear" w:color="auto" w:fill="7030A0"/>
          </w:tcPr>
          <w:p w14:paraId="45371640" w14:textId="1EB2226A" w:rsidR="00AF5F80" w:rsidRPr="00925819" w:rsidRDefault="00AF5F80" w:rsidP="0069150D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="0069150D" w:rsidRPr="00925819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925819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การตรวจสอบ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</w:tcBorders>
            <w:shd w:val="clear" w:color="auto" w:fill="7030A0"/>
          </w:tcPr>
          <w:p w14:paraId="6D5D7348" w14:textId="46761A78" w:rsidR="00AF5F80" w:rsidRPr="00925819" w:rsidRDefault="0069150D" w:rsidP="0069150D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614D38" w:rsidRPr="00925819" w14:paraId="604B2439" w14:textId="77777777" w:rsidTr="000313BD">
        <w:trPr>
          <w:trHeight w:val="360"/>
        </w:trPr>
        <w:tc>
          <w:tcPr>
            <w:tcW w:w="4428" w:type="dxa"/>
            <w:gridSpan w:val="2"/>
          </w:tcPr>
          <w:p w14:paraId="24055F19" w14:textId="6DF56B3F" w:rsidR="007B6681" w:rsidRPr="00925819" w:rsidRDefault="007B668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B202F31" w14:textId="6BCB866C" w:rsidR="00DA1874" w:rsidRPr="00925819" w:rsidRDefault="00DA1874" w:rsidP="00F2231A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925819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การด้อยค่าของเงินลงทุนในบริษัทย่อย</w:t>
            </w:r>
            <w:r w:rsidR="00C341A9" w:rsidRPr="00925819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  <w:r w:rsidR="00C341A9" w:rsidRPr="00925819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ค่าความนิยม</w:t>
            </w:r>
            <w:r w:rsidR="004615AB" w:rsidRPr="00925819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  <w:r w:rsidR="004615AB" w:rsidRPr="00925819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และสินทรัพย์ไม่มีตัวตน</w:t>
            </w:r>
          </w:p>
          <w:p w14:paraId="7A39B0B7" w14:textId="77777777" w:rsidR="00E653B6" w:rsidRPr="00925819" w:rsidRDefault="00E653B6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val="th-TH" w:bidi="th-TH"/>
              </w:rPr>
            </w:pPr>
          </w:p>
          <w:p w14:paraId="2A8A98CF" w14:textId="7AFFE1DD" w:rsidR="00165E72" w:rsidRPr="00925819" w:rsidRDefault="00E653B6" w:rsidP="00165E72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DB2CC8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31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="00DB2CC8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2563 </w:t>
            </w:r>
            <w:r w:rsidR="00B64792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กลุ่ม</w:t>
            </w:r>
            <w:r w:rsidR="00211FB9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มี</w:t>
            </w:r>
            <w:r w:rsidR="00CC54DC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เงินลงทุนในบริษัทย่อย จำนวน </w:t>
            </w:r>
            <w:r w:rsidR="003D4003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771</w:t>
            </w:r>
            <w:r w:rsidR="00CC54DC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ล้านบาท</w:t>
            </w:r>
            <w:r w:rsidR="009E401E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5E0A5A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ค่าความนิยม จำนวน </w:t>
            </w:r>
            <w:r w:rsidR="0064496C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516</w:t>
            </w:r>
            <w:r w:rsidR="005E0A5A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ล้านบาท และ</w:t>
            </w:r>
            <w:r w:rsidR="003611C2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มี</w:t>
            </w:r>
            <w:r w:rsidR="00122535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สินทรัพย์ไม่มีตัวตน</w:t>
            </w:r>
            <w:r w:rsidR="00A245A3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A56CE9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จำนวน</w:t>
            </w:r>
            <w:r w:rsidR="00122535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4496C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414</w:t>
            </w:r>
            <w:r w:rsidR="00BD0D51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BD0D51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="008E3528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8E3528"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ซึ่งเกิดจากการลงทุนในกลุ่มธุรกิจ</w:t>
            </w:r>
            <w:r w:rsidR="00896B47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ร้าน</w:t>
            </w:r>
            <w:r w:rsidR="001258CF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อาหาร</w:t>
            </w:r>
            <w:r w:rsidR="002F62EF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2F62EF"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ตามมาตรฐานการรายงานทางการเงิน กลุ่มบริษัทต้องมีการทดสอบการด้อยค่าสินทรัพย์ดังกล่าวทุก</w:t>
            </w:r>
            <w:r w:rsidR="002F62EF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ครั้งที่รายงาน</w:t>
            </w:r>
            <w:r w:rsidR="002F62EF"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ซึ่งการทดสอบการด้อยค่านั้นต้องใช้ดุลยพินิจที่สำคัญและข้อสมมติฐานของผู้บริหารที่มีความซับซ้อน</w:t>
            </w:r>
            <w:r w:rsidR="00896B47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896B47"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โดยเฉพาะข้อสมมติฐานสำหรับการประมาณการกระแสเงินสดของธุรกิจ</w:t>
            </w:r>
            <w:r w:rsidR="00754B73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ร้านอาหาร</w:t>
            </w:r>
            <w:r w:rsidR="00165E72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165E72"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 สถานการณ์ตลาดปัจจุบันและความเสี่ยงที่เฉพาะเจาะจงของสินทรัพย์</w:t>
            </w:r>
          </w:p>
          <w:p w14:paraId="22150642" w14:textId="77777777" w:rsidR="00165E72" w:rsidRPr="00925819" w:rsidRDefault="00165E72" w:rsidP="00165E72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B9DC947" w14:textId="14817392" w:rsidR="00165E72" w:rsidRPr="00925819" w:rsidRDefault="00165E72" w:rsidP="00165E72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กลุ่มบริษัทได้เปิดเผยเกี่ยวกับ</w:t>
            </w:r>
            <w:r w:rsidR="005576EC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="00FD7532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</w:t>
            </w:r>
            <w:r w:rsidR="00DF3A5E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ค่าความนิยม แ</w:t>
            </w:r>
            <w:r w:rsidR="00F43E8A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ละ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สินทรัพย์ไม่มีตัวตน ในหมายเหตุประกอบงบการเงินข้อ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190E13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  <w:r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1</w:t>
            </w:r>
            <w:r w:rsidR="00190E13"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>8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190E13"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>9</w:t>
            </w:r>
          </w:p>
          <w:p w14:paraId="04B3B22C" w14:textId="77777777" w:rsidR="008E3528" w:rsidRPr="00925819" w:rsidRDefault="008E3528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4A3DB1F" w14:textId="77777777" w:rsidR="00F07B71" w:rsidRPr="00925819" w:rsidRDefault="00F07B7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26F5294" w14:textId="77777777" w:rsidR="008504C1" w:rsidRPr="00925819" w:rsidRDefault="008504C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0437FB5" w14:textId="77777777" w:rsidR="008504C1" w:rsidRPr="00925819" w:rsidRDefault="008504C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FEE2115" w14:textId="16089659" w:rsidR="008504C1" w:rsidRPr="00925819" w:rsidRDefault="008504C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27C8F13" w14:textId="77777777" w:rsidR="008250C7" w:rsidRPr="00925819" w:rsidRDefault="008250C7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1733E5D" w14:textId="72207CE7" w:rsidR="008504C1" w:rsidRDefault="008504C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36492BE" w14:textId="245E615C" w:rsidR="006C3407" w:rsidRDefault="006C3407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3C9D432" w14:textId="77777777" w:rsidR="006C3407" w:rsidRPr="00925819" w:rsidRDefault="006C3407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F1C5FF1" w14:textId="2D780C0E" w:rsidR="008504C1" w:rsidRPr="00925819" w:rsidRDefault="008504C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230" w:type="dxa"/>
            <w:gridSpan w:val="2"/>
          </w:tcPr>
          <w:p w14:paraId="04C95BAF" w14:textId="77777777" w:rsidR="00614D38" w:rsidRPr="00925819" w:rsidRDefault="00614D38" w:rsidP="00260F6D">
            <w:pPr>
              <w:tabs>
                <w:tab w:val="left" w:pos="252"/>
              </w:tabs>
              <w:spacing w:after="0"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4BEE747" w14:textId="52DF3B46" w:rsidR="00260F6D" w:rsidRPr="00925819" w:rsidRDefault="00260F6D" w:rsidP="00260F6D">
            <w:pPr>
              <w:tabs>
                <w:tab w:val="left" w:pos="252"/>
              </w:tabs>
              <w:spacing w:after="0" w:line="240" w:lineRule="auto"/>
              <w:ind w:left="216" w:hanging="216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58F1D614" w14:textId="77777777" w:rsidR="00F2231A" w:rsidRPr="00925819" w:rsidRDefault="00F2231A" w:rsidP="00260F6D">
            <w:pPr>
              <w:tabs>
                <w:tab w:val="left" w:pos="252"/>
              </w:tabs>
              <w:spacing w:after="0"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3116D30" w14:textId="77777777" w:rsidR="00EC1A5A" w:rsidRPr="00925819" w:rsidRDefault="00EC1A5A" w:rsidP="00260F6D">
            <w:pPr>
              <w:tabs>
                <w:tab w:val="left" w:pos="252"/>
              </w:tabs>
              <w:spacing w:after="0"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0B7E6A1" w14:textId="77777777" w:rsidR="00476A5B" w:rsidRPr="00925819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ความสมเหตุสมผลของข้อสมมติฐานและวิธีการที่ผู้บริหารใช้ในการคำนวณประมาณการกระแสเงินสดในอนาคตที่คาดว่าจะได้รับ</w:t>
            </w:r>
          </w:p>
          <w:p w14:paraId="4B8038EB" w14:textId="77777777" w:rsidR="00476A5B" w:rsidRPr="00925819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ประเมินความรู้ ความสามารถและความเป็นอิสระของผู้เชี่ยวชาญ</w:t>
            </w:r>
          </w:p>
          <w:p w14:paraId="61D00739" w14:textId="6E5F5C08" w:rsidR="00476A5B" w:rsidRPr="00925819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ประเมินอัตราคิดลดโดยอ้างอิงจากการเปรียบเทียบข้อมูลของบริษัทที่อยู่ในอุตสาหกรรม เพื่อให้มั่นใจว่าอัตราคิดลดที่ผู้บริหารใช้อยู่ในเกณฑ์ที่เหมาะส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</w:t>
            </w:r>
          </w:p>
          <w:p w14:paraId="095FB49F" w14:textId="77777777" w:rsidR="00476A5B" w:rsidRPr="00925819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019D0F1" w14:textId="77777777" w:rsidR="00476A5B" w:rsidRPr="00925819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4E563FAC" w14:textId="10DE54D8" w:rsidR="00476A5B" w:rsidRPr="00925819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</w:t>
            </w:r>
            <w:r w:rsidR="00741AFA"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การเปิดเผยข้อมูลของกลุ่มบริษัทเกี่ยวกับ</w:t>
            </w:r>
            <w:r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 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ข้อสมมติฐาน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และมูลค่าที่คาดว่าจะได้รับคืนของ</w:t>
            </w:r>
            <w:r w:rsidR="00522C1D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="00522C1D"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ค่าความนิยม และ</w:t>
            </w:r>
            <w:r w:rsidR="005D6ECE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สินทรัพย์ไม่มีตัวตน</w:t>
            </w:r>
          </w:p>
          <w:p w14:paraId="5660F2B0" w14:textId="061309D2" w:rsidR="00260F6D" w:rsidRPr="00925819" w:rsidRDefault="00260F6D" w:rsidP="00260F6D">
            <w:pPr>
              <w:tabs>
                <w:tab w:val="left" w:pos="522"/>
              </w:tabs>
              <w:spacing w:after="0" w:line="240" w:lineRule="auto"/>
              <w:ind w:left="27" w:firstLine="9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521B2E" w:rsidRPr="00925819" w14:paraId="1D0E06F2" w14:textId="77777777" w:rsidTr="006C3407">
        <w:trPr>
          <w:gridAfter w:val="1"/>
          <w:wAfter w:w="247" w:type="dxa"/>
          <w:trHeight w:hRule="exact" w:val="360"/>
        </w:trPr>
        <w:tc>
          <w:tcPr>
            <w:tcW w:w="4361" w:type="dxa"/>
            <w:tcBorders>
              <w:top w:val="single" w:sz="4" w:space="0" w:color="auto"/>
            </w:tcBorders>
            <w:shd w:val="clear" w:color="auto" w:fill="7030A0"/>
          </w:tcPr>
          <w:p w14:paraId="707AF25E" w14:textId="77777777" w:rsidR="00521B2E" w:rsidRPr="00925819" w:rsidRDefault="00521B2E" w:rsidP="00112699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50" w:type="dxa"/>
            <w:gridSpan w:val="2"/>
            <w:tcBorders>
              <w:top w:val="single" w:sz="4" w:space="0" w:color="auto"/>
            </w:tcBorders>
            <w:shd w:val="clear" w:color="auto" w:fill="7030A0"/>
          </w:tcPr>
          <w:p w14:paraId="37B104B3" w14:textId="77777777" w:rsidR="00521B2E" w:rsidRPr="00925819" w:rsidRDefault="00521B2E" w:rsidP="00112699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521B2E" w:rsidRPr="00925819" w14:paraId="39EFE0F0" w14:textId="77777777" w:rsidTr="000313BD">
        <w:trPr>
          <w:gridAfter w:val="1"/>
          <w:wAfter w:w="247" w:type="dxa"/>
          <w:trHeight w:val="360"/>
        </w:trPr>
        <w:tc>
          <w:tcPr>
            <w:tcW w:w="4361" w:type="dxa"/>
          </w:tcPr>
          <w:p w14:paraId="3E2D2311" w14:textId="77777777" w:rsidR="00521B2E" w:rsidRPr="00925819" w:rsidRDefault="00521B2E" w:rsidP="00112699">
            <w:pPr>
              <w:spacing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4A72302" w14:textId="77777777" w:rsidR="00521B2E" w:rsidRPr="00925819" w:rsidRDefault="00521B2E" w:rsidP="00112699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  <w:r w:rsidRPr="00925819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การบันทึกบัญชีในการรวมธุรกิจ</w:t>
            </w:r>
          </w:p>
          <w:p w14:paraId="7AF6E9C7" w14:textId="77777777" w:rsidR="00521B2E" w:rsidRPr="00925819" w:rsidRDefault="00521B2E" w:rsidP="00112699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D736044" w14:textId="3035CAB5" w:rsidR="00521B2E" w:rsidRPr="00925819" w:rsidRDefault="003A1348" w:rsidP="00112699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ในระหว่างปี</w:t>
            </w:r>
            <w:r w:rsidR="005B4820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5B4820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="005B4820" w:rsidRPr="009258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5B4820" w:rsidRPr="009258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2563 </w:t>
            </w:r>
            <w:r w:rsidR="00521B2E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กลุ่มบริษัทได้ซื้อธุรกิจร้านอาหาร</w:t>
            </w:r>
            <w:r w:rsidR="00521B2E"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A389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โดยมีมูลค่าตามสัญญาซื้อขายกิจการสุทธิ </w:t>
            </w:r>
            <w:r w:rsidR="00521B2E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จำนวน</w:t>
            </w:r>
            <w:r w:rsidR="005B4820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</w:t>
            </w:r>
            <w:r w:rsidR="00521B2E"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1275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411</w:t>
            </w:r>
            <w:r w:rsidR="00521B2E"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21B2E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="00521B2E"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7E40FCF9" w14:textId="77777777" w:rsidR="00521B2E" w:rsidRPr="00925819" w:rsidRDefault="00521B2E" w:rsidP="00112699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</w:p>
          <w:p w14:paraId="1E35C86E" w14:textId="7B5560B1" w:rsidR="00521B2E" w:rsidRPr="00925819" w:rsidRDefault="00521B2E" w:rsidP="00112699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ในระหว่างปี ผู้บริหารประเมินมูลค่ายุติธรรมของสินทรัพย์สุทธิที่ได้มาจากการซื้อธุรกิจ ซึ่งรวมสินทรัพย์ไม่มีตัวตนจากการรวมธุรกิจ และเกิด</w:t>
            </w:r>
            <w:r w:rsid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     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</w:t>
            </w:r>
            <w:r w:rsidR="004D1931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ประเมินมูลค่าของสินทรัพย์ไม่มีตัวตนดังกล่าวเป็นส่วนหนึ่งของการจัดทำรายงานการปันส่วนราคาซื้อ (</w:t>
            </w:r>
            <w:r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>Purchase price allocation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) ที่จัดทำโดยผู้เชี่ยวชาญอิสระ </w:t>
            </w:r>
          </w:p>
          <w:p w14:paraId="1056F410" w14:textId="77777777" w:rsidR="00521B2E" w:rsidRPr="00925819" w:rsidRDefault="00521B2E" w:rsidP="00112699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</w:p>
          <w:p w14:paraId="72DDC3F4" w14:textId="2670C7F4" w:rsidR="00521B2E" w:rsidRPr="00925819" w:rsidRDefault="00521B2E" w:rsidP="00112699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การประมาณ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ูลค่ายุติธรรมของสินทรัพย์ที่ระบุได้และหนี้สินที่ได้รับซึ่งรวมถึงสินทรัพย์ไม่มีตัวตนที่ระบุได้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หรับธุรกิจใหม่ที่เพิ่งซื้อเข้ามาต้องใช้ดุลยพินิจที่สำคัญเกี่ยวกับการประมาณการกระแสเงินสดโดยผู้บริหารซึ่งมีความซับซ้อน</w:t>
            </w:r>
            <w:r w:rsidR="007A6133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กำหนดมูลค่ายุติธรรมรวมถึงการพิจารณาอัตราคิดลดและความเสี่ยงที่ใช้ในการปรับปรุงต้นทุนของเงินทุนถัวเฉลี่ยถ่วงน้ำหนัก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40B3660C" w14:textId="77777777" w:rsidR="00521B2E" w:rsidRPr="00925819" w:rsidRDefault="00521B2E" w:rsidP="00112699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D5E9E52" w14:textId="0B9D8CA2" w:rsidR="00521B2E" w:rsidRPr="00925819" w:rsidRDefault="00521B2E" w:rsidP="00112699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กลุ่มบริษัทได้เปิดเผยนโยบายการบัญชีที่เกี่ยวกับการรับรู้การรวมธุรกิจในหมายเหตุประกอบงบการเงิน</w:t>
            </w:r>
            <w:r w:rsid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 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และการซื้อธุรกิจในหมายเหตุประกอบงบการเงิน</w:t>
            </w:r>
            <w:r w:rsid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B7821"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>15</w:t>
            </w:r>
          </w:p>
          <w:p w14:paraId="71EC7FF6" w14:textId="77777777" w:rsidR="00521B2E" w:rsidRPr="00925819" w:rsidRDefault="00521B2E" w:rsidP="00112699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8F5E7D9" w14:textId="77777777" w:rsidR="00521B2E" w:rsidRPr="00925819" w:rsidRDefault="00521B2E" w:rsidP="00112699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050" w:type="dxa"/>
            <w:gridSpan w:val="2"/>
          </w:tcPr>
          <w:p w14:paraId="2CCC1D77" w14:textId="77777777" w:rsidR="00521B2E" w:rsidRPr="00925819" w:rsidRDefault="00521B2E" w:rsidP="00112699">
            <w:pPr>
              <w:spacing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D932976" w14:textId="77777777" w:rsidR="00521B2E" w:rsidRPr="00925819" w:rsidRDefault="00521B2E" w:rsidP="00112699">
            <w:pPr>
              <w:spacing w:after="24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22F81F6" w14:textId="77777777" w:rsidR="00B4641D" w:rsidRPr="00925819" w:rsidRDefault="00521B2E" w:rsidP="00B4641D">
            <w:pPr>
              <w:pStyle w:val="ListParagraph"/>
              <w:numPr>
                <w:ilvl w:val="0"/>
                <w:numId w:val="39"/>
              </w:numPr>
              <w:tabs>
                <w:tab w:val="left" w:pos="315"/>
              </w:tabs>
              <w:spacing w:after="0"/>
              <w:ind w:left="315" w:hanging="24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การประเมินความครบถ้วนในการปรับปรุงมูลค่ายุติธรรมโดยผู้บริหาร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โดยตรวจสอบรายละเอียดสินทรัพย์และหนี้สิน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ณ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วันซื้อธุรกิจ</w:t>
            </w:r>
          </w:p>
          <w:p w14:paraId="7D17D6F5" w14:textId="0403F9B6" w:rsidR="00B4641D" w:rsidRPr="00925819" w:rsidRDefault="00521B2E" w:rsidP="00B4641D">
            <w:pPr>
              <w:pStyle w:val="ListParagraph"/>
              <w:numPr>
                <w:ilvl w:val="0"/>
                <w:numId w:val="39"/>
              </w:numPr>
              <w:tabs>
                <w:tab w:val="left" w:pos="315"/>
              </w:tabs>
              <w:spacing w:after="0"/>
              <w:ind w:left="315" w:hanging="24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สอบทานรายงานการปันส่วนราคาซื้อ</w:t>
            </w:r>
            <w:r w:rsidRPr="0092581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 xml:space="preserve"> (</w:t>
            </w:r>
            <w:r w:rsidRPr="00925819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>Purchase</w:t>
            </w:r>
            <w:r w:rsidRPr="00925819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price allocation)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ที่จัดทำโดยผู้เชี่ยวชาญ</w:t>
            </w:r>
            <w:r w:rsidR="009F1EA1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อิสระ</w:t>
            </w:r>
          </w:p>
          <w:p w14:paraId="3E3A30EB" w14:textId="77777777" w:rsidR="00B4641D" w:rsidRPr="00925819" w:rsidRDefault="00521B2E" w:rsidP="00B4641D">
            <w:pPr>
              <w:pStyle w:val="ListParagraph"/>
              <w:numPr>
                <w:ilvl w:val="0"/>
                <w:numId w:val="39"/>
              </w:numPr>
              <w:tabs>
                <w:tab w:val="left" w:pos="315"/>
              </w:tabs>
              <w:spacing w:after="0"/>
              <w:ind w:left="315" w:hanging="24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ประเมินความรู้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ความสามารถและความเป็นอิสระของผู้เชี่ยวชาญ</w:t>
            </w:r>
          </w:p>
          <w:p w14:paraId="0852DA7F" w14:textId="77777777" w:rsidR="00B4641D" w:rsidRPr="00925819" w:rsidRDefault="00521B2E" w:rsidP="00B4641D">
            <w:pPr>
              <w:pStyle w:val="ListParagraph"/>
              <w:numPr>
                <w:ilvl w:val="0"/>
                <w:numId w:val="39"/>
              </w:numPr>
              <w:tabs>
                <w:tab w:val="left" w:pos="315"/>
              </w:tabs>
              <w:spacing w:after="0"/>
              <w:ind w:left="315" w:hanging="24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ความสมเหตุสมผลของประมาณการกระแสเงินสดในอนาคตและอัตราคิดลดที่นำไปคำนวณมูลค่ายุติธรรมของของสินทรัพย์ไม่มีตัวตน</w:t>
            </w:r>
            <w:r w:rsidRPr="0092581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5E8AADE" w14:textId="533BB272" w:rsidR="00521B2E" w:rsidRPr="00925819" w:rsidRDefault="00521B2E" w:rsidP="00B4641D">
            <w:pPr>
              <w:pStyle w:val="ListParagraph"/>
              <w:numPr>
                <w:ilvl w:val="0"/>
                <w:numId w:val="39"/>
              </w:numPr>
              <w:tabs>
                <w:tab w:val="left" w:pos="315"/>
              </w:tabs>
              <w:spacing w:after="0"/>
              <w:ind w:left="315" w:hanging="2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พิจารณาความเพียงพอของการเปิดเผยข้อมูลของกลุ่ม</w:t>
            </w:r>
            <w:r w:rsidR="009F1EA1"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9258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เกี่ยวกับนโยบายการบัญชีและจำนวนเงินเกี่ยวกับการซื้อธุรกิจ</w:t>
            </w:r>
          </w:p>
        </w:tc>
      </w:tr>
    </w:tbl>
    <w:p w14:paraId="39ACCFBA" w14:textId="77777777" w:rsidR="00EC33AA" w:rsidRDefault="00EC33AA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4A7A111" w14:textId="1E376313" w:rsidR="00187D37" w:rsidRPr="00827E7B" w:rsidRDefault="00521B2E" w:rsidP="003C5B3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5EFBD7B5" w14:textId="188A81F0" w:rsidR="00E556A5" w:rsidRDefault="00A565BF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7EFCFD68" w14:textId="4A9283EE" w:rsidR="00A565BF" w:rsidRPr="00025BA4" w:rsidRDefault="00A565BF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14:paraId="71DC12C1" w14:textId="77C4AED9" w:rsidR="00A565BF" w:rsidRPr="00FE691F" w:rsidRDefault="008F3EA1" w:rsidP="008F3EA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41E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งบการเงิน</w:t>
      </w:r>
      <w:r w:rsidR="00546526" w:rsidRPr="00A41E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</w:t>
      </w:r>
      <w:r w:rsidR="00901A6E" w:rsidRPr="00A41E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</w:t>
      </w:r>
      <w:r w:rsidR="00546526" w:rsidRPr="00A41E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ะเฉพาะ</w:t>
      </w:r>
      <w:r w:rsidRPr="00A41E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ของบริษัท</w:t>
      </w:r>
      <w:r w:rsidRPr="00A41E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41ECA" w:rsidRPr="00A41E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วาว</w:t>
      </w:r>
      <w:r w:rsidR="00A41ECA" w:rsidRPr="00A41E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proofErr w:type="spellStart"/>
      <w:r w:rsidR="00A41ECA" w:rsidRPr="00A41E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แฟคเต</w:t>
      </w:r>
      <w:proofErr w:type="spellEnd"/>
      <w:r w:rsidR="00A41ECA" w:rsidRPr="00A41E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อร์</w:t>
      </w:r>
      <w:r w:rsidR="00A41ECA" w:rsidRPr="00A41E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41ECA" w:rsidRPr="00A41E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="00A41ECA" w:rsidRPr="00A41E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A41ECA" w:rsidRPr="00A41E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A41ECA" w:rsidRPr="00A41E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7F184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691F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691F"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>6</w:t>
      </w:r>
      <w:r w:rsidR="00A41ECA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F184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F75C9F">
        <w:rPr>
          <w:rFonts w:ascii="Browallia New" w:hAnsi="Browallia New" w:cs="Browallia New" w:hint="cs"/>
          <w:sz w:val="28"/>
          <w:szCs w:val="28"/>
          <w:cs/>
          <w:lang w:bidi="th-TH"/>
        </w:rPr>
        <w:t>ผู้ซึ่ง</w:t>
      </w:r>
      <w:r w:rsidR="0083124B">
        <w:rPr>
          <w:rFonts w:ascii="Browallia New" w:hAnsi="Browallia New" w:cs="Browallia New" w:hint="cs"/>
          <w:sz w:val="28"/>
          <w:szCs w:val="28"/>
          <w:cs/>
          <w:lang w:bidi="th-TH"/>
        </w:rPr>
        <w:t>เคยทำงานอยู่ในสำนักงานเดียวกับข้าพเจ้า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3124B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46A4" w:rsidRPr="0014433A">
        <w:rPr>
          <w:rFonts w:ascii="Browallia New" w:hAnsi="Browallia New" w:cs="Browallia New"/>
          <w:sz w:val="28"/>
          <w:szCs w:val="28"/>
        </w:rPr>
        <w:t>2</w:t>
      </w:r>
      <w:r w:rsidR="001546A4">
        <w:rPr>
          <w:rFonts w:ascii="Browallia New" w:hAnsi="Browallia New" w:cs="Browallia New"/>
          <w:sz w:val="28"/>
          <w:szCs w:val="28"/>
        </w:rPr>
        <w:t>8</w:t>
      </w:r>
      <w:r w:rsidR="001546A4" w:rsidRPr="0014433A">
        <w:rPr>
          <w:rFonts w:ascii="Browallia New" w:hAnsi="Browallia New" w:cs="Browallia New"/>
          <w:sz w:val="28"/>
          <w:szCs w:val="28"/>
        </w:rPr>
        <w:t xml:space="preserve"> </w:t>
      </w:r>
      <w:r w:rsidR="001546A4" w:rsidRPr="0014433A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1546A4" w:rsidRPr="0014433A">
        <w:rPr>
          <w:rFonts w:ascii="Browallia New" w:hAnsi="Browallia New" w:cs="Browallia New"/>
          <w:sz w:val="28"/>
          <w:szCs w:val="28"/>
        </w:rPr>
        <w:t xml:space="preserve"> 2563</w:t>
      </w:r>
    </w:p>
    <w:p w14:paraId="533B0FB3" w14:textId="77777777" w:rsidR="00E556A5" w:rsidRPr="00025BA4" w:rsidRDefault="00E556A5" w:rsidP="007F5A9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lang w:val="en-US" w:bidi="th-TH"/>
        </w:rPr>
      </w:pPr>
    </w:p>
    <w:p w14:paraId="005630F7" w14:textId="7E8F1C3B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05A12437" w14:textId="77777777" w:rsidR="00165155" w:rsidRPr="00025BA4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Cs w:val="18"/>
          <w:lang w:bidi="th-TH"/>
        </w:rPr>
      </w:pPr>
    </w:p>
    <w:p w14:paraId="11F6F31A" w14:textId="3483FE34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แต่ไม่รวมถึง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9D8F93C" w14:textId="77777777" w:rsidR="00165155" w:rsidRPr="00025BA4" w:rsidRDefault="00165155" w:rsidP="00165155">
      <w:pPr>
        <w:spacing w:after="0"/>
        <w:jc w:val="thaiDistribute"/>
        <w:rPr>
          <w:rFonts w:ascii="Browallia New" w:hAnsi="Browallia New" w:cs="Browallia New"/>
          <w:sz w:val="24"/>
          <w:szCs w:val="24"/>
        </w:rPr>
      </w:pPr>
    </w:p>
    <w:p w14:paraId="23DE3CB7" w14:textId="30B60A4A" w:rsidR="00165155" w:rsidRPr="00165155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</w:t>
      </w:r>
      <w:r w:rsidR="00970A2B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3E07B4A4" w14:textId="77777777" w:rsidR="0003736B" w:rsidRPr="00025BA4" w:rsidRDefault="0003736B" w:rsidP="00165155">
      <w:pPr>
        <w:spacing w:after="0"/>
        <w:jc w:val="thaiDistribute"/>
        <w:rPr>
          <w:rFonts w:ascii="Browallia New" w:hAnsi="Browallia New" w:cs="Browallia New"/>
          <w:sz w:val="24"/>
          <w:szCs w:val="24"/>
        </w:rPr>
      </w:pPr>
    </w:p>
    <w:p w14:paraId="48A9D71D" w14:textId="72DCD4D7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คือ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6AE3DB7" w14:textId="77777777" w:rsidR="00165155" w:rsidRPr="00025BA4" w:rsidRDefault="00165155" w:rsidP="00165155">
      <w:pPr>
        <w:spacing w:after="0"/>
        <w:jc w:val="thaiDistribute"/>
        <w:rPr>
          <w:rFonts w:ascii="Browallia New" w:hAnsi="Browallia New" w:cs="Browallia New"/>
          <w:sz w:val="24"/>
          <w:szCs w:val="24"/>
        </w:rPr>
      </w:pPr>
    </w:p>
    <w:p w14:paraId="55826893" w14:textId="77777777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6F2BA1B" w14:textId="5C6C354B" w:rsidR="00165155" w:rsidRDefault="00165155" w:rsidP="007F5A92">
      <w:pPr>
        <w:spacing w:after="0"/>
        <w:jc w:val="thaiDistribute"/>
        <w:rPr>
          <w:rFonts w:ascii="Browallia New" w:hAnsi="Browallia New" w:cs="Browallia New"/>
          <w:sz w:val="24"/>
          <w:szCs w:val="24"/>
        </w:rPr>
      </w:pPr>
    </w:p>
    <w:p w14:paraId="28DA4419" w14:textId="226400AB" w:rsidR="004C77BF" w:rsidRPr="004C77BF" w:rsidRDefault="00EE754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E754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</w:t>
      </w:r>
      <w:r w:rsidR="00970A2B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งบการเงินรวมและเฉพาะของบริษัท</w:t>
      </w:r>
    </w:p>
    <w:p w14:paraId="587345F4" w14:textId="77777777" w:rsidR="004C77BF" w:rsidRPr="002B1EBB" w:rsidRDefault="004C77BF" w:rsidP="00765E18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4"/>
          <w:szCs w:val="24"/>
          <w:lang w:val="en-US" w:bidi="th-TH"/>
        </w:rPr>
      </w:pPr>
    </w:p>
    <w:p w14:paraId="594F776F" w14:textId="58C69765" w:rsidR="004C77BF" w:rsidRPr="004C77BF" w:rsidRDefault="00EE7540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8A5B656" w14:textId="77777777" w:rsidR="00280186" w:rsidRPr="004C77BF" w:rsidRDefault="00280186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50F95A" w14:textId="1846151F" w:rsidR="00330AA1" w:rsidRPr="004C77BF" w:rsidRDefault="00EE7540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57AD20F" w14:textId="77777777" w:rsidR="00330AA1" w:rsidRPr="00EE7540" w:rsidRDefault="00330AA1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D92D30" w14:textId="4F74A8C0" w:rsidR="00F35970" w:rsidRDefault="00EE7540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EF41A8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497AB992" w14:textId="00DE70D6" w:rsidR="007F184A" w:rsidRDefault="007F184A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9B8014" w14:textId="77777777" w:rsidR="006C3407" w:rsidRPr="00EE7540" w:rsidRDefault="006C3407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707EEB" w14:textId="7C862863" w:rsidR="004C77BF" w:rsidRPr="004C77BF" w:rsidRDefault="00EE754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E754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970A2B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งบการเงินรวมและเฉพาะของบริษัท</w:t>
      </w:r>
    </w:p>
    <w:p w14:paraId="4FC1C9A6" w14:textId="77777777" w:rsidR="004C77BF" w:rsidRPr="004C77BF" w:rsidRDefault="004C77BF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61BBB2" w14:textId="3E55CEDB" w:rsidR="004C77BF" w:rsidRDefault="00EE754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อยู่ด้วย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386A8610" w14:textId="77777777" w:rsidR="00FD65A0" w:rsidRDefault="00FD65A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A071970" w14:textId="3BBB8B5B" w:rsidR="005803E8" w:rsidRPr="007B6681" w:rsidRDefault="005803E8" w:rsidP="00491B45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679776" w14:textId="3C4831B9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970A2B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2A2A3F11" w14:textId="77777777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1C247AB" w14:textId="77777777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5443275" w14:textId="4237409F" w:rsidR="005803E8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5CB6F817" w14:textId="72586C82" w:rsidR="007877E1" w:rsidRDefault="007877E1" w:rsidP="007877E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47B57B" w14:textId="188D8444" w:rsidR="007877E1" w:rsidRDefault="007877E1" w:rsidP="007877E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0817F39B" w14:textId="77777777" w:rsidR="006C3407" w:rsidRDefault="006C3407" w:rsidP="007877E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245062FC" w14:textId="74997071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</w:t>
      </w:r>
      <w:r w:rsidR="00970A2B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โดยรวม รวมถึงการเปิดเผยข้อมูลว่า</w:t>
      </w:r>
      <w:r w:rsidR="00970A2B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AF22507" w14:textId="77777777" w:rsidR="005803E8" w:rsidRPr="00AC48F3" w:rsidRDefault="005803E8" w:rsidP="005803E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2B36C51D" w14:textId="77777777" w:rsidR="00EE7540" w:rsidRDefault="00EE7540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F34B210" w14:textId="0B7C14B4" w:rsidR="004C77BF" w:rsidRDefault="00EE7540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8C380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 ซึ่งรวมถึง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74ADA5DC" w14:textId="77777777" w:rsidR="007B6681" w:rsidRDefault="007B6681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964695" w14:textId="77777777" w:rsidR="00EE7540" w:rsidRP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91E8D82" w14:textId="7923EED4" w:rsid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42783BA" w14:textId="7C4837A0" w:rsid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ที่มีนัยสำคัญมากที่สุดในการตรวจสอบ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4F2DCF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AF545B1" w14:textId="77777777" w:rsidR="004C77BF" w:rsidRDefault="004C77BF" w:rsidP="00330AA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E7F904F" w14:textId="77777777" w:rsidR="004C77BF" w:rsidRDefault="004C77BF" w:rsidP="00765E1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ED00E06" w14:textId="77777777" w:rsidR="00765E18" w:rsidRDefault="00765E18" w:rsidP="00765E1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EB6E886" w14:textId="639EF640" w:rsidR="004C77BF" w:rsidRPr="004C77BF" w:rsidRDefault="00DC5FE8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C5FE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DC5F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DC5FE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7A034F8B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407CBEF" w14:textId="77777777" w:rsidR="00DC5FE8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C5FE8">
        <w:rPr>
          <w:rFonts w:ascii="Browallia New" w:hAnsi="Browallia New" w:cs="Browallia New"/>
          <w:sz w:val="28"/>
          <w:szCs w:val="28"/>
          <w:lang w:bidi="th-TH"/>
        </w:rPr>
        <w:t>8593</w:t>
      </w:r>
    </w:p>
    <w:p w14:paraId="41199DF4" w14:textId="77777777" w:rsidR="00DC5FE8" w:rsidRDefault="00DC5FE8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224E21C3" w14:textId="2A274F4A" w:rsidR="00C80DAE" w:rsidRPr="004C77BF" w:rsidRDefault="00C80DAE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2A71EB7D" w14:textId="77777777" w:rsid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F63F658" w14:textId="36AE431A" w:rsidR="00EF5479" w:rsidRPr="004C77BF" w:rsidRDefault="008B0C14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B0C14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Pr="008B0C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DC5FE8" w:rsidRPr="008B0C14">
        <w:rPr>
          <w:rFonts w:ascii="Browallia New" w:hAnsi="Browallia New" w:cs="Browallia New"/>
          <w:sz w:val="28"/>
          <w:szCs w:val="28"/>
        </w:rPr>
        <w:t xml:space="preserve"> 2564</w:t>
      </w:r>
    </w:p>
    <w:sectPr w:rsidR="00EF5479" w:rsidRPr="004C77B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C181D" w14:textId="77777777" w:rsidR="00046A5A" w:rsidRDefault="00046A5A">
      <w:r>
        <w:separator/>
      </w:r>
    </w:p>
  </w:endnote>
  <w:endnote w:type="continuationSeparator" w:id="0">
    <w:p w14:paraId="30EA26EA" w14:textId="77777777" w:rsidR="00046A5A" w:rsidRDefault="00046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5DC28" w14:textId="77777777" w:rsidR="00046A5A" w:rsidRDefault="00046A5A">
      <w:bookmarkStart w:id="0" w:name="_Hlk482348182"/>
      <w:bookmarkEnd w:id="0"/>
      <w:r>
        <w:separator/>
      </w:r>
    </w:p>
  </w:footnote>
  <w:footnote w:type="continuationSeparator" w:id="0">
    <w:p w14:paraId="40617A39" w14:textId="77777777" w:rsidR="00046A5A" w:rsidRDefault="00046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62837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8D911" w14:textId="03E6854F" w:rsidR="00B63D0E" w:rsidRDefault="00B63D0E" w:rsidP="00D96128">
    <w:pPr>
      <w:pStyle w:val="Header"/>
      <w:jc w:val="right"/>
    </w:pPr>
  </w:p>
  <w:p w14:paraId="198C060B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E1779" w14:textId="77777777" w:rsidR="00D15EA5" w:rsidRDefault="00D15EA5" w:rsidP="00F07B71">
    <w:pPr>
      <w:pStyle w:val="Header"/>
      <w:tabs>
        <w:tab w:val="clear" w:pos="8562"/>
        <w:tab w:val="left" w:pos="5328"/>
      </w:tabs>
      <w:spacing w:after="1320"/>
    </w:pPr>
  </w:p>
  <w:p w14:paraId="06F77F69" w14:textId="138192CD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38481C9E" w14:textId="42BBA502" w:rsidR="00D460E7" w:rsidRDefault="00D460E7" w:rsidP="00D15EA5">
    <w:pPr>
      <w:pStyle w:val="Header"/>
      <w:rPr>
        <w:lang w:bidi="th-TH"/>
      </w:rPr>
    </w:pPr>
    <w:bookmarkStart w:id="2" w:name="Footer3_tbl"/>
    <w:bookmarkEnd w:id="2"/>
  </w:p>
  <w:p w14:paraId="417EAE11" w14:textId="4A8C54C2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6FDD4885"/>
    <w:multiLevelType w:val="hybridMultilevel"/>
    <w:tmpl w:val="8076A906"/>
    <w:lvl w:ilvl="0" w:tplc="F8461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347E0"/>
    <w:multiLevelType w:val="hybridMultilevel"/>
    <w:tmpl w:val="3FEA5DD4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21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1"/>
  </w:num>
  <w:num w:numId="17">
    <w:abstractNumId w:val="13"/>
  </w:num>
  <w:num w:numId="18">
    <w:abstractNumId w:val="17"/>
  </w:num>
  <w:num w:numId="19">
    <w:abstractNumId w:val="15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9"/>
  </w:num>
  <w:num w:numId="37">
    <w:abstractNumId w:val="18"/>
  </w:num>
  <w:num w:numId="38">
    <w:abstractNumId w:val="9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75"/>
    <w:rsid w:val="00003932"/>
    <w:rsid w:val="00004B8D"/>
    <w:rsid w:val="00006376"/>
    <w:rsid w:val="0001275C"/>
    <w:rsid w:val="000162B0"/>
    <w:rsid w:val="000209FC"/>
    <w:rsid w:val="00025BA4"/>
    <w:rsid w:val="0003023B"/>
    <w:rsid w:val="00031320"/>
    <w:rsid w:val="000313BD"/>
    <w:rsid w:val="00031D17"/>
    <w:rsid w:val="0003736B"/>
    <w:rsid w:val="00044ACE"/>
    <w:rsid w:val="0004550E"/>
    <w:rsid w:val="0004571E"/>
    <w:rsid w:val="00046A5A"/>
    <w:rsid w:val="000521DA"/>
    <w:rsid w:val="00052614"/>
    <w:rsid w:val="00054149"/>
    <w:rsid w:val="000651F2"/>
    <w:rsid w:val="000671F6"/>
    <w:rsid w:val="00071384"/>
    <w:rsid w:val="000723F7"/>
    <w:rsid w:val="00074485"/>
    <w:rsid w:val="000828F1"/>
    <w:rsid w:val="00082F59"/>
    <w:rsid w:val="000905D1"/>
    <w:rsid w:val="00094333"/>
    <w:rsid w:val="00097FAB"/>
    <w:rsid w:val="000B417C"/>
    <w:rsid w:val="000B534B"/>
    <w:rsid w:val="000B65E3"/>
    <w:rsid w:val="000B7090"/>
    <w:rsid w:val="000B73EB"/>
    <w:rsid w:val="000C546C"/>
    <w:rsid w:val="000D67EB"/>
    <w:rsid w:val="000E52CE"/>
    <w:rsid w:val="000F0856"/>
    <w:rsid w:val="000F1C7B"/>
    <w:rsid w:val="000F3AAB"/>
    <w:rsid w:val="000F6E25"/>
    <w:rsid w:val="001011DF"/>
    <w:rsid w:val="0011181D"/>
    <w:rsid w:val="00112B69"/>
    <w:rsid w:val="00122535"/>
    <w:rsid w:val="001258CF"/>
    <w:rsid w:val="001316D3"/>
    <w:rsid w:val="00134B1D"/>
    <w:rsid w:val="00143DDC"/>
    <w:rsid w:val="0014433A"/>
    <w:rsid w:val="001546A4"/>
    <w:rsid w:val="001554CD"/>
    <w:rsid w:val="00155A91"/>
    <w:rsid w:val="00156950"/>
    <w:rsid w:val="001613E2"/>
    <w:rsid w:val="0016459D"/>
    <w:rsid w:val="00165155"/>
    <w:rsid w:val="00165E72"/>
    <w:rsid w:val="00167017"/>
    <w:rsid w:val="00187D37"/>
    <w:rsid w:val="00190E13"/>
    <w:rsid w:val="0019210D"/>
    <w:rsid w:val="00193EA6"/>
    <w:rsid w:val="00194BAE"/>
    <w:rsid w:val="001A08FF"/>
    <w:rsid w:val="001A23C0"/>
    <w:rsid w:val="001A3BFB"/>
    <w:rsid w:val="001A3C20"/>
    <w:rsid w:val="001B198C"/>
    <w:rsid w:val="001B7388"/>
    <w:rsid w:val="001C7215"/>
    <w:rsid w:val="001D2302"/>
    <w:rsid w:val="001D5312"/>
    <w:rsid w:val="001D7BB3"/>
    <w:rsid w:val="001E0E4F"/>
    <w:rsid w:val="001E12A6"/>
    <w:rsid w:val="001E2405"/>
    <w:rsid w:val="001E498F"/>
    <w:rsid w:val="001F410F"/>
    <w:rsid w:val="001F7D3D"/>
    <w:rsid w:val="00211FB9"/>
    <w:rsid w:val="00222E95"/>
    <w:rsid w:val="0022518C"/>
    <w:rsid w:val="0023513F"/>
    <w:rsid w:val="00237A7E"/>
    <w:rsid w:val="00241F16"/>
    <w:rsid w:val="0024436B"/>
    <w:rsid w:val="00247969"/>
    <w:rsid w:val="00260F6D"/>
    <w:rsid w:val="0026182A"/>
    <w:rsid w:val="00261B0E"/>
    <w:rsid w:val="002624B0"/>
    <w:rsid w:val="00273923"/>
    <w:rsid w:val="00273A00"/>
    <w:rsid w:val="00277EBE"/>
    <w:rsid w:val="00280186"/>
    <w:rsid w:val="002838FB"/>
    <w:rsid w:val="00285249"/>
    <w:rsid w:val="00286FC6"/>
    <w:rsid w:val="00292E84"/>
    <w:rsid w:val="002A0365"/>
    <w:rsid w:val="002A2347"/>
    <w:rsid w:val="002A252E"/>
    <w:rsid w:val="002A6B37"/>
    <w:rsid w:val="002B1EBB"/>
    <w:rsid w:val="002B55F3"/>
    <w:rsid w:val="002B5A4A"/>
    <w:rsid w:val="002C089D"/>
    <w:rsid w:val="002C3002"/>
    <w:rsid w:val="002C623D"/>
    <w:rsid w:val="002D5A0F"/>
    <w:rsid w:val="002D6E25"/>
    <w:rsid w:val="002E02F4"/>
    <w:rsid w:val="002E46C1"/>
    <w:rsid w:val="002E7F1E"/>
    <w:rsid w:val="002F2DEB"/>
    <w:rsid w:val="002F3903"/>
    <w:rsid w:val="002F4A52"/>
    <w:rsid w:val="002F62EF"/>
    <w:rsid w:val="002F7D90"/>
    <w:rsid w:val="0030026A"/>
    <w:rsid w:val="00305173"/>
    <w:rsid w:val="00321A76"/>
    <w:rsid w:val="003277A1"/>
    <w:rsid w:val="00330AA1"/>
    <w:rsid w:val="00331844"/>
    <w:rsid w:val="00335378"/>
    <w:rsid w:val="00335E5B"/>
    <w:rsid w:val="003376AC"/>
    <w:rsid w:val="00340575"/>
    <w:rsid w:val="003478FB"/>
    <w:rsid w:val="00354F5D"/>
    <w:rsid w:val="00356978"/>
    <w:rsid w:val="003611C2"/>
    <w:rsid w:val="00365ECE"/>
    <w:rsid w:val="00371B9D"/>
    <w:rsid w:val="003744DA"/>
    <w:rsid w:val="00384904"/>
    <w:rsid w:val="003878DB"/>
    <w:rsid w:val="003A1348"/>
    <w:rsid w:val="003B1B8D"/>
    <w:rsid w:val="003B4868"/>
    <w:rsid w:val="003B4CCD"/>
    <w:rsid w:val="003B4DED"/>
    <w:rsid w:val="003C12C5"/>
    <w:rsid w:val="003C27EF"/>
    <w:rsid w:val="003C32E9"/>
    <w:rsid w:val="003C3898"/>
    <w:rsid w:val="003C421A"/>
    <w:rsid w:val="003C5B3A"/>
    <w:rsid w:val="003D2605"/>
    <w:rsid w:val="003D4003"/>
    <w:rsid w:val="003D64D6"/>
    <w:rsid w:val="003E034A"/>
    <w:rsid w:val="003E3E21"/>
    <w:rsid w:val="003F16DE"/>
    <w:rsid w:val="003F1814"/>
    <w:rsid w:val="00403217"/>
    <w:rsid w:val="00416281"/>
    <w:rsid w:val="00422353"/>
    <w:rsid w:val="00426915"/>
    <w:rsid w:val="004271C0"/>
    <w:rsid w:val="0043188F"/>
    <w:rsid w:val="00433F63"/>
    <w:rsid w:val="00435788"/>
    <w:rsid w:val="004359E6"/>
    <w:rsid w:val="00443CE3"/>
    <w:rsid w:val="0044438E"/>
    <w:rsid w:val="00452E7B"/>
    <w:rsid w:val="004546FA"/>
    <w:rsid w:val="004615AB"/>
    <w:rsid w:val="0046648C"/>
    <w:rsid w:val="00476A5B"/>
    <w:rsid w:val="00476E07"/>
    <w:rsid w:val="00481FE7"/>
    <w:rsid w:val="0048532C"/>
    <w:rsid w:val="0049103F"/>
    <w:rsid w:val="00491B45"/>
    <w:rsid w:val="00495D34"/>
    <w:rsid w:val="004A0DFE"/>
    <w:rsid w:val="004A31FE"/>
    <w:rsid w:val="004A3C62"/>
    <w:rsid w:val="004A4365"/>
    <w:rsid w:val="004B7D08"/>
    <w:rsid w:val="004C0971"/>
    <w:rsid w:val="004C0C25"/>
    <w:rsid w:val="004C1C94"/>
    <w:rsid w:val="004C2111"/>
    <w:rsid w:val="004C5F32"/>
    <w:rsid w:val="004C732E"/>
    <w:rsid w:val="004C77BF"/>
    <w:rsid w:val="004D1931"/>
    <w:rsid w:val="004D20AE"/>
    <w:rsid w:val="004D3578"/>
    <w:rsid w:val="004D42AC"/>
    <w:rsid w:val="004F1A16"/>
    <w:rsid w:val="004F207F"/>
    <w:rsid w:val="004F2DCF"/>
    <w:rsid w:val="004F33AA"/>
    <w:rsid w:val="004F34E0"/>
    <w:rsid w:val="004F5D91"/>
    <w:rsid w:val="00501F94"/>
    <w:rsid w:val="005070FA"/>
    <w:rsid w:val="0051272B"/>
    <w:rsid w:val="00514BCC"/>
    <w:rsid w:val="0052186A"/>
    <w:rsid w:val="00521B2E"/>
    <w:rsid w:val="00522C1D"/>
    <w:rsid w:val="00531DE8"/>
    <w:rsid w:val="005321DA"/>
    <w:rsid w:val="00546526"/>
    <w:rsid w:val="00546C4B"/>
    <w:rsid w:val="00547541"/>
    <w:rsid w:val="00551365"/>
    <w:rsid w:val="005536D9"/>
    <w:rsid w:val="0055455A"/>
    <w:rsid w:val="005576EC"/>
    <w:rsid w:val="005627FF"/>
    <w:rsid w:val="0056406E"/>
    <w:rsid w:val="00566252"/>
    <w:rsid w:val="005772F4"/>
    <w:rsid w:val="00577D61"/>
    <w:rsid w:val="005803E8"/>
    <w:rsid w:val="005822AC"/>
    <w:rsid w:val="005B405A"/>
    <w:rsid w:val="005B4820"/>
    <w:rsid w:val="005B6EAD"/>
    <w:rsid w:val="005B797A"/>
    <w:rsid w:val="005C2CCB"/>
    <w:rsid w:val="005C6479"/>
    <w:rsid w:val="005C69FD"/>
    <w:rsid w:val="005D6ECE"/>
    <w:rsid w:val="005D7025"/>
    <w:rsid w:val="005E0A5A"/>
    <w:rsid w:val="005E2D67"/>
    <w:rsid w:val="005E4756"/>
    <w:rsid w:val="005E5578"/>
    <w:rsid w:val="005F4D62"/>
    <w:rsid w:val="00603635"/>
    <w:rsid w:val="00610ED7"/>
    <w:rsid w:val="00614D38"/>
    <w:rsid w:val="00616BEF"/>
    <w:rsid w:val="00620CE3"/>
    <w:rsid w:val="00621086"/>
    <w:rsid w:val="00624BC6"/>
    <w:rsid w:val="00626F05"/>
    <w:rsid w:val="006365A1"/>
    <w:rsid w:val="00636AA2"/>
    <w:rsid w:val="00640E27"/>
    <w:rsid w:val="0064188E"/>
    <w:rsid w:val="006439BB"/>
    <w:rsid w:val="00643F58"/>
    <w:rsid w:val="0064496C"/>
    <w:rsid w:val="00666764"/>
    <w:rsid w:val="0066694B"/>
    <w:rsid w:val="00667DB6"/>
    <w:rsid w:val="006771E8"/>
    <w:rsid w:val="00677C01"/>
    <w:rsid w:val="00683CC7"/>
    <w:rsid w:val="0069150D"/>
    <w:rsid w:val="00692CA5"/>
    <w:rsid w:val="006932D7"/>
    <w:rsid w:val="006B06A2"/>
    <w:rsid w:val="006B0EBA"/>
    <w:rsid w:val="006B614E"/>
    <w:rsid w:val="006B7821"/>
    <w:rsid w:val="006C3407"/>
    <w:rsid w:val="006C3D37"/>
    <w:rsid w:val="006C6376"/>
    <w:rsid w:val="006D11E6"/>
    <w:rsid w:val="006D55AF"/>
    <w:rsid w:val="006D6FF5"/>
    <w:rsid w:val="006F1B19"/>
    <w:rsid w:val="006F29ED"/>
    <w:rsid w:val="006F4F77"/>
    <w:rsid w:val="0070147C"/>
    <w:rsid w:val="007113EE"/>
    <w:rsid w:val="00714FD6"/>
    <w:rsid w:val="007265F7"/>
    <w:rsid w:val="00731894"/>
    <w:rsid w:val="00734D83"/>
    <w:rsid w:val="00741AFA"/>
    <w:rsid w:val="00742B6E"/>
    <w:rsid w:val="00746796"/>
    <w:rsid w:val="00746D91"/>
    <w:rsid w:val="00754B73"/>
    <w:rsid w:val="0075598A"/>
    <w:rsid w:val="00761813"/>
    <w:rsid w:val="00765E18"/>
    <w:rsid w:val="00766297"/>
    <w:rsid w:val="00771B85"/>
    <w:rsid w:val="00772310"/>
    <w:rsid w:val="00775DA6"/>
    <w:rsid w:val="0078170A"/>
    <w:rsid w:val="00782A4B"/>
    <w:rsid w:val="00782F0A"/>
    <w:rsid w:val="00785333"/>
    <w:rsid w:val="007877E1"/>
    <w:rsid w:val="00790956"/>
    <w:rsid w:val="00792D74"/>
    <w:rsid w:val="0079502D"/>
    <w:rsid w:val="007A0755"/>
    <w:rsid w:val="007A31D9"/>
    <w:rsid w:val="007A3892"/>
    <w:rsid w:val="007A6133"/>
    <w:rsid w:val="007A74F9"/>
    <w:rsid w:val="007B05C9"/>
    <w:rsid w:val="007B6681"/>
    <w:rsid w:val="007D41A1"/>
    <w:rsid w:val="007E0953"/>
    <w:rsid w:val="007E346A"/>
    <w:rsid w:val="007F184A"/>
    <w:rsid w:val="007F1DAC"/>
    <w:rsid w:val="007F28D7"/>
    <w:rsid w:val="007F5A92"/>
    <w:rsid w:val="007F75EA"/>
    <w:rsid w:val="008033D0"/>
    <w:rsid w:val="008033DB"/>
    <w:rsid w:val="00803FB6"/>
    <w:rsid w:val="008059EF"/>
    <w:rsid w:val="008128F7"/>
    <w:rsid w:val="00812938"/>
    <w:rsid w:val="008250C7"/>
    <w:rsid w:val="00827B71"/>
    <w:rsid w:val="00827E7B"/>
    <w:rsid w:val="00830DAC"/>
    <w:rsid w:val="0083124B"/>
    <w:rsid w:val="0083134C"/>
    <w:rsid w:val="00832F51"/>
    <w:rsid w:val="00837488"/>
    <w:rsid w:val="00843100"/>
    <w:rsid w:val="00847054"/>
    <w:rsid w:val="008504C1"/>
    <w:rsid w:val="00850F25"/>
    <w:rsid w:val="008534AA"/>
    <w:rsid w:val="00857D39"/>
    <w:rsid w:val="008719C2"/>
    <w:rsid w:val="00884FF7"/>
    <w:rsid w:val="00894ACE"/>
    <w:rsid w:val="00896B47"/>
    <w:rsid w:val="008B0C14"/>
    <w:rsid w:val="008B19D9"/>
    <w:rsid w:val="008B1FD3"/>
    <w:rsid w:val="008B204B"/>
    <w:rsid w:val="008C3806"/>
    <w:rsid w:val="008C49AE"/>
    <w:rsid w:val="008C59F7"/>
    <w:rsid w:val="008D091F"/>
    <w:rsid w:val="008D2208"/>
    <w:rsid w:val="008D6B91"/>
    <w:rsid w:val="008E3528"/>
    <w:rsid w:val="008E7687"/>
    <w:rsid w:val="008F0E3C"/>
    <w:rsid w:val="008F11FA"/>
    <w:rsid w:val="008F33AE"/>
    <w:rsid w:val="008F3EA1"/>
    <w:rsid w:val="008F4ACA"/>
    <w:rsid w:val="00901A6E"/>
    <w:rsid w:val="00902730"/>
    <w:rsid w:val="00912F98"/>
    <w:rsid w:val="00917FBB"/>
    <w:rsid w:val="009219CA"/>
    <w:rsid w:val="009223D3"/>
    <w:rsid w:val="00925819"/>
    <w:rsid w:val="00927CAE"/>
    <w:rsid w:val="00931D7A"/>
    <w:rsid w:val="009346E3"/>
    <w:rsid w:val="00935D8D"/>
    <w:rsid w:val="00942FE8"/>
    <w:rsid w:val="00957E70"/>
    <w:rsid w:val="00970A2B"/>
    <w:rsid w:val="00970DAB"/>
    <w:rsid w:val="0097321D"/>
    <w:rsid w:val="009851A6"/>
    <w:rsid w:val="00987C7D"/>
    <w:rsid w:val="00992531"/>
    <w:rsid w:val="00995CD5"/>
    <w:rsid w:val="009A1787"/>
    <w:rsid w:val="009A4C95"/>
    <w:rsid w:val="009A4F5A"/>
    <w:rsid w:val="009B1F44"/>
    <w:rsid w:val="009B4573"/>
    <w:rsid w:val="009B62AF"/>
    <w:rsid w:val="009C002A"/>
    <w:rsid w:val="009C5789"/>
    <w:rsid w:val="009D231D"/>
    <w:rsid w:val="009D3284"/>
    <w:rsid w:val="009E278C"/>
    <w:rsid w:val="009E401E"/>
    <w:rsid w:val="009F1EA1"/>
    <w:rsid w:val="009F4CBC"/>
    <w:rsid w:val="009F4DCE"/>
    <w:rsid w:val="009F6D97"/>
    <w:rsid w:val="009F6EDC"/>
    <w:rsid w:val="00A035CE"/>
    <w:rsid w:val="00A0537F"/>
    <w:rsid w:val="00A0602E"/>
    <w:rsid w:val="00A06C1F"/>
    <w:rsid w:val="00A07C19"/>
    <w:rsid w:val="00A07FFA"/>
    <w:rsid w:val="00A11FB4"/>
    <w:rsid w:val="00A1550B"/>
    <w:rsid w:val="00A20196"/>
    <w:rsid w:val="00A219AC"/>
    <w:rsid w:val="00A245A3"/>
    <w:rsid w:val="00A27E9A"/>
    <w:rsid w:val="00A35782"/>
    <w:rsid w:val="00A362F9"/>
    <w:rsid w:val="00A41ECA"/>
    <w:rsid w:val="00A43EE6"/>
    <w:rsid w:val="00A565BF"/>
    <w:rsid w:val="00A56CE9"/>
    <w:rsid w:val="00A60F49"/>
    <w:rsid w:val="00A61A48"/>
    <w:rsid w:val="00A61E15"/>
    <w:rsid w:val="00A66F91"/>
    <w:rsid w:val="00A70229"/>
    <w:rsid w:val="00A82371"/>
    <w:rsid w:val="00A833B6"/>
    <w:rsid w:val="00A918D1"/>
    <w:rsid w:val="00A9393B"/>
    <w:rsid w:val="00A93A9A"/>
    <w:rsid w:val="00A952D9"/>
    <w:rsid w:val="00AA537C"/>
    <w:rsid w:val="00AA5C16"/>
    <w:rsid w:val="00AB6C98"/>
    <w:rsid w:val="00AC31D4"/>
    <w:rsid w:val="00AC6098"/>
    <w:rsid w:val="00AC6368"/>
    <w:rsid w:val="00AD33C6"/>
    <w:rsid w:val="00AD3B26"/>
    <w:rsid w:val="00AE0190"/>
    <w:rsid w:val="00AE0C30"/>
    <w:rsid w:val="00AE2BF6"/>
    <w:rsid w:val="00AE3370"/>
    <w:rsid w:val="00AE64CA"/>
    <w:rsid w:val="00AF5F80"/>
    <w:rsid w:val="00AF7092"/>
    <w:rsid w:val="00AF743D"/>
    <w:rsid w:val="00B0723D"/>
    <w:rsid w:val="00B1324D"/>
    <w:rsid w:val="00B14B60"/>
    <w:rsid w:val="00B157E2"/>
    <w:rsid w:val="00B24A45"/>
    <w:rsid w:val="00B25B92"/>
    <w:rsid w:val="00B26948"/>
    <w:rsid w:val="00B34D51"/>
    <w:rsid w:val="00B36A0E"/>
    <w:rsid w:val="00B36BA1"/>
    <w:rsid w:val="00B376AE"/>
    <w:rsid w:val="00B40D67"/>
    <w:rsid w:val="00B43C45"/>
    <w:rsid w:val="00B4641D"/>
    <w:rsid w:val="00B54DBE"/>
    <w:rsid w:val="00B55EE8"/>
    <w:rsid w:val="00B56E6C"/>
    <w:rsid w:val="00B63637"/>
    <w:rsid w:val="00B63D0E"/>
    <w:rsid w:val="00B64792"/>
    <w:rsid w:val="00B72CB7"/>
    <w:rsid w:val="00B73030"/>
    <w:rsid w:val="00B76647"/>
    <w:rsid w:val="00B806D6"/>
    <w:rsid w:val="00B83039"/>
    <w:rsid w:val="00BA5B00"/>
    <w:rsid w:val="00BA5B02"/>
    <w:rsid w:val="00BB1A07"/>
    <w:rsid w:val="00BB6DAD"/>
    <w:rsid w:val="00BB7346"/>
    <w:rsid w:val="00BC1555"/>
    <w:rsid w:val="00BC53DA"/>
    <w:rsid w:val="00BC60A9"/>
    <w:rsid w:val="00BD0D51"/>
    <w:rsid w:val="00BD4D85"/>
    <w:rsid w:val="00BE0C8A"/>
    <w:rsid w:val="00BE2932"/>
    <w:rsid w:val="00BE334D"/>
    <w:rsid w:val="00BE4988"/>
    <w:rsid w:val="00BE655F"/>
    <w:rsid w:val="00BF1C24"/>
    <w:rsid w:val="00BF37CC"/>
    <w:rsid w:val="00BF5984"/>
    <w:rsid w:val="00BF5E73"/>
    <w:rsid w:val="00C06939"/>
    <w:rsid w:val="00C15474"/>
    <w:rsid w:val="00C21E3B"/>
    <w:rsid w:val="00C2464C"/>
    <w:rsid w:val="00C341A9"/>
    <w:rsid w:val="00C35B1A"/>
    <w:rsid w:val="00C41C7D"/>
    <w:rsid w:val="00C56BD3"/>
    <w:rsid w:val="00C63023"/>
    <w:rsid w:val="00C63743"/>
    <w:rsid w:val="00C73BD4"/>
    <w:rsid w:val="00C76C6C"/>
    <w:rsid w:val="00C80DAE"/>
    <w:rsid w:val="00C80EC5"/>
    <w:rsid w:val="00C86BB9"/>
    <w:rsid w:val="00C8772C"/>
    <w:rsid w:val="00CA43FD"/>
    <w:rsid w:val="00CB18EB"/>
    <w:rsid w:val="00CB441E"/>
    <w:rsid w:val="00CC54DC"/>
    <w:rsid w:val="00CC72E9"/>
    <w:rsid w:val="00CD25C2"/>
    <w:rsid w:val="00CD4D4E"/>
    <w:rsid w:val="00CE24E5"/>
    <w:rsid w:val="00CE41DB"/>
    <w:rsid w:val="00CE4D96"/>
    <w:rsid w:val="00CF3CBD"/>
    <w:rsid w:val="00CF4FED"/>
    <w:rsid w:val="00CF6222"/>
    <w:rsid w:val="00D01D4F"/>
    <w:rsid w:val="00D078C4"/>
    <w:rsid w:val="00D15EA5"/>
    <w:rsid w:val="00D2100B"/>
    <w:rsid w:val="00D24220"/>
    <w:rsid w:val="00D3089E"/>
    <w:rsid w:val="00D31D7A"/>
    <w:rsid w:val="00D33E60"/>
    <w:rsid w:val="00D355EF"/>
    <w:rsid w:val="00D430AD"/>
    <w:rsid w:val="00D460E7"/>
    <w:rsid w:val="00D53697"/>
    <w:rsid w:val="00D56AB5"/>
    <w:rsid w:val="00D63ABC"/>
    <w:rsid w:val="00D675F1"/>
    <w:rsid w:val="00D708FE"/>
    <w:rsid w:val="00D73B96"/>
    <w:rsid w:val="00D80708"/>
    <w:rsid w:val="00D80807"/>
    <w:rsid w:val="00D86917"/>
    <w:rsid w:val="00D92F9A"/>
    <w:rsid w:val="00D9427D"/>
    <w:rsid w:val="00D96128"/>
    <w:rsid w:val="00DA1874"/>
    <w:rsid w:val="00DA2D3D"/>
    <w:rsid w:val="00DA36EE"/>
    <w:rsid w:val="00DA385C"/>
    <w:rsid w:val="00DA452E"/>
    <w:rsid w:val="00DA5128"/>
    <w:rsid w:val="00DA6DE8"/>
    <w:rsid w:val="00DB2CC8"/>
    <w:rsid w:val="00DB308D"/>
    <w:rsid w:val="00DB5CC9"/>
    <w:rsid w:val="00DB5F40"/>
    <w:rsid w:val="00DC5FE8"/>
    <w:rsid w:val="00DD1E47"/>
    <w:rsid w:val="00DD61A9"/>
    <w:rsid w:val="00DD6EF1"/>
    <w:rsid w:val="00DD771D"/>
    <w:rsid w:val="00DE38C0"/>
    <w:rsid w:val="00DE4958"/>
    <w:rsid w:val="00DF3A5E"/>
    <w:rsid w:val="00E04361"/>
    <w:rsid w:val="00E05623"/>
    <w:rsid w:val="00E064FD"/>
    <w:rsid w:val="00E07800"/>
    <w:rsid w:val="00E1053A"/>
    <w:rsid w:val="00E26AF3"/>
    <w:rsid w:val="00E276E0"/>
    <w:rsid w:val="00E314EA"/>
    <w:rsid w:val="00E31C70"/>
    <w:rsid w:val="00E33FDA"/>
    <w:rsid w:val="00E3611D"/>
    <w:rsid w:val="00E406D5"/>
    <w:rsid w:val="00E40B90"/>
    <w:rsid w:val="00E43A6B"/>
    <w:rsid w:val="00E4581C"/>
    <w:rsid w:val="00E519D5"/>
    <w:rsid w:val="00E51EFC"/>
    <w:rsid w:val="00E556A5"/>
    <w:rsid w:val="00E56701"/>
    <w:rsid w:val="00E62754"/>
    <w:rsid w:val="00E64D2D"/>
    <w:rsid w:val="00E653B6"/>
    <w:rsid w:val="00E65C83"/>
    <w:rsid w:val="00E86B53"/>
    <w:rsid w:val="00E87D7B"/>
    <w:rsid w:val="00E901E8"/>
    <w:rsid w:val="00E9110B"/>
    <w:rsid w:val="00EA2B6F"/>
    <w:rsid w:val="00EB3478"/>
    <w:rsid w:val="00EB4B39"/>
    <w:rsid w:val="00EB6FE3"/>
    <w:rsid w:val="00EC1A5A"/>
    <w:rsid w:val="00EC320A"/>
    <w:rsid w:val="00EC33AA"/>
    <w:rsid w:val="00ED67F2"/>
    <w:rsid w:val="00ED7871"/>
    <w:rsid w:val="00EE0F65"/>
    <w:rsid w:val="00EE61E8"/>
    <w:rsid w:val="00EE7540"/>
    <w:rsid w:val="00EF41A8"/>
    <w:rsid w:val="00EF4ABF"/>
    <w:rsid w:val="00EF5479"/>
    <w:rsid w:val="00F07B71"/>
    <w:rsid w:val="00F2231A"/>
    <w:rsid w:val="00F22F0C"/>
    <w:rsid w:val="00F246A1"/>
    <w:rsid w:val="00F35970"/>
    <w:rsid w:val="00F37917"/>
    <w:rsid w:val="00F43E8A"/>
    <w:rsid w:val="00F46B90"/>
    <w:rsid w:val="00F50922"/>
    <w:rsid w:val="00F5513E"/>
    <w:rsid w:val="00F63F3F"/>
    <w:rsid w:val="00F66FA5"/>
    <w:rsid w:val="00F71678"/>
    <w:rsid w:val="00F71A70"/>
    <w:rsid w:val="00F730E3"/>
    <w:rsid w:val="00F755E9"/>
    <w:rsid w:val="00F75C9F"/>
    <w:rsid w:val="00F909CD"/>
    <w:rsid w:val="00F974D1"/>
    <w:rsid w:val="00FA16E0"/>
    <w:rsid w:val="00FA5439"/>
    <w:rsid w:val="00FA734C"/>
    <w:rsid w:val="00FB4A0D"/>
    <w:rsid w:val="00FC1304"/>
    <w:rsid w:val="00FC1447"/>
    <w:rsid w:val="00FC4397"/>
    <w:rsid w:val="00FD05AD"/>
    <w:rsid w:val="00FD0666"/>
    <w:rsid w:val="00FD65A0"/>
    <w:rsid w:val="00FD7295"/>
    <w:rsid w:val="00FD7532"/>
    <w:rsid w:val="00FE036F"/>
    <w:rsid w:val="00FE2187"/>
    <w:rsid w:val="00FE320C"/>
    <w:rsid w:val="00FE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3D4819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002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6" ma:contentTypeDescription="Create a new document." ma:contentTypeScope="" ma:versionID="c9c9c83e8a62446406530ed2a3022379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daec186fbbf5c7b340906318214151d8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6C9834-67F5-4E0A-B8BC-BDFD67DA0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4D3EBB-9A5F-4471-B56B-E7F901C1E0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F79707-071A-46D1-B9B1-7735E10DF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ED0C4D-092B-4AF3-B083-477F6EA297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843</TotalTime>
  <Pages>6</Pages>
  <Words>1766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237</cp:revision>
  <cp:lastPrinted>2021-02-25T11:54:00Z</cp:lastPrinted>
  <dcterms:created xsi:type="dcterms:W3CDTF">2017-12-18T03:40:00Z</dcterms:created>
  <dcterms:modified xsi:type="dcterms:W3CDTF">2021-03-01T07:59:00Z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</Properties>
</file>