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8885" w14:textId="77777777" w:rsidR="00DB308D" w:rsidRDefault="006B215D" w:rsidP="004C2111">
      <w:pPr>
        <w:pStyle w:val="Reference"/>
      </w:pPr>
      <w:bookmarkStart w:id="1" w:name="_GoBack"/>
      <w:bookmarkEnd w:id="1"/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5BDBC7C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5F324F58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381954BD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9B0D0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562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      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 w:rsidR="00F21957">
        <w:rPr>
          <w:rFonts w:ascii="Browallia New" w:hAnsi="Browallia New" w:cs="Browallia New"/>
          <w:sz w:val="28"/>
          <w:szCs w:val="28"/>
        </w:rPr>
        <w:t>3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D123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AD123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16989F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B544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F21957">
        <w:rPr>
          <w:rFonts w:ascii="Browallia New" w:hAnsi="Browallia New" w:cs="Browallia New"/>
          <w:sz w:val="28"/>
          <w:szCs w:val="28"/>
          <w:lang w:bidi="th-TH"/>
        </w:rPr>
        <w:t>3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DF5968B" w14:textId="595ECBEF" w:rsid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อื่นๆ</w:t>
      </w:r>
      <w:proofErr w:type="spellEnd"/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782E888F" w14:textId="2C39CDE9" w:rsidR="003802BF" w:rsidRDefault="003802B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9D3624" w14:textId="48EFD5EF" w:rsidR="003802BF" w:rsidRDefault="003802B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3EF031F" w14:textId="7357992C" w:rsidR="00953059" w:rsidRDefault="0095305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9C0FD2" w14:textId="38178EE1" w:rsidR="00953059" w:rsidRDefault="0095305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AD1324B" w14:textId="46834EF2" w:rsidR="00953059" w:rsidRDefault="0095305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67882BD" w14:textId="77777777" w:rsidR="00953059" w:rsidRDefault="00953059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0AD1DD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C34B93" w14:paraId="0899A915" w14:textId="77777777" w:rsidTr="005D238B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C34B9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C34B9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C34B9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C34B9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C34B93" w14:paraId="0C9E52F0" w14:textId="77777777" w:rsidTr="005D238B">
        <w:trPr>
          <w:trHeight w:val="7716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09F8362A" w14:textId="1B186FF6" w:rsidR="00D55512" w:rsidRPr="00C34B9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3B3BAB3" w14:textId="5F77B716" w:rsidR="001A1723" w:rsidRPr="002A5A0F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2A5A0F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ค่าเผื่อ</w:t>
            </w:r>
            <w:r w:rsidR="00312949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ผลขาดทุนจาก</w:t>
            </w:r>
            <w:r w:rsidR="00350046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การด้อยค่าสำหรับ</w:t>
            </w:r>
            <w:r w:rsidRPr="002A5A0F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ลูกหนี้ตามสัญญาเช่าซื้อ</w:t>
            </w:r>
          </w:p>
          <w:p w14:paraId="53FA56C3" w14:textId="77777777" w:rsidR="00D62EEF" w:rsidRPr="00D57407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63C59DB9" w14:textId="22B9C998" w:rsidR="00774291" w:rsidRPr="00E87D6F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กลุ่มบริษัทมีลูกหนี้ตามสัญญาเช่าซื้อในงบการเงินรวมและเฉพาะของบริษัทจำนวน </w:t>
            </w:r>
            <w:r w:rsidR="007550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2,</w:t>
            </w:r>
            <w:r w:rsidR="00B17DB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  <w:r w:rsidR="00B17DB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.</w:t>
            </w:r>
            <w:r w:rsidR="00B17DB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  <w:r w:rsidR="007550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C85C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านบาท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สุทธิจาก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ค่าเผื่อผลขาดทุนจากการด้อยค่า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ในงบการเงินรวมและเฉพาะของบริษั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จำนวน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2746C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87</w:t>
            </w:r>
            <w:r w:rsidR="002746C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.</w:t>
            </w:r>
            <w:r w:rsidR="002746C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0964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ล้านบาท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F40A8EF" w14:textId="77777777" w:rsidR="00774291" w:rsidRPr="00D57407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5E9DB3C9" w14:textId="5948D949" w:rsidR="00774291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กลุ่มบริษัท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ได้นำมาตรฐานการรายงานทางการเงิน</w:t>
            </w:r>
            <w:r w:rsidR="008562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ฉบับที่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เรื่อง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เครื่องมือทางการเงิน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มาถือปฏิบัติตั้งแต่วันที่</w:t>
            </w:r>
            <w:r w:rsidR="007B41E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มกราคม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3A39A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AE689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ซึ่งกำหนด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Pr="00AE689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ค่าเผื่อผลขาดทุนจากการด้อยค่า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สำหรับลูกหนี้ตามสัญญาเช่าซื้อ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ได้ปฏิบัติตามวิธีอย่างง่าย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(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Simplified approach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)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ในการวัดมูลค่าของผลขาดทุนด้านเครดิตที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่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คาดว่าจะเกิดขึ้นตลอดอายุสำหรับ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ทั้งหมด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โดยไม่จำเป็นต้องรอให้มีข้อบ่งชี้หรือเกิดเหตุการณ์ด้านเครดิตขึ้นก่อน และใช้ความน่าจะเป็นถ่วงน้ำหนักเป็นเกณฑ์ ซึ่งในการประมาณการ</w:t>
            </w:r>
            <w:r w:rsidR="00E915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จำเป็นต้องใช้</w:t>
            </w:r>
            <w:r w:rsidRPr="008174E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ุลยพินิจและการประมาณการอย่างมากจากผู้บริหารในการพัฒนาแบบจำลองผลขาดทุนด้านเครดิตที่คาดว่าจะเกิดขึ้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จากเหตุการณ์ในอดีตจนถึงปัจจุบัน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ประมาณ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การด้อยค่า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ถือว่ามีนัยสำคัญ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ดังนั้น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ข้าพเจ้าจึงให้ความสำคัญกับการตรวจสอบความเพียงพอของ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</w:t>
            </w:r>
            <w:r w:rsidR="00D5740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ผลขาดทุนจาก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การด้อยค่า</w:t>
            </w:r>
            <w:r w:rsidR="00267BA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สำหรับลูกหนี้ตามสัญญาเช่าซื้อ</w:t>
            </w:r>
          </w:p>
          <w:p w14:paraId="6307137D" w14:textId="77777777" w:rsidR="00774291" w:rsidRPr="00D57407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0B79DA8A" w14:textId="32440B3E" w:rsidR="00996C03" w:rsidRPr="00C34B93" w:rsidRDefault="00774291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กลุ่มบริษัทได้เปิดเผยข้อมูลเกี่ยวกับ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ค่าเผื่อผลขาดทุนจากการด้อยค่า</w:t>
            </w:r>
            <w:r w:rsidRPr="00E87D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ของลูกหนี้ตามสัญญาเช่าซื้อในหมายเหตุประกอบงบการเงินข้อ</w:t>
            </w:r>
            <w:r w:rsidR="00EF7F48">
              <w:rPr>
                <w:rFonts w:ascii="Browallia New" w:hAnsi="Browallia New" w:cs="Browallia New"/>
                <w:sz w:val="26"/>
                <w:szCs w:val="26"/>
              </w:rPr>
              <w:t xml:space="preserve"> 6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และนโยบายการบัญชีที่สำคัญ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2C8E99CC" w14:textId="77777777" w:rsidR="00D55512" w:rsidRPr="00C34B93" w:rsidRDefault="00D55512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51719B87" w14:textId="753E830F" w:rsidR="001A1723" w:rsidRPr="00C34B93" w:rsidRDefault="001A1723" w:rsidP="008D71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7A36D60D" w14:textId="5B7ADE49" w:rsidR="008D71C0" w:rsidRDefault="008D71C0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3AE8F62" w14:textId="77777777" w:rsidR="00D57407" w:rsidRPr="00D57407" w:rsidRDefault="00D57407" w:rsidP="00D5740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2287CBEC" w14:textId="77777777" w:rsidR="007518A3" w:rsidRPr="00E87D6F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ข้าพเจ้าได้สอบถามผู้บริหารที่รับผิดชอบเกี่ยวกับการติดตามหนี้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การติดตามหนี้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การรับชำระหนี้จากลูกหนี้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และหลักเกณฑ์การตั้ง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ค่าเผื่อผลขาดทุนจากการด้อยค่า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สำหรับลูกหนี้ตามสัญญาเช่าซื้อ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EA6E6EA" w14:textId="77777777" w:rsidR="007518A3" w:rsidRPr="00D57407" w:rsidRDefault="007518A3" w:rsidP="007518A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73F5721A" w14:textId="77777777" w:rsidR="007518A3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ข้าพเจ้าได้ทดสอบการปฏิบัติตามการควบคุมภายในและหลักเกณฑ์ที่บริษัทออกแบบไว้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A273A25" w14:textId="77777777" w:rsidR="007518A3" w:rsidRPr="00D57407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rtl/>
                <w:cs/>
                <w:lang w:val="en-US"/>
              </w:rPr>
            </w:pPr>
          </w:p>
          <w:p w14:paraId="3DEE6A18" w14:textId="43848FC1" w:rsidR="007518A3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eastAsia="Cordia New"/>
                <w:lang w:val="en-US" w:bidi="th-TH"/>
              </w:rPr>
            </w:pP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ข้าพเจ้าได้ประเมินและทดสอบความสมเหตุสมผลของแบบจำลองผลขาดทุนด้านเครดิตที่คาดว่าจะเกิดขึ้น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โดยสอบทานเอกสารประกอบการพัฒนาแบบจำลอง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ะเมินวิธีการคำนวณและข้อสมมติฐานที่ใช้ในการคำนวณค่าเผื่อผลขาดทุนด้านเครดิตที่คาดว่าจะเกิดขึ้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ของกลุ่มบริษัท</w:t>
            </w:r>
            <w:r w:rsidRPr="00E65B9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จากเหตุการณ์ในอดีตจนถึงปัจจุบัน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477E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และประเมินความสมเหตุสมผลของปัจจัยทาง</w:t>
            </w:r>
            <w:r w:rsidR="00D20C1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เศรษฐกิจ</w:t>
            </w:r>
          </w:p>
          <w:p w14:paraId="7E68ED96" w14:textId="77777777" w:rsidR="007518A3" w:rsidRPr="00D57407" w:rsidRDefault="007518A3" w:rsidP="007518A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1A6F8FA7" w14:textId="77777777" w:rsidR="007518A3" w:rsidRPr="00E87D6F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CC1A9DC" w14:textId="22B8B1C0" w:rsidR="008D71C0" w:rsidRPr="00C34B93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</w:tc>
      </w:tr>
    </w:tbl>
    <w:p w14:paraId="2D8CCDDE" w14:textId="483C6AEB" w:rsidR="00DB0F90" w:rsidRDefault="00DB0F9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DEA68A" w14:textId="08A7EEED" w:rsidR="00953059" w:rsidRDefault="0095305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D85B811" w14:textId="7DF31FF7" w:rsidR="00953059" w:rsidRDefault="0095305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31E44FB" w14:textId="77777777" w:rsidR="00953059" w:rsidRDefault="0095305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13A8854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4FDBED98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E0CA7B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6BDC374B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A2537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419E6F76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B842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15AD5581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AAB4FDE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8EC62DA" w14:textId="1744A35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34B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59BC4A98" w14:textId="77777777" w:rsidR="001A1A2C" w:rsidRDefault="001A1A2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991896" w14:textId="198BC963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2B9A3A6" w14:textId="46C7D220" w:rsidR="00F21957" w:rsidRDefault="00F2195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D4DFA7" w14:textId="5394F530" w:rsidR="00F21957" w:rsidRDefault="00F2195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8F2575" w14:textId="529CA603" w:rsidR="00F21957" w:rsidRDefault="00F2195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9996E2" w14:textId="3D56A5AC" w:rsidR="00F21957" w:rsidRDefault="00F2195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1E8DF4" w14:textId="6F3894A4" w:rsidR="00D70548" w:rsidRDefault="00D7054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AB50F6" w14:textId="0F4DD11A" w:rsidR="00D70548" w:rsidRDefault="00D7054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5B7CDB" w14:textId="4BD1B00E" w:rsidR="00D70548" w:rsidRDefault="00D7054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5BE267" w14:textId="77777777" w:rsidR="00D70548" w:rsidRDefault="00D7054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8DF28C" w14:textId="77777777" w:rsidR="00AC616F" w:rsidRPr="00B84252" w:rsidRDefault="00AC616F" w:rsidP="00AC48F3">
      <w:pPr>
        <w:spacing w:after="0" w:line="240" w:lineRule="auto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7FABD261" w14:textId="2CD4789D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6879642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6FE6C5B6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="00095066"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     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39ECB68D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="00F21957" w:rsidRPr="00F2195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09EAC097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1559005B" w14:textId="187BF7F2" w:rsidR="00D55512" w:rsidRPr="00AA5C71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96C03" w:rsidRPr="00F21957">
        <w:rPr>
          <w:rFonts w:ascii="Browallia New" w:hAnsi="Browallia New" w:cs="Browallia New"/>
          <w:sz w:val="28"/>
          <w:szCs w:val="28"/>
          <w:cs/>
          <w:lang w:bidi="th-TH"/>
        </w:rPr>
        <w:t xml:space="preserve">     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</w:t>
      </w:r>
      <w:r w:rsidR="00996C03" w:rsidRPr="00F21957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ในรายงานของผู้สอบบัญชีของข้าพเจ้า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6E3B4DC" w14:textId="489E53BB" w:rsidR="00AA5C71" w:rsidRDefault="00AA5C71" w:rsidP="00AA5C7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FF17C7" w14:textId="61402E3E" w:rsidR="00AA5C71" w:rsidRDefault="00AA5C71" w:rsidP="00AA5C7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63AF196" w14:textId="4E530B5E" w:rsidR="00AA5C71" w:rsidRDefault="00AA5C71" w:rsidP="00AA5C7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2E7E2FF" w14:textId="77777777" w:rsidR="00AA5C71" w:rsidRPr="00F21957" w:rsidRDefault="00AA5C71" w:rsidP="00AA5C7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423D9C5" w14:textId="4E0950AD" w:rsidR="00D55512" w:rsidRPr="00D70548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="00F21957" w:rsidRPr="00F219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</w:t>
      </w:r>
    </w:p>
    <w:p w14:paraId="7E663168" w14:textId="45364378" w:rsidR="00D55512" w:rsidRPr="00F21957" w:rsidRDefault="00D55512" w:rsidP="00D258D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76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095066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318250A1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F5BEF0D" w14:textId="05CECC00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Pr="00F2195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26BA7D0B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</w:t>
      </w:r>
      <w:r w:rsidR="00996C0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</w:t>
      </w:r>
      <w:r w:rsidR="00615338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996C0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5B9986C8" w:rsidR="001A1723" w:rsidRPr="00F21957" w:rsidRDefault="00754EBC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2195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140A2606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54EBC" w:rsidRPr="00F21957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="00F21957" w:rsidRPr="00F219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607E6D38" w:rsidR="0051206C" w:rsidRPr="00F21957" w:rsidRDefault="00C9464B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693C">
        <w:rPr>
          <w:rFonts w:ascii="Browallia New" w:hAnsi="Browallia New" w:cs="Browallia New"/>
          <w:sz w:val="28"/>
          <w:szCs w:val="28"/>
        </w:rPr>
        <w:t xml:space="preserve">1 </w:t>
      </w:r>
      <w:r w:rsidRPr="0072693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F21957" w:rsidRPr="007269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54EBC" w:rsidRPr="0072693C">
        <w:rPr>
          <w:rFonts w:ascii="Browallia New" w:hAnsi="Browallia New" w:cs="Browallia New" w:hint="cs"/>
          <w:sz w:val="28"/>
          <w:szCs w:val="28"/>
        </w:rPr>
        <w:t>256</w:t>
      </w:r>
      <w:r w:rsidR="00F21957" w:rsidRPr="0072693C">
        <w:rPr>
          <w:rFonts w:ascii="Browallia New" w:hAnsi="Browallia New" w:cs="Browallia New" w:hint="cs"/>
          <w:sz w:val="28"/>
          <w:szCs w:val="28"/>
        </w:rPr>
        <w:t>4</w:t>
      </w:r>
    </w:p>
    <w:sectPr w:rsidR="0051206C" w:rsidRPr="00F2195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3F9F8" w14:textId="77777777" w:rsidR="00C961CD" w:rsidRDefault="00C961CD">
      <w:r>
        <w:separator/>
      </w:r>
    </w:p>
  </w:endnote>
  <w:endnote w:type="continuationSeparator" w:id="0">
    <w:p w14:paraId="38E3219C" w14:textId="77777777" w:rsidR="00C961CD" w:rsidRDefault="00C961CD">
      <w:r>
        <w:continuationSeparator/>
      </w:r>
    </w:p>
  </w:endnote>
  <w:endnote w:type="continuationNotice" w:id="1">
    <w:p w14:paraId="4FFF151E" w14:textId="77777777" w:rsidR="00C961CD" w:rsidRDefault="00C961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70702" w14:textId="77777777" w:rsidR="00C961CD" w:rsidRDefault="00C961CD">
      <w:bookmarkStart w:id="0" w:name="_Hlk482348182"/>
      <w:bookmarkEnd w:id="0"/>
      <w:r>
        <w:separator/>
      </w:r>
    </w:p>
  </w:footnote>
  <w:footnote w:type="continuationSeparator" w:id="0">
    <w:p w14:paraId="13A174D3" w14:textId="77777777" w:rsidR="00C961CD" w:rsidRDefault="00C961CD">
      <w:r>
        <w:continuationSeparator/>
      </w:r>
    </w:p>
  </w:footnote>
  <w:footnote w:type="continuationNotice" w:id="1">
    <w:p w14:paraId="380FF288" w14:textId="77777777" w:rsidR="00C961CD" w:rsidRDefault="00C961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115BDCAA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2E5009E8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6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8"/>
  </w:num>
  <w:num w:numId="40">
    <w:abstractNumId w:val="6"/>
  </w:num>
  <w:num w:numId="41">
    <w:abstractNumId w:val="12"/>
  </w:num>
  <w:num w:numId="42">
    <w:abstractNumId w:val="20"/>
  </w:num>
  <w:num w:numId="43">
    <w:abstractNumId w:val="16"/>
  </w:num>
  <w:num w:numId="44">
    <w:abstractNumId w:val="7"/>
  </w:num>
  <w:num w:numId="45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0320"/>
    <w:rsid w:val="00021939"/>
    <w:rsid w:val="000274B5"/>
    <w:rsid w:val="0003023B"/>
    <w:rsid w:val="00031D17"/>
    <w:rsid w:val="00032349"/>
    <w:rsid w:val="00044ACE"/>
    <w:rsid w:val="0004550E"/>
    <w:rsid w:val="00052614"/>
    <w:rsid w:val="000568DD"/>
    <w:rsid w:val="00066D95"/>
    <w:rsid w:val="00067119"/>
    <w:rsid w:val="000671F6"/>
    <w:rsid w:val="000723F7"/>
    <w:rsid w:val="00074485"/>
    <w:rsid w:val="000828F1"/>
    <w:rsid w:val="00082F59"/>
    <w:rsid w:val="000905D1"/>
    <w:rsid w:val="00094333"/>
    <w:rsid w:val="00095066"/>
    <w:rsid w:val="00097FAB"/>
    <w:rsid w:val="000A313B"/>
    <w:rsid w:val="000A4324"/>
    <w:rsid w:val="000B65E3"/>
    <w:rsid w:val="000B7090"/>
    <w:rsid w:val="000D74A2"/>
    <w:rsid w:val="000E0467"/>
    <w:rsid w:val="000E52CE"/>
    <w:rsid w:val="000F1C7B"/>
    <w:rsid w:val="000F3AAB"/>
    <w:rsid w:val="000F6E25"/>
    <w:rsid w:val="001011DF"/>
    <w:rsid w:val="00103309"/>
    <w:rsid w:val="00112B69"/>
    <w:rsid w:val="00112C09"/>
    <w:rsid w:val="001316D3"/>
    <w:rsid w:val="00134B1D"/>
    <w:rsid w:val="001529BC"/>
    <w:rsid w:val="00153AFF"/>
    <w:rsid w:val="001554CD"/>
    <w:rsid w:val="00155A91"/>
    <w:rsid w:val="001613E2"/>
    <w:rsid w:val="0016459D"/>
    <w:rsid w:val="00167017"/>
    <w:rsid w:val="00174051"/>
    <w:rsid w:val="001747A4"/>
    <w:rsid w:val="00184046"/>
    <w:rsid w:val="00184B68"/>
    <w:rsid w:val="00187E01"/>
    <w:rsid w:val="0019210D"/>
    <w:rsid w:val="00192B4F"/>
    <w:rsid w:val="001934F8"/>
    <w:rsid w:val="001A1723"/>
    <w:rsid w:val="001A1A2C"/>
    <w:rsid w:val="001A3BFB"/>
    <w:rsid w:val="001A3C20"/>
    <w:rsid w:val="001A4C3B"/>
    <w:rsid w:val="001A6F84"/>
    <w:rsid w:val="001B198C"/>
    <w:rsid w:val="001B6833"/>
    <w:rsid w:val="001B7388"/>
    <w:rsid w:val="001C50FF"/>
    <w:rsid w:val="001D2302"/>
    <w:rsid w:val="001D7BB3"/>
    <w:rsid w:val="001E0D73"/>
    <w:rsid w:val="001E12A6"/>
    <w:rsid w:val="001E498F"/>
    <w:rsid w:val="00200231"/>
    <w:rsid w:val="00201229"/>
    <w:rsid w:val="00212CF3"/>
    <w:rsid w:val="002142F1"/>
    <w:rsid w:val="00214C9D"/>
    <w:rsid w:val="0021562B"/>
    <w:rsid w:val="002227B1"/>
    <w:rsid w:val="00223EA2"/>
    <w:rsid w:val="0022518C"/>
    <w:rsid w:val="002252FF"/>
    <w:rsid w:val="002371B4"/>
    <w:rsid w:val="00237A7E"/>
    <w:rsid w:val="00241F16"/>
    <w:rsid w:val="0024436B"/>
    <w:rsid w:val="00247969"/>
    <w:rsid w:val="0025743E"/>
    <w:rsid w:val="0026182A"/>
    <w:rsid w:val="00267BA6"/>
    <w:rsid w:val="002746C6"/>
    <w:rsid w:val="002769E9"/>
    <w:rsid w:val="00277EBE"/>
    <w:rsid w:val="00280186"/>
    <w:rsid w:val="002838FB"/>
    <w:rsid w:val="00285249"/>
    <w:rsid w:val="002A20F3"/>
    <w:rsid w:val="002A252E"/>
    <w:rsid w:val="002A5A0F"/>
    <w:rsid w:val="002A60C8"/>
    <w:rsid w:val="002B2449"/>
    <w:rsid w:val="002B5A4A"/>
    <w:rsid w:val="002C0A6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0AF0"/>
    <w:rsid w:val="002F2DEB"/>
    <w:rsid w:val="002F3903"/>
    <w:rsid w:val="002F4A52"/>
    <w:rsid w:val="002F6FCE"/>
    <w:rsid w:val="002F7D90"/>
    <w:rsid w:val="0030026A"/>
    <w:rsid w:val="003027CF"/>
    <w:rsid w:val="00305173"/>
    <w:rsid w:val="00312949"/>
    <w:rsid w:val="00313B17"/>
    <w:rsid w:val="00321A76"/>
    <w:rsid w:val="00322D49"/>
    <w:rsid w:val="00324558"/>
    <w:rsid w:val="00330AA1"/>
    <w:rsid w:val="00330E82"/>
    <w:rsid w:val="00335E5B"/>
    <w:rsid w:val="003376AC"/>
    <w:rsid w:val="00342BCF"/>
    <w:rsid w:val="00350046"/>
    <w:rsid w:val="00354F5D"/>
    <w:rsid w:val="00365ECE"/>
    <w:rsid w:val="003744DA"/>
    <w:rsid w:val="003802BF"/>
    <w:rsid w:val="00384899"/>
    <w:rsid w:val="00384904"/>
    <w:rsid w:val="003A7646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3F4F3F"/>
    <w:rsid w:val="00405EDE"/>
    <w:rsid w:val="00416281"/>
    <w:rsid w:val="00422353"/>
    <w:rsid w:val="00426915"/>
    <w:rsid w:val="0043197A"/>
    <w:rsid w:val="00433F63"/>
    <w:rsid w:val="004341EB"/>
    <w:rsid w:val="00435788"/>
    <w:rsid w:val="004359E6"/>
    <w:rsid w:val="004367BC"/>
    <w:rsid w:val="00437669"/>
    <w:rsid w:val="0044225F"/>
    <w:rsid w:val="00443CE3"/>
    <w:rsid w:val="00452E7B"/>
    <w:rsid w:val="004546FA"/>
    <w:rsid w:val="00461E0D"/>
    <w:rsid w:val="00470A1C"/>
    <w:rsid w:val="0047769A"/>
    <w:rsid w:val="00481FE7"/>
    <w:rsid w:val="0048532C"/>
    <w:rsid w:val="004873F4"/>
    <w:rsid w:val="0049103F"/>
    <w:rsid w:val="004943DA"/>
    <w:rsid w:val="004A0DFE"/>
    <w:rsid w:val="004A31FE"/>
    <w:rsid w:val="004A3C62"/>
    <w:rsid w:val="004A52EF"/>
    <w:rsid w:val="004B2E22"/>
    <w:rsid w:val="004C0971"/>
    <w:rsid w:val="004C0C25"/>
    <w:rsid w:val="004C1432"/>
    <w:rsid w:val="004C1F56"/>
    <w:rsid w:val="004C2111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2DE7"/>
    <w:rsid w:val="005070FA"/>
    <w:rsid w:val="0051206C"/>
    <w:rsid w:val="0052186A"/>
    <w:rsid w:val="00531D8F"/>
    <w:rsid w:val="005321DA"/>
    <w:rsid w:val="00532476"/>
    <w:rsid w:val="00547541"/>
    <w:rsid w:val="005508A2"/>
    <w:rsid w:val="00551365"/>
    <w:rsid w:val="005627FF"/>
    <w:rsid w:val="00564D2B"/>
    <w:rsid w:val="00577D61"/>
    <w:rsid w:val="005822AC"/>
    <w:rsid w:val="00593D33"/>
    <w:rsid w:val="005A4DD3"/>
    <w:rsid w:val="005A63BD"/>
    <w:rsid w:val="005B405A"/>
    <w:rsid w:val="005C2CCB"/>
    <w:rsid w:val="005C6479"/>
    <w:rsid w:val="005C66F7"/>
    <w:rsid w:val="005C69FD"/>
    <w:rsid w:val="005D238B"/>
    <w:rsid w:val="005D7025"/>
    <w:rsid w:val="005E2D67"/>
    <w:rsid w:val="005E5578"/>
    <w:rsid w:val="005F3E60"/>
    <w:rsid w:val="005F4D62"/>
    <w:rsid w:val="005F4DFA"/>
    <w:rsid w:val="005F72DE"/>
    <w:rsid w:val="00601C1A"/>
    <w:rsid w:val="006023EB"/>
    <w:rsid w:val="00610ED7"/>
    <w:rsid w:val="00615338"/>
    <w:rsid w:val="00620CE3"/>
    <w:rsid w:val="00621086"/>
    <w:rsid w:val="00626F05"/>
    <w:rsid w:val="006335BC"/>
    <w:rsid w:val="006365A1"/>
    <w:rsid w:val="00636AA2"/>
    <w:rsid w:val="0063712D"/>
    <w:rsid w:val="00641CC4"/>
    <w:rsid w:val="00650A72"/>
    <w:rsid w:val="00663DAA"/>
    <w:rsid w:val="00666764"/>
    <w:rsid w:val="0066694B"/>
    <w:rsid w:val="00667DB6"/>
    <w:rsid w:val="00672B75"/>
    <w:rsid w:val="006771E8"/>
    <w:rsid w:val="00677C01"/>
    <w:rsid w:val="00682DA4"/>
    <w:rsid w:val="00683CC7"/>
    <w:rsid w:val="00683E46"/>
    <w:rsid w:val="00692CA5"/>
    <w:rsid w:val="006932D7"/>
    <w:rsid w:val="006A20A6"/>
    <w:rsid w:val="006A5169"/>
    <w:rsid w:val="006A6DC5"/>
    <w:rsid w:val="006B06A2"/>
    <w:rsid w:val="006B215D"/>
    <w:rsid w:val="006B4E52"/>
    <w:rsid w:val="006C3462"/>
    <w:rsid w:val="006C3D37"/>
    <w:rsid w:val="006C5718"/>
    <w:rsid w:val="006C6376"/>
    <w:rsid w:val="006D6FF5"/>
    <w:rsid w:val="006F1B19"/>
    <w:rsid w:val="006F29ED"/>
    <w:rsid w:val="006F4F77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6796"/>
    <w:rsid w:val="00746D91"/>
    <w:rsid w:val="007518A3"/>
    <w:rsid w:val="00754020"/>
    <w:rsid w:val="00754EBC"/>
    <w:rsid w:val="00755089"/>
    <w:rsid w:val="0075598A"/>
    <w:rsid w:val="007560F3"/>
    <w:rsid w:val="00757EF9"/>
    <w:rsid w:val="00761813"/>
    <w:rsid w:val="00771B85"/>
    <w:rsid w:val="00771E47"/>
    <w:rsid w:val="00774291"/>
    <w:rsid w:val="00775DA6"/>
    <w:rsid w:val="0078170A"/>
    <w:rsid w:val="00784200"/>
    <w:rsid w:val="00790956"/>
    <w:rsid w:val="00791F2B"/>
    <w:rsid w:val="007922BD"/>
    <w:rsid w:val="0079502D"/>
    <w:rsid w:val="007A0755"/>
    <w:rsid w:val="007A31D9"/>
    <w:rsid w:val="007A74F9"/>
    <w:rsid w:val="007B41E8"/>
    <w:rsid w:val="007C1DA4"/>
    <w:rsid w:val="007C2CC3"/>
    <w:rsid w:val="007D41A1"/>
    <w:rsid w:val="008033D0"/>
    <w:rsid w:val="00803FB6"/>
    <w:rsid w:val="008059EF"/>
    <w:rsid w:val="00811F03"/>
    <w:rsid w:val="008128F7"/>
    <w:rsid w:val="00812938"/>
    <w:rsid w:val="0081382E"/>
    <w:rsid w:val="00823F34"/>
    <w:rsid w:val="008246D3"/>
    <w:rsid w:val="00827B71"/>
    <w:rsid w:val="00830DAC"/>
    <w:rsid w:val="0083134C"/>
    <w:rsid w:val="00832F51"/>
    <w:rsid w:val="00834C54"/>
    <w:rsid w:val="008376F1"/>
    <w:rsid w:val="00841352"/>
    <w:rsid w:val="00843100"/>
    <w:rsid w:val="00847054"/>
    <w:rsid w:val="00850F25"/>
    <w:rsid w:val="00851D8B"/>
    <w:rsid w:val="008534AA"/>
    <w:rsid w:val="0085629A"/>
    <w:rsid w:val="008719C2"/>
    <w:rsid w:val="00874CE1"/>
    <w:rsid w:val="00884FF7"/>
    <w:rsid w:val="00887BB0"/>
    <w:rsid w:val="00891341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D4F1F"/>
    <w:rsid w:val="008D71C0"/>
    <w:rsid w:val="008E5EC3"/>
    <w:rsid w:val="008E7687"/>
    <w:rsid w:val="008F0E3C"/>
    <w:rsid w:val="008F11FA"/>
    <w:rsid w:val="008F33AE"/>
    <w:rsid w:val="008F4ACA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D8D"/>
    <w:rsid w:val="00942FE8"/>
    <w:rsid w:val="0095104C"/>
    <w:rsid w:val="00953059"/>
    <w:rsid w:val="00953875"/>
    <w:rsid w:val="00955BA6"/>
    <w:rsid w:val="00956C0D"/>
    <w:rsid w:val="0095793D"/>
    <w:rsid w:val="00957E70"/>
    <w:rsid w:val="00960C11"/>
    <w:rsid w:val="00964344"/>
    <w:rsid w:val="00970DAB"/>
    <w:rsid w:val="0097321D"/>
    <w:rsid w:val="009741DB"/>
    <w:rsid w:val="009821CE"/>
    <w:rsid w:val="00985435"/>
    <w:rsid w:val="00992531"/>
    <w:rsid w:val="00993D93"/>
    <w:rsid w:val="00995CD5"/>
    <w:rsid w:val="00996C03"/>
    <w:rsid w:val="009A1787"/>
    <w:rsid w:val="009A4F5A"/>
    <w:rsid w:val="009B024B"/>
    <w:rsid w:val="009B0D00"/>
    <w:rsid w:val="009B1F44"/>
    <w:rsid w:val="009B4573"/>
    <w:rsid w:val="009B5B1E"/>
    <w:rsid w:val="009C002A"/>
    <w:rsid w:val="009C445A"/>
    <w:rsid w:val="009D002D"/>
    <w:rsid w:val="009E1643"/>
    <w:rsid w:val="009E278C"/>
    <w:rsid w:val="009F018F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550B"/>
    <w:rsid w:val="00A2271A"/>
    <w:rsid w:val="00A24585"/>
    <w:rsid w:val="00A2537B"/>
    <w:rsid w:val="00A3263E"/>
    <w:rsid w:val="00A35782"/>
    <w:rsid w:val="00A362F9"/>
    <w:rsid w:val="00A36A60"/>
    <w:rsid w:val="00A36EB5"/>
    <w:rsid w:val="00A43EE6"/>
    <w:rsid w:val="00A60F49"/>
    <w:rsid w:val="00A61E15"/>
    <w:rsid w:val="00A622CA"/>
    <w:rsid w:val="00A66F91"/>
    <w:rsid w:val="00A70229"/>
    <w:rsid w:val="00A740D6"/>
    <w:rsid w:val="00A765DB"/>
    <w:rsid w:val="00A918D1"/>
    <w:rsid w:val="00A93A9A"/>
    <w:rsid w:val="00AA1D97"/>
    <w:rsid w:val="00AA3230"/>
    <w:rsid w:val="00AA5C16"/>
    <w:rsid w:val="00AA5C71"/>
    <w:rsid w:val="00AB0DED"/>
    <w:rsid w:val="00AB3EA4"/>
    <w:rsid w:val="00AC31D4"/>
    <w:rsid w:val="00AC48F3"/>
    <w:rsid w:val="00AC6098"/>
    <w:rsid w:val="00AC616F"/>
    <w:rsid w:val="00AC62B5"/>
    <w:rsid w:val="00AC7F3E"/>
    <w:rsid w:val="00AD1233"/>
    <w:rsid w:val="00AD2A67"/>
    <w:rsid w:val="00AD3B26"/>
    <w:rsid w:val="00AE0190"/>
    <w:rsid w:val="00AE2710"/>
    <w:rsid w:val="00AE2BF6"/>
    <w:rsid w:val="00AE3370"/>
    <w:rsid w:val="00AE64CA"/>
    <w:rsid w:val="00AF428E"/>
    <w:rsid w:val="00AF7092"/>
    <w:rsid w:val="00AF743D"/>
    <w:rsid w:val="00B043C7"/>
    <w:rsid w:val="00B10682"/>
    <w:rsid w:val="00B1324D"/>
    <w:rsid w:val="00B157E2"/>
    <w:rsid w:val="00B17DB5"/>
    <w:rsid w:val="00B24A45"/>
    <w:rsid w:val="00B25B92"/>
    <w:rsid w:val="00B26948"/>
    <w:rsid w:val="00B32774"/>
    <w:rsid w:val="00B34D51"/>
    <w:rsid w:val="00B36A0E"/>
    <w:rsid w:val="00B36BA1"/>
    <w:rsid w:val="00B40D67"/>
    <w:rsid w:val="00B43C45"/>
    <w:rsid w:val="00B544E4"/>
    <w:rsid w:val="00B55EE8"/>
    <w:rsid w:val="00B56E6C"/>
    <w:rsid w:val="00B63C21"/>
    <w:rsid w:val="00B63D0E"/>
    <w:rsid w:val="00B74F0A"/>
    <w:rsid w:val="00B806D6"/>
    <w:rsid w:val="00B83039"/>
    <w:rsid w:val="00B84252"/>
    <w:rsid w:val="00B9249E"/>
    <w:rsid w:val="00B96988"/>
    <w:rsid w:val="00BA0194"/>
    <w:rsid w:val="00BA5B00"/>
    <w:rsid w:val="00BB0F63"/>
    <w:rsid w:val="00BB1952"/>
    <w:rsid w:val="00BB1A07"/>
    <w:rsid w:val="00BB3040"/>
    <w:rsid w:val="00BB6987"/>
    <w:rsid w:val="00BB6DAD"/>
    <w:rsid w:val="00BB7346"/>
    <w:rsid w:val="00BC1555"/>
    <w:rsid w:val="00BC60A9"/>
    <w:rsid w:val="00BD10E1"/>
    <w:rsid w:val="00BE0C8A"/>
    <w:rsid w:val="00BE334D"/>
    <w:rsid w:val="00BE4988"/>
    <w:rsid w:val="00BF1C24"/>
    <w:rsid w:val="00BF5AC9"/>
    <w:rsid w:val="00BF5E73"/>
    <w:rsid w:val="00C031B6"/>
    <w:rsid w:val="00C06939"/>
    <w:rsid w:val="00C110CD"/>
    <w:rsid w:val="00C2083F"/>
    <w:rsid w:val="00C21E3B"/>
    <w:rsid w:val="00C23AA1"/>
    <w:rsid w:val="00C27602"/>
    <w:rsid w:val="00C307F6"/>
    <w:rsid w:val="00C34B93"/>
    <w:rsid w:val="00C35B1A"/>
    <w:rsid w:val="00C41C7D"/>
    <w:rsid w:val="00C42E70"/>
    <w:rsid w:val="00C57EAE"/>
    <w:rsid w:val="00C61166"/>
    <w:rsid w:val="00C63023"/>
    <w:rsid w:val="00C63743"/>
    <w:rsid w:val="00C72A93"/>
    <w:rsid w:val="00C7417B"/>
    <w:rsid w:val="00C76C6C"/>
    <w:rsid w:val="00C80EC5"/>
    <w:rsid w:val="00C85C85"/>
    <w:rsid w:val="00C8627C"/>
    <w:rsid w:val="00C86BB9"/>
    <w:rsid w:val="00C8772C"/>
    <w:rsid w:val="00C94311"/>
    <w:rsid w:val="00C9464B"/>
    <w:rsid w:val="00C961CD"/>
    <w:rsid w:val="00CA43FD"/>
    <w:rsid w:val="00CA4BBA"/>
    <w:rsid w:val="00CA6C30"/>
    <w:rsid w:val="00CA734A"/>
    <w:rsid w:val="00CB18EB"/>
    <w:rsid w:val="00CB441E"/>
    <w:rsid w:val="00CB459C"/>
    <w:rsid w:val="00CC410B"/>
    <w:rsid w:val="00CC72E9"/>
    <w:rsid w:val="00CD059F"/>
    <w:rsid w:val="00CD25C2"/>
    <w:rsid w:val="00CD4D4E"/>
    <w:rsid w:val="00CE24E5"/>
    <w:rsid w:val="00CE2F97"/>
    <w:rsid w:val="00CE41DB"/>
    <w:rsid w:val="00CE4D96"/>
    <w:rsid w:val="00CF3ED7"/>
    <w:rsid w:val="00D0487C"/>
    <w:rsid w:val="00D078C4"/>
    <w:rsid w:val="00D15C78"/>
    <w:rsid w:val="00D15EA5"/>
    <w:rsid w:val="00D169A2"/>
    <w:rsid w:val="00D20C1D"/>
    <w:rsid w:val="00D2100B"/>
    <w:rsid w:val="00D24220"/>
    <w:rsid w:val="00D258DE"/>
    <w:rsid w:val="00D26AC0"/>
    <w:rsid w:val="00D3089E"/>
    <w:rsid w:val="00D31D7A"/>
    <w:rsid w:val="00D33A8A"/>
    <w:rsid w:val="00D33E60"/>
    <w:rsid w:val="00D36792"/>
    <w:rsid w:val="00D41050"/>
    <w:rsid w:val="00D42A61"/>
    <w:rsid w:val="00D430AD"/>
    <w:rsid w:val="00D460E7"/>
    <w:rsid w:val="00D55512"/>
    <w:rsid w:val="00D56AB5"/>
    <w:rsid w:val="00D57407"/>
    <w:rsid w:val="00D62EEF"/>
    <w:rsid w:val="00D63ABC"/>
    <w:rsid w:val="00D65A81"/>
    <w:rsid w:val="00D675F1"/>
    <w:rsid w:val="00D70548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5CE8"/>
    <w:rsid w:val="00DB5F40"/>
    <w:rsid w:val="00DC074D"/>
    <w:rsid w:val="00DC5179"/>
    <w:rsid w:val="00DD1E47"/>
    <w:rsid w:val="00DD50F8"/>
    <w:rsid w:val="00DD61A9"/>
    <w:rsid w:val="00DD647F"/>
    <w:rsid w:val="00DD6EF1"/>
    <w:rsid w:val="00DE4958"/>
    <w:rsid w:val="00DE5665"/>
    <w:rsid w:val="00DE7466"/>
    <w:rsid w:val="00DE7CE7"/>
    <w:rsid w:val="00DF7C98"/>
    <w:rsid w:val="00E01C54"/>
    <w:rsid w:val="00E04361"/>
    <w:rsid w:val="00E064FD"/>
    <w:rsid w:val="00E066FA"/>
    <w:rsid w:val="00E1053A"/>
    <w:rsid w:val="00E10F32"/>
    <w:rsid w:val="00E17598"/>
    <w:rsid w:val="00E26AF3"/>
    <w:rsid w:val="00E276E0"/>
    <w:rsid w:val="00E314EA"/>
    <w:rsid w:val="00E32AFA"/>
    <w:rsid w:val="00E33FDA"/>
    <w:rsid w:val="00E3740D"/>
    <w:rsid w:val="00E406D5"/>
    <w:rsid w:val="00E53055"/>
    <w:rsid w:val="00E56701"/>
    <w:rsid w:val="00E56DA3"/>
    <w:rsid w:val="00E62754"/>
    <w:rsid w:val="00E64D2D"/>
    <w:rsid w:val="00E83AEA"/>
    <w:rsid w:val="00E83FBF"/>
    <w:rsid w:val="00E86B53"/>
    <w:rsid w:val="00E9110B"/>
    <w:rsid w:val="00E915D8"/>
    <w:rsid w:val="00EA2B6F"/>
    <w:rsid w:val="00EA2E7C"/>
    <w:rsid w:val="00EA590C"/>
    <w:rsid w:val="00EA5972"/>
    <w:rsid w:val="00EB3478"/>
    <w:rsid w:val="00EB4B39"/>
    <w:rsid w:val="00EB6FE3"/>
    <w:rsid w:val="00EC3056"/>
    <w:rsid w:val="00EC50CB"/>
    <w:rsid w:val="00EC681D"/>
    <w:rsid w:val="00ED520C"/>
    <w:rsid w:val="00EE0F65"/>
    <w:rsid w:val="00EF2E9D"/>
    <w:rsid w:val="00EF4E53"/>
    <w:rsid w:val="00EF7E92"/>
    <w:rsid w:val="00EF7F48"/>
    <w:rsid w:val="00F178EB"/>
    <w:rsid w:val="00F21957"/>
    <w:rsid w:val="00F246A1"/>
    <w:rsid w:val="00F37917"/>
    <w:rsid w:val="00F4075A"/>
    <w:rsid w:val="00F46373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A36A3"/>
    <w:rsid w:val="00FB4D80"/>
    <w:rsid w:val="00FC1304"/>
    <w:rsid w:val="00FC4397"/>
    <w:rsid w:val="00FD05AD"/>
    <w:rsid w:val="00FD0666"/>
    <w:rsid w:val="00FD0E30"/>
    <w:rsid w:val="00FD1304"/>
    <w:rsid w:val="00FD7295"/>
    <w:rsid w:val="00FE2187"/>
    <w:rsid w:val="00FE320C"/>
    <w:rsid w:val="00FE36C5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C020D1-5E98-4F24-9758-534B821CF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BE35F-D147-408F-BE9A-F25688FA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5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2020-02-22T07:26:00Z</cp:lastPrinted>
  <dcterms:created xsi:type="dcterms:W3CDTF">2021-02-26T09:20:00Z</dcterms:created>
  <dcterms:modified xsi:type="dcterms:W3CDTF">2021-02-26T09:20:00Z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