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 xml:space="preserve">บริษัท บีอีซี เวิลด์ จำกัด </w:t>
      </w:r>
      <w:r w:rsidRPr="00D4736F">
        <w:rPr>
          <w:b/>
          <w:bCs/>
        </w:rPr>
        <w:t>(</w:t>
      </w:r>
      <w:r w:rsidRPr="00D4736F">
        <w:rPr>
          <w:b/>
          <w:bCs/>
          <w:cs/>
        </w:rPr>
        <w:t>มหาชน</w:t>
      </w:r>
      <w:r w:rsidRPr="00D4736F">
        <w:rPr>
          <w:b/>
          <w:bCs/>
        </w:rPr>
        <w:t xml:space="preserve">) </w:t>
      </w:r>
      <w:r w:rsidRPr="00D4736F">
        <w:rPr>
          <w:b/>
          <w:bCs/>
          <w:cs/>
        </w:rPr>
        <w:t>และบริษัทย่อย</w:t>
      </w:r>
    </w:p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</w:t>
      </w:r>
      <w:r w:rsidR="00CB4467">
        <w:rPr>
          <w:b/>
          <w:bCs/>
        </w:rPr>
        <w:t>3</w:t>
      </w:r>
    </w:p>
    <w:p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285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140"/>
        <w:gridCol w:w="6145"/>
      </w:tblGrid>
      <w:tr w:rsidR="00873B33" w:rsidRPr="00D4736F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Pr="00DD7F19">
              <w:rPr>
                <w:rFonts w:ascii="Angsana New" w:hAnsi="Angsana New"/>
                <w:cs/>
              </w:rPr>
              <w:t xml:space="preserve">ทาวเวอร์  ชั้น </w:t>
            </w:r>
            <w:r w:rsidR="00DD7F19" w:rsidRPr="00DD7F19">
              <w:rPr>
                <w:rFonts w:ascii="Angsana New" w:hAnsi="Angsana New"/>
              </w:rPr>
              <w:t>B1,</w:t>
            </w:r>
            <w:r w:rsidR="00285862" w:rsidRPr="00DD7F19">
              <w:rPr>
                <w:rFonts w:ascii="Angsana New" w:hAnsi="Angsana New"/>
              </w:rPr>
              <w:t xml:space="preserve">G, </w:t>
            </w:r>
            <w:r w:rsidRPr="00DD7F19">
              <w:rPr>
                <w:rFonts w:ascii="Angsana New" w:hAnsi="Angsana New"/>
              </w:rPr>
              <w:t>2</w:t>
            </w:r>
            <w:r w:rsidRPr="00DD7F19">
              <w:rPr>
                <w:rFonts w:ascii="Angsana New" w:hAnsi="Angsana New" w:hint="cs"/>
              </w:rPr>
              <w:t>, 3, 8, 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3B33" w:rsidRPr="00F406B8" w:rsidRDefault="00873B33" w:rsidP="00F406B8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F406B8">
              <w:rPr>
                <w:rFonts w:ascii="Angsana New" w:hAnsi="Angsana New"/>
              </w:rPr>
              <w:t xml:space="preserve">(1) </w:t>
            </w:r>
            <w:r w:rsidRPr="00F406B8">
              <w:rPr>
                <w:rFonts w:ascii="Angsana New" w:hAnsi="Angsana New"/>
                <w:cs/>
              </w:rPr>
              <w:t>จัดหา  ผลิตรายการ และขายเวลาโฆษณาทางโทรทัศน์</w:t>
            </w:r>
            <w:r w:rsidR="00F406B8" w:rsidRPr="00F406B8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F406B8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B8" w:rsidRPr="00D4736F" w:rsidRDefault="00F406B8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B8" w:rsidRPr="00F406B8" w:rsidRDefault="00F406B8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F406B8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CA0C9E" w:rsidRDefault="00873B33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A0C9E">
              <w:rPr>
                <w:rFonts w:ascii="Angsana New" w:hAnsi="Angsana New"/>
              </w:rPr>
              <w:t>(2)</w:t>
            </w:r>
            <w:r w:rsidRPr="00CA0C9E">
              <w:rPr>
                <w:rFonts w:ascii="Angsana New" w:hAnsi="Angsana New"/>
              </w:rPr>
              <w:tab/>
            </w:r>
            <w:r w:rsidR="00ED741C" w:rsidRPr="00CA0C9E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CA0C9E">
              <w:rPr>
                <w:rFonts w:ascii="Angsana New" w:hAnsi="Angsana New" w:hint="cs"/>
                <w:cs/>
              </w:rPr>
              <w:t xml:space="preserve"> และ</w:t>
            </w:r>
            <w:r w:rsidRPr="00CA0C9E">
              <w:rPr>
                <w:rFonts w:ascii="Angsana New" w:hAnsi="Angsana New"/>
                <w:cs/>
              </w:rPr>
              <w:t>บริษัทร่วม</w:t>
            </w:r>
            <w:r w:rsidR="00ED741C" w:rsidRPr="00CA0C9E">
              <w:rPr>
                <w:rFonts w:ascii="Angsana New" w:hAnsi="Angsana New"/>
                <w:cs/>
              </w:rPr>
              <w:t>ซึ่งดำเนิ</w:t>
            </w:r>
            <w:r w:rsidR="00ED741C" w:rsidRPr="00CA0C9E">
              <w:rPr>
                <w:rFonts w:ascii="Angsana New" w:hAnsi="Angsana New" w:hint="cs"/>
                <w:cs/>
              </w:rPr>
              <w:t>น</w:t>
            </w:r>
            <w:r w:rsidRPr="00CA0C9E">
              <w:rPr>
                <w:rFonts w:ascii="Angsana New" w:hAnsi="Angsana New"/>
                <w:cs/>
              </w:rPr>
              <w:t>ธุรกิจ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6023C" w:rsidRDefault="00DD436D" w:rsidP="00A32972">
            <w:pPr>
              <w:tabs>
                <w:tab w:val="left" w:pos="368"/>
                <w:tab w:val="left" w:pos="900"/>
                <w:tab w:val="left" w:pos="1440"/>
              </w:tabs>
              <w:ind w:firstLine="36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ตามหมายเหตุประกอบงบ</w:t>
            </w:r>
            <w:r w:rsidRPr="001D5EF5">
              <w:rPr>
                <w:rFonts w:ascii="Angsana New" w:hAnsi="Angsana New"/>
                <w:cs/>
              </w:rPr>
              <w:t xml:space="preserve">การเงิน </w:t>
            </w:r>
            <w:r w:rsidRPr="00CA0C9E">
              <w:rPr>
                <w:rFonts w:ascii="Angsana New" w:hAnsi="Angsana New"/>
                <w:cs/>
              </w:rPr>
              <w:t>ข้</w:t>
            </w:r>
            <w:r w:rsidRPr="00CA0C9E">
              <w:rPr>
                <w:rFonts w:ascii="Angsana New" w:hAnsi="Angsana New" w:hint="cs"/>
                <w:cs/>
              </w:rPr>
              <w:t>อ</w:t>
            </w:r>
            <w:r w:rsidR="00A241DE" w:rsidRPr="00CA0C9E">
              <w:rPr>
                <w:rFonts w:ascii="Angsana New" w:hAnsi="Angsana New"/>
              </w:rPr>
              <w:t xml:space="preserve"> </w:t>
            </w:r>
            <w:r w:rsidR="00A84516" w:rsidRPr="00CA0C9E">
              <w:rPr>
                <w:rFonts w:ascii="Angsana New" w:hAnsi="Angsana New"/>
              </w:rPr>
              <w:t>1</w:t>
            </w:r>
            <w:r w:rsidR="00CA0C9E" w:rsidRPr="00CA0C9E">
              <w:rPr>
                <w:rFonts w:ascii="Angsana New" w:hAnsi="Angsana New" w:hint="cs"/>
                <w:cs/>
              </w:rPr>
              <w:t>2</w:t>
            </w:r>
          </w:p>
        </w:tc>
      </w:tr>
    </w:tbl>
    <w:p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:rsidR="00A32972" w:rsidRPr="00CA0C9E" w:rsidRDefault="00A32972" w:rsidP="00CA0C9E">
      <w:pPr>
        <w:tabs>
          <w:tab w:val="left" w:pos="909"/>
          <w:tab w:val="left" w:pos="1179"/>
          <w:tab w:val="left" w:pos="1710"/>
        </w:tabs>
        <w:ind w:left="900" w:right="105" w:hanging="549"/>
        <w:jc w:val="both"/>
        <w:outlineLvl w:val="0"/>
        <w:rPr>
          <w:rFonts w:ascii="Angsana New" w:hAnsi="Angsana New"/>
          <w:sz w:val="12"/>
          <w:szCs w:val="12"/>
        </w:rPr>
      </w:pPr>
    </w:p>
    <w:p w:rsidR="00CB4467" w:rsidRDefault="00CB4467" w:rsidP="001A3A52">
      <w:pPr>
        <w:tabs>
          <w:tab w:val="left" w:pos="909"/>
          <w:tab w:val="left" w:pos="1179"/>
          <w:tab w:val="left" w:pos="1710"/>
        </w:tabs>
        <w:ind w:left="900" w:right="-21" w:hanging="549"/>
        <w:jc w:val="thaiDistribute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>1.2</w:t>
      </w:r>
      <w:r w:rsidRPr="00D4736F">
        <w:rPr>
          <w:rFonts w:ascii="Angsana New" w:hAnsi="Angsana New"/>
        </w:rPr>
        <w:tab/>
      </w:r>
      <w:r w:rsidRPr="008467C2">
        <w:rPr>
          <w:rFonts w:ascii="Angsana New" w:hAnsi="Angsana New"/>
          <w:cs/>
        </w:rPr>
        <w:t>ข้อมูล</w:t>
      </w:r>
      <w:r w:rsidRPr="008467C2">
        <w:rPr>
          <w:rFonts w:ascii="Angsana New" w:hAnsi="Angsana New" w:hint="cs"/>
          <w:cs/>
        </w:rPr>
        <w:t>สิทธิการ</w:t>
      </w:r>
      <w:r w:rsidRPr="008467C2">
        <w:rPr>
          <w:rFonts w:ascii="Angsana New" w:hAnsi="Angsana New"/>
          <w:cs/>
        </w:rPr>
        <w:t>ใช้คลื่นความถี่เพื่อให้บริการโทรทัศน์ในระบบดิจิตอลภาคพื้นดิน</w:t>
      </w:r>
      <w:r w:rsidR="008467C2" w:rsidRPr="00955A31">
        <w:rPr>
          <w:rFonts w:ascii="Angsana New" w:hAnsi="Angsana New"/>
          <w:sz w:val="14"/>
          <w:szCs w:val="14"/>
        </w:rPr>
        <w:t xml:space="preserve"> </w:t>
      </w:r>
      <w:r w:rsidRPr="008467C2">
        <w:rPr>
          <w:rFonts w:ascii="Angsana New" w:hAnsi="Angsana New"/>
          <w:cs/>
        </w:rPr>
        <w:t>ประเภทบริการธุรกิจระดับชาติ</w:t>
      </w:r>
    </w:p>
    <w:p w:rsidR="008467C2" w:rsidRDefault="008467C2" w:rsidP="00CA0C9E">
      <w:pPr>
        <w:tabs>
          <w:tab w:val="left" w:pos="990"/>
          <w:tab w:val="left" w:pos="1526"/>
        </w:tabs>
        <w:ind w:left="909" w:right="-21" w:hanging="279"/>
        <w:jc w:val="thaiDistribute"/>
        <w:rPr>
          <w:rFonts w:ascii="Angsana New" w:hAnsi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A0C9E">
        <w:rPr>
          <w:rFonts w:ascii="Angsana New" w:hAnsi="Angsana New" w:cs="Angsana New"/>
          <w:spacing w:val="-12"/>
          <w:cs/>
        </w:rPr>
        <w:t>เป็นผู้ชนะการประมูลใบอนุญาตให้ใช้คลื่น</w:t>
      </w:r>
      <w:r w:rsidRPr="00CA0C9E">
        <w:rPr>
          <w:rFonts w:ascii="Angsana New" w:hAnsi="Angsana New" w:cs="Angsana New"/>
          <w:spacing w:val="-10"/>
          <w:cs/>
        </w:rPr>
        <w:t>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A0C9E">
        <w:rPr>
          <w:rFonts w:ascii="Angsana New" w:hAnsi="Angsana New" w:cs="Angsana New" w:hint="cs"/>
          <w:spacing w:val="-10"/>
          <w:cs/>
        </w:rPr>
        <w:t xml:space="preserve"> (“ใบอนุญาตฯ”)</w:t>
      </w:r>
      <w:r w:rsidRPr="00CA0C9E">
        <w:rPr>
          <w:rFonts w:ascii="Angsana New" w:hAnsi="Angsana New" w:cs="Angsana New"/>
          <w:spacing w:val="-12"/>
          <w:cs/>
        </w:rPr>
        <w:t xml:space="preserve">  </w:t>
      </w:r>
      <w:r w:rsidRPr="00CD157D">
        <w:rPr>
          <w:rFonts w:ascii="Angsana New" w:hAnsi="Angsana New" w:cs="Angsana New"/>
          <w:cs/>
        </w:rPr>
        <w:t xml:space="preserve">รวม 3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15 ปี นับแต่วันที่ได้รับอนุญาต (ตั้งแต่วันที่ </w:t>
      </w:r>
      <w:r w:rsidR="00CA0C9E">
        <w:rPr>
          <w:rFonts w:ascii="Angsana New" w:hAnsi="Angsana New" w:cs="Angsana New"/>
          <w:cs/>
        </w:rPr>
        <w:t>25 เมษายน 2557 และสิ้นสุดวันที่</w:t>
      </w:r>
      <w:r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 xml:space="preserve">24 เมษายน 2572) </w:t>
      </w:r>
      <w:r>
        <w:rPr>
          <w:rFonts w:ascii="Angsana New" w:hAnsi="Angsana New"/>
        </w:rPr>
        <w:t xml:space="preserve"> </w:t>
      </w:r>
    </w:p>
    <w:p w:rsidR="008467C2" w:rsidRDefault="008467C2" w:rsidP="00CA0C9E">
      <w:pPr>
        <w:ind w:left="922" w:right="-21" w:firstLine="608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 xml:space="preserve">ซึ่งในวันที่ 6 สิงหาคม 2562 สำนักงาน กสทช. เห็นชอบการขอคืนและให้ยกเลิกใบอนุญาตให้ใช้คลื่นความถี่ 2 หมวดหมู่แล้ว ตั้งแต่วันที่ 1 ตุลาคม 2562 เวลา 00.01 น. เป็นต้นไป โดยบริษัทย่อยได้รับค่าชดเชยตามหลักเกณฑ์ วิธีการและเงื่อนไขที่สำนักงาน กสทช. </w:t>
      </w:r>
      <w:r w:rsidRPr="00D85FBB">
        <w:rPr>
          <w:rFonts w:ascii="Angsana New" w:hAnsi="Angsana New" w:hint="cs"/>
          <w:cs/>
        </w:rPr>
        <w:t xml:space="preserve">กำหนด </w:t>
      </w:r>
      <w:r w:rsidRPr="00CA0C9E">
        <w:rPr>
          <w:rFonts w:ascii="Angsana New" w:hAnsi="Angsana New" w:hint="cs"/>
          <w:cs/>
        </w:rPr>
        <w:t xml:space="preserve">(ดูหมายเหตุ </w:t>
      </w:r>
      <w:r w:rsidR="00CA0C9E" w:rsidRPr="00CA0C9E">
        <w:rPr>
          <w:rFonts w:ascii="Angsana New" w:hAnsi="Angsana New"/>
        </w:rPr>
        <w:t>18</w:t>
      </w:r>
      <w:r w:rsidRPr="00CA0C9E">
        <w:rPr>
          <w:rFonts w:ascii="Angsana New" w:hAnsi="Angsana New" w:hint="cs"/>
          <w:cs/>
        </w:rPr>
        <w:t>)</w:t>
      </w:r>
    </w:p>
    <w:p w:rsidR="008467C2" w:rsidRDefault="008467C2" w:rsidP="00CA0C9E">
      <w:pPr>
        <w:tabs>
          <w:tab w:val="left" w:pos="909"/>
        </w:tabs>
        <w:ind w:left="936" w:right="-21" w:firstLine="594"/>
        <w:jc w:val="both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Pr="009C3D2F">
        <w:rPr>
          <w:rFonts w:ascii="Angsana New" w:hAnsi="Angsana New"/>
          <w:cs/>
        </w:rPr>
        <w:t>เมื่อวันที่ 26 มีนาคม 2563 บริษัทย่อยของบริษัทได้ดำเนินการออกอากาศสถานีโทรทัศน์</w:t>
      </w:r>
      <w:r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33</w:t>
      </w:r>
      <w:r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บางกอกเอ็นเตอร์เทนเม้นต์ จำกัด ได้สิ้นสุดลงในวันที่ 25 มีนาคม 2563</w:t>
      </w:r>
    </w:p>
    <w:p w:rsidR="00CB4467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:rsidR="00CA0C9E" w:rsidRDefault="00CA0C9E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:rsidR="00CB4467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:rsidR="00873B33" w:rsidRPr="00D4736F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="00873B33" w:rsidRPr="00D4736F">
        <w:rPr>
          <w:rFonts w:ascii="Angsana New" w:hAnsi="Angsana New"/>
        </w:rPr>
        <w:t>1.</w:t>
      </w:r>
      <w:r w:rsidR="00CB7B9B">
        <w:rPr>
          <w:rFonts w:ascii="Angsana New" w:hAnsi="Angsana New"/>
        </w:rPr>
        <w:t>3</w:t>
      </w:r>
      <w:r w:rsidR="00873B33"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ข้อมูลสัญญาร่วมดำเนินกิจการ</w:t>
      </w:r>
    </w:p>
    <w:p w:rsidR="00873B33" w:rsidRPr="00D4736F" w:rsidRDefault="00873B33" w:rsidP="00CA0C9E">
      <w:pPr>
        <w:tabs>
          <w:tab w:val="left" w:pos="360"/>
          <w:tab w:val="left" w:pos="900"/>
          <w:tab w:val="left" w:pos="1440"/>
        </w:tabs>
        <w:ind w:left="360" w:right="-21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  <w:t>1.</w:t>
      </w:r>
      <w:r w:rsidR="00CB7B9B">
        <w:rPr>
          <w:rFonts w:ascii="Angsana New" w:hAnsi="Angsana New"/>
        </w:rPr>
        <w:t>3</w:t>
      </w:r>
      <w:r w:rsidRPr="00D4736F">
        <w:rPr>
          <w:rFonts w:ascii="Angsana New" w:hAnsi="Angsana New"/>
        </w:rPr>
        <w:t>.1</w:t>
      </w:r>
      <w:r w:rsidRPr="00D4736F">
        <w:rPr>
          <w:rFonts w:ascii="Angsana New" w:hAnsi="Angsana New"/>
        </w:rPr>
        <w:tab/>
      </w:r>
      <w:r w:rsidR="00504AE1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Pr="00D4736F">
        <w:rPr>
          <w:rFonts w:ascii="Angsana New" w:hAnsi="Angsana New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215223">
        <w:rPr>
          <w:rFonts w:ascii="Angsana New" w:hAnsi="Angsana New"/>
          <w:cs/>
        </w:rPr>
        <w:t>ได้ทำสัญญาร่วมดำเนิ</w:t>
      </w:r>
      <w:r w:rsidR="00215223">
        <w:rPr>
          <w:rFonts w:ascii="Angsana New" w:hAnsi="Angsana New" w:hint="cs"/>
          <w:cs/>
        </w:rPr>
        <w:t>น</w:t>
      </w:r>
      <w:r w:rsidRPr="00D4736F">
        <w:rPr>
          <w:rFonts w:ascii="Angsana New" w:hAnsi="Angsana New"/>
          <w:cs/>
        </w:rPr>
        <w:t xml:space="preserve">กิจการส่งโทรทัศน์สีกับองค์การสื่อสารมวลชนแห่งประเทศไทย </w:t>
      </w:r>
      <w:r w:rsidRPr="00D4736F">
        <w:rPr>
          <w:rFonts w:ascii="Angsana New" w:hAnsi="Angsana New"/>
        </w:rPr>
        <w:t>(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>.)</w:t>
      </w:r>
      <w:r w:rsidR="00C756E3">
        <w:rPr>
          <w:rFonts w:ascii="Angsana New" w:hAnsi="Angsana New" w:hint="cs"/>
          <w:cs/>
        </w:rPr>
        <w:t xml:space="preserve"> </w:t>
      </w:r>
      <w:r w:rsidR="00090EDF" w:rsidRPr="00D4736F">
        <w:rPr>
          <w:rFonts w:ascii="Angsana New" w:hAnsi="Angsana New"/>
          <w:cs/>
        </w:rPr>
        <w:t xml:space="preserve">ตามสัญญาลงวันที่ </w:t>
      </w:r>
      <w:r w:rsidRPr="00D4736F">
        <w:rPr>
          <w:rFonts w:ascii="Angsana New" w:hAnsi="Angsana New"/>
        </w:rPr>
        <w:t>28</w:t>
      </w:r>
      <w:r w:rsidR="00A241DE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>เมษายน</w:t>
      </w:r>
      <w:r w:rsidR="00090EDF" w:rsidRPr="00D4736F">
        <w:rPr>
          <w:rFonts w:ascii="Angsana New" w:hAnsi="Angsana New"/>
        </w:rPr>
        <w:t>2521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แก้ไขเพิ่มเติมครั้งที่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 xml:space="preserve">1 </w:t>
      </w:r>
      <w:r w:rsidR="00C173A4" w:rsidRPr="00D4736F">
        <w:rPr>
          <w:rFonts w:ascii="Angsana New" w:hAnsi="Angsana New"/>
          <w:cs/>
        </w:rPr>
        <w:t>เมื่อวันที</w:t>
      </w:r>
      <w:r w:rsidR="00694EA7" w:rsidRPr="00D4736F">
        <w:rPr>
          <w:rFonts w:ascii="Angsana New" w:hAnsi="Angsana New" w:hint="cs"/>
          <w:cs/>
        </w:rPr>
        <w:t xml:space="preserve">่ </w:t>
      </w:r>
      <w:r w:rsidR="00694EA7" w:rsidRPr="00D4736F">
        <w:rPr>
          <w:rFonts w:ascii="Angsana New" w:hAnsi="Angsana New"/>
        </w:rPr>
        <w:t>13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2525 </w:t>
      </w:r>
      <w:r w:rsidRPr="00D4736F">
        <w:rPr>
          <w:rFonts w:ascii="Angsana New" w:hAnsi="Angsana New"/>
          <w:cs/>
        </w:rPr>
        <w:t xml:space="preserve">ครั้งที่ </w:t>
      </w:r>
      <w:r w:rsidR="00090EDF"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C173A4" w:rsidRPr="00D4736F">
        <w:rPr>
          <w:rFonts w:ascii="Angsana New" w:hAnsi="Angsana New"/>
        </w:rPr>
        <w:t xml:space="preserve">16 </w:t>
      </w:r>
      <w:r w:rsidRPr="00D4736F">
        <w:rPr>
          <w:rFonts w:ascii="Angsana New" w:hAnsi="Angsana New"/>
          <w:cs/>
        </w:rPr>
        <w:t xml:space="preserve">กรกฎาคม </w:t>
      </w:r>
      <w:r w:rsidR="00090EDF" w:rsidRPr="00D4736F">
        <w:rPr>
          <w:rFonts w:ascii="Angsana New" w:hAnsi="Angsana New"/>
        </w:rPr>
        <w:t xml:space="preserve">2530 </w:t>
      </w:r>
      <w:r w:rsidRPr="00D4736F">
        <w:rPr>
          <w:rFonts w:ascii="Angsana New" w:hAnsi="Angsana New"/>
          <w:cs/>
        </w:rPr>
        <w:t xml:space="preserve">และครั้งที่ </w:t>
      </w:r>
      <w:r w:rsidR="00090EDF"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 xml:space="preserve">เมื่อวันที่ </w:t>
      </w:r>
      <w:r w:rsidRPr="00D4736F">
        <w:rPr>
          <w:rFonts w:ascii="Angsana New" w:hAnsi="Angsana New"/>
        </w:rPr>
        <w:t xml:space="preserve">2 </w:t>
      </w:r>
      <w:r w:rsidR="00B17611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พฤษภาคม </w:t>
      </w:r>
      <w:r w:rsidR="00694EA7" w:rsidRPr="00D4736F">
        <w:rPr>
          <w:rFonts w:ascii="Angsana New" w:hAnsi="Angsana New"/>
        </w:rPr>
        <w:t xml:space="preserve">2532 </w:t>
      </w:r>
      <w:r w:rsidRPr="00D4736F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C173A4" w:rsidRPr="00D4736F">
        <w:rPr>
          <w:rFonts w:ascii="Angsana New" w:hAnsi="Angsana New"/>
        </w:rPr>
        <w:t>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C173A4" w:rsidRPr="00D4736F">
        <w:rPr>
          <w:rFonts w:ascii="Angsana New" w:hAnsi="Angsana New"/>
        </w:rPr>
        <w:t>25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มีนาคม </w:t>
      </w:r>
      <w:r w:rsidRPr="00D4736F">
        <w:rPr>
          <w:rFonts w:ascii="Angsana New" w:hAnsi="Angsana New"/>
        </w:rPr>
        <w:t xml:space="preserve">2563 </w:t>
      </w:r>
      <w:r w:rsidRPr="00D4736F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</w:t>
      </w:r>
      <w:r w:rsidR="00AB5E13">
        <w:rPr>
          <w:rFonts w:ascii="Angsana New" w:hAnsi="Angsana New"/>
          <w:cs/>
        </w:rPr>
        <w:t>บใช้ในการดำเนินการตามสัญญานี้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ให้ตกเป็นทรัพย์สิน</w:t>
      </w:r>
      <w:r w:rsidR="00B3755E" w:rsidRPr="00D4736F">
        <w:rPr>
          <w:rFonts w:ascii="Angsana New" w:hAnsi="Angsana New" w:hint="cs"/>
          <w:cs/>
        </w:rPr>
        <w:t>ของ</w:t>
      </w:r>
      <w:r w:rsidRPr="00D4736F">
        <w:rPr>
          <w:rFonts w:ascii="Angsana New" w:hAnsi="Angsana New"/>
          <w:cs/>
        </w:rPr>
        <w:t xml:space="preserve">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นั</w:t>
      </w:r>
      <w:r w:rsidR="00090EDF" w:rsidRPr="00D4736F">
        <w:rPr>
          <w:rFonts w:ascii="Angsana New" w:hAnsi="Angsana New"/>
          <w:cs/>
        </w:rPr>
        <w:t>บแต่วันที่ได้กระทำหรือได้จัดหา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ซึ่งบริษัทย่อยมีสิทธิในการใช้ทรัพย์สินดังกล่าวได้ </w:t>
      </w:r>
      <w:r w:rsidR="00CB7B9B">
        <w:rPr>
          <w:rFonts w:ascii="Angsana New" w:hAnsi="Angsana New" w:hint="cs"/>
          <w:cs/>
        </w:rPr>
        <w:t xml:space="preserve">ซึ่งสัญญาได้สิ้นสุดแล้วเมื่อวันที่ </w:t>
      </w:r>
      <w:r w:rsidR="00CB7B9B">
        <w:rPr>
          <w:rFonts w:ascii="Angsana New" w:hAnsi="Angsana New"/>
        </w:rPr>
        <w:t xml:space="preserve">25 </w:t>
      </w:r>
      <w:r w:rsidR="00CB7B9B">
        <w:rPr>
          <w:rFonts w:ascii="Angsana New" w:hAnsi="Angsana New" w:hint="cs"/>
          <w:cs/>
        </w:rPr>
        <w:t xml:space="preserve">มีนาคม </w:t>
      </w:r>
      <w:r w:rsidR="00CB7B9B">
        <w:rPr>
          <w:rFonts w:ascii="Angsana New" w:hAnsi="Angsana New"/>
        </w:rPr>
        <w:t>2563</w:t>
      </w:r>
    </w:p>
    <w:p w:rsidR="00873B33" w:rsidRPr="0091456C" w:rsidRDefault="00873B33" w:rsidP="008A3324">
      <w:pPr>
        <w:tabs>
          <w:tab w:val="left" w:pos="360"/>
          <w:tab w:val="left" w:pos="900"/>
          <w:tab w:val="left" w:pos="1440"/>
        </w:tabs>
        <w:spacing w:line="72" w:lineRule="auto"/>
        <w:ind w:right="-533"/>
        <w:jc w:val="both"/>
        <w:rPr>
          <w:rFonts w:ascii="Angsana New" w:hAnsi="Angsana New"/>
          <w:sz w:val="14"/>
          <w:szCs w:val="14"/>
        </w:rPr>
      </w:pPr>
    </w:p>
    <w:p w:rsidR="0091456C" w:rsidRPr="00CB7B9B" w:rsidRDefault="00873B33" w:rsidP="00CA0C9E">
      <w:pPr>
        <w:tabs>
          <w:tab w:val="left" w:pos="360"/>
          <w:tab w:val="left" w:pos="900"/>
          <w:tab w:val="left" w:pos="1440"/>
        </w:tabs>
        <w:ind w:left="360" w:right="-21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DE1E61" w:rsidRPr="00D4736F">
        <w:rPr>
          <w:rFonts w:ascii="Angsana New" w:hAnsi="Angsana New"/>
        </w:rPr>
        <w:tab/>
      </w:r>
      <w:r w:rsidR="00CB7B9B">
        <w:rPr>
          <w:rFonts w:ascii="Angsana New" w:hAnsi="Angsana New"/>
        </w:rPr>
        <w:t>1.3</w:t>
      </w:r>
      <w:r w:rsidRPr="00D4736F">
        <w:rPr>
          <w:rFonts w:ascii="Angsana New" w:hAnsi="Angsana New"/>
        </w:rPr>
        <w:t>.2</w:t>
      </w:r>
      <w:r w:rsidRPr="00D4736F">
        <w:rPr>
          <w:rFonts w:ascii="Angsana New" w:hAnsi="Angsana New"/>
        </w:rPr>
        <w:tab/>
      </w:r>
      <w:r w:rsidR="00B27EC5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="003E553C" w:rsidRPr="00D4736F">
        <w:rPr>
          <w:rFonts w:ascii="Angsana New" w:hAnsi="Angsana New" w:hint="cs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3E553C" w:rsidRPr="00D4736F">
        <w:rPr>
          <w:rFonts w:ascii="Angsana New" w:hAnsi="Angsana New" w:hint="cs"/>
          <w:cs/>
        </w:rPr>
        <w:t>ได้ทำสัญญาเช่าเวลา</w:t>
      </w:r>
      <w:r w:rsidR="00215223">
        <w:rPr>
          <w:rFonts w:ascii="Angsana New" w:hAnsi="Angsana New"/>
          <w:cs/>
        </w:rPr>
        <w:br/>
      </w:r>
      <w:r w:rsidR="003E553C" w:rsidRPr="008D1AA6">
        <w:rPr>
          <w:rFonts w:ascii="Angsana New" w:hAnsi="Angsana New" w:hint="cs"/>
          <w:spacing w:val="-2"/>
          <w:cs/>
        </w:rPr>
        <w:t xml:space="preserve">จัดรายการและโฆษณากับ </w:t>
      </w:r>
      <w:r w:rsidR="003E553C" w:rsidRPr="008D1AA6">
        <w:rPr>
          <w:rFonts w:ascii="Angsana New" w:hAnsi="Angsana New"/>
          <w:spacing w:val="-2"/>
          <w:cs/>
        </w:rPr>
        <w:t>อ</w:t>
      </w:r>
      <w:r w:rsidR="003E553C" w:rsidRPr="008D1AA6">
        <w:rPr>
          <w:rFonts w:ascii="Angsana New" w:hAnsi="Angsana New"/>
          <w:spacing w:val="-2"/>
        </w:rPr>
        <w:t>.</w:t>
      </w:r>
      <w:r w:rsidR="003E553C" w:rsidRPr="008D1AA6">
        <w:rPr>
          <w:rFonts w:ascii="Angsana New" w:hAnsi="Angsana New"/>
          <w:spacing w:val="-2"/>
          <w:cs/>
        </w:rPr>
        <w:t>ส</w:t>
      </w:r>
      <w:r w:rsidR="003E553C" w:rsidRPr="008D1AA6">
        <w:rPr>
          <w:rFonts w:ascii="Angsana New" w:hAnsi="Angsana New"/>
          <w:spacing w:val="-2"/>
        </w:rPr>
        <w:t>.</w:t>
      </w:r>
      <w:r w:rsidR="003E553C" w:rsidRPr="008D1AA6">
        <w:rPr>
          <w:rFonts w:ascii="Angsana New" w:hAnsi="Angsana New"/>
          <w:spacing w:val="-2"/>
          <w:cs/>
        </w:rPr>
        <w:t>ม</w:t>
      </w:r>
      <w:r w:rsidR="003E553C" w:rsidRPr="008D1AA6">
        <w:rPr>
          <w:rFonts w:ascii="Angsana New" w:hAnsi="Angsana New"/>
          <w:spacing w:val="-2"/>
        </w:rPr>
        <w:t>.</w:t>
      </w:r>
      <w:r w:rsidR="003E553C" w:rsidRPr="008D1AA6">
        <w:rPr>
          <w:rFonts w:ascii="Angsana New" w:hAnsi="Angsana New"/>
          <w:spacing w:val="-2"/>
          <w:cs/>
        </w:rPr>
        <w:t>ท</w:t>
      </w:r>
      <w:r w:rsidR="00215223" w:rsidRPr="008D1AA6">
        <w:rPr>
          <w:rFonts w:ascii="Angsana New" w:hAnsi="Angsana New"/>
          <w:spacing w:val="-2"/>
        </w:rPr>
        <w:t xml:space="preserve">. </w:t>
      </w:r>
      <w:r w:rsidRPr="008D1AA6">
        <w:rPr>
          <w:rFonts w:ascii="Angsana New" w:hAnsi="Angsana New"/>
          <w:spacing w:val="-2"/>
          <w:cs/>
        </w:rPr>
        <w:t>ตามสัญญาลงวันที่</w:t>
      </w:r>
      <w:r w:rsidR="00A241DE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</w:rPr>
        <w:t>25</w:t>
      </w:r>
      <w:r w:rsidR="00A241DE" w:rsidRPr="008D1AA6">
        <w:rPr>
          <w:rFonts w:ascii="Angsana New" w:hAnsi="Angsana New"/>
          <w:spacing w:val="-2"/>
        </w:rPr>
        <w:t xml:space="preserve"> </w:t>
      </w:r>
      <w:r w:rsidRPr="008D1AA6">
        <w:rPr>
          <w:rFonts w:ascii="Angsana New" w:hAnsi="Angsana New"/>
          <w:spacing w:val="-2"/>
          <w:cs/>
        </w:rPr>
        <w:t>มกราคม</w:t>
      </w:r>
      <w:r w:rsidR="00A241DE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</w:rPr>
        <w:t>2533</w:t>
      </w:r>
      <w:r w:rsidR="00A241DE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  <w:cs/>
        </w:rPr>
        <w:t>และแก้ไขใหม่</w:t>
      </w:r>
      <w:r w:rsidR="008D1AA6" w:rsidRPr="008D1AA6">
        <w:rPr>
          <w:rFonts w:ascii="Angsana New" w:hAnsi="Angsana New"/>
          <w:spacing w:val="-2"/>
        </w:rPr>
        <w:t xml:space="preserve"> </w:t>
      </w:r>
      <w:r w:rsidR="00FE2490" w:rsidRPr="008D1AA6">
        <w:rPr>
          <w:rFonts w:ascii="Angsana New" w:hAnsi="Angsana New"/>
          <w:spacing w:val="-2"/>
          <w:cs/>
        </w:rPr>
        <w:t>ลงวันที่</w:t>
      </w:r>
      <w:r w:rsidR="008D1AA6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</w:rPr>
        <w:t>22</w:t>
      </w:r>
      <w:r w:rsidR="00A241DE" w:rsidRPr="008D1AA6">
        <w:rPr>
          <w:rFonts w:ascii="Angsana New" w:hAnsi="Angsana New"/>
          <w:spacing w:val="-2"/>
        </w:rPr>
        <w:t xml:space="preserve"> </w:t>
      </w:r>
      <w:r w:rsidRPr="008D1AA6">
        <w:rPr>
          <w:rFonts w:ascii="Angsana New" w:hAnsi="Angsana New"/>
          <w:spacing w:val="-2"/>
          <w:cs/>
        </w:rPr>
        <w:t>กันยายน</w:t>
      </w:r>
      <w:r w:rsidRPr="00D4736F">
        <w:rPr>
          <w:rFonts w:ascii="Angsana New" w:hAnsi="Angsana New"/>
          <w:cs/>
        </w:rPr>
        <w:t xml:space="preserve"> </w:t>
      </w:r>
      <w:r w:rsidR="00090EDF" w:rsidRPr="00D4736F">
        <w:rPr>
          <w:rFonts w:ascii="Angsana New" w:hAnsi="Angsana New"/>
        </w:rPr>
        <w:t>2537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เอฟ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เอ็ม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 xml:space="preserve">ความถี่ </w:t>
      </w:r>
      <w:r w:rsidRPr="00D4736F">
        <w:rPr>
          <w:rFonts w:ascii="Angsana New" w:hAnsi="Angsana New"/>
        </w:rPr>
        <w:t>105.5</w:t>
      </w:r>
      <w:r w:rsidR="00421EE1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เมกกะเฮิร์ตซ กรุงเทพมหานคร</w:t>
      </w:r>
      <w:r w:rsidR="001A3A52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215223">
        <w:rPr>
          <w:rFonts w:ascii="Angsana New" w:hAnsi="Angsana New"/>
        </w:rPr>
        <w:t>31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มกราคม </w:t>
      </w:r>
      <w:r w:rsidRPr="00D4736F">
        <w:rPr>
          <w:rFonts w:ascii="Angsana New" w:hAnsi="Angsana New"/>
        </w:rPr>
        <w:t>2563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เพื่อให้สอดคล้องกับอายุสัญญาร่วมดำเนินกิจการส่งโทรทัศน์สี แก้ไขเพิ่มเติมฉบับที่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>3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ได้มีข้อตกลงว่า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ไม่ว่าด้วยเหตุใด</w:t>
      </w:r>
      <w:r w:rsidRPr="00CA0C9E">
        <w:rPr>
          <w:rFonts w:ascii="Angsana New" w:hAnsi="Angsana New"/>
          <w:spacing w:val="-6"/>
          <w:cs/>
        </w:rPr>
        <w:t>ก่อนครบกำหนดอายุสัญญาให้ถ</w:t>
      </w:r>
      <w:r w:rsidR="00AB5E13" w:rsidRPr="00CA0C9E">
        <w:rPr>
          <w:rFonts w:ascii="Angsana New" w:hAnsi="Angsana New"/>
          <w:spacing w:val="-6"/>
          <w:cs/>
        </w:rPr>
        <w:t>ือว่าสัญญานี้เป็นอันสิ้นสุดด้วย</w:t>
      </w:r>
      <w:r w:rsidR="00CB7B9B" w:rsidRPr="00CA0C9E">
        <w:rPr>
          <w:rFonts w:ascii="Angsana New" w:hAnsi="Angsana New"/>
          <w:spacing w:val="-6"/>
        </w:rPr>
        <w:t xml:space="preserve"> </w:t>
      </w:r>
      <w:r w:rsidR="00CB7B9B" w:rsidRPr="00CA0C9E">
        <w:rPr>
          <w:rFonts w:ascii="Angsana New" w:hAnsi="Angsana New" w:hint="cs"/>
          <w:spacing w:val="-6"/>
          <w:cs/>
        </w:rPr>
        <w:t>ซึ่งสัญญาได้สิ้นสุดแล้วเมื่อวันที่</w:t>
      </w:r>
      <w:r w:rsidR="00CA0C9E" w:rsidRPr="00CA0C9E">
        <w:rPr>
          <w:rFonts w:ascii="Angsana New" w:hAnsi="Angsana New"/>
          <w:spacing w:val="-6"/>
        </w:rPr>
        <w:t xml:space="preserve"> </w:t>
      </w:r>
      <w:r w:rsidR="00CB7B9B" w:rsidRPr="00CA0C9E">
        <w:rPr>
          <w:rFonts w:ascii="Angsana New" w:hAnsi="Angsana New"/>
          <w:spacing w:val="-6"/>
        </w:rPr>
        <w:t xml:space="preserve">31 </w:t>
      </w:r>
      <w:r w:rsidR="00CB7B9B" w:rsidRPr="00CA0C9E">
        <w:rPr>
          <w:rFonts w:ascii="Angsana New" w:hAnsi="Angsana New" w:hint="cs"/>
          <w:spacing w:val="-6"/>
          <w:cs/>
        </w:rPr>
        <w:t xml:space="preserve">มกราคม </w:t>
      </w:r>
      <w:r w:rsidR="00CB7B9B" w:rsidRPr="00CA0C9E">
        <w:rPr>
          <w:rFonts w:ascii="Angsana New" w:hAnsi="Angsana New"/>
          <w:spacing w:val="-6"/>
        </w:rPr>
        <w:t>2563</w:t>
      </w:r>
    </w:p>
    <w:p w:rsidR="007B4828" w:rsidRPr="00D4736F" w:rsidRDefault="007E5B17" w:rsidP="00CA0C9E">
      <w:pPr>
        <w:tabs>
          <w:tab w:val="left" w:pos="360"/>
          <w:tab w:val="left" w:pos="900"/>
          <w:tab w:val="left" w:pos="1440"/>
        </w:tabs>
        <w:ind w:left="360" w:right="-21" w:hanging="360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</w:rPr>
        <w:tab/>
        <w:t>1.</w:t>
      </w:r>
      <w:r w:rsidR="00CB7B9B">
        <w:rPr>
          <w:rFonts w:ascii="Angsana New" w:hAnsi="Angsana New"/>
          <w:spacing w:val="-4"/>
        </w:rPr>
        <w:t>3</w:t>
      </w:r>
      <w:r w:rsidR="009C4E40" w:rsidRPr="00D4736F">
        <w:rPr>
          <w:rFonts w:ascii="Angsana New" w:hAnsi="Angsana New"/>
          <w:spacing w:val="-4"/>
        </w:rPr>
        <w:t>.3</w:t>
      </w:r>
      <w:r w:rsidR="009C4E40"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  <w:cs/>
        </w:rPr>
        <w:t xml:space="preserve">ในเดือนสิงหาคม </w:t>
      </w:r>
      <w:r w:rsidR="009C4E40" w:rsidRPr="00D4736F">
        <w:rPr>
          <w:rFonts w:ascii="Angsana New" w:hAnsi="Angsana New"/>
          <w:spacing w:val="-4"/>
        </w:rPr>
        <w:t>2547</w:t>
      </w:r>
      <w:r w:rsidR="009C4E40" w:rsidRPr="008D1AA6">
        <w:rPr>
          <w:rFonts w:ascii="Angsana New" w:hAnsi="Angsana New"/>
          <w:spacing w:val="-4"/>
          <w:sz w:val="18"/>
          <w:szCs w:val="18"/>
        </w:rPr>
        <w:t xml:space="preserve"> </w:t>
      </w:r>
      <w:r w:rsidR="009C4E40" w:rsidRPr="00D4736F">
        <w:rPr>
          <w:rFonts w:ascii="Angsana New" w:hAnsi="Angsana New"/>
          <w:spacing w:val="-4"/>
          <w:cs/>
        </w:rPr>
        <w:t>ได้มีการยุบเลิก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 xml:space="preserve">. </w:t>
      </w:r>
      <w:r w:rsidR="00AE53A3" w:rsidRPr="00D4736F">
        <w:rPr>
          <w:rFonts w:ascii="Angsana New" w:hAnsi="Angsana New"/>
          <w:spacing w:val="-4"/>
          <w:cs/>
        </w:rPr>
        <w:t>และมีการจัดตั้งบริษัท อสม</w:t>
      </w:r>
      <w:r w:rsidR="009C4E40" w:rsidRPr="00D4736F">
        <w:rPr>
          <w:rFonts w:ascii="Angsana New" w:hAnsi="Angsana New"/>
          <w:spacing w:val="-4"/>
          <w:cs/>
        </w:rPr>
        <w:t xml:space="preserve">ท จำกัด </w:t>
      </w:r>
      <w:r w:rsidR="009C4E40" w:rsidRPr="00D4736F">
        <w:rPr>
          <w:rFonts w:ascii="Angsana New" w:hAnsi="Angsana New"/>
          <w:spacing w:val="-4"/>
        </w:rPr>
        <w:t>(</w:t>
      </w:r>
      <w:r w:rsidR="009C4E40" w:rsidRPr="00D4736F">
        <w:rPr>
          <w:rFonts w:ascii="Angsana New" w:hAnsi="Angsana New"/>
          <w:spacing w:val="-4"/>
          <w:cs/>
        </w:rPr>
        <w:t>มหาชน</w:t>
      </w:r>
      <w:r w:rsidR="009C4E40" w:rsidRPr="00D4736F">
        <w:rPr>
          <w:rFonts w:ascii="Angsana New" w:hAnsi="Angsana New"/>
          <w:spacing w:val="-4"/>
        </w:rPr>
        <w:t xml:space="preserve">) </w:t>
      </w:r>
      <w:r w:rsidR="009C4E40" w:rsidRPr="00D4736F">
        <w:rPr>
          <w:rFonts w:ascii="Angsana New" w:hAnsi="Angsana New"/>
          <w:spacing w:val="-4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>.</w:t>
      </w:r>
    </w:p>
    <w:p w:rsidR="00B27EC5" w:rsidRPr="00EA46A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2"/>
          <w:szCs w:val="12"/>
        </w:rPr>
      </w:pPr>
    </w:p>
    <w:p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:rsidR="00DE7E8E" w:rsidRPr="0042663D" w:rsidRDefault="00DE7E8E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</w:t>
      </w:r>
      <w:r w:rsidR="003575C7" w:rsidRPr="0042663D">
        <w:rPr>
          <w:rFonts w:ascii="Angsana New" w:hAnsi="Angsana New" w:hint="cs"/>
          <w:spacing w:val="-2"/>
          <w:cs/>
        </w:rPr>
        <w:t>กิจการ</w:t>
      </w:r>
      <w:r w:rsidR="00B42A26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</w:t>
      </w:r>
      <w:r w:rsidR="003575C7" w:rsidRPr="0042663D">
        <w:rPr>
          <w:rFonts w:ascii="Angsana New" w:hAnsi="Angsana New" w:hint="cs"/>
          <w:spacing w:val="-2"/>
          <w:cs/>
        </w:rPr>
        <w:t>และมาตรฐาน</w:t>
      </w:r>
      <w:r w:rsidR="00215223" w:rsidRPr="0042663D">
        <w:rPr>
          <w:rFonts w:ascii="Angsana New" w:hAnsi="Angsana New"/>
          <w:spacing w:val="-2"/>
          <w:cs/>
        </w:rPr>
        <w:br/>
      </w:r>
      <w:r w:rsidR="003575C7"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</w:t>
      </w:r>
      <w:r w:rsidR="00C50A1C" w:rsidRPr="0042663D">
        <w:rPr>
          <w:rFonts w:ascii="Angsana New" w:hAnsi="Angsana New" w:hint="cs"/>
          <w:spacing w:val="-2"/>
          <w:cs/>
        </w:rPr>
        <w:t>บัญชี</w:t>
      </w:r>
      <w:r w:rsidR="00B42A26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ภายใต้พระราชบัญญัติ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วิชาชีพบัญชี พ.ศ. 254</w:t>
      </w:r>
      <w:r w:rsidR="003575C7" w:rsidRPr="0042663D">
        <w:rPr>
          <w:rFonts w:ascii="Angsana New" w:hAnsi="Angsana New"/>
          <w:spacing w:val="-2"/>
        </w:rPr>
        <w:t>7</w:t>
      </w:r>
      <w:r w:rsidR="00FE2490">
        <w:rPr>
          <w:rFonts w:ascii="Angsana New" w:hAnsi="Angsana New"/>
          <w:spacing w:val="-2"/>
        </w:rPr>
        <w:t xml:space="preserve"> </w:t>
      </w:r>
      <w:r w:rsidR="003575C7" w:rsidRPr="0042663D">
        <w:rPr>
          <w:rFonts w:ascii="Angsana New" w:hAnsi="Angsana New" w:hint="cs"/>
          <w:spacing w:val="-2"/>
          <w:cs/>
        </w:rPr>
        <w:t>และ</w:t>
      </w:r>
      <w:r w:rsidRPr="0042663D">
        <w:rPr>
          <w:rFonts w:ascii="Angsana New" w:hAnsi="Angsana New" w:hint="cs"/>
          <w:spacing w:val="-2"/>
          <w:cs/>
        </w:rPr>
        <w:t>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การ</w:t>
      </w:r>
      <w:r w:rsidRPr="0042663D">
        <w:rPr>
          <w:rFonts w:ascii="Angsana New" w:hAnsi="Angsana New" w:hint="cs"/>
          <w:spacing w:val="-2"/>
          <w:cs/>
        </w:rPr>
        <w:t>บัญชี พ.ศ. 254</w:t>
      </w:r>
      <w:r w:rsidR="00C50A1C" w:rsidRPr="0042663D">
        <w:rPr>
          <w:rFonts w:ascii="Angsana New" w:hAnsi="Angsana New"/>
          <w:spacing w:val="-2"/>
        </w:rPr>
        <w:t>3</w:t>
      </w:r>
      <w:r w:rsidR="00FE2490"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B04D54" w:rsidRPr="0042663D">
        <w:rPr>
          <w:rFonts w:ascii="Angsana New" w:eastAsia="Calibri" w:hAnsi="Angsana New" w:cs="Angsana New" w:hint="cs"/>
          <w:spacing w:val="-2"/>
          <w:cs/>
        </w:rPr>
        <w:br/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 w:rsidR="001A3A52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ยกเว้นงบการเงินขอ</w:t>
      </w:r>
      <w:r w:rsidR="0042663D" w:rsidRPr="0042663D">
        <w:rPr>
          <w:rFonts w:ascii="Angsana New" w:hAnsi="Angsana New" w:hint="cs"/>
          <w:spacing w:val="-2"/>
          <w:cs/>
        </w:rPr>
        <w:t>ง</w:t>
      </w:r>
      <w:r w:rsidR="001A3A52" w:rsidRPr="00012E31">
        <w:rPr>
          <w:rFonts w:ascii="Angsana New" w:hAnsi="Angsana New"/>
          <w:spacing w:val="-2"/>
          <w:sz w:val="14"/>
          <w:szCs w:val="14"/>
        </w:rPr>
        <w:t xml:space="preserve"> </w:t>
      </w:r>
      <w:r w:rsidR="001A3A52" w:rsidRPr="0042663D">
        <w:rPr>
          <w:rFonts w:ascii="Angsana New" w:hAnsi="Angsana New"/>
          <w:spacing w:val="-2"/>
          <w:sz w:val="30"/>
          <w:szCs w:val="30"/>
        </w:rPr>
        <w:t>TERO</w:t>
      </w:r>
      <w:r w:rsidR="001A3A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3A52" w:rsidRPr="0042663D">
        <w:rPr>
          <w:rFonts w:ascii="Angsana New" w:hAnsi="Angsana New"/>
          <w:spacing w:val="-2"/>
          <w:sz w:val="30"/>
          <w:szCs w:val="30"/>
        </w:rPr>
        <w:t>MYANMAR</w:t>
      </w:r>
      <w:r w:rsidR="001A3A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3A52" w:rsidRPr="0042663D">
        <w:rPr>
          <w:rFonts w:ascii="Angsana New" w:hAnsi="Angsana New"/>
          <w:spacing w:val="-2"/>
          <w:sz w:val="30"/>
          <w:szCs w:val="30"/>
        </w:rPr>
        <w:t>COMPANY</w:t>
      </w:r>
      <w:r w:rsidR="001A3A52" w:rsidRPr="00012E31">
        <w:rPr>
          <w:rFonts w:ascii="Angsana New" w:hAnsi="Angsana New"/>
          <w:spacing w:val="-2"/>
          <w:sz w:val="6"/>
          <w:szCs w:val="6"/>
        </w:rPr>
        <w:t xml:space="preserve"> </w:t>
      </w:r>
      <w:r w:rsidR="001A3A52" w:rsidRPr="0042663D">
        <w:rPr>
          <w:rFonts w:ascii="Angsana New" w:hAnsi="Angsana New"/>
          <w:spacing w:val="-2"/>
          <w:sz w:val="30"/>
          <w:szCs w:val="30"/>
        </w:rPr>
        <w:t>LIMITED</w:t>
      </w:r>
      <w:r w:rsidR="0042663D" w:rsidRPr="0042663D">
        <w:rPr>
          <w:rFonts w:ascii="Angsana New" w:hAnsi="Angsana New" w:hint="cs"/>
          <w:spacing w:val="-2"/>
          <w:cs/>
        </w:rPr>
        <w:t xml:space="preserve"> </w:t>
      </w:r>
      <w:r w:rsidR="001A3A52">
        <w:rPr>
          <w:rFonts w:ascii="Angsana New" w:hAnsi="Angsana New"/>
          <w:spacing w:val="-2"/>
          <w:sz w:val="30"/>
          <w:szCs w:val="30"/>
        </w:rPr>
        <w:t>(</w:t>
      </w:r>
      <w:r w:rsidR="001A3A52">
        <w:rPr>
          <w:rFonts w:ascii="Angsana New" w:hAnsi="Angsana New" w:hint="cs"/>
          <w:spacing w:val="-2"/>
          <w:sz w:val="30"/>
          <w:szCs w:val="30"/>
          <w:cs/>
        </w:rPr>
        <w:t xml:space="preserve">เดิมชื่อ </w:t>
      </w:r>
      <w:r w:rsidRPr="0042663D">
        <w:rPr>
          <w:rFonts w:ascii="Angsana New" w:hAnsi="Angsana New"/>
          <w:spacing w:val="-2"/>
          <w:sz w:val="30"/>
          <w:szCs w:val="30"/>
        </w:rPr>
        <w:t>BEC-TERO</w:t>
      </w:r>
      <w:r w:rsidR="00B42A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MYANMAR</w:t>
      </w:r>
      <w:r w:rsidR="00B42A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E1C3C" w:rsidRPr="0042663D">
        <w:rPr>
          <w:rFonts w:ascii="Angsana New" w:hAnsi="Angsana New"/>
          <w:spacing w:val="-2"/>
          <w:sz w:val="30"/>
          <w:szCs w:val="30"/>
        </w:rPr>
        <w:t>COMPANY</w:t>
      </w:r>
      <w:r w:rsidR="004E1C3C" w:rsidRPr="00AC2148">
        <w:rPr>
          <w:rFonts w:ascii="Angsana New" w:hAnsi="Angsana New"/>
          <w:spacing w:val="-2"/>
          <w:sz w:val="4"/>
          <w:szCs w:val="4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="001A3A52">
        <w:rPr>
          <w:rFonts w:ascii="Angsana New" w:hAnsi="Angsana New" w:hint="cs"/>
          <w:spacing w:val="-2"/>
          <w:cs/>
        </w:rPr>
        <w:t>)</w:t>
      </w:r>
      <w:r w:rsidRPr="0042663D">
        <w:rPr>
          <w:rFonts w:ascii="Angsana New" w:hAnsi="Angsana New" w:hint="cs"/>
          <w:spacing w:val="-2"/>
          <w:cs/>
        </w:rPr>
        <w:t xml:space="preserve"> ซึ่งเป็นบริษัทย่อยของ</w:t>
      </w:r>
      <w:r w:rsidRPr="00CA0C9E">
        <w:rPr>
          <w:rFonts w:ascii="Angsana New" w:eastAsia="Calibri" w:hAnsi="Angsana New" w:cs="Angsana New" w:hint="cs"/>
          <w:spacing w:val="-2"/>
          <w:cs/>
        </w:rPr>
        <w:t xml:space="preserve">บริษัท </w:t>
      </w:r>
      <w:r w:rsidR="00CA0C9E" w:rsidRPr="00CA0C9E">
        <w:rPr>
          <w:rFonts w:ascii="Angsana New" w:eastAsia="Calibri" w:hAnsi="Angsana New" w:cs="Angsana New"/>
          <w:spacing w:val="-2"/>
          <w:cs/>
        </w:rPr>
        <w:t>เทโร</w:t>
      </w:r>
      <w:r w:rsidR="001A3A52">
        <w:rPr>
          <w:rFonts w:ascii="Angsana New" w:eastAsia="Calibri" w:hAnsi="Angsana New" w:cs="Angsana New" w:hint="cs"/>
          <w:spacing w:val="-2"/>
          <w:cs/>
        </w:rPr>
        <w:t xml:space="preserve"> </w:t>
      </w:r>
      <w:r w:rsidR="00CA0C9E" w:rsidRPr="00CA0C9E">
        <w:rPr>
          <w:rFonts w:ascii="Angsana New" w:eastAsia="Calibri" w:hAnsi="Angsana New" w:cs="Angsana New"/>
          <w:spacing w:val="-2"/>
          <w:cs/>
        </w:rPr>
        <w:t>เอ็นเ</w:t>
      </w:r>
      <w:r w:rsidR="00CA0C9E" w:rsidRPr="00CA0C9E">
        <w:rPr>
          <w:rFonts w:ascii="Angsana New" w:eastAsia="Calibri" w:hAnsi="Angsana New" w:cs="Angsana New" w:hint="cs"/>
          <w:spacing w:val="-2"/>
          <w:cs/>
        </w:rPr>
        <w:t>ท</w:t>
      </w:r>
      <w:r w:rsidR="00CA0C9E" w:rsidRPr="00CA0C9E">
        <w:rPr>
          <w:rFonts w:ascii="Angsana New" w:eastAsia="Calibri" w:hAnsi="Angsana New" w:cs="Angsana New"/>
          <w:spacing w:val="-2"/>
          <w:cs/>
        </w:rPr>
        <w:t xml:space="preserve">อร์เทนเม้นท์ จำกัด </w:t>
      </w:r>
      <w:r w:rsidR="00CA0C9E" w:rsidRPr="00CA0C9E">
        <w:rPr>
          <w:rFonts w:ascii="Angsana New" w:eastAsia="Calibri" w:hAnsi="Angsana New" w:cs="Angsana New"/>
          <w:spacing w:val="-2"/>
        </w:rPr>
        <w:t>(</w:t>
      </w:r>
      <w:r w:rsidR="00CA0C9E" w:rsidRPr="00CA0C9E">
        <w:rPr>
          <w:rFonts w:ascii="Angsana New" w:eastAsia="Calibri" w:hAnsi="Angsana New" w:cs="Angsana New"/>
          <w:spacing w:val="-2"/>
          <w:cs/>
        </w:rPr>
        <w:t>มหาชน</w:t>
      </w:r>
      <w:r w:rsidR="00CA0C9E" w:rsidRPr="00CA0C9E">
        <w:rPr>
          <w:rFonts w:ascii="Angsana New" w:eastAsia="Calibri" w:hAnsi="Angsana New" w:cs="Angsana New"/>
          <w:spacing w:val="-2"/>
        </w:rPr>
        <w:t>)</w:t>
      </w:r>
      <w:r w:rsidR="00CA0C9E">
        <w:rPr>
          <w:rFonts w:ascii="Angsana New" w:hAnsi="Angsana New" w:hint="cs"/>
          <w:spacing w:val="-2"/>
          <w:cs/>
        </w:rPr>
        <w:t xml:space="preserve"> </w:t>
      </w:r>
      <w:r w:rsidR="007C3E04">
        <w:rPr>
          <w:rFonts w:ascii="Angsana New" w:hAnsi="Angsana New"/>
          <w:spacing w:val="-2"/>
          <w:cs/>
        </w:rPr>
        <w:br/>
      </w:r>
      <w:r w:rsidR="00CA0C9E">
        <w:rPr>
          <w:rFonts w:ascii="Angsana New" w:hAnsi="Angsana New" w:hint="cs"/>
          <w:spacing w:val="-2"/>
          <w:cs/>
        </w:rPr>
        <w:t xml:space="preserve">(เดิมชื่อ </w:t>
      </w:r>
      <w:r w:rsidR="00012E31">
        <w:rPr>
          <w:rFonts w:ascii="Angsana New" w:hAnsi="Angsana New" w:hint="cs"/>
          <w:spacing w:val="-2"/>
          <w:cs/>
        </w:rPr>
        <w:t xml:space="preserve">บริษัท </w:t>
      </w:r>
      <w:r w:rsidR="00CA0C9E" w:rsidRPr="0042663D">
        <w:rPr>
          <w:rFonts w:ascii="Angsana New" w:hAnsi="Angsana New" w:hint="cs"/>
          <w:spacing w:val="-2"/>
          <w:cs/>
        </w:rPr>
        <w:t>บีอีซี-เทโร เอ็นเตอร์เทนเม้นท์ จำกัด</w:t>
      </w:r>
      <w:r w:rsidR="00CA0C9E">
        <w:rPr>
          <w:rFonts w:ascii="Angsana New" w:hAnsi="Angsana New" w:hint="cs"/>
          <w:spacing w:val="-2"/>
          <w:cs/>
        </w:rPr>
        <w:t xml:space="preserve"> </w:t>
      </w:r>
      <w:r w:rsidR="00CA0C9E" w:rsidRPr="00CA0C9E">
        <w:rPr>
          <w:rFonts w:ascii="Angsana New" w:eastAsia="Calibri" w:hAnsi="Angsana New" w:cs="Angsana New"/>
          <w:spacing w:val="-2"/>
        </w:rPr>
        <w:t>(</w:t>
      </w:r>
      <w:r w:rsidR="00CA0C9E" w:rsidRPr="00CA0C9E">
        <w:rPr>
          <w:rFonts w:ascii="Angsana New" w:eastAsia="Calibri" w:hAnsi="Angsana New" w:cs="Angsana New"/>
          <w:spacing w:val="-2"/>
          <w:cs/>
        </w:rPr>
        <w:t>มหาชน</w:t>
      </w:r>
      <w:r w:rsidR="00CA0C9E" w:rsidRPr="00CA0C9E">
        <w:rPr>
          <w:rFonts w:ascii="Angsana New" w:eastAsia="Calibri" w:hAnsi="Angsana New" w:cs="Angsana New"/>
          <w:spacing w:val="-2"/>
        </w:rPr>
        <w:t>)</w:t>
      </w:r>
      <w:r w:rsidR="00CA0C9E">
        <w:rPr>
          <w:rFonts w:ascii="Angsana New" w:hAnsi="Angsana New" w:hint="cs"/>
          <w:spacing w:val="-2"/>
          <w:cs/>
        </w:rPr>
        <w:t xml:space="preserve">) </w:t>
      </w:r>
      <w:r w:rsidRPr="0042663D">
        <w:rPr>
          <w:rFonts w:ascii="Angsana New" w:hAnsi="Angsana New" w:hint="cs"/>
          <w:spacing w:val="-2"/>
          <w:cs/>
        </w:rPr>
        <w:t>จัดทำตามมาตรฐานการบัญชีของประเทศสาธารณรัฐแห่งสหภาพเมียนมาร์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CB7B9B" w:rsidRDefault="00CB7B9B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CB7B9B" w:rsidRDefault="00CB7B9B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CB7B9B" w:rsidRDefault="00CB7B9B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CB7B9B" w:rsidRDefault="00CB7B9B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:rsidR="00F80ECA" w:rsidRPr="00D4736F" w:rsidRDefault="00F80ECA" w:rsidP="00CA0C9E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-63" w:hanging="357"/>
        <w:jc w:val="thaiDistribute"/>
        <w:rPr>
          <w:rFonts w:ascii="Angsana New" w:hAnsi="Angsana New"/>
        </w:rPr>
      </w:pPr>
      <w:r w:rsidRPr="00D4736F">
        <w:rPr>
          <w:cs/>
        </w:rPr>
        <w:lastRenderedPageBreak/>
        <w:t xml:space="preserve">งบการเงินรวมนี้จัดทำขึ้นโดยรวมงบการเงินของบริษัท บีอีซี เวิลด์ จำกัด </w:t>
      </w:r>
      <w:r w:rsidRPr="00D4736F">
        <w:t>(</w:t>
      </w:r>
      <w:r w:rsidRPr="00D4736F">
        <w:rPr>
          <w:cs/>
        </w:rPr>
        <w:t>มหาชน</w:t>
      </w:r>
      <w:r w:rsidRPr="00D4736F">
        <w:t xml:space="preserve">) </w:t>
      </w:r>
      <w:r w:rsidR="00704AB7" w:rsidRPr="00D4736F">
        <w:rPr>
          <w:rFonts w:hint="cs"/>
          <w:cs/>
        </w:rPr>
        <w:t>กับ</w:t>
      </w:r>
      <w:r w:rsidRPr="00D4736F">
        <w:rPr>
          <w:cs/>
        </w:rPr>
        <w:t>บริษัทย่อย</w:t>
      </w:r>
      <w:r w:rsidR="00704AB7" w:rsidRPr="00D4736F">
        <w:rPr>
          <w:rFonts w:hint="cs"/>
          <w:cs/>
        </w:rPr>
        <w:t>และ</w:t>
      </w:r>
      <w:r w:rsidR="00704AB7" w:rsidRPr="00D4736F">
        <w:rPr>
          <w:rFonts w:ascii="Angsana New" w:hAnsi="Angsana New" w:hint="cs"/>
          <w:cs/>
        </w:rPr>
        <w:t>ส่วนได้เสียของบริษัทร่วม</w:t>
      </w:r>
      <w:r w:rsidR="00B42A26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ดังต่อไปนี้  </w:t>
      </w:r>
    </w:p>
    <w:p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313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05"/>
        <w:gridCol w:w="854"/>
        <w:gridCol w:w="812"/>
        <w:gridCol w:w="1442"/>
      </w:tblGrid>
      <w:tr w:rsidR="00873B33" w:rsidRPr="00D4736F" w:rsidTr="00B2159A">
        <w:trPr>
          <w:cantSplit/>
          <w:trHeight w:val="405"/>
        </w:trPr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:rsidTr="00B2159A">
        <w:trPr>
          <w:cantSplit/>
          <w:trHeight w:val="405"/>
        </w:trPr>
        <w:tc>
          <w:tcPr>
            <w:tcW w:w="6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CB7B9B">
              <w:rPr>
                <w:sz w:val="30"/>
                <w:szCs w:val="30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CB7B9B">
              <w:rPr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 w:rsidP="007E5881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4. </w:t>
            </w:r>
            <w:r w:rsidRPr="00D4736F">
              <w:rPr>
                <w:sz w:val="30"/>
                <w:szCs w:val="30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5. </w:t>
            </w:r>
            <w:r w:rsidRPr="00D4736F">
              <w:rPr>
                <w:sz w:val="30"/>
                <w:szCs w:val="30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6. </w:t>
            </w:r>
            <w:r w:rsidRPr="00D4736F">
              <w:rPr>
                <w:sz w:val="30"/>
                <w:szCs w:val="30"/>
                <w:cs/>
              </w:rPr>
              <w:t>บริษัท บีอีซี  แอสเซท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7. </w:t>
            </w:r>
            <w:r w:rsidRPr="00D4736F">
              <w:rPr>
                <w:sz w:val="30"/>
                <w:szCs w:val="30"/>
                <w:cs/>
              </w:rPr>
              <w:t>บริษัท บีอีซี สตูดิโอ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8.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9. </w:t>
            </w:r>
            <w:r w:rsidRPr="00D4736F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10. </w:t>
            </w:r>
            <w:r w:rsidRPr="00D4736F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11. </w:t>
            </w:r>
            <w:r w:rsidRPr="00D4736F">
              <w:rPr>
                <w:sz w:val="30"/>
                <w:szCs w:val="30"/>
                <w:cs/>
              </w:rPr>
              <w:t>บริษัท บางกอกแซทเทิลไลท์ แอนด์ เทเลคอมมิวนิเคชั่น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 w:rsidP="007E5881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12.</w:t>
            </w:r>
            <w:r>
              <w:rPr>
                <w:sz w:val="30"/>
                <w:szCs w:val="30"/>
                <w:cs/>
              </w:rPr>
              <w:t xml:space="preserve"> บริษัท </w:t>
            </w:r>
            <w:r w:rsidRPr="00D4736F">
              <w:rPr>
                <w:sz w:val="30"/>
                <w:szCs w:val="30"/>
                <w:cs/>
              </w:rPr>
              <w:t>บีอีซี ไอที โซลูชั่น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13. </w:t>
            </w:r>
            <w:r w:rsidRPr="00D4736F">
              <w:rPr>
                <w:sz w:val="30"/>
                <w:szCs w:val="30"/>
                <w:cs/>
              </w:rPr>
              <w:t xml:space="preserve">บริษัท แซทเทิลไลท์ ทีวี บรอดคาสติ้ง จำกัด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 w:rsidP="00CA0C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</w:rPr>
            </w:pPr>
            <w:r w:rsidRPr="00D4736F">
              <w:rPr>
                <w:sz w:val="30"/>
                <w:szCs w:val="30"/>
              </w:rPr>
              <w:t xml:space="preserve">14. </w:t>
            </w:r>
            <w:r w:rsidRPr="00D4736F">
              <w:rPr>
                <w:sz w:val="30"/>
                <w:szCs w:val="30"/>
                <w:cs/>
              </w:rPr>
              <w:t xml:space="preserve">บริษัท </w:t>
            </w:r>
            <w:r w:rsidR="00CA0C9E">
              <w:rPr>
                <w:sz w:val="30"/>
                <w:szCs w:val="30"/>
                <w:cs/>
              </w:rPr>
              <w:t>เทโร</w:t>
            </w:r>
            <w:r w:rsidR="001A3A5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A0C9E">
              <w:rPr>
                <w:sz w:val="30"/>
                <w:szCs w:val="30"/>
                <w:cs/>
              </w:rPr>
              <w:t>เอ็นเ</w:t>
            </w:r>
            <w:r w:rsidR="00CA0C9E">
              <w:rPr>
                <w:rFonts w:hint="cs"/>
                <w:sz w:val="30"/>
                <w:szCs w:val="30"/>
                <w:cs/>
              </w:rPr>
              <w:t>ท</w:t>
            </w:r>
            <w:r w:rsidR="00CA0C9E" w:rsidRPr="00D4736F">
              <w:rPr>
                <w:sz w:val="30"/>
                <w:szCs w:val="30"/>
                <w:cs/>
              </w:rPr>
              <w:t>อร์</w:t>
            </w:r>
            <w:r w:rsidR="00CA0C9E" w:rsidRPr="0003032C">
              <w:rPr>
                <w:sz w:val="30"/>
                <w:szCs w:val="30"/>
                <w:cs/>
              </w:rPr>
              <w:t>เทนเม้นท์ จำกัด</w:t>
            </w:r>
            <w:r w:rsidR="00CA0C9E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A0C9E" w:rsidRPr="0003032C">
              <w:rPr>
                <w:sz w:val="30"/>
                <w:szCs w:val="30"/>
              </w:rPr>
              <w:t>(</w:t>
            </w:r>
            <w:r w:rsidR="00CA0C9E" w:rsidRPr="0003032C">
              <w:rPr>
                <w:sz w:val="30"/>
                <w:szCs w:val="30"/>
                <w:cs/>
              </w:rPr>
              <w:t>มหาชน</w:t>
            </w:r>
            <w:r w:rsidR="00CA0C9E" w:rsidRPr="0003032C">
              <w:rPr>
                <w:sz w:val="30"/>
                <w:szCs w:val="30"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851F4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59.99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A0C9E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9E" w:rsidRPr="00D4736F" w:rsidRDefault="00CA0C9E" w:rsidP="00CA0C9E">
            <w:pPr>
              <w:tabs>
                <w:tab w:val="left" w:pos="360"/>
                <w:tab w:val="left" w:pos="900"/>
                <w:tab w:val="left" w:pos="1440"/>
              </w:tabs>
              <w:ind w:left="522" w:hanging="19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(เดิมชื่อ </w:t>
            </w:r>
            <w:r w:rsidR="00012E31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D4736F">
              <w:rPr>
                <w:sz w:val="30"/>
                <w:szCs w:val="30"/>
                <w:cs/>
              </w:rPr>
              <w:t>บีอีซี</w:t>
            </w:r>
            <w:r w:rsidRPr="00D4736F">
              <w:rPr>
                <w:sz w:val="30"/>
                <w:szCs w:val="30"/>
              </w:rPr>
              <w:t>-</w:t>
            </w:r>
            <w:r w:rsidRPr="00D4736F">
              <w:rPr>
                <w:sz w:val="30"/>
                <w:szCs w:val="30"/>
                <w:cs/>
              </w:rPr>
              <w:t>เทโร</w:t>
            </w:r>
            <w:r w:rsidR="001A3A5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4736F">
              <w:rPr>
                <w:sz w:val="30"/>
                <w:szCs w:val="30"/>
                <w:cs/>
              </w:rPr>
              <w:t xml:space="preserve">เอ็นเตอร์เทนเม้นท์ จำกัด </w:t>
            </w:r>
            <w:r w:rsidRPr="00D4736F">
              <w:rPr>
                <w:sz w:val="30"/>
                <w:szCs w:val="30"/>
              </w:rPr>
              <w:t>(</w:t>
            </w:r>
            <w:r w:rsidRPr="00D4736F">
              <w:rPr>
                <w:sz w:val="30"/>
                <w:szCs w:val="30"/>
                <w:cs/>
              </w:rPr>
              <w:t>มหาชน</w:t>
            </w:r>
            <w:r w:rsidRPr="00D4736F">
              <w:rPr>
                <w:sz w:val="30"/>
                <w:szCs w:val="30"/>
              </w:rPr>
              <w:t>)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A0C9E" w:rsidRPr="00851F43" w:rsidRDefault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0C9E" w:rsidRPr="0047481B" w:rsidRDefault="00CA0C9E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9E" w:rsidRPr="00C26CBD" w:rsidRDefault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15. </w:t>
            </w:r>
            <w:r w:rsidRPr="00D4736F">
              <w:rPr>
                <w:sz w:val="30"/>
                <w:szCs w:val="30"/>
                <w:cs/>
              </w:rPr>
              <w:t>บริษัท บีอีซีไอ  คอร์ปอเรชั่น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16. </w:t>
            </w:r>
            <w:r w:rsidRPr="00D4736F">
              <w:rPr>
                <w:sz w:val="30"/>
                <w:szCs w:val="30"/>
                <w:cs/>
              </w:rPr>
              <w:t>บริษัท บีอีซี มัลติมีเดีย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2F472E" w:rsidRDefault="00CB7B9B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CB7B9B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 w:rsidP="002810B1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="001A3A52">
              <w:rPr>
                <w:sz w:val="30"/>
                <w:szCs w:val="30"/>
                <w:u w:val="single"/>
                <w:cs/>
              </w:rPr>
              <w:t>ทริบิวชั่</w:t>
            </w:r>
            <w:r w:rsidR="001A3A52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0E4CDA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2F472E" w:rsidRDefault="00CB7B9B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CB7B9B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D4736F" w:rsidRDefault="00CB7B9B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CB7B9B" w:rsidRPr="00851F43" w:rsidRDefault="00CB7B9B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</w:t>
            </w:r>
            <w:r w:rsidRPr="00851F43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</w:t>
            </w:r>
            <w:r w:rsidRPr="0047481B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ind w:left="522" w:right="-80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บริษัทย่อยที่ถือหุ้นโดย</w:t>
            </w:r>
            <w:r w:rsidR="0042730E"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บริษัท </w:t>
            </w:r>
            <w:r w:rsidR="0042730E"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เทโร</w:t>
            </w:r>
            <w:r w:rsidR="0042730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เอ็นเท</w:t>
            </w:r>
            <w:r w:rsidR="0042730E"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อร์เทนเม้นท์</w:t>
            </w:r>
            <w:r w:rsidR="0042730E"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="0042730E"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B7B9B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C26CBD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2730E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30E" w:rsidRPr="00C26CBD" w:rsidRDefault="0042730E" w:rsidP="00B2159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(เดิมชื่อ 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บีอีซี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42730E" w:rsidRPr="00CA0C9E" w:rsidRDefault="0042730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730E" w:rsidRPr="0047481B" w:rsidRDefault="0042730E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30E" w:rsidRPr="00C26CBD" w:rsidRDefault="0042730E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>บริษัท ไทยทิคเก็ต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เมเจอร์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A0C9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C9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EA6CD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เทโร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ซีเนริโอ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EA6CD3" w:rsidRPr="00EA6CD3">
              <w:rPr>
                <w:rFonts w:ascii="Angsana New" w:hAnsi="Angsana New" w:hint="cs"/>
                <w:sz w:val="30"/>
                <w:szCs w:val="30"/>
                <w:cs/>
              </w:rPr>
              <w:t xml:space="preserve"> (เดิมชื่อ </w:t>
            </w:r>
            <w:r w:rsidR="00EA6CD3" w:rsidRPr="00EA6CD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EA6CD3" w:rsidRPr="00EA6CD3">
              <w:rPr>
                <w:rFonts w:ascii="Angsana New" w:hAnsi="Angsana New" w:hint="cs"/>
                <w:sz w:val="30"/>
                <w:szCs w:val="30"/>
                <w:cs/>
              </w:rPr>
              <w:t xml:space="preserve">บีอีซี-เทโร ซีเนริโอ </w:t>
            </w:r>
            <w:r w:rsidR="00EA6CD3" w:rsidRPr="00EA6CD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EA6CD3" w:rsidRPr="00EA6C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A0C9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C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EA6CD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3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. บริษัท เทโร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เรดิโอ จำกัด</w:t>
            </w:r>
            <w:r w:rsidR="00EA6CD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260A5C"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="00EA6CD3" w:rsidRPr="00C26CBD">
              <w:rPr>
                <w:rFonts w:ascii="Angsana New" w:hAnsi="Angsana New" w:hint="cs"/>
                <w:sz w:val="30"/>
                <w:szCs w:val="30"/>
                <w:cs/>
              </w:rPr>
              <w:t>บริษัท บีอีซี-เทโร</w:t>
            </w:r>
            <w:r w:rsidR="00EA6C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6CD3" w:rsidRPr="00C26CBD">
              <w:rPr>
                <w:rFonts w:ascii="Angsana New" w:hAnsi="Angsana New" w:hint="cs"/>
                <w:sz w:val="30"/>
                <w:szCs w:val="30"/>
                <w:cs/>
              </w:rPr>
              <w:t>เรดิโอ จำกัด</w:t>
            </w:r>
            <w:r w:rsidR="00EA6C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A0C9E" w:rsidP="00CA0C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C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1A3A52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4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</w:rPr>
              <w:t>TERO MYANMAR COMPANY LIMITED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A0C9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C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1A3A52" w:rsidRDefault="001A3A52" w:rsidP="001A3A52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30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Pr="00C26CBD">
              <w:rPr>
                <w:rFonts w:ascii="Angsana New" w:hAnsi="Angsana New"/>
                <w:sz w:val="30"/>
                <w:szCs w:val="30"/>
              </w:rPr>
              <w:t>BEC-TERO MYANMAR COMPANY LIMITED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C26CBD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42730E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ที่ถือหุ้นโดย 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เทโร</w:t>
            </w:r>
            <w:r w:rsidR="0042730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เอ็นเท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C26CBD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42730E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30E" w:rsidRDefault="0042730E" w:rsidP="0042730E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(เดิมชื่อ 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บีอีซี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42730E" w:rsidRPr="00CA0C9E" w:rsidRDefault="0042730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730E" w:rsidRPr="0047481B" w:rsidRDefault="0042730E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30E" w:rsidRPr="00C26CBD" w:rsidRDefault="0042730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42730E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ไลฟ์ เนชั่น </w:t>
            </w:r>
            <w:r w:rsidR="0042730E">
              <w:rPr>
                <w:rFonts w:ascii="Angsana New" w:hAnsi="Angsana New" w:hint="cs"/>
                <w:sz w:val="30"/>
                <w:szCs w:val="30"/>
                <w:cs/>
              </w:rPr>
              <w:t>เทโร เอ็นเท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7B9B" w:rsidRPr="00CA0C9E" w:rsidRDefault="00CA0C9E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C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81B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47481B">
              <w:rPr>
                <w:rFonts w:ascii="Angsana New" w:hAnsi="Angsana New"/>
                <w:sz w:val="30"/>
                <w:szCs w:val="30"/>
              </w:rPr>
              <w:t>.</w:t>
            </w:r>
            <w:r w:rsidRPr="0047481B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B9B" w:rsidRPr="00C26CBD" w:rsidRDefault="00CB7B9B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CB7B9B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9B" w:rsidRPr="00D4736F" w:rsidRDefault="0042730E" w:rsidP="0042730E">
            <w:pPr>
              <w:tabs>
                <w:tab w:val="left" w:pos="360"/>
                <w:tab w:val="left" w:pos="900"/>
                <w:tab w:val="left" w:pos="1440"/>
              </w:tabs>
              <w:ind w:left="522" w:hanging="304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ไลฟ์ เนชั่น บีอีซี-เทโร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B7B9B" w:rsidRPr="00CB7B9B" w:rsidRDefault="00CB7B9B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B9B" w:rsidRPr="0047481B" w:rsidRDefault="00CB7B9B" w:rsidP="003111C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9B" w:rsidRPr="00C26CBD" w:rsidRDefault="00CB7B9B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</w:tbl>
    <w:p w:rsidR="00873B33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:rsidR="00D131FB" w:rsidRDefault="00052E8C" w:rsidP="00CA0C9E">
      <w:pPr>
        <w:tabs>
          <w:tab w:val="left" w:pos="728"/>
        </w:tabs>
        <w:ind w:left="392" w:right="-63" w:hanging="108"/>
        <w:jc w:val="both"/>
      </w:pPr>
      <w:r>
        <w:rPr>
          <w:rFonts w:hint="cs"/>
          <w:cs/>
        </w:rPr>
        <w:lastRenderedPageBreak/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:rsidR="00841ABA" w:rsidRPr="00CA0C9E" w:rsidRDefault="00841ABA" w:rsidP="00052E8C">
      <w:pPr>
        <w:tabs>
          <w:tab w:val="left" w:pos="728"/>
        </w:tabs>
        <w:ind w:left="392" w:right="-311" w:hanging="108"/>
        <w:jc w:val="both"/>
        <w:rPr>
          <w:sz w:val="20"/>
          <w:szCs w:val="20"/>
        </w:rPr>
      </w:pPr>
    </w:p>
    <w:p w:rsidR="00082123" w:rsidRPr="003F3F00" w:rsidRDefault="00455705" w:rsidP="00841ABA">
      <w:pPr>
        <w:tabs>
          <w:tab w:val="left" w:pos="728"/>
        </w:tabs>
        <w:ind w:left="392" w:right="-311" w:hanging="108"/>
        <w:jc w:val="both"/>
        <w:rPr>
          <w:rFonts w:ascii="Angsana New" w:hAnsi="Angsana New" w:cs="Angsana New"/>
          <w:b/>
          <w:bCs/>
        </w:rPr>
      </w:pPr>
      <w:r w:rsidRPr="003F3F00">
        <w:rPr>
          <w:rFonts w:ascii="Angsana New" w:hAnsi="Angsana New" w:cs="Angsana New"/>
          <w:b/>
          <w:bCs/>
          <w:spacing w:val="-6"/>
          <w:cs/>
        </w:rPr>
        <w:t>2.</w:t>
      </w:r>
      <w:r w:rsidRPr="003F3F00">
        <w:rPr>
          <w:rFonts w:ascii="Angsana New" w:hAnsi="Angsana New" w:cs="Angsana New" w:hint="cs"/>
          <w:b/>
          <w:bCs/>
          <w:spacing w:val="-6"/>
          <w:cs/>
        </w:rPr>
        <w:t>3</w:t>
      </w:r>
      <w:r w:rsidRPr="003F3F00">
        <w:rPr>
          <w:rFonts w:ascii="Angsana New" w:hAnsi="Angsana New" w:cs="Angsana New"/>
          <w:b/>
          <w:bCs/>
          <w:spacing w:val="-6"/>
          <w:cs/>
        </w:rPr>
        <w:tab/>
      </w:r>
      <w:r w:rsidR="00841ABA" w:rsidRPr="003F3F00">
        <w:rPr>
          <w:rFonts w:ascii="Angsana New" w:hAnsi="Angsana New" w:cs="Angsana New" w:hint="cs"/>
          <w:b/>
          <w:bCs/>
          <w:spacing w:val="-6"/>
          <w:cs/>
        </w:rPr>
        <w:t>มาตรฐานการบัญชีใหม่ที่เริ่มมีผลบังคับใช้ในปีปัจจุบัน</w:t>
      </w:r>
    </w:p>
    <w:p w:rsidR="00455705" w:rsidRDefault="002D46F0" w:rsidP="00CA0C9E">
      <w:pPr>
        <w:ind w:left="709" w:right="-63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/>
          <w:cs/>
        </w:rPr>
        <w:t>ในระหว่าง</w:t>
      </w:r>
      <w:r w:rsidRPr="009B678C">
        <w:rPr>
          <w:rFonts w:ascii="Angsana New" w:hAnsi="Angsana New" w:cs="Angsana New" w:hint="cs"/>
          <w:cs/>
        </w:rPr>
        <w:t>ปี</w:t>
      </w:r>
      <w:r w:rsidRPr="009B678C">
        <w:rPr>
          <w:rFonts w:ascii="Angsana New" w:hAnsi="Angsana New" w:cs="Angsana New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Pr="0042663D">
        <w:rPr>
          <w:rFonts w:ascii="Angsana New" w:hAnsi="Angsana New"/>
          <w:spacing w:val="-2"/>
          <w:cs/>
        </w:rPr>
        <w:br/>
      </w:r>
      <w:r w:rsidRPr="009B678C">
        <w:rPr>
          <w:rFonts w:ascii="Angsana New" w:hAnsi="Angsana New" w:cs="Angsana New"/>
          <w:cs/>
        </w:rPr>
        <w:t xml:space="preserve">ทางการเงินฉบับปรับปรุง (ปรับปรุง </w:t>
      </w:r>
      <w:r w:rsidRPr="009B678C">
        <w:rPr>
          <w:rFonts w:ascii="Angsana New" w:hAnsi="Angsana New" w:cs="Angsana New"/>
        </w:rPr>
        <w:t>2562</w:t>
      </w:r>
      <w:r w:rsidRPr="009B678C">
        <w:rPr>
          <w:rFonts w:ascii="Angsana New" w:hAnsi="Angsana New" w:cs="Angsana New"/>
          <w:cs/>
        </w:rPr>
        <w:t>) และฉบับใหม่</w:t>
      </w:r>
      <w:r w:rsidRPr="009B678C">
        <w:rPr>
          <w:rFonts w:ascii="Angsana New" w:hAnsi="Angsana New" w:cs="Angsana New"/>
        </w:rPr>
        <w:t xml:space="preserve"> </w:t>
      </w:r>
      <w:r w:rsidRPr="009B678C">
        <w:rPr>
          <w:rFonts w:ascii="Angsana New" w:hAnsi="Angsana New" w:cs="Angsana New"/>
          <w:cs/>
        </w:rPr>
        <w:t>จำนวนหลายฉบับ</w:t>
      </w:r>
      <w:r w:rsidRPr="009B678C">
        <w:rPr>
          <w:rFonts w:ascii="Angsana New" w:hAnsi="Angsana New" w:cs="Angsana New"/>
        </w:rPr>
        <w:t xml:space="preserve"> </w:t>
      </w:r>
      <w:r w:rsidRPr="009B678C">
        <w:rPr>
          <w:rFonts w:ascii="Angsana New" w:hAnsi="Angsana New" w:cs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B678C">
        <w:rPr>
          <w:rFonts w:ascii="Angsana New" w:hAnsi="Angsana New" w:cs="Angsana New"/>
        </w:rPr>
        <w:t xml:space="preserve"> 1 </w:t>
      </w:r>
      <w:r w:rsidRPr="009B678C">
        <w:rPr>
          <w:rFonts w:ascii="Angsana New" w:hAnsi="Angsana New" w:cs="Angsana New"/>
          <w:cs/>
        </w:rPr>
        <w:t>มกราคม</w:t>
      </w:r>
      <w:r w:rsidRPr="009B678C">
        <w:rPr>
          <w:rFonts w:ascii="Angsana New" w:hAnsi="Angsana New" w:cs="Angsana New"/>
        </w:rPr>
        <w:t xml:space="preserve"> 25</w:t>
      </w:r>
      <w:r w:rsidRPr="009B678C">
        <w:rPr>
          <w:rFonts w:ascii="Angsana New" w:hAnsi="Angsana New" w:cs="Angsana New"/>
          <w:cs/>
        </w:rPr>
        <w:t>6</w:t>
      </w:r>
      <w:r w:rsidRPr="009B678C">
        <w:rPr>
          <w:rFonts w:ascii="Angsana New" w:hAnsi="Angsana New" w:cs="Angsana New"/>
        </w:rPr>
        <w:t>3</w:t>
      </w:r>
      <w:r w:rsidRPr="009B678C">
        <w:rPr>
          <w:rFonts w:ascii="Angsana New" w:hAnsi="Angsana New" w:cs="Angsana New"/>
          <w:cs/>
        </w:rPr>
        <w:t xml:space="preserve"> มาถือปฏิบัติ มาตรฐานการรายงาน</w:t>
      </w:r>
      <w:r w:rsidRPr="0042663D">
        <w:rPr>
          <w:rFonts w:ascii="Angsana New" w:eastAsia="Calibri" w:hAnsi="Angsana New" w:cs="Angsana New" w:hint="cs"/>
          <w:spacing w:val="-2"/>
          <w:cs/>
        </w:rPr>
        <w:br/>
      </w:r>
      <w:r w:rsidRPr="009B678C">
        <w:rPr>
          <w:rFonts w:ascii="Angsana New" w:hAnsi="Angsana New" w:cs="Angsana New"/>
          <w:cs/>
        </w:rPr>
        <w:t>ทางการเงินดังกล่าวได้รับการปรับปรุงหรือจัดให้มีขึ้น</w:t>
      </w:r>
      <w:r w:rsidR="00D456E6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D456E6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D456E6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ไม่มีผลกระทบอย่างเป็นสาระสำคัญต่องบการเงินของกลุ่มบริษัท</w:t>
      </w:r>
      <w:r w:rsidRPr="009B678C">
        <w:rPr>
          <w:rFonts w:ascii="Angsana New" w:hAnsi="Angsana New" w:cs="Angsana New" w:hint="cs"/>
          <w:cs/>
        </w:rPr>
        <w:t xml:space="preserve"> </w:t>
      </w:r>
      <w:r w:rsidR="00D456E6">
        <w:rPr>
          <w:rFonts w:ascii="Angsana New" w:hAnsi="Angsana New" w:cs="Angsana New" w:hint="cs"/>
          <w:cs/>
        </w:rPr>
        <w:t>ยกเว้น</w:t>
      </w:r>
      <w:r w:rsidRPr="009B678C">
        <w:rPr>
          <w:rFonts w:ascii="Angsana New" w:hAnsi="Angsana New" w:cs="Angsana New"/>
          <w:cs/>
        </w:rPr>
        <w:t xml:space="preserve"> มาตรฐานการรายงานทางการเงินฉบับใหม่</w:t>
      </w:r>
      <w:r w:rsidR="00D456E6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ซึ่งได้มีการเปลี่ยนแปลงหลักการสำคัญ สามารถสรุปได้ดังนี</w:t>
      </w:r>
      <w:r>
        <w:rPr>
          <w:rFonts w:ascii="Angsana New" w:hAnsi="Angsana New" w:cs="Angsana New" w:hint="cs"/>
          <w:cs/>
        </w:rPr>
        <w:t>้</w:t>
      </w:r>
    </w:p>
    <w:p w:rsidR="002D46F0" w:rsidRPr="002D46F0" w:rsidRDefault="002D46F0" w:rsidP="002D46F0">
      <w:pPr>
        <w:ind w:left="709" w:right="126" w:firstLine="284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455705" w:rsidRDefault="002D46F0" w:rsidP="00AE5DEF">
      <w:pPr>
        <w:tabs>
          <w:tab w:val="left" w:pos="709"/>
        </w:tabs>
        <w:ind w:left="709" w:right="-198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 w:hint="cs"/>
          <w:b/>
          <w:bCs/>
          <w:cs/>
        </w:rPr>
        <w:t>มาตรฐานกลุ่มเครื่องมือทางการเงิน</w:t>
      </w:r>
    </w:p>
    <w:p w:rsidR="00046624" w:rsidRPr="00046624" w:rsidRDefault="00046624" w:rsidP="00455705">
      <w:pPr>
        <w:tabs>
          <w:tab w:val="left" w:pos="709"/>
        </w:tabs>
        <w:ind w:left="709" w:right="-198"/>
        <w:outlineLvl w:val="0"/>
        <w:rPr>
          <w:rFonts w:ascii="Angsana New" w:eastAsia="Calibri" w:hAnsi="Angsana New" w:cs="Angsana New"/>
          <w:b/>
          <w:bCs/>
          <w:sz w:val="6"/>
          <w:szCs w:val="6"/>
        </w:rPr>
      </w:pPr>
    </w:p>
    <w:p w:rsidR="002D46F0" w:rsidRPr="006856EB" w:rsidRDefault="00D456E6" w:rsidP="002D46F0">
      <w:pPr>
        <w:tabs>
          <w:tab w:val="left" w:pos="709"/>
        </w:tabs>
        <w:ind w:left="709" w:right="-198" w:firstLine="284"/>
        <w:outlineLvl w:val="0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b/>
          <w:bCs/>
          <w:cs/>
        </w:rPr>
        <w:tab/>
      </w:r>
      <w:r>
        <w:rPr>
          <w:rFonts w:ascii="Angsana New" w:eastAsia="Calibri" w:hAnsi="Angsana New" w:cs="Angsana New" w:hint="cs"/>
          <w:b/>
          <w:bCs/>
          <w:cs/>
        </w:rPr>
        <w:tab/>
        <w:t>มาตร</w:t>
      </w:r>
      <w:r w:rsidR="002D46F0">
        <w:rPr>
          <w:rFonts w:ascii="Angsana New" w:eastAsia="Calibri" w:hAnsi="Angsana New" w:cs="Angsana New" w:hint="cs"/>
          <w:b/>
          <w:bCs/>
          <w:cs/>
        </w:rPr>
        <w:t>ฐานการบัญชี</w:t>
      </w:r>
    </w:p>
    <w:p w:rsidR="006E4AD9" w:rsidRDefault="006E4AD9" w:rsidP="002D46F0">
      <w:pPr>
        <w:tabs>
          <w:tab w:val="left" w:pos="709"/>
          <w:tab w:val="left" w:pos="3626"/>
          <w:tab w:val="left" w:pos="4298"/>
        </w:tabs>
        <w:ind w:left="993" w:right="-63"/>
        <w:jc w:val="thaiDistribute"/>
        <w:rPr>
          <w:rFonts w:ascii="Angsana New" w:eastAsia="Calibri" w:hAnsi="Angsana New" w:cs="Angsana New"/>
        </w:rPr>
      </w:pPr>
      <w:r w:rsidRPr="006E4AD9">
        <w:rPr>
          <w:rFonts w:ascii="Angsana New" w:eastAsia="Calibri" w:hAnsi="Angsana New" w:cs="Angsana New"/>
          <w:cs/>
        </w:rPr>
        <w:t xml:space="preserve">ฉบับที่ </w:t>
      </w:r>
      <w:r w:rsidR="002D46F0">
        <w:rPr>
          <w:rFonts w:ascii="Angsana New" w:eastAsia="Calibri" w:hAnsi="Angsana New" w:cs="Angsana New" w:hint="cs"/>
          <w:cs/>
        </w:rPr>
        <w:t>32</w:t>
      </w:r>
      <w:r w:rsidRPr="006E4AD9">
        <w:rPr>
          <w:rFonts w:ascii="Angsana New" w:eastAsia="Calibri" w:hAnsi="Angsana New" w:cs="Angsana New"/>
          <w:cs/>
        </w:rPr>
        <w:t xml:space="preserve"> </w:t>
      </w:r>
      <w:r w:rsidR="002D46F0">
        <w:rPr>
          <w:rFonts w:ascii="Angsana New" w:eastAsia="Calibri" w:hAnsi="Angsana New" w:cs="Angsana New"/>
          <w:cs/>
        </w:rPr>
        <w:tab/>
      </w:r>
      <w:r w:rsidR="00150570" w:rsidRPr="006E4AD9">
        <w:rPr>
          <w:rFonts w:ascii="Angsana New" w:eastAsia="Calibri" w:hAnsi="Angsana New" w:cs="Angsana New" w:hint="cs"/>
          <w:cs/>
        </w:rPr>
        <w:tab/>
      </w:r>
      <w:r w:rsidR="00150570" w:rsidRPr="006E4AD9">
        <w:rPr>
          <w:rFonts w:ascii="Angsana New" w:eastAsia="Calibri" w:hAnsi="Angsana New" w:cs="Angsana New"/>
          <w:cs/>
        </w:rPr>
        <w:tab/>
      </w:r>
      <w:r>
        <w:rPr>
          <w:rFonts w:ascii="Angsana New" w:eastAsia="Calibri" w:hAnsi="Angsana New" w:cs="Angsana New" w:hint="cs"/>
          <w:cs/>
        </w:rPr>
        <w:t>การ</w:t>
      </w:r>
      <w:r w:rsidR="002D46F0">
        <w:rPr>
          <w:rFonts w:ascii="Angsana New" w:eastAsia="Calibri" w:hAnsi="Angsana New" w:cs="Angsana New" w:hint="cs"/>
          <w:cs/>
        </w:rPr>
        <w:t>แสดงรายการสำหรับเครื่องม</w:t>
      </w:r>
      <w:r w:rsidR="001728C6">
        <w:rPr>
          <w:rFonts w:ascii="Angsana New" w:eastAsia="Calibri" w:hAnsi="Angsana New" w:cs="Angsana New" w:hint="cs"/>
          <w:cs/>
        </w:rPr>
        <w:t>ื</w:t>
      </w:r>
      <w:r w:rsidR="002D46F0">
        <w:rPr>
          <w:rFonts w:ascii="Angsana New" w:eastAsia="Calibri" w:hAnsi="Angsana New" w:cs="Angsana New" w:hint="cs"/>
          <w:cs/>
        </w:rPr>
        <w:t>อทางการเงิน</w:t>
      </w:r>
    </w:p>
    <w:p w:rsidR="00046624" w:rsidRPr="00046624" w:rsidRDefault="00046624" w:rsidP="002D46F0">
      <w:pPr>
        <w:tabs>
          <w:tab w:val="left" w:pos="709"/>
          <w:tab w:val="left" w:pos="3626"/>
          <w:tab w:val="left" w:pos="4298"/>
        </w:tabs>
        <w:ind w:left="993" w:right="-63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046624" w:rsidRDefault="00046624" w:rsidP="002D46F0">
      <w:pPr>
        <w:tabs>
          <w:tab w:val="left" w:pos="709"/>
          <w:tab w:val="left" w:pos="3626"/>
          <w:tab w:val="left" w:pos="4298"/>
        </w:tabs>
        <w:ind w:left="993" w:right="-63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b/>
          <w:bCs/>
          <w:cs/>
        </w:rPr>
        <w:t>มาตรฐานการ</w:t>
      </w:r>
      <w:r w:rsidR="00D456E6">
        <w:rPr>
          <w:rFonts w:ascii="Angsana New" w:eastAsia="Calibri" w:hAnsi="Angsana New" w:cs="Angsana New" w:hint="cs"/>
          <w:b/>
          <w:bCs/>
          <w:cs/>
        </w:rPr>
        <w:t>รายงานทางการเงิน</w:t>
      </w:r>
    </w:p>
    <w:p w:rsidR="006E4AD9" w:rsidRPr="00A3650D" w:rsidRDefault="006E4AD9" w:rsidP="00046624">
      <w:pPr>
        <w:tabs>
          <w:tab w:val="left" w:pos="709"/>
          <w:tab w:val="left" w:pos="3626"/>
          <w:tab w:val="left" w:pos="4298"/>
        </w:tabs>
        <w:ind w:left="993" w:right="-63"/>
        <w:jc w:val="thaiDistribute"/>
        <w:rPr>
          <w:rFonts w:ascii="Angsana New" w:eastAsia="Calibri" w:hAnsi="Angsana New" w:cs="Angsana New"/>
        </w:rPr>
      </w:pPr>
      <w:r w:rsidRPr="006E4AD9">
        <w:rPr>
          <w:rFonts w:ascii="Angsana New" w:eastAsia="Calibri" w:hAnsi="Angsana New" w:cs="Angsana New"/>
          <w:cs/>
        </w:rPr>
        <w:t xml:space="preserve">ฉบับที่ </w:t>
      </w:r>
      <w:r w:rsidR="00046624">
        <w:rPr>
          <w:rFonts w:ascii="Angsana New" w:eastAsia="Calibri" w:hAnsi="Angsana New" w:cs="Angsana New" w:hint="cs"/>
          <w:cs/>
        </w:rPr>
        <w:t>7</w:t>
      </w:r>
      <w:r w:rsidR="00046624">
        <w:rPr>
          <w:rFonts w:ascii="Angsana New" w:eastAsia="Calibri" w:hAnsi="Angsana New" w:cs="Angsana New"/>
          <w:cs/>
        </w:rPr>
        <w:tab/>
      </w:r>
      <w:r w:rsidRPr="006E4AD9">
        <w:rPr>
          <w:rFonts w:ascii="Angsana New" w:eastAsia="Calibri" w:hAnsi="Angsana New" w:cs="Angsana New" w:hint="cs"/>
          <w:cs/>
        </w:rPr>
        <w:tab/>
      </w:r>
      <w:r w:rsidRPr="006E4AD9">
        <w:rPr>
          <w:rFonts w:ascii="Angsana New" w:eastAsia="Calibri" w:hAnsi="Angsana New" w:cs="Angsana New"/>
          <w:cs/>
        </w:rPr>
        <w:tab/>
      </w:r>
      <w:r w:rsidR="00046624">
        <w:rPr>
          <w:rFonts w:ascii="Angsana New" w:eastAsia="Calibri" w:hAnsi="Angsana New" w:cs="Angsana New" w:hint="cs"/>
          <w:cs/>
        </w:rPr>
        <w:t>การเปิดเผยข้อมูลเครื่องมือทางการเงิน</w:t>
      </w:r>
    </w:p>
    <w:p w:rsidR="00150570" w:rsidRPr="00A3650D" w:rsidRDefault="00046624" w:rsidP="00046624">
      <w:pPr>
        <w:tabs>
          <w:tab w:val="left" w:pos="709"/>
          <w:tab w:val="left" w:pos="3626"/>
          <w:tab w:val="left" w:pos="4298"/>
        </w:tabs>
        <w:ind w:left="993" w:right="-63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/>
          <w:cs/>
        </w:rPr>
        <w:t xml:space="preserve">ฉบับที่ </w:t>
      </w:r>
      <w:r>
        <w:rPr>
          <w:rFonts w:ascii="Angsana New" w:eastAsia="Calibri" w:hAnsi="Angsana New" w:cs="Angsana New" w:hint="cs"/>
          <w:cs/>
        </w:rPr>
        <w:t>9</w:t>
      </w:r>
      <w:r w:rsidR="006E4AD9">
        <w:rPr>
          <w:rFonts w:ascii="Angsana New" w:eastAsia="Calibri" w:hAnsi="Angsana New" w:cs="Angsana New"/>
          <w:cs/>
        </w:rPr>
        <w:t xml:space="preserve"> </w:t>
      </w:r>
      <w:r>
        <w:rPr>
          <w:rFonts w:ascii="Angsana New" w:eastAsia="Calibri" w:hAnsi="Angsana New" w:cs="Angsana New"/>
          <w:cs/>
        </w:rPr>
        <w:tab/>
      </w:r>
      <w:r w:rsidR="00150570" w:rsidRPr="00ED7F97">
        <w:rPr>
          <w:rFonts w:ascii="Angsana New" w:eastAsia="Calibri" w:hAnsi="Angsana New" w:cs="Angsana New"/>
          <w:cs/>
        </w:rPr>
        <w:tab/>
      </w:r>
      <w:r w:rsidR="00150570" w:rsidRPr="00ED7F97"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>เครื่องมือทางการเงิน</w:t>
      </w:r>
    </w:p>
    <w:p w:rsidR="009F48F7" w:rsidRPr="00F8102F" w:rsidRDefault="009F48F7" w:rsidP="003C4596">
      <w:pPr>
        <w:tabs>
          <w:tab w:val="left" w:pos="709"/>
        </w:tabs>
        <w:ind w:right="-198"/>
        <w:jc w:val="both"/>
        <w:rPr>
          <w:rFonts w:ascii="Angsana New" w:eastAsia="Calibri" w:hAnsi="Angsana New" w:cs="Angsana New"/>
          <w:sz w:val="6"/>
          <w:szCs w:val="6"/>
          <w:highlight w:val="yellow"/>
        </w:rPr>
      </w:pPr>
    </w:p>
    <w:p w:rsidR="00455705" w:rsidRPr="006856EB" w:rsidRDefault="00046624" w:rsidP="00455705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  <w:cs/>
        </w:rPr>
      </w:pPr>
      <w:r>
        <w:rPr>
          <w:rFonts w:ascii="Angsana New" w:eastAsia="Calibri" w:hAnsi="Angsana New" w:cs="Angsana New" w:hint="cs"/>
          <w:b/>
          <w:bCs/>
          <w:cs/>
        </w:rPr>
        <w:tab/>
      </w:r>
      <w:r w:rsidR="00455705" w:rsidRPr="006856EB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5A647F" w:rsidRPr="005A647F" w:rsidRDefault="005A647F" w:rsidP="00CA0C9E">
      <w:pPr>
        <w:tabs>
          <w:tab w:val="left" w:pos="709"/>
          <w:tab w:val="left" w:pos="3626"/>
          <w:tab w:val="left" w:pos="4298"/>
        </w:tabs>
        <w:ind w:left="993" w:right="-77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/>
          <w:cs/>
        </w:rPr>
        <w:t>ฉบับที่ 1</w:t>
      </w:r>
      <w:r>
        <w:rPr>
          <w:rFonts w:ascii="Angsana New" w:eastAsia="Calibri" w:hAnsi="Angsana New" w:cs="Angsana New" w:hint="cs"/>
          <w:cs/>
        </w:rPr>
        <w:t>6</w:t>
      </w:r>
      <w:r>
        <w:rPr>
          <w:rFonts w:ascii="Angsana New" w:eastAsia="Calibri" w:hAnsi="Angsana New" w:cs="Angsana New"/>
          <w:cs/>
        </w:rPr>
        <w:t xml:space="preserve"> </w:t>
      </w:r>
      <w:r w:rsidR="00046624">
        <w:rPr>
          <w:rFonts w:ascii="Angsana New" w:eastAsia="Calibri" w:hAnsi="Angsana New" w:cs="Angsana New"/>
          <w:cs/>
        </w:rPr>
        <w:tab/>
      </w:r>
      <w:r w:rsidRPr="00682934">
        <w:rPr>
          <w:rFonts w:ascii="Angsana New" w:eastAsia="Calibri" w:hAnsi="Angsana New" w:cs="Angsana New"/>
          <w:cs/>
        </w:rPr>
        <w:tab/>
      </w:r>
      <w:r w:rsidRPr="00682934">
        <w:rPr>
          <w:rFonts w:ascii="Angsana New" w:eastAsia="Calibri" w:hAnsi="Angsana New" w:cs="Angsana New" w:hint="cs"/>
          <w:cs/>
        </w:rPr>
        <w:tab/>
      </w:r>
      <w:r w:rsidR="00D456E6" w:rsidRPr="00D456E6">
        <w:rPr>
          <w:rFonts w:ascii="Angsana New" w:eastAsia="Calibri" w:hAnsi="Angsana New" w:cs="Angsana New" w:hint="cs"/>
          <w:spacing w:val="-6"/>
          <w:cs/>
        </w:rPr>
        <w:t>การ</w:t>
      </w:r>
      <w:r w:rsidRPr="00D456E6">
        <w:rPr>
          <w:rFonts w:ascii="Angsana New" w:eastAsia="Calibri" w:hAnsi="Angsana New" w:cs="Angsana New" w:hint="cs"/>
          <w:spacing w:val="-6"/>
          <w:cs/>
        </w:rPr>
        <w:t>ป้องกันความเสี่ยงของเงินลงทุนสุทธิ</w:t>
      </w:r>
      <w:r w:rsidR="006413DC" w:rsidRPr="00D456E6">
        <w:rPr>
          <w:rFonts w:ascii="Angsana New" w:eastAsia="Calibri" w:hAnsi="Angsana New" w:cs="Angsana New" w:hint="cs"/>
          <w:spacing w:val="-6"/>
          <w:cs/>
        </w:rPr>
        <w:t>ในหน่วยงานต่างประเทศ</w:t>
      </w:r>
    </w:p>
    <w:p w:rsidR="00FD49F9" w:rsidRDefault="006413DC" w:rsidP="00FD49F9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/>
          <w:cs/>
        </w:rPr>
        <w:t xml:space="preserve">ฉบับที่ </w:t>
      </w:r>
      <w:r>
        <w:rPr>
          <w:rFonts w:ascii="Angsana New" w:eastAsia="Calibri" w:hAnsi="Angsana New" w:cs="Angsana New" w:hint="cs"/>
          <w:cs/>
        </w:rPr>
        <w:t>19</w:t>
      </w:r>
      <w:r>
        <w:rPr>
          <w:rFonts w:ascii="Angsana New" w:eastAsia="Calibri" w:hAnsi="Angsana New" w:cs="Angsana New"/>
          <w:cs/>
        </w:rPr>
        <w:t xml:space="preserve"> </w:t>
      </w:r>
      <w:r w:rsidR="00046624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>การชำระหนี้สินทางการเงินด้วยตราสารทุน</w:t>
      </w:r>
    </w:p>
    <w:p w:rsidR="00FD49F9" w:rsidRPr="00FD49F9" w:rsidRDefault="00FD49F9" w:rsidP="00FD49F9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046624" w:rsidRPr="00FD49F9" w:rsidRDefault="00046624" w:rsidP="00CA0C9E">
      <w:pPr>
        <w:ind w:left="709" w:right="-63" w:firstLine="284"/>
        <w:jc w:val="thaiDistribute"/>
        <w:rPr>
          <w:rFonts w:ascii="Angsana New" w:eastAsia="Calibri" w:hAnsi="Angsana New" w:cs="Angsana New"/>
        </w:rPr>
      </w:pPr>
      <w:r w:rsidRPr="00FD49F9">
        <w:rPr>
          <w:rFonts w:ascii="Angsana New" w:hAnsi="Angsana New" w:cs="Angsana New"/>
          <w:cs/>
        </w:rPr>
        <w:t xml:space="preserve">มาตรฐานการรายงานทางการเงินกลุ่มดังกล่าว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D49F9">
        <w:rPr>
          <w:rFonts w:ascii="Angsana New" w:hAnsi="Angsana New" w:cs="Angsana New"/>
        </w:rPr>
        <w:t>(Business Model)</w:t>
      </w:r>
      <w:r w:rsidRPr="00FD49F9">
        <w:rPr>
          <w:rFonts w:ascii="Angsana New" w:hAnsi="Angsana New" w:cs="Angsana New"/>
          <w:cs/>
        </w:rPr>
        <w:t xml:space="preserve">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FD49F9" w:rsidRPr="00FD49F9" w:rsidRDefault="00FD49F9" w:rsidP="00CA0C9E">
      <w:pPr>
        <w:ind w:left="709" w:right="-63" w:firstLine="284"/>
        <w:jc w:val="thaiDistribute"/>
        <w:rPr>
          <w:rFonts w:ascii="Angsana New" w:eastAsia="Calibri" w:hAnsi="Angsana New" w:cs="Angsana New"/>
        </w:rPr>
      </w:pPr>
      <w:r w:rsidRPr="00FD49F9">
        <w:rPr>
          <w:rFonts w:ascii="Angsana New" w:hAnsi="Angsana New" w:cs="Angsana New"/>
          <w:cs/>
        </w:rPr>
        <w:t>การนำมาตรฐานกลุ่มนี้มาถือปฏิบัติ</w:t>
      </w:r>
      <w:r w:rsidR="00D456E6">
        <w:rPr>
          <w:rFonts w:ascii="Angsana New" w:hAnsi="Angsana New" w:cs="Angsana New" w:hint="cs"/>
          <w:cs/>
        </w:rPr>
        <w:t xml:space="preserve"> </w:t>
      </w:r>
      <w:r w:rsidRPr="00FD49F9">
        <w:rPr>
          <w:rFonts w:ascii="Angsana New" w:hAnsi="Angsana New" w:cs="Angsana New"/>
          <w:cs/>
        </w:rPr>
        <w:t>มีผลกระทบต่องบการเงินของกลุ่มบริษัทจากรายการดังต่อไปนี้</w:t>
      </w:r>
    </w:p>
    <w:p w:rsidR="00FD49F9" w:rsidRPr="00AE5DEF" w:rsidRDefault="00FD49F9" w:rsidP="00FD49F9">
      <w:pPr>
        <w:tabs>
          <w:tab w:val="left" w:pos="709"/>
        </w:tabs>
        <w:spacing w:before="120" w:after="120"/>
        <w:jc w:val="thaiDistribute"/>
        <w:rPr>
          <w:rFonts w:ascii="Angsana New" w:eastAsia="MS Mincho" w:hAnsi="Angsana New" w:cs="Angsana New"/>
          <w:spacing w:val="-6"/>
          <w:u w:val="single"/>
        </w:rPr>
      </w:pPr>
      <w:r>
        <w:rPr>
          <w:rFonts w:ascii="Angsana New" w:eastAsia="MS Mincho" w:hAnsi="Angsana New" w:cs="Angsana New" w:hint="cs"/>
          <w:spacing w:val="-6"/>
          <w:cs/>
        </w:rPr>
        <w:tab/>
      </w:r>
      <w:r w:rsidRPr="00AE5DEF">
        <w:rPr>
          <w:rFonts w:ascii="Angsana New" w:hAnsi="Angsana New" w:cs="Angsana New"/>
          <w:u w:val="single"/>
          <w:cs/>
        </w:rPr>
        <w:t>การ</w:t>
      </w:r>
      <w:r w:rsidRPr="00AE5DEF">
        <w:rPr>
          <w:rFonts w:ascii="Angsana New" w:eastAsia="MS Mincho" w:hAnsi="Angsana New" w:cs="Angsana New"/>
          <w:spacing w:val="-6"/>
          <w:u w:val="single"/>
          <w:cs/>
        </w:rPr>
        <w:t>จัดประเภทรายการและการวัดมูลค่าของสินทรัพย์ทางการเงินและหนี้สินทางการเงิน</w:t>
      </w:r>
    </w:p>
    <w:p w:rsidR="00FD49F9" w:rsidRDefault="00FD49F9" w:rsidP="00CA0C9E">
      <w:pPr>
        <w:tabs>
          <w:tab w:val="left" w:pos="1276"/>
        </w:tabs>
        <w:ind w:left="709" w:right="-63" w:firstLine="284"/>
        <w:jc w:val="thaiDistribute"/>
        <w:rPr>
          <w:rFonts w:ascii="Angsana New" w:hAnsi="Angsana New" w:cs="Angsana New"/>
        </w:rPr>
      </w:pPr>
      <w:r w:rsidRPr="00AE5DEF">
        <w:rPr>
          <w:rFonts w:ascii="Angsana New" w:hAnsi="Angsana New" w:cs="Angsana New"/>
          <w:cs/>
        </w:rPr>
        <w:t>วันที่</w:t>
      </w:r>
      <w:r w:rsidRPr="00AE5DEF">
        <w:rPr>
          <w:rFonts w:ascii="Angsana New" w:hAnsi="Angsana New" w:cs="Angsana New"/>
          <w:spacing w:val="-10"/>
          <w:cs/>
        </w:rPr>
        <w:t>เริ่มต้นใช้มาตรฐานครั้งแรกกลุ่มบริษัท</w:t>
      </w:r>
      <w:r w:rsidRPr="001623AB">
        <w:rPr>
          <w:rFonts w:ascii="Angsana New" w:hAnsi="Angsana New" w:cs="Angsana New"/>
          <w:cs/>
        </w:rPr>
        <w:t>ได้เลือกไม่มีการปรับปรุงกับกำไรสะสม ณ วันที่ 1 มกราคม 2563 และไม่ปรับย้อนหลังงบการเงินปีก่อนที่แสดงเปรียบเทียบ</w:t>
      </w:r>
    </w:p>
    <w:p w:rsidR="003A7969" w:rsidRDefault="003A7969" w:rsidP="00CA0C9E">
      <w:pPr>
        <w:tabs>
          <w:tab w:val="left" w:pos="1276"/>
        </w:tabs>
        <w:ind w:left="709" w:right="-63" w:firstLine="284"/>
        <w:jc w:val="thaiDistribute"/>
        <w:rPr>
          <w:rFonts w:ascii="Angsana New" w:hAnsi="Angsana New" w:cs="Angsana New"/>
        </w:rPr>
      </w:pPr>
    </w:p>
    <w:p w:rsidR="003A7969" w:rsidRDefault="003A7969" w:rsidP="00CA0C9E">
      <w:pPr>
        <w:tabs>
          <w:tab w:val="left" w:pos="1276"/>
        </w:tabs>
        <w:ind w:left="709" w:right="-63" w:firstLine="284"/>
        <w:jc w:val="thaiDistribute"/>
        <w:rPr>
          <w:rFonts w:ascii="Angsana New" w:hAnsi="Angsana New" w:cs="Angsana New"/>
        </w:rPr>
      </w:pPr>
    </w:p>
    <w:p w:rsidR="0032352F" w:rsidRPr="00AE5DEF" w:rsidRDefault="0032352F" w:rsidP="00CA0C9E">
      <w:pPr>
        <w:tabs>
          <w:tab w:val="left" w:pos="1276"/>
        </w:tabs>
        <w:ind w:left="709" w:right="-63" w:firstLine="284"/>
        <w:jc w:val="thaiDistribute"/>
        <w:rPr>
          <w:rFonts w:ascii="Angsana New" w:hAnsi="Angsana New" w:cs="Angsana New"/>
        </w:rPr>
      </w:pPr>
    </w:p>
    <w:p w:rsidR="00FD49F9" w:rsidRPr="00AE5DEF" w:rsidRDefault="00FD49F9" w:rsidP="00CA0C9E">
      <w:pPr>
        <w:tabs>
          <w:tab w:val="left" w:pos="1276"/>
        </w:tabs>
        <w:ind w:left="1560" w:right="-63" w:hanging="426"/>
        <w:jc w:val="thaiDistribute"/>
        <w:rPr>
          <w:rFonts w:ascii="Angsana New" w:hAnsi="Angsana New" w:cs="Angsana New"/>
          <w:cs/>
        </w:rPr>
      </w:pPr>
      <w:r w:rsidRPr="00AE5DEF">
        <w:rPr>
          <w:rFonts w:ascii="Angsana New" w:hAnsi="Angsana New" w:cs="Angsana New"/>
          <w:spacing w:val="-10"/>
          <w:cs/>
        </w:rPr>
        <w:lastRenderedPageBreak/>
        <w:tab/>
        <w:t>-</w:t>
      </w:r>
      <w:r w:rsidRPr="00AE5DEF">
        <w:rPr>
          <w:rFonts w:ascii="Angsana New" w:hAnsi="Angsana New" w:cs="Angsana New"/>
          <w:spacing w:val="-10"/>
          <w:cs/>
        </w:rPr>
        <w:tab/>
      </w:r>
      <w:r w:rsidRPr="001516FD">
        <w:rPr>
          <w:rFonts w:ascii="Angsana New" w:hAnsi="Angsana New" w:cs="Angsana New"/>
          <w:spacing w:val="-10"/>
          <w:cs/>
        </w:rPr>
        <w:t>สินทรัพย์ทางการเงินประเภทเงินลงทุนในกองทุนเปิด</w:t>
      </w:r>
      <w:r w:rsidR="00E57A3A">
        <w:rPr>
          <w:rFonts w:ascii="Angsana New" w:hAnsi="Angsana New" w:cs="Angsana New" w:hint="cs"/>
          <w:spacing w:val="-10"/>
          <w:cs/>
        </w:rPr>
        <w:t xml:space="preserve"> </w:t>
      </w:r>
      <w:r w:rsidRPr="001516FD">
        <w:rPr>
          <w:rFonts w:ascii="Angsana New" w:hAnsi="Angsana New" w:cs="Angsana New"/>
          <w:spacing w:val="-10"/>
          <w:cs/>
        </w:rPr>
        <w:t>วัด</w:t>
      </w:r>
      <w:r w:rsidR="00DC715D" w:rsidRPr="001516FD">
        <w:rPr>
          <w:rFonts w:ascii="Angsana New" w:hAnsi="Angsana New" w:cs="Angsana New" w:hint="cs"/>
          <w:spacing w:val="-10"/>
          <w:cs/>
        </w:rPr>
        <w:t>มูลค่า</w:t>
      </w:r>
      <w:r w:rsidRPr="001516FD">
        <w:rPr>
          <w:rFonts w:ascii="Angsana New" w:hAnsi="Angsana New" w:cs="Angsana New"/>
          <w:spacing w:val="-10"/>
          <w:cs/>
        </w:rPr>
        <w:t>ด้วยมูลค่ายุติธรรมผ่านกำไรหรือขาดทุน</w:t>
      </w:r>
    </w:p>
    <w:p w:rsidR="00AE5DEF" w:rsidRPr="00AE5DEF" w:rsidRDefault="00AE5DEF" w:rsidP="00CA0C9E">
      <w:pPr>
        <w:tabs>
          <w:tab w:val="left" w:pos="1276"/>
        </w:tabs>
        <w:ind w:left="1560" w:right="-63" w:hanging="284"/>
        <w:jc w:val="thaiDistribute"/>
        <w:rPr>
          <w:rFonts w:ascii="Angsana New" w:hAnsi="Angsana New" w:cs="Angsana New"/>
          <w:cs/>
        </w:rPr>
      </w:pPr>
      <w:r w:rsidRPr="00AE5DEF">
        <w:rPr>
          <w:rFonts w:ascii="Angsana New" w:hAnsi="Angsana New" w:cs="Angsana New"/>
          <w:cs/>
        </w:rPr>
        <w:t>-</w:t>
      </w:r>
      <w:r w:rsidRPr="00AE5DEF">
        <w:rPr>
          <w:rFonts w:ascii="Angsana New" w:hAnsi="Angsana New" w:cs="Angsana New"/>
          <w:spacing w:val="-10"/>
          <w:cs/>
        </w:rPr>
        <w:tab/>
        <w:t>สินทรัพย์ทาง</w:t>
      </w:r>
      <w:r w:rsidRPr="00AE5DEF">
        <w:rPr>
          <w:rFonts w:ascii="Angsana New" w:hAnsi="Angsana New" w:cs="Angsana New"/>
          <w:spacing w:val="-4"/>
          <w:cs/>
        </w:rPr>
        <w:t>การเงินประเภท</w:t>
      </w:r>
      <w:r w:rsidR="003407FB">
        <w:rPr>
          <w:rFonts w:ascii="Angsana New" w:hAnsi="Angsana New" w:cs="Angsana New" w:hint="cs"/>
          <w:spacing w:val="-4"/>
          <w:cs/>
        </w:rPr>
        <w:t>เงินลงทุนในตราสารทุน</w:t>
      </w:r>
      <w:r w:rsidRPr="00AE5DEF">
        <w:rPr>
          <w:rFonts w:ascii="Angsana New" w:hAnsi="Angsana New" w:cs="Angsana New"/>
          <w:spacing w:val="-4"/>
          <w:cs/>
        </w:rPr>
        <w:t>ในความต้องการของตลาด วัด</w:t>
      </w:r>
      <w:r w:rsidR="00DC715D">
        <w:rPr>
          <w:rFonts w:ascii="Angsana New" w:hAnsi="Angsana New" w:cs="Angsana New" w:hint="cs"/>
          <w:spacing w:val="-4"/>
          <w:cs/>
        </w:rPr>
        <w:t>มูลค่า</w:t>
      </w:r>
      <w:r w:rsidRPr="00AE5DEF">
        <w:rPr>
          <w:rFonts w:ascii="Angsana New" w:hAnsi="Angsana New" w:cs="Angsana New"/>
          <w:spacing w:val="-4"/>
          <w:cs/>
        </w:rPr>
        <w:t>ด้วยมูลค่ายุติธรรมผ่านกำไรขาดทุนเบ็ดเสร็จ</w:t>
      </w:r>
      <w:r w:rsidR="00DC715D">
        <w:rPr>
          <w:rFonts w:ascii="Angsana New" w:hAnsi="Angsana New" w:cs="Angsana New" w:hint="cs"/>
          <w:cs/>
        </w:rPr>
        <w:t>อื่น</w:t>
      </w:r>
    </w:p>
    <w:p w:rsidR="00AE5DEF" w:rsidRPr="00AE5DEF" w:rsidRDefault="00AE5DEF" w:rsidP="00CA0C9E">
      <w:pPr>
        <w:tabs>
          <w:tab w:val="left" w:pos="1276"/>
        </w:tabs>
        <w:ind w:left="1560" w:right="-63" w:hanging="284"/>
        <w:jc w:val="thaiDistribute"/>
        <w:rPr>
          <w:rFonts w:ascii="Angsana New" w:hAnsi="Angsana New" w:cs="Angsana New"/>
        </w:rPr>
      </w:pPr>
      <w:r w:rsidRPr="00AE5DEF">
        <w:rPr>
          <w:rFonts w:ascii="Angsana New" w:hAnsi="Angsana New" w:cs="Angsana New"/>
          <w:spacing w:val="-4"/>
        </w:rPr>
        <w:t>-</w:t>
      </w:r>
      <w:r w:rsidRPr="00AE5DEF">
        <w:rPr>
          <w:rFonts w:ascii="Angsana New" w:hAnsi="Angsana New" w:cs="Angsana New"/>
          <w:spacing w:val="-4"/>
        </w:rPr>
        <w:tab/>
      </w:r>
      <w:r w:rsidR="003407FB">
        <w:rPr>
          <w:rFonts w:ascii="Angsana New" w:hAnsi="Angsana New" w:cs="Angsana New"/>
          <w:spacing w:val="-4"/>
          <w:cs/>
        </w:rPr>
        <w:t>สินทรัพย์ทางการเงินประเภท</w:t>
      </w:r>
      <w:r w:rsidR="003407FB">
        <w:rPr>
          <w:rFonts w:ascii="Angsana New" w:hAnsi="Angsana New" w:cs="Angsana New" w:hint="cs"/>
          <w:spacing w:val="-4"/>
          <w:cs/>
        </w:rPr>
        <w:t>เงินลงทุนในตราสารทุน</w:t>
      </w:r>
      <w:r w:rsidR="00DC715D">
        <w:rPr>
          <w:rFonts w:ascii="Angsana New" w:hAnsi="Angsana New" w:cs="Angsana New" w:hint="cs"/>
          <w:spacing w:val="-4"/>
          <w:cs/>
        </w:rPr>
        <w:t>ที่</w:t>
      </w:r>
      <w:r w:rsidRPr="00AE5DEF">
        <w:rPr>
          <w:rFonts w:ascii="Angsana New" w:hAnsi="Angsana New" w:cs="Angsana New"/>
          <w:spacing w:val="-4"/>
          <w:cs/>
        </w:rPr>
        <w:t>ไม่อยู่ในความต้องการของตลาด วัด</w:t>
      </w:r>
      <w:r w:rsidR="00DC715D">
        <w:rPr>
          <w:rFonts w:ascii="Angsana New" w:hAnsi="Angsana New" w:cs="Angsana New" w:hint="cs"/>
          <w:spacing w:val="-4"/>
          <w:cs/>
        </w:rPr>
        <w:t>มูลค่า</w:t>
      </w:r>
      <w:r w:rsidRPr="00AE5DEF">
        <w:rPr>
          <w:rFonts w:ascii="Angsana New" w:hAnsi="Angsana New" w:cs="Angsana New"/>
          <w:spacing w:val="-4"/>
          <w:cs/>
        </w:rPr>
        <w:t>ด้วยมูลค่ายุติธรรมผ่านกำไรขาดทุน</w:t>
      </w:r>
    </w:p>
    <w:p w:rsidR="00FD49F9" w:rsidRDefault="00AE5DEF" w:rsidP="00CA0C9E">
      <w:pPr>
        <w:tabs>
          <w:tab w:val="left" w:pos="1276"/>
        </w:tabs>
        <w:ind w:left="1560" w:right="-63" w:hanging="284"/>
        <w:jc w:val="thaiDistribute"/>
        <w:rPr>
          <w:rFonts w:ascii="Angsana New" w:hAnsi="Angsana New" w:cs="Angsana New"/>
          <w:spacing w:val="-4"/>
        </w:rPr>
      </w:pPr>
      <w:r w:rsidRPr="00AE5DEF">
        <w:rPr>
          <w:rFonts w:ascii="Angsana New" w:hAnsi="Angsana New" w:cs="Angsana New"/>
          <w:spacing w:val="-4"/>
          <w:cs/>
        </w:rPr>
        <w:t>-</w:t>
      </w:r>
      <w:r w:rsidRPr="00AE5DEF">
        <w:rPr>
          <w:rFonts w:ascii="Angsana New" w:hAnsi="Angsana New" w:cs="Angsana New"/>
          <w:spacing w:val="-4"/>
          <w:cs/>
        </w:rPr>
        <w:tab/>
        <w:t xml:space="preserve">การรับรู้รายการผลขาดทุนด้านเครดิต </w:t>
      </w:r>
      <w:r w:rsidR="00E57A3A">
        <w:rPr>
          <w:rFonts w:ascii="Angsana New" w:hAnsi="Angsana New" w:cs="Angsana New"/>
          <w:spacing w:val="-4"/>
        </w:rPr>
        <w:t>–</w:t>
      </w:r>
      <w:r w:rsidRPr="00AE5DEF">
        <w:rPr>
          <w:rFonts w:ascii="Angsana New" w:hAnsi="Angsana New" w:cs="Angsana New"/>
          <w:spacing w:val="-4"/>
          <w:cs/>
        </w:rPr>
        <w:t xml:space="preserve"> กลุ่มบริษัทรับรู้ผลขาดทุนด้านเครดิตที่คาดว่าจะเกิดขึ้นต่อสินทรัพย์ทางการเงิน</w:t>
      </w:r>
      <w:r w:rsidR="00E57A3A">
        <w:rPr>
          <w:rFonts w:ascii="Angsana New" w:hAnsi="Angsana New" w:cs="Angsana New" w:hint="cs"/>
          <w:spacing w:val="-4"/>
          <w:cs/>
        </w:rPr>
        <w:t xml:space="preserve"> </w:t>
      </w:r>
      <w:r w:rsidRPr="00AE5DEF">
        <w:rPr>
          <w:rFonts w:ascii="Angsana New" w:hAnsi="Angsana New" w:cs="Angsana New"/>
          <w:spacing w:val="-4"/>
          <w:cs/>
        </w:rPr>
        <w:t xml:space="preserve">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AE5DEF">
        <w:rPr>
          <w:rFonts w:ascii="Angsana New" w:hAnsi="Angsana New" w:cs="Angsana New"/>
          <w:spacing w:val="-4"/>
        </w:rPr>
        <w:t xml:space="preserve">1 </w:t>
      </w:r>
      <w:r w:rsidRPr="00AE5DEF">
        <w:rPr>
          <w:rFonts w:ascii="Angsana New" w:hAnsi="Angsana New" w:cs="Angsana New"/>
          <w:spacing w:val="-4"/>
          <w:cs/>
        </w:rPr>
        <w:t xml:space="preserve">มกราคม </w:t>
      </w:r>
      <w:r w:rsidRPr="00AE5DEF">
        <w:rPr>
          <w:rFonts w:ascii="Angsana New" w:hAnsi="Angsana New" w:cs="Angsana New"/>
          <w:spacing w:val="-4"/>
        </w:rPr>
        <w:t>2563</w:t>
      </w:r>
    </w:p>
    <w:p w:rsidR="00AE5DEF" w:rsidRPr="00AE5DEF" w:rsidRDefault="00AE5DEF" w:rsidP="00AE5DEF">
      <w:pPr>
        <w:tabs>
          <w:tab w:val="left" w:pos="1276"/>
        </w:tabs>
        <w:ind w:left="1560" w:right="126" w:hanging="28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AE5DEF" w:rsidRDefault="00AE5DEF" w:rsidP="001623AB">
      <w:pPr>
        <w:ind w:left="709" w:right="-63" w:firstLine="284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pacing w:val="-4"/>
          <w:cs/>
        </w:rPr>
        <w:tab/>
      </w:r>
      <w:r w:rsidRPr="00AE5DEF">
        <w:rPr>
          <w:rFonts w:ascii="Angsana New" w:hAnsi="Angsana New" w:cs="Angsana New"/>
          <w:spacing w:val="-4"/>
          <w:cs/>
        </w:rPr>
        <w:t>ผลกระ</w:t>
      </w:r>
      <w:r>
        <w:rPr>
          <w:rFonts w:ascii="Angsana New" w:hAnsi="Angsana New" w:cs="Angsana New" w:hint="cs"/>
          <w:spacing w:val="-4"/>
          <w:cs/>
        </w:rPr>
        <w:t>ทบจากการเปลี่ยนแปลงนโยบายบัญชี เนื่องจากการนำมาตรฐานรายงานทางการเงินใหม่มาถือปฏิบัติแสดงในหมายเหตุข้อ 3</w:t>
      </w:r>
    </w:p>
    <w:p w:rsidR="00C30FEA" w:rsidRPr="001623AB" w:rsidRDefault="00C30FEA" w:rsidP="00A87AE7">
      <w:pPr>
        <w:spacing w:line="120" w:lineRule="auto"/>
        <w:ind w:left="709" w:right="125" w:firstLine="284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AE5DEF" w:rsidRDefault="00AE5DEF" w:rsidP="00AE5DEF">
      <w:pPr>
        <w:autoSpaceDE w:val="0"/>
        <w:autoSpaceDN w:val="0"/>
        <w:ind w:left="560" w:right="246" w:firstLine="149"/>
        <w:jc w:val="thaiDistribute"/>
        <w:rPr>
          <w:rFonts w:ascii="Angsana New" w:hAnsi="Angsana New"/>
          <w:b/>
          <w:bCs/>
        </w:rPr>
      </w:pPr>
      <w:r w:rsidRPr="009B678C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9B678C">
        <w:rPr>
          <w:rFonts w:ascii="Angsana New" w:hAnsi="Angsana New"/>
          <w:b/>
          <w:bCs/>
        </w:rPr>
        <w:t xml:space="preserve">16 </w:t>
      </w:r>
      <w:r w:rsidRPr="009B678C">
        <w:rPr>
          <w:rFonts w:ascii="Angsana New" w:hAnsi="Angsana New" w:hint="cs"/>
          <w:b/>
          <w:bCs/>
          <w:cs/>
        </w:rPr>
        <w:t>เรื่อง สัญญาเช่า</w:t>
      </w:r>
    </w:p>
    <w:p w:rsidR="00B202AB" w:rsidRDefault="00B202AB" w:rsidP="001623AB">
      <w:pPr>
        <w:tabs>
          <w:tab w:val="left" w:pos="709"/>
        </w:tabs>
        <w:ind w:left="709" w:right="-63" w:firstLine="28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Pr="009B678C">
        <w:rPr>
          <w:rFonts w:ascii="Angsana New" w:hAnsi="Angsana New" w:cs="Angsana New"/>
          <w:cs/>
        </w:rPr>
        <w:t xml:space="preserve"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B678C">
        <w:rPr>
          <w:rFonts w:ascii="Angsana New" w:hAnsi="Angsana New" w:cs="Angsana New"/>
        </w:rPr>
        <w:t xml:space="preserve">12 </w:t>
      </w:r>
      <w:r w:rsidRPr="009B678C">
        <w:rPr>
          <w:rFonts w:ascii="Angsana New" w:hAnsi="Angsana New" w:cs="Angsana New"/>
          <w:cs/>
        </w:rPr>
        <w:t>เดือน เว้นแต่สินทรัพย์อ้างอิงนั้นมีมูลค่าต่ำ</w:t>
      </w:r>
    </w:p>
    <w:p w:rsidR="00B202AB" w:rsidRDefault="00B202AB" w:rsidP="001623AB">
      <w:pPr>
        <w:ind w:left="709" w:right="-63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t>กลุ่ม</w:t>
      </w:r>
      <w:r w:rsidRPr="009B678C">
        <w:rPr>
          <w:rFonts w:ascii="Angsana New" w:hAnsi="Angsana New" w:cs="Angsana New"/>
          <w:cs/>
        </w:rPr>
        <w:t>บริษัทนำมาตรฐานการรายงานทางการเงินฉบับนี้มาถือปฏิบัติ</w:t>
      </w:r>
      <w:r w:rsidRPr="00AE5DEF">
        <w:rPr>
          <w:rFonts w:ascii="Angsana New" w:hAnsi="Angsana New" w:cs="Angsana New"/>
          <w:cs/>
        </w:rPr>
        <w:t xml:space="preserve">โดยไม่มีการปรับปรุงกับกำไรสะสม ณ วันที่ </w:t>
      </w:r>
      <w:r w:rsidRPr="00AE5DEF">
        <w:rPr>
          <w:rFonts w:ascii="Angsana New" w:hAnsi="Angsana New" w:cs="Angsana New"/>
        </w:rPr>
        <w:t xml:space="preserve">1 </w:t>
      </w:r>
      <w:r w:rsidRPr="00AE5DEF">
        <w:rPr>
          <w:rFonts w:ascii="Angsana New" w:hAnsi="Angsana New" w:cs="Angsana New"/>
          <w:cs/>
        </w:rPr>
        <w:t xml:space="preserve">มกราคม </w:t>
      </w:r>
      <w:r w:rsidRPr="00AE5DEF">
        <w:rPr>
          <w:rFonts w:ascii="Angsana New" w:hAnsi="Angsana New" w:cs="Angsana New"/>
        </w:rPr>
        <w:t>2563</w:t>
      </w:r>
      <w:r w:rsidRPr="00AE5DEF">
        <w:rPr>
          <w:rFonts w:ascii="Angsana New" w:hAnsi="Angsana New" w:cs="Angsana New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 w:hint="cs"/>
          <w:cs/>
        </w:rPr>
        <w:t>กลุ่ม</w:t>
      </w:r>
      <w:r w:rsidRPr="009B678C">
        <w:rPr>
          <w:rFonts w:ascii="Angsana New" w:hAnsi="Angsana New" w:cs="Angsana New"/>
          <w:cs/>
        </w:rPr>
        <w:t>บริษัทจะรับรู้หนี้สินตามสัญญาเช่าสำหรับสัญญาเช่า</w:t>
      </w:r>
      <w:r w:rsidRPr="009B678C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9B678C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 xml:space="preserve">คิดลดด้วยอัตราดอกเบี้ยเงินกู้ยืมส่วนเพิ่มของกลุ่มบริษัท ณ วันที่ </w:t>
      </w:r>
      <w:r w:rsidRPr="009B678C">
        <w:rPr>
          <w:rFonts w:ascii="Angsana New" w:hAnsi="Angsana New" w:cs="Angsana New"/>
        </w:rPr>
        <w:t xml:space="preserve">1 </w:t>
      </w:r>
      <w:r w:rsidRPr="009B678C">
        <w:rPr>
          <w:rFonts w:ascii="Angsana New" w:hAnsi="Angsana New" w:cs="Angsana New"/>
          <w:cs/>
        </w:rPr>
        <w:t xml:space="preserve">มกราคม </w:t>
      </w:r>
      <w:r w:rsidRPr="009B678C">
        <w:rPr>
          <w:rFonts w:ascii="Angsana New" w:hAnsi="Angsana New" w:cs="Angsana New"/>
        </w:rPr>
        <w:t xml:space="preserve">2563 </w:t>
      </w:r>
      <w:r w:rsidRPr="009B678C">
        <w:rPr>
          <w:rFonts w:ascii="Angsana New" w:hAnsi="Angsana New" w:cs="Angsana New"/>
          <w:cs/>
        </w:rPr>
        <w:t>และรับรู้สินทรัพย์เท่ากับหนี้สินตามสัญญาเช่า</w:t>
      </w:r>
      <w:r w:rsidRPr="009B678C">
        <w:rPr>
          <w:rFonts w:ascii="Angsana New" w:hAnsi="Angsana New" w:cs="Angsana New"/>
        </w:rPr>
        <w:t xml:space="preserve"> </w:t>
      </w:r>
      <w:r w:rsidRPr="009B678C">
        <w:rPr>
          <w:rFonts w:ascii="Angsana New" w:hAnsi="Angsana New" w:cs="Angsana New"/>
          <w:cs/>
        </w:rPr>
        <w:t>ปรับปรุงด้วยจ</w:t>
      </w:r>
      <w:r w:rsidRPr="009B678C">
        <w:rPr>
          <w:rFonts w:ascii="Angsana New" w:hAnsi="Angsana New" w:cs="Angsana New" w:hint="cs"/>
          <w:cs/>
        </w:rPr>
        <w:t>ำ</w:t>
      </w:r>
      <w:r w:rsidRPr="009B678C">
        <w:rPr>
          <w:rFonts w:ascii="Angsana New" w:hAnsi="Angsana New" w:cs="Angsana New"/>
          <w:cs/>
        </w:rPr>
        <w:t>นวนเงินของการจ่ายชำระตามสัญญาเช่าที่จ่ายล่วงหน้าหรือค้างจ่าย</w:t>
      </w:r>
      <w:r w:rsidRPr="009B678C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ซึ่งเกี่ยวข้องกับสัญญาเช่าที่รับรู้ในงบแสดงฐานะการเงินก่อนวันที่น</w:t>
      </w:r>
      <w:r w:rsidRPr="009B678C">
        <w:rPr>
          <w:rFonts w:ascii="Angsana New" w:hAnsi="Angsana New" w:cs="Angsana New" w:hint="cs"/>
          <w:cs/>
        </w:rPr>
        <w:t>ำ</w:t>
      </w:r>
      <w:r w:rsidRPr="009B678C">
        <w:rPr>
          <w:rFonts w:ascii="Angsana New" w:hAnsi="Angsana New" w:cs="Angsana New"/>
          <w:cs/>
        </w:rPr>
        <w:t>มาปฏิบัติใช้ครั้งแรก</w:t>
      </w:r>
    </w:p>
    <w:p w:rsidR="00A509CE" w:rsidRPr="00A509CE" w:rsidRDefault="00A509CE" w:rsidP="00B202AB">
      <w:pPr>
        <w:ind w:left="709" w:right="126" w:firstLine="284"/>
        <w:jc w:val="thaiDistribute"/>
        <w:rPr>
          <w:rFonts w:ascii="Angsana New" w:hAnsi="Angsana New" w:cs="Angsana New"/>
          <w:sz w:val="6"/>
          <w:szCs w:val="6"/>
        </w:rPr>
      </w:pPr>
    </w:p>
    <w:p w:rsidR="00B202AB" w:rsidRDefault="00A509CE" w:rsidP="001623AB">
      <w:pPr>
        <w:tabs>
          <w:tab w:val="left" w:pos="709"/>
        </w:tabs>
        <w:ind w:left="709" w:right="-63" w:firstLine="284"/>
        <w:jc w:val="thaiDistribute"/>
        <w:rPr>
          <w:rFonts w:ascii="Angsana New" w:hAnsi="Angsana New" w:cs="Angsana New"/>
        </w:rPr>
      </w:pPr>
      <w:r w:rsidRPr="00AE5DEF">
        <w:rPr>
          <w:rFonts w:ascii="Angsana New" w:hAnsi="Angsana New" w:cs="Angsana New"/>
          <w:spacing w:val="-4"/>
          <w:cs/>
        </w:rPr>
        <w:t>ผลกระ</w:t>
      </w:r>
      <w:r>
        <w:rPr>
          <w:rFonts w:ascii="Angsana New" w:hAnsi="Angsana New" w:cs="Angsana New" w:hint="cs"/>
          <w:spacing w:val="-4"/>
          <w:cs/>
        </w:rPr>
        <w:t>ทบจากการเปลี่ยนแปลงนโยบายบัญชี เนื่องจากการนำมาตรฐานรายงานทางการเงินใหม่มาถือปฏิบัติแสดงในหมายเหตุข้อ 3</w:t>
      </w:r>
    </w:p>
    <w:p w:rsidR="00C30FEA" w:rsidRPr="001623AB" w:rsidRDefault="00C30FEA" w:rsidP="00A87AE7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:rsidR="00A509CE" w:rsidRDefault="00DC715D" w:rsidP="00DC715D">
      <w:pPr>
        <w:ind w:left="700" w:right="572" w:hanging="415"/>
        <w:jc w:val="thaiDistribute"/>
        <w:rPr>
          <w:rFonts w:ascii="Angsana New" w:eastAsia="Calibri" w:hAnsi="Angsana New" w:cs="Angsana New"/>
          <w:b/>
          <w:bCs/>
        </w:rPr>
      </w:pPr>
      <w:r w:rsidRPr="00DC715D">
        <w:rPr>
          <w:rFonts w:ascii="Angsana New" w:hAnsi="Angsana New" w:cs="Angsana New"/>
          <w:b/>
          <w:bCs/>
          <w:spacing w:val="-6"/>
          <w:cs/>
        </w:rPr>
        <w:t>2.</w:t>
      </w:r>
      <w:r w:rsidRPr="00DC715D">
        <w:rPr>
          <w:rFonts w:ascii="Angsana New" w:hAnsi="Angsana New" w:cs="Angsana New" w:hint="cs"/>
          <w:b/>
          <w:bCs/>
          <w:spacing w:val="-6"/>
          <w:cs/>
        </w:rPr>
        <w:t>4</w:t>
      </w:r>
      <w:r w:rsidRPr="00DC715D">
        <w:rPr>
          <w:rFonts w:ascii="Angsana New" w:hAnsi="Angsana New" w:cs="Angsana New"/>
          <w:b/>
          <w:bCs/>
          <w:spacing w:val="-6"/>
          <w:cs/>
        </w:rPr>
        <w:tab/>
      </w:r>
      <w:r w:rsidR="00A509CE" w:rsidRPr="00A509CE">
        <w:rPr>
          <w:rFonts w:ascii="Angsana New" w:hAnsi="Angsana New" w:cs="Angsana New"/>
          <w:b/>
          <w:bCs/>
          <w:cs/>
        </w:rPr>
        <w:t>มาตรฐาน</w:t>
      </w:r>
      <w:r w:rsidR="00A509CE" w:rsidRPr="00A509CE">
        <w:rPr>
          <w:rFonts w:ascii="Angsana New" w:hAnsi="Angsana New" w:cs="Angsana New"/>
          <w:b/>
          <w:bCs/>
          <w:spacing w:val="-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2564</w:t>
      </w:r>
    </w:p>
    <w:p w:rsidR="00A509CE" w:rsidRPr="009B678C" w:rsidRDefault="00A509CE" w:rsidP="00FC1F5F">
      <w:pPr>
        <w:ind w:left="709" w:right="-77" w:firstLine="284"/>
        <w:jc w:val="thaiDistribute"/>
        <w:rPr>
          <w:rFonts w:ascii="Angsana New" w:hAnsi="Angsana New" w:cs="Angsana New"/>
        </w:rPr>
      </w:pPr>
      <w:r w:rsidRPr="009B678C">
        <w:rPr>
          <w:rFonts w:ascii="Times New Roman" w:hAnsi="Times New Roman" w:cs="Angsana New"/>
          <w:sz w:val="24"/>
          <w:cs/>
        </w:rPr>
        <w:t>สภา</w:t>
      </w:r>
      <w:r w:rsidRPr="009B678C">
        <w:rPr>
          <w:rFonts w:ascii="Angsana New" w:hAnsi="Angsana New" w:cs="Angsana New"/>
          <w:spacing w:val="-6"/>
          <w:cs/>
        </w:rPr>
        <w:t>วิชาชีพ</w:t>
      </w:r>
      <w:r w:rsidRPr="009B678C">
        <w:rPr>
          <w:rFonts w:ascii="Times New Roman" w:hAnsi="Times New Roman" w:cs="Angsana New"/>
          <w:sz w:val="24"/>
          <w:cs/>
        </w:rPr>
        <w:t>บัญชีได้</w:t>
      </w:r>
      <w:r w:rsidRPr="009B678C">
        <w:rPr>
          <w:cs/>
        </w:rPr>
        <w:t>ประกาศใช้</w:t>
      </w:r>
      <w:r w:rsidRPr="009B678C">
        <w:rPr>
          <w:rFonts w:ascii="Times New Roman" w:hAnsi="Times New Roman" w:cs="Angsana New"/>
          <w:sz w:val="24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Pr="009B678C">
        <w:rPr>
          <w:rFonts w:ascii="Times New Roman" w:hAnsi="Times New Roman" w:cs="Angsana New" w:hint="cs"/>
          <w:sz w:val="24"/>
          <w:cs/>
        </w:rPr>
        <w:t xml:space="preserve">ฉบับปรับปรุง </w:t>
      </w:r>
      <w:r w:rsidRPr="009B678C">
        <w:rPr>
          <w:rFonts w:ascii="Times New Roman" w:hAnsi="Times New Roman" w:cs="Angsana New"/>
          <w:sz w:val="24"/>
          <w:cs/>
        </w:rPr>
        <w:t>ซึ่ง</w:t>
      </w:r>
      <w:r w:rsidRPr="009B678C">
        <w:rPr>
          <w:rFonts w:ascii="Times New Roman" w:hAnsi="Times New Roman" w:cs="Angsana New" w:hint="cs"/>
          <w:sz w:val="24"/>
          <w:cs/>
        </w:rPr>
        <w:t>จะ</w:t>
      </w:r>
      <w:r w:rsidRPr="009B678C">
        <w:rPr>
          <w:rFonts w:ascii="Times New Roman" w:hAnsi="Times New Roman" w:cs="Angsana New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B678C">
        <w:rPr>
          <w:rFonts w:ascii="Angsana New" w:hAnsi="Angsana New" w:cs="Angsana New"/>
          <w:cs/>
        </w:rPr>
        <w:t xml:space="preserve">วันที่ </w:t>
      </w:r>
      <w:r w:rsidRPr="009B678C">
        <w:rPr>
          <w:rFonts w:ascii="Angsana New" w:hAnsi="Angsana New" w:cs="Angsana New"/>
        </w:rPr>
        <w:t xml:space="preserve">1 </w:t>
      </w:r>
      <w:r w:rsidRPr="009B678C">
        <w:rPr>
          <w:rFonts w:ascii="Times New Roman" w:hAnsi="Times New Roman" w:cs="Angsana New"/>
          <w:sz w:val="24"/>
          <w:cs/>
        </w:rPr>
        <w:t>มกราคม</w:t>
      </w:r>
      <w:r w:rsidRPr="009B678C">
        <w:rPr>
          <w:rFonts w:ascii="Angsana New" w:hAnsi="Angsana New" w:cs="Angsana New"/>
          <w:cs/>
        </w:rPr>
        <w:t xml:space="preserve"> </w:t>
      </w:r>
      <w:r w:rsidRPr="009B678C">
        <w:rPr>
          <w:rFonts w:ascii="Angsana New" w:hAnsi="Angsana New" w:cs="Angsana New"/>
        </w:rPr>
        <w:t xml:space="preserve">2564 </w:t>
      </w:r>
      <w:r w:rsidRPr="009B678C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="00E57A3A"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B678C">
        <w:rPr>
          <w:rFonts w:ascii="Angsana New" w:hAnsi="Angsana New" w:cs="Angsana New" w:hint="cs"/>
          <w:cs/>
        </w:rPr>
        <w:t xml:space="preserve"> </w:t>
      </w:r>
    </w:p>
    <w:p w:rsidR="00A509CE" w:rsidRPr="009B678C" w:rsidRDefault="00A509CE" w:rsidP="00FC1F5F">
      <w:pPr>
        <w:tabs>
          <w:tab w:val="left" w:pos="993"/>
        </w:tabs>
        <w:ind w:left="709" w:right="-77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lastRenderedPageBreak/>
        <w:t>ฝ่ายบริหารของกลุ่มบริษัท อยู่ระหว่างการประเมินผลกระทบที่อาจมีต่องบการเงินในปีที่นำมาตรฐานการรายงานทางการเงิน และการตีความมาตรฐานการรายงานทางการเงิน ดังกล่าวมาถือปฏิบัติ</w:t>
      </w:r>
    </w:p>
    <w:p w:rsidR="00C456FF" w:rsidRPr="00AE5DEF" w:rsidRDefault="00C456FF" w:rsidP="001623AB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63"/>
        <w:rPr>
          <w:rFonts w:ascii="Angsana New" w:hAnsi="Angsana New" w:cs="Angsana New"/>
          <w:b/>
          <w:bCs/>
          <w:spacing w:val="-4"/>
        </w:rPr>
      </w:pPr>
      <w:r w:rsidRPr="00AE5DEF">
        <w:rPr>
          <w:rFonts w:ascii="Angsana New" w:hAnsi="Angsana New" w:cs="Angsana New"/>
          <w:b/>
          <w:bCs/>
          <w:spacing w:val="-4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456FF" w:rsidRPr="00AE5DEF" w:rsidRDefault="00FD1A49" w:rsidP="001623AB">
      <w:pPr>
        <w:pStyle w:val="ListParagraph"/>
        <w:ind w:left="356" w:right="-21" w:firstLine="364"/>
        <w:jc w:val="thaiDistribute"/>
        <w:rPr>
          <w:rFonts w:ascii="Angsana New" w:hAnsi="Angsana New"/>
          <w:szCs w:val="32"/>
        </w:rPr>
      </w:pPr>
      <w:r>
        <w:rPr>
          <w:rFonts w:ascii="Angsana New" w:hAnsi="Angsana New" w:hint="cs"/>
          <w:szCs w:val="32"/>
          <w:cs/>
        </w:rPr>
        <w:t>ตามที่กล่าวในหมายเหตุประกอบงบการเงินข้อ 2.3 กลุ่มบริษัท</w:t>
      </w:r>
      <w:r w:rsidR="00C456FF" w:rsidRPr="00AE5DEF">
        <w:rPr>
          <w:rFonts w:ascii="Angsana New" w:hAnsi="Angsana New"/>
          <w:szCs w:val="32"/>
          <w:cs/>
        </w:rPr>
        <w:t xml:space="preserve">ได้นำมาตรฐานการรายงานทางการเงิน </w:t>
      </w:r>
      <w:r w:rsidR="00C456FF" w:rsidRPr="00AE5DEF">
        <w:rPr>
          <w:rFonts w:ascii="Angsana New" w:eastAsia="Calibri" w:hAnsi="Angsana New"/>
          <w:szCs w:val="32"/>
          <w:cs/>
        </w:rPr>
        <w:t xml:space="preserve">กลุ่มเครื่องมือทางการเงิน และมาตรฐานการรายงานทางการเงินฉบับที่ </w:t>
      </w:r>
      <w:r w:rsidR="00C456FF" w:rsidRPr="00AE5DEF">
        <w:rPr>
          <w:rFonts w:ascii="Angsana New" w:eastAsia="Calibri" w:hAnsi="Angsana New"/>
          <w:szCs w:val="32"/>
        </w:rPr>
        <w:t>16</w:t>
      </w:r>
      <w:r w:rsidR="00C456FF" w:rsidRPr="00AE5DEF">
        <w:rPr>
          <w:rFonts w:ascii="Angsana New" w:eastAsia="Calibri" w:hAnsi="Angsana New"/>
          <w:szCs w:val="32"/>
          <w:cs/>
        </w:rPr>
        <w:t xml:space="preserve"> เรื่อง สัญญาเช่า </w:t>
      </w:r>
      <w:r w:rsidR="00DC715D">
        <w:rPr>
          <w:rFonts w:ascii="Angsana New" w:hAnsi="Angsana New"/>
          <w:szCs w:val="32"/>
          <w:cs/>
        </w:rPr>
        <w:t>มาถือปฏิบัติในระหว่าง</w:t>
      </w:r>
      <w:r w:rsidR="00DC715D">
        <w:rPr>
          <w:rFonts w:ascii="Angsana New" w:hAnsi="Angsana New" w:hint="cs"/>
          <w:szCs w:val="32"/>
          <w:cs/>
        </w:rPr>
        <w:t>ปี</w:t>
      </w:r>
      <w:r w:rsidR="00C456FF" w:rsidRPr="00AE5DEF">
        <w:rPr>
          <w:rFonts w:ascii="Angsana New" w:hAnsi="Angsana New"/>
          <w:szCs w:val="32"/>
          <w:cs/>
        </w:rPr>
        <w:t xml:space="preserve">ปัจจุบัน กิจการได้เลือกปรับผลกระทบจากการเปลี่ยนแปลงนโยบายการบัญชีดังกล่าว มาถือปฏิบัติครั้งแรก โดยไม่มีการปรับปรุงกับกำไรสะสม ณ วันที่ </w:t>
      </w:r>
      <w:r w:rsidR="00C456FF" w:rsidRPr="00AE5DEF">
        <w:rPr>
          <w:rFonts w:ascii="Angsana New" w:hAnsi="Angsana New"/>
          <w:szCs w:val="32"/>
        </w:rPr>
        <w:t xml:space="preserve">1 </w:t>
      </w:r>
      <w:r w:rsidR="00C456FF" w:rsidRPr="00AE5DEF">
        <w:rPr>
          <w:rFonts w:ascii="Angsana New" w:hAnsi="Angsana New"/>
          <w:szCs w:val="32"/>
          <w:cs/>
        </w:rPr>
        <w:t xml:space="preserve">มกราคม </w:t>
      </w:r>
      <w:r w:rsidR="00C456FF" w:rsidRPr="00AE5DEF">
        <w:rPr>
          <w:rFonts w:ascii="Angsana New" w:hAnsi="Angsana New"/>
          <w:szCs w:val="32"/>
        </w:rPr>
        <w:t>2563</w:t>
      </w:r>
      <w:r w:rsidR="00C456FF" w:rsidRPr="00AE5DEF">
        <w:rPr>
          <w:rFonts w:ascii="Angsana New" w:hAnsi="Angsana New"/>
          <w:szCs w:val="32"/>
          <w:cs/>
        </w:rPr>
        <w:t xml:space="preserve"> และไม่ปรับย้อนหลังงบการเงินปีก่อนที่แสดงเปรียบเทียบ </w:t>
      </w:r>
    </w:p>
    <w:p w:rsidR="00C456FF" w:rsidRDefault="00C456FF" w:rsidP="00FC1F5F">
      <w:pPr>
        <w:pStyle w:val="ListParagraph"/>
        <w:ind w:left="360" w:right="-21" w:firstLine="360"/>
        <w:jc w:val="thaiDistribute"/>
        <w:rPr>
          <w:rFonts w:ascii="Angsana New" w:hAnsi="Angsana New"/>
          <w:szCs w:val="32"/>
        </w:rPr>
      </w:pPr>
      <w:r w:rsidRPr="00AE5DEF">
        <w:rPr>
          <w:rFonts w:ascii="Angsana New" w:hAnsi="Angsana New"/>
          <w:szCs w:val="32"/>
          <w:cs/>
        </w:rPr>
        <w:t>ทั้งนี้ การเปลี่ยนแปลงนโยบายการบัญชีเนื่องจากการนำมาตรฐานการรายงานทางการเงิน กลุ่มเครื่องมือทางการเงิน และ</w:t>
      </w:r>
      <w:r w:rsidRPr="00AE5DEF">
        <w:rPr>
          <w:rFonts w:ascii="Angsana New" w:eastAsia="Calibri" w:hAnsi="Angsana New"/>
          <w:szCs w:val="32"/>
          <w:cs/>
        </w:rPr>
        <w:t xml:space="preserve">มาตรฐานการรายงานทางการเงินฉบับที่ </w:t>
      </w:r>
      <w:r w:rsidRPr="00AE5DEF">
        <w:rPr>
          <w:rFonts w:ascii="Angsana New" w:eastAsia="Calibri" w:hAnsi="Angsana New"/>
          <w:szCs w:val="32"/>
        </w:rPr>
        <w:t>16</w:t>
      </w:r>
      <w:r w:rsidRPr="00AE5DEF">
        <w:rPr>
          <w:rFonts w:ascii="Angsana New" w:eastAsia="Calibri" w:hAnsi="Angsana New"/>
          <w:szCs w:val="32"/>
          <w:cs/>
        </w:rPr>
        <w:t xml:space="preserve"> เรื่อง สัญญาเช่า</w:t>
      </w:r>
      <w:r w:rsidRPr="00AE5DEF">
        <w:rPr>
          <w:rFonts w:ascii="Angsana New" w:hAnsi="Angsana New"/>
          <w:szCs w:val="32"/>
          <w:cs/>
        </w:rPr>
        <w:t xml:space="preserve"> มาถือปฏิบัติไม่มีผลกระทบต่อกำไรสะสมต้นปี </w:t>
      </w:r>
      <w:r w:rsidRPr="00AE5DEF">
        <w:rPr>
          <w:rFonts w:ascii="Angsana New" w:hAnsi="Angsana New"/>
          <w:szCs w:val="32"/>
        </w:rPr>
        <w:t>2563</w:t>
      </w: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1623AB" w:rsidRDefault="001623AB" w:rsidP="001623AB">
      <w:pPr>
        <w:pStyle w:val="ListParagraph"/>
        <w:ind w:left="360" w:right="-15" w:firstLine="360"/>
        <w:jc w:val="thaiDistribute"/>
        <w:rPr>
          <w:rFonts w:ascii="Angsana New" w:hAnsi="Angsana New"/>
          <w:szCs w:val="32"/>
        </w:rPr>
      </w:pPr>
    </w:p>
    <w:p w:rsidR="00C456FF" w:rsidRPr="00AE5DEF" w:rsidRDefault="00C456FF" w:rsidP="001623AB">
      <w:pPr>
        <w:pStyle w:val="ListParagraph"/>
        <w:tabs>
          <w:tab w:val="left" w:pos="709"/>
        </w:tabs>
        <w:ind w:left="426" w:right="-63" w:firstLine="283"/>
        <w:jc w:val="thaiDistribute"/>
        <w:rPr>
          <w:rFonts w:ascii="Angsana New" w:hAnsi="Angsana New"/>
          <w:szCs w:val="32"/>
        </w:rPr>
      </w:pPr>
      <w:r w:rsidRPr="00AE5DEF">
        <w:rPr>
          <w:rFonts w:ascii="Angsana New" w:hAnsi="Angsana New"/>
          <w:szCs w:val="32"/>
          <w:cs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Pr="00AE5DEF">
        <w:rPr>
          <w:rFonts w:ascii="Angsana New" w:hAnsi="Angsana New"/>
          <w:szCs w:val="32"/>
        </w:rPr>
        <w:t xml:space="preserve">1 </w:t>
      </w:r>
      <w:r w:rsidRPr="00AE5DEF">
        <w:rPr>
          <w:rFonts w:ascii="Angsana New" w:hAnsi="Angsana New"/>
          <w:szCs w:val="32"/>
          <w:cs/>
        </w:rPr>
        <w:t xml:space="preserve">มกราคม </w:t>
      </w:r>
      <w:r w:rsidRPr="00AE5DEF">
        <w:rPr>
          <w:rFonts w:ascii="Angsana New" w:hAnsi="Angsana New"/>
          <w:szCs w:val="32"/>
        </w:rPr>
        <w:t xml:space="preserve">2563 </w:t>
      </w:r>
      <w:r w:rsidRPr="00AE5DEF">
        <w:rPr>
          <w:rFonts w:ascii="Angsana New" w:hAnsi="Angsana New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:rsidR="00060ECA" w:rsidRPr="00BA34AC" w:rsidRDefault="00060ECA" w:rsidP="00BA34AC">
      <w:pPr>
        <w:jc w:val="thaiDistribute"/>
      </w:pPr>
    </w:p>
    <w:tbl>
      <w:tblPr>
        <w:tblW w:w="9916" w:type="dxa"/>
        <w:tblInd w:w="-72" w:type="dxa"/>
        <w:tblLayout w:type="fixed"/>
        <w:tblLook w:val="04A0"/>
      </w:tblPr>
      <w:tblGrid>
        <w:gridCol w:w="3254"/>
        <w:gridCol w:w="1559"/>
        <w:gridCol w:w="1559"/>
        <w:gridCol w:w="1560"/>
        <w:gridCol w:w="1984"/>
      </w:tblGrid>
      <w:tr w:rsidR="00C456FF" w:rsidRPr="00500C79" w:rsidTr="00C456FF">
        <w:trPr>
          <w:tblHeader/>
        </w:trPr>
        <w:tc>
          <w:tcPr>
            <w:tcW w:w="3254" w:type="dxa"/>
            <w:shd w:val="clear" w:color="auto" w:fill="auto"/>
          </w:tcPr>
          <w:p w:rsidR="00C456FF" w:rsidRPr="00B85237" w:rsidRDefault="00C456FF" w:rsidP="003111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C456FF" w:rsidRPr="00500C79" w:rsidRDefault="00C456FF" w:rsidP="00FC1F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00C79">
              <w:rPr>
                <w:rFonts w:ascii="Angsana New" w:hAnsi="Angsana New"/>
                <w:sz w:val="28"/>
                <w:szCs w:val="28"/>
              </w:rPr>
              <w:t>(</w:t>
            </w:r>
            <w:r w:rsidRPr="00500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FC1F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0C79">
              <w:rPr>
                <w:rFonts w:ascii="Angsana New" w:hAnsi="Angsana New"/>
                <w:sz w:val="28"/>
                <w:szCs w:val="28"/>
              </w:rPr>
              <w:t>:</w:t>
            </w:r>
            <w:r w:rsidRPr="00500C79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Pr="00500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56FF" w:rsidRPr="00AE6D61" w:rsidTr="00C456FF">
        <w:trPr>
          <w:tblHeader/>
        </w:trPr>
        <w:tc>
          <w:tcPr>
            <w:tcW w:w="3254" w:type="dxa"/>
            <w:shd w:val="clear" w:color="auto" w:fill="auto"/>
          </w:tcPr>
          <w:p w:rsidR="00C456FF" w:rsidRPr="00500C79" w:rsidRDefault="00C456FF" w:rsidP="00C456FF">
            <w:pPr>
              <w:overflowPunct w:val="0"/>
              <w:autoSpaceDE w:val="0"/>
              <w:autoSpaceDN w:val="0"/>
              <w:adjustRightInd w:val="0"/>
              <w:ind w:left="-54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:rsidR="00C456FF" w:rsidRPr="00AE6D61" w:rsidRDefault="00C456FF" w:rsidP="00FC1F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7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456FF" w:rsidRPr="00AE6D61" w:rsidTr="00C456FF">
        <w:trPr>
          <w:trHeight w:val="225"/>
          <w:tblHeader/>
        </w:trPr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C456FF" w:rsidRPr="00AE6D61" w:rsidRDefault="00C456FF" w:rsidP="003111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AE6D6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12" w:right="-93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E6D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0" w:right="-123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E6D6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เงินลงทุนในบริษัทอื่น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149,942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FC1F5F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(149,942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  <w:r w:rsidRPr="00FC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ใบสำคัญแสดงสิทธิที่จะซื้อหุ้นสามัญ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757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,250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(757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,250</w:t>
            </w:r>
            <w:r w:rsidRPr="00FC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เงินลงทุนในตราสารทุนที่ไม่อยู่ใน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    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149,942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FC1F5F">
            <w:pPr>
              <w:tabs>
                <w:tab w:val="decimal" w:pos="141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149,942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เงินลงทุนในใบสำคัญแสดงสิทธิ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firstLine="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ที่จะซื้อหุ้นสามัญ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757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,250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38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/>
                <w:sz w:val="28"/>
                <w:szCs w:val="28"/>
              </w:rPr>
              <w:t>757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,250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38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เงินลงทุนในตราสารทุน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38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firstLine="7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FC1F5F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84,46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38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84,46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เงินลงทุนในตราสารทุนที่ไม่อยู่ใน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firstLine="7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343"/>
              </w:tabs>
              <w:overflowPunct w:val="0"/>
              <w:autoSpaceDE w:val="0"/>
              <w:autoSpaceDN w:val="0"/>
              <w:adjustRightInd w:val="0"/>
              <w:ind w:right="39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3,000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FC1F5F">
            <w:pPr>
              <w:tabs>
                <w:tab w:val="decimal" w:pos="1411"/>
              </w:tabs>
              <w:overflowPunct w:val="0"/>
              <w:autoSpaceDE w:val="0"/>
              <w:autoSpaceDN w:val="0"/>
              <w:adjustRightInd w:val="0"/>
              <w:ind w:right="39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3,000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84,46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(84,46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2,500</w:t>
            </w:r>
            <w:r w:rsidRPr="00FC1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FC1F5F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3,000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59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254"/>
              </w:tabs>
              <w:overflowPunct w:val="0"/>
              <w:autoSpaceDE w:val="0"/>
              <w:autoSpaceDN w:val="0"/>
              <w:adjustRightInd w:val="0"/>
              <w:ind w:right="35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(3,000</w:t>
            </w:r>
            <w:r w:rsidR="00FC1F5F" w:rsidRPr="00FC1F5F">
              <w:rPr>
                <w:rFonts w:ascii="Angsana New" w:hAnsi="Angsana New"/>
                <w:sz w:val="28"/>
                <w:szCs w:val="28"/>
              </w:rPr>
              <w:t>,000</w:t>
            </w: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FC1F5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C1F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4B2FFF" w:rsidRDefault="004B2FFF" w:rsidP="004B2FFF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2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125</w:t>
            </w:r>
            <w:r w:rsidR="00C456FF" w:rsidRPr="004B2FFF">
              <w:rPr>
                <w:rFonts w:ascii="Angsana New" w:hAnsi="Angsana New"/>
                <w:sz w:val="28"/>
                <w:szCs w:val="28"/>
              </w:rPr>
              <w:t>,</w:t>
            </w:r>
            <w:r w:rsidRPr="004B2FFF">
              <w:rPr>
                <w:rFonts w:ascii="Angsana New" w:hAnsi="Angsana New"/>
                <w:sz w:val="28"/>
                <w:szCs w:val="28"/>
              </w:rPr>
              <w:t>528,962</w:t>
            </w:r>
          </w:p>
        </w:tc>
        <w:tc>
          <w:tcPr>
            <w:tcW w:w="1984" w:type="dxa"/>
            <w:shd w:val="clear" w:color="auto" w:fill="auto"/>
          </w:tcPr>
          <w:p w:rsidR="00C456FF" w:rsidRPr="004B2FFF" w:rsidRDefault="00C456FF" w:rsidP="004B2FFF">
            <w:pPr>
              <w:tabs>
                <w:tab w:val="decimal" w:pos="1411"/>
              </w:tabs>
              <w:overflowPunct w:val="0"/>
              <w:autoSpaceDE w:val="0"/>
              <w:autoSpaceDN w:val="0"/>
              <w:adjustRightInd w:val="0"/>
              <w:ind w:right="39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12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5</w:t>
            </w:r>
            <w:r w:rsidRPr="004B2FFF">
              <w:rPr>
                <w:rFonts w:ascii="Angsana New" w:hAnsi="Angsana New"/>
                <w:sz w:val="28"/>
                <w:szCs w:val="28"/>
              </w:rPr>
              <w:t>,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528,962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:rsidR="00C456FF" w:rsidRPr="00C04A6F" w:rsidRDefault="009000B1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04A6F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900,887</w:t>
            </w:r>
          </w:p>
        </w:tc>
        <w:tc>
          <w:tcPr>
            <w:tcW w:w="1559" w:type="dxa"/>
            <w:shd w:val="clear" w:color="auto" w:fill="auto"/>
          </w:tcPr>
          <w:p w:rsidR="00C456FF" w:rsidRPr="00C04A6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04A6F" w:rsidRDefault="00C04A6F" w:rsidP="00C303C9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04A6F">
              <w:rPr>
                <w:rFonts w:ascii="Angsana New" w:hAnsi="Angsana New"/>
                <w:sz w:val="28"/>
                <w:szCs w:val="28"/>
              </w:rPr>
              <w:t>(2,</w:t>
            </w:r>
            <w:r w:rsidR="00C303C9">
              <w:rPr>
                <w:rFonts w:ascii="Angsana New" w:hAnsi="Angsana New"/>
                <w:sz w:val="28"/>
                <w:szCs w:val="28"/>
              </w:rPr>
              <w:t>900,887</w:t>
            </w:r>
            <w:r w:rsidR="00C456FF" w:rsidRPr="00C04A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C456FF" w:rsidRPr="00C04A6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04A6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AE6D6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16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AE6D61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777F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77F14">
              <w:rPr>
                <w:rFonts w:ascii="Angsana New" w:hAnsi="Angsana New" w:hint="cs"/>
                <w:sz w:val="28"/>
                <w:szCs w:val="28"/>
                <w:cs/>
              </w:rPr>
              <w:t>684</w:t>
            </w:r>
            <w:r w:rsidR="00777F14" w:rsidRPr="00777F14">
              <w:rPr>
                <w:rFonts w:ascii="Angsana New" w:hAnsi="Angsana New"/>
                <w:sz w:val="28"/>
                <w:szCs w:val="28"/>
              </w:rPr>
              <w:t>,241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E52ED8" w:rsidRDefault="00E52ED8" w:rsidP="00E52ED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2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52ED8">
              <w:rPr>
                <w:rFonts w:ascii="Angsana New" w:hAnsi="Angsana New"/>
                <w:sz w:val="28"/>
                <w:szCs w:val="28"/>
              </w:rPr>
              <w:t>50,640,296</w:t>
            </w:r>
          </w:p>
        </w:tc>
        <w:tc>
          <w:tcPr>
            <w:tcW w:w="1984" w:type="dxa"/>
            <w:shd w:val="clear" w:color="auto" w:fill="auto"/>
          </w:tcPr>
          <w:p w:rsidR="00C456FF" w:rsidRPr="00E52ED8" w:rsidRDefault="00E52ED8" w:rsidP="00E52ED8">
            <w:pPr>
              <w:tabs>
                <w:tab w:val="decimal" w:pos="1383"/>
              </w:tabs>
              <w:overflowPunct w:val="0"/>
              <w:autoSpaceDE w:val="0"/>
              <w:autoSpaceDN w:val="0"/>
              <w:adjustRightInd w:val="0"/>
              <w:ind w:right="39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52ED8">
              <w:rPr>
                <w:rFonts w:ascii="Angsana New" w:hAnsi="Angsana New"/>
                <w:sz w:val="28"/>
                <w:szCs w:val="28"/>
              </w:rPr>
              <w:t>51</w:t>
            </w:r>
            <w:r w:rsidR="00C456FF" w:rsidRPr="00E52ED8">
              <w:rPr>
                <w:rFonts w:ascii="Angsana New" w:hAnsi="Angsana New"/>
                <w:sz w:val="28"/>
                <w:szCs w:val="28"/>
              </w:rPr>
              <w:t>,</w:t>
            </w:r>
            <w:r w:rsidRPr="00E52ED8">
              <w:rPr>
                <w:rFonts w:ascii="Angsana New" w:hAnsi="Angsana New"/>
                <w:sz w:val="28"/>
                <w:szCs w:val="28"/>
              </w:rPr>
              <w:t>324,537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E52ED8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262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456FF" w:rsidRPr="00E52ED8" w:rsidRDefault="00C456FF" w:rsidP="003111C2">
            <w:pPr>
              <w:tabs>
                <w:tab w:val="decimal" w:pos="1285"/>
              </w:tabs>
              <w:overflowPunct w:val="0"/>
              <w:autoSpaceDE w:val="0"/>
              <w:autoSpaceDN w:val="0"/>
              <w:adjustRightInd w:val="0"/>
              <w:ind w:right="39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E52ED8" w:rsidRDefault="00E52ED8" w:rsidP="00E52ED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2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52ED8">
              <w:rPr>
                <w:rFonts w:ascii="Angsana New" w:hAnsi="Angsana New"/>
                <w:sz w:val="28"/>
                <w:szCs w:val="28"/>
              </w:rPr>
              <w:t>77</w:t>
            </w:r>
            <w:r w:rsidR="00C456FF" w:rsidRPr="00E52ED8">
              <w:rPr>
                <w:rFonts w:ascii="Angsana New" w:hAnsi="Angsana New"/>
                <w:sz w:val="28"/>
                <w:szCs w:val="28"/>
              </w:rPr>
              <w:t>,</w:t>
            </w:r>
            <w:r w:rsidRPr="00E52ED8">
              <w:rPr>
                <w:rFonts w:ascii="Angsana New" w:hAnsi="Angsana New"/>
                <w:sz w:val="28"/>
                <w:szCs w:val="28"/>
              </w:rPr>
              <w:t>789,553</w:t>
            </w:r>
          </w:p>
        </w:tc>
        <w:tc>
          <w:tcPr>
            <w:tcW w:w="1984" w:type="dxa"/>
            <w:shd w:val="clear" w:color="auto" w:fill="auto"/>
          </w:tcPr>
          <w:p w:rsidR="00C456FF" w:rsidRPr="00E52ED8" w:rsidRDefault="00E52ED8" w:rsidP="003111C2">
            <w:pPr>
              <w:tabs>
                <w:tab w:val="decimal" w:pos="1411"/>
              </w:tabs>
              <w:overflowPunct w:val="0"/>
              <w:autoSpaceDE w:val="0"/>
              <w:autoSpaceDN w:val="0"/>
              <w:adjustRightInd w:val="0"/>
              <w:ind w:right="39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52ED8">
              <w:rPr>
                <w:rFonts w:ascii="Angsana New" w:hAnsi="Angsana New"/>
                <w:sz w:val="28"/>
                <w:szCs w:val="28"/>
              </w:rPr>
              <w:t>77,789,55</w:t>
            </w:r>
            <w:r w:rsidR="001B20D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060ECA" w:rsidRDefault="00060ECA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tbl>
      <w:tblPr>
        <w:tblW w:w="9899" w:type="dxa"/>
        <w:tblInd w:w="-72" w:type="dxa"/>
        <w:tblLook w:val="04A0"/>
      </w:tblPr>
      <w:tblGrid>
        <w:gridCol w:w="3254"/>
        <w:gridCol w:w="1559"/>
        <w:gridCol w:w="1559"/>
        <w:gridCol w:w="1560"/>
        <w:gridCol w:w="1967"/>
      </w:tblGrid>
      <w:tr w:rsidR="00C456FF" w:rsidRPr="00AE6D61" w:rsidTr="00C456FF">
        <w:trPr>
          <w:tblHeader/>
        </w:trPr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5" w:type="dxa"/>
            <w:gridSpan w:val="4"/>
            <w:shd w:val="clear" w:color="auto" w:fill="auto"/>
          </w:tcPr>
          <w:p w:rsidR="00C456FF" w:rsidRPr="00AE6D61" w:rsidRDefault="00C456FF" w:rsidP="00E52E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4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/>
                <w:sz w:val="28"/>
                <w:szCs w:val="28"/>
              </w:rPr>
              <w:t>(</w:t>
            </w:r>
            <w:r w:rsidRPr="00AE6D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FC1F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D61">
              <w:rPr>
                <w:rFonts w:ascii="Angsana New" w:hAnsi="Angsana New"/>
                <w:sz w:val="28"/>
                <w:szCs w:val="28"/>
              </w:rPr>
              <w:t>:</w:t>
            </w:r>
            <w:r w:rsidRPr="00AE6D6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Pr="00AE6D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56FF" w:rsidRPr="00AE6D61" w:rsidTr="00C456FF">
        <w:trPr>
          <w:tblHeader/>
        </w:trPr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5" w:type="dxa"/>
            <w:gridSpan w:val="4"/>
            <w:shd w:val="clear" w:color="auto" w:fill="auto"/>
            <w:vAlign w:val="bottom"/>
          </w:tcPr>
          <w:p w:rsidR="00C456FF" w:rsidRPr="00AE6D61" w:rsidRDefault="00C456FF" w:rsidP="00FC1F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456FF" w:rsidRPr="00AE6D61" w:rsidTr="00C456FF">
        <w:trPr>
          <w:trHeight w:val="225"/>
          <w:tblHeader/>
        </w:trPr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C456FF" w:rsidRPr="00AE6D61" w:rsidRDefault="00C456FF" w:rsidP="003111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AE6D6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12" w:right="-93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E6D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9" w:right="-12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-100" w:right="-123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D6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E6D6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AE6D61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4B2FFF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 xml:space="preserve">     ใบสำคัญแสดงสิทธิที่จะซื้อหุ้นสามัญ</w:t>
            </w: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757</w:t>
            </w:r>
            <w:r w:rsidR="00FC1F5F" w:rsidRPr="004B2FFF">
              <w:rPr>
                <w:rFonts w:ascii="Angsana New" w:hAnsi="Angsana New"/>
                <w:sz w:val="28"/>
                <w:szCs w:val="28"/>
              </w:rPr>
              <w:t>,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(757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,250</w:t>
            </w:r>
            <w:r w:rsidRPr="004B2F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เงินลงทุนในใบสำคัญแสดงสิทธิ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firstLine="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ที่จะซื้อหุ้นสามัญ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757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,250</w:t>
            </w:r>
          </w:p>
        </w:tc>
        <w:tc>
          <w:tcPr>
            <w:tcW w:w="1560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29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757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,250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เงินลงทุนในตราสารทุน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firstLine="7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 xml:space="preserve">     ในความต้องการของตลาด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4B2FFF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>84,46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60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29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>84,46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>84,46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59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>(84,46</w:t>
            </w:r>
            <w:r w:rsidR="004B2FFF" w:rsidRPr="004B2FFF">
              <w:rPr>
                <w:rFonts w:ascii="Angsana New" w:hAnsi="Angsana New"/>
                <w:sz w:val="28"/>
                <w:szCs w:val="28"/>
              </w:rPr>
              <w:t>2,500</w:t>
            </w:r>
            <w:r w:rsidRPr="004B2F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4B2FFF" w:rsidRDefault="00C456FF" w:rsidP="003111C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4B2FFF" w:rsidRDefault="004B2FFF" w:rsidP="004B2FFF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58</w:t>
            </w:r>
            <w:r w:rsidR="00C456FF" w:rsidRPr="004B2FFF">
              <w:rPr>
                <w:rFonts w:ascii="Angsana New" w:hAnsi="Angsana New"/>
                <w:sz w:val="28"/>
                <w:szCs w:val="28"/>
              </w:rPr>
              <w:t>,</w:t>
            </w:r>
            <w:r w:rsidRPr="004B2FFF">
              <w:rPr>
                <w:rFonts w:ascii="Angsana New" w:hAnsi="Angsana New"/>
                <w:sz w:val="28"/>
                <w:szCs w:val="28"/>
              </w:rPr>
              <w:t>299,276</w:t>
            </w:r>
          </w:p>
        </w:tc>
        <w:tc>
          <w:tcPr>
            <w:tcW w:w="1967" w:type="dxa"/>
            <w:shd w:val="clear" w:color="auto" w:fill="auto"/>
          </w:tcPr>
          <w:p w:rsidR="00C456FF" w:rsidRPr="004B2FFF" w:rsidRDefault="004B2FFF" w:rsidP="004B2FFF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B2FFF">
              <w:rPr>
                <w:rFonts w:ascii="Angsana New" w:hAnsi="Angsana New"/>
                <w:sz w:val="28"/>
                <w:szCs w:val="28"/>
              </w:rPr>
              <w:t>58</w:t>
            </w:r>
            <w:r w:rsidR="00C456FF" w:rsidRPr="004B2FFF">
              <w:rPr>
                <w:rFonts w:ascii="Angsana New" w:hAnsi="Angsana New"/>
                <w:sz w:val="28"/>
                <w:szCs w:val="28"/>
              </w:rPr>
              <w:t>,</w:t>
            </w:r>
            <w:r w:rsidRPr="004B2FFF">
              <w:rPr>
                <w:rFonts w:ascii="Angsana New" w:hAnsi="Angsana New"/>
                <w:sz w:val="28"/>
                <w:szCs w:val="28"/>
              </w:rPr>
              <w:t>299,276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:rsidR="00C456FF" w:rsidRPr="00C04A6F" w:rsidRDefault="00C04A6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04A6F">
              <w:rPr>
                <w:rFonts w:ascii="Angsana New" w:hAnsi="Angsana New"/>
                <w:sz w:val="28"/>
                <w:szCs w:val="28"/>
              </w:rPr>
              <w:t>1,539,967</w:t>
            </w:r>
          </w:p>
        </w:tc>
        <w:tc>
          <w:tcPr>
            <w:tcW w:w="1559" w:type="dxa"/>
            <w:shd w:val="clear" w:color="auto" w:fill="auto"/>
          </w:tcPr>
          <w:p w:rsidR="00C456FF" w:rsidRPr="00C04A6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04A6F" w:rsidRDefault="00C04A6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04A6F">
              <w:rPr>
                <w:rFonts w:ascii="Angsana New" w:hAnsi="Angsana New"/>
                <w:sz w:val="28"/>
                <w:szCs w:val="28"/>
              </w:rPr>
              <w:t>(1,539,967</w:t>
            </w:r>
            <w:r w:rsidR="00C456FF" w:rsidRPr="00C04A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67" w:type="dxa"/>
            <w:shd w:val="clear" w:color="auto" w:fill="auto"/>
          </w:tcPr>
          <w:p w:rsidR="00C456FF" w:rsidRPr="00C04A6F" w:rsidRDefault="00C456FF" w:rsidP="003111C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04A6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56FF" w:rsidRPr="00AE6D61" w:rsidTr="00C456FF">
        <w:tc>
          <w:tcPr>
            <w:tcW w:w="3254" w:type="dxa"/>
            <w:shd w:val="clear" w:color="auto" w:fill="auto"/>
          </w:tcPr>
          <w:p w:rsidR="00C456FF" w:rsidRPr="00AE6D61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D61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AE6D6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C456FF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456FF" w:rsidRPr="00AF7CE6" w:rsidTr="00C456FF">
        <w:tc>
          <w:tcPr>
            <w:tcW w:w="3254" w:type="dxa"/>
            <w:shd w:val="clear" w:color="auto" w:fill="auto"/>
          </w:tcPr>
          <w:p w:rsidR="00C456FF" w:rsidRPr="00AF7CE6" w:rsidRDefault="00C456FF" w:rsidP="003111C2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16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F7CE6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AF7CE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F7CE6" w:rsidRDefault="00AF7CE6" w:rsidP="00AF7CE6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F7CE6">
              <w:rPr>
                <w:rFonts w:ascii="Angsana New" w:hAnsi="Angsana New"/>
                <w:sz w:val="28"/>
                <w:szCs w:val="28"/>
              </w:rPr>
              <w:t>25,257,649</w:t>
            </w:r>
          </w:p>
        </w:tc>
        <w:tc>
          <w:tcPr>
            <w:tcW w:w="1967" w:type="dxa"/>
            <w:shd w:val="clear" w:color="auto" w:fill="auto"/>
          </w:tcPr>
          <w:p w:rsidR="00C456FF" w:rsidRPr="00AF7CE6" w:rsidRDefault="00AF7CE6" w:rsidP="003111C2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F7CE6">
              <w:rPr>
                <w:rFonts w:ascii="Angsana New" w:hAnsi="Angsana New"/>
                <w:sz w:val="28"/>
                <w:szCs w:val="28"/>
              </w:rPr>
              <w:t>25,257,649</w:t>
            </w:r>
          </w:p>
        </w:tc>
      </w:tr>
      <w:tr w:rsidR="00C456FF" w:rsidRPr="00AF7CE6" w:rsidTr="00C456FF">
        <w:tc>
          <w:tcPr>
            <w:tcW w:w="3254" w:type="dxa"/>
            <w:shd w:val="clear" w:color="auto" w:fill="auto"/>
          </w:tcPr>
          <w:p w:rsidR="00C456FF" w:rsidRPr="00AF7CE6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F7C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7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6FF" w:rsidRPr="00B63ADE" w:rsidTr="00C456FF">
        <w:tc>
          <w:tcPr>
            <w:tcW w:w="3254" w:type="dxa"/>
            <w:shd w:val="clear" w:color="auto" w:fill="auto"/>
          </w:tcPr>
          <w:p w:rsidR="00C456FF" w:rsidRPr="00AF7CE6" w:rsidRDefault="00C456FF" w:rsidP="003111C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7CE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456FF" w:rsidRPr="00AF7CE6" w:rsidRDefault="00C456FF" w:rsidP="003111C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456FF" w:rsidRPr="00AF7CE6" w:rsidRDefault="00AF7CE6" w:rsidP="00AF7CE6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F7CE6">
              <w:rPr>
                <w:rFonts w:ascii="Angsana New" w:hAnsi="Angsana New"/>
                <w:sz w:val="28"/>
                <w:szCs w:val="28"/>
              </w:rPr>
              <w:t>34</w:t>
            </w:r>
            <w:r w:rsidR="00C456FF" w:rsidRPr="00AF7CE6">
              <w:rPr>
                <w:rFonts w:ascii="Angsana New" w:hAnsi="Angsana New"/>
                <w:sz w:val="28"/>
                <w:szCs w:val="28"/>
              </w:rPr>
              <w:t>,</w:t>
            </w:r>
            <w:r w:rsidRPr="00AF7CE6">
              <w:rPr>
                <w:rFonts w:ascii="Angsana New" w:hAnsi="Angsana New"/>
                <w:sz w:val="28"/>
                <w:szCs w:val="28"/>
              </w:rPr>
              <w:t>581,59</w:t>
            </w:r>
            <w:r w:rsidR="001B20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C456FF" w:rsidRPr="00AF7CE6" w:rsidRDefault="00AF7CE6" w:rsidP="003111C2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F7CE6">
              <w:rPr>
                <w:rFonts w:ascii="Angsana New" w:hAnsi="Angsana New"/>
                <w:sz w:val="28"/>
                <w:szCs w:val="28"/>
              </w:rPr>
              <w:t>34,581,59</w:t>
            </w:r>
            <w:r w:rsidR="001B20D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C456FF" w:rsidRDefault="00C456F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FC1F5F" w:rsidRDefault="00FC1F5F" w:rsidP="00BA34AC">
      <w:pPr>
        <w:pStyle w:val="BodyText3"/>
        <w:tabs>
          <w:tab w:val="clear" w:pos="360"/>
        </w:tabs>
        <w:ind w:right="-420"/>
        <w:rPr>
          <w:rFonts w:ascii="Angsana New" w:hAnsi="Angsana New"/>
          <w:b/>
          <w:bCs/>
          <w:spacing w:val="-4"/>
        </w:rPr>
      </w:pPr>
    </w:p>
    <w:p w:rsidR="0043607A" w:rsidRDefault="00180DFA" w:rsidP="006321FE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lastRenderedPageBreak/>
        <w:t>สรุปนโยบายการบัญชีที่สำคัญ</w:t>
      </w:r>
    </w:p>
    <w:p w:rsidR="006321FE" w:rsidRPr="006321FE" w:rsidRDefault="006321FE" w:rsidP="006321FE">
      <w:pPr>
        <w:pStyle w:val="BodyText3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:rsidR="000054A1" w:rsidRPr="00D4736F" w:rsidRDefault="00180DFA" w:rsidP="00663A17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896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:rsidR="000054A1" w:rsidRPr="00D4736F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>
        <w:rPr>
          <w:rFonts w:ascii="Angsana New" w:hAnsi="Angsana New" w:hint="cs"/>
          <w:spacing w:val="-2"/>
          <w:cs/>
        </w:rPr>
        <w:t xml:space="preserve"> </w:t>
      </w:r>
      <w:r w:rsidR="00C74166" w:rsidRPr="00D4736F">
        <w:rPr>
          <w:rFonts w:ascii="Angsana New" w:hAnsi="Angsana New"/>
          <w:spacing w:val="-2"/>
          <w:cs/>
        </w:rPr>
        <w:t>ตามเกณฑ์</w:t>
      </w:r>
      <w:r w:rsidR="00C74166" w:rsidRPr="00D4736F">
        <w:rPr>
          <w:rFonts w:ascii="Angsana New" w:hAnsi="Angsana New" w:hint="cs"/>
          <w:spacing w:val="-2"/>
          <w:cs/>
        </w:rPr>
        <w:t>คงค้าง</w:t>
      </w:r>
    </w:p>
    <w:p w:rsidR="00C74166" w:rsidRPr="00D4736F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รายได้จากการขาย</w:t>
      </w:r>
      <w:r w:rsidR="00C74166" w:rsidRPr="00D4736F">
        <w:rPr>
          <w:rFonts w:ascii="Angsana New" w:hAnsi="Angsana New" w:hint="cs"/>
          <w:spacing w:val="-2"/>
          <w:cs/>
        </w:rPr>
        <w:t>เวลา</w:t>
      </w:r>
      <w:r w:rsidR="00C74166" w:rsidRPr="00D4736F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บันทึกเป็นรายได้เมื่อให้บริการออกอากาศทางโทรทัศน์และวิทยุ</w:t>
      </w:r>
    </w:p>
    <w:p w:rsidR="000054A1" w:rsidRPr="00D4736F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EA7E37">
        <w:rPr>
          <w:rFonts w:ascii="Angsana New" w:hAnsi="Angsana New" w:hint="cs"/>
          <w:spacing w:val="-6"/>
          <w:cs/>
        </w:rPr>
        <w:t xml:space="preserve"> </w:t>
      </w:r>
      <w:r w:rsidR="00C74166" w:rsidRPr="00D4736F">
        <w:rPr>
          <w:rFonts w:ascii="Angsana New" w:hAnsi="Angsana New"/>
          <w:spacing w:val="-6"/>
          <w:cs/>
        </w:rPr>
        <w:t>ละครและ</w:t>
      </w:r>
      <w:r w:rsidR="00C74166" w:rsidRPr="00D4736F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D4736F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:rsidR="00C74166" w:rsidRPr="00D4736F" w:rsidRDefault="000054A1" w:rsidP="0087156C">
      <w:pPr>
        <w:tabs>
          <w:tab w:val="left" w:pos="360"/>
          <w:tab w:val="left" w:pos="900"/>
          <w:tab w:val="left" w:pos="1440"/>
        </w:tabs>
        <w:ind w:right="-77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รายได้จากการจัดคอนเสิร์ตและแสดงโชว์ บันทึกเป็นรายได้เมื่อมีการแสดงแล้ว</w:t>
      </w:r>
    </w:p>
    <w:p w:rsidR="00C74166" w:rsidRPr="00D4736F" w:rsidRDefault="000054A1" w:rsidP="00503373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:rsidR="00176D7E" w:rsidRPr="00663A17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D4736F">
        <w:rPr>
          <w:rFonts w:ascii="Angsana New" w:hAnsi="Angsana New"/>
        </w:rPr>
        <w:tab/>
      </w:r>
      <w:r w:rsidRPr="00663A17">
        <w:rPr>
          <w:rFonts w:ascii="Angsana New" w:hAnsi="Angsana New"/>
          <w:spacing w:val="-2"/>
        </w:rPr>
        <w:tab/>
      </w:r>
      <w:r w:rsidR="00663A17" w:rsidRPr="00663A17">
        <w:rPr>
          <w:rFonts w:ascii="Angsana New" w:hAnsi="Angsana New"/>
          <w:spacing w:val="-2"/>
          <w:cs/>
        </w:rPr>
        <w:t>รายได้จากการขาย</w:t>
      </w:r>
      <w:r w:rsidR="00663A17" w:rsidRPr="00663A17">
        <w:rPr>
          <w:rFonts w:ascii="Angsana New" w:hAnsi="Angsana New" w:hint="cs"/>
          <w:spacing w:val="-2"/>
          <w:cs/>
        </w:rPr>
        <w:t>สินค้า</w:t>
      </w:r>
      <w:r w:rsidR="00663A17" w:rsidRPr="00663A17">
        <w:rPr>
          <w:rFonts w:ascii="Angsana New" w:hAnsi="Angsana New"/>
          <w:spacing w:val="-2"/>
          <w:cs/>
        </w:rPr>
        <w:t>รับรู้</w:t>
      </w:r>
      <w:r w:rsidR="004C3589">
        <w:rPr>
          <w:rFonts w:ascii="Angsana New" w:hAnsi="Angsana New" w:hint="cs"/>
          <w:spacing w:val="-2"/>
          <w:cs/>
        </w:rPr>
        <w:t>เป็น</w:t>
      </w:r>
      <w:r w:rsidR="00663A17" w:rsidRPr="00663A17">
        <w:rPr>
          <w:rFonts w:ascii="Angsana New" w:hAnsi="Angsana New"/>
          <w:spacing w:val="-2"/>
          <w:cs/>
        </w:rPr>
        <w:t>รายได้</w:t>
      </w:r>
      <w:r w:rsidR="004C3589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:rsidR="00C74166" w:rsidRPr="00D4736F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0054A1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>เงิน</w:t>
      </w:r>
      <w:r w:rsidRPr="00D4736F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:rsidR="00C74166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D4736F">
        <w:rPr>
          <w:rFonts w:ascii="Angsana New" w:eastAsia="SimSun" w:hAnsi="Angsana New"/>
          <w:lang w:val="en-GB"/>
        </w:rPr>
        <w:tab/>
      </w:r>
      <w:r w:rsidRPr="00D4736F">
        <w:rPr>
          <w:rFonts w:ascii="Angsana New" w:eastAsia="SimSun" w:hAnsi="Angsana New"/>
          <w:lang w:val="en-GB"/>
        </w:rPr>
        <w:tab/>
      </w:r>
      <w:r w:rsidR="000054A1" w:rsidRPr="00D4736F">
        <w:rPr>
          <w:rFonts w:ascii="Angsana New" w:eastAsia="SimSun" w:hAnsi="Angsana New" w:hint="cs"/>
          <w:cs/>
          <w:lang w:val="en-GB"/>
        </w:rPr>
        <w:tab/>
      </w:r>
      <w:r w:rsidRPr="00D4736F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F947A9" w:rsidRPr="00AD2356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</w:rPr>
      </w:pPr>
    </w:p>
    <w:p w:rsidR="000B3FC1" w:rsidRPr="00D4736F" w:rsidRDefault="000B3FC1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เงินสดและรายการเทียบเท่าเงินสด</w:t>
      </w:r>
      <w:r w:rsidRPr="00D4736F">
        <w:rPr>
          <w:rFonts w:ascii="Angsana New" w:hAnsi="Angsana New"/>
        </w:rPr>
        <w:tab/>
      </w:r>
    </w:p>
    <w:p w:rsidR="000F6D44" w:rsidRPr="00052E8C" w:rsidRDefault="000B3FC1" w:rsidP="00A8481C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</w:t>
      </w:r>
      <w:r w:rsidRPr="00052E8C">
        <w:rPr>
          <w:rFonts w:ascii="Angsana New" w:hAnsi="Angsana New"/>
          <w:spacing w:val="-2"/>
          <w:cs/>
        </w:rPr>
        <w:t>สด</w:t>
      </w:r>
      <w:r w:rsidR="00290911">
        <w:rPr>
          <w:rFonts w:ascii="Angsana New" w:hAnsi="Angsana New"/>
          <w:cs/>
        </w:rPr>
        <w:t xml:space="preserve">และรายการเทียบเท่าเงินสด </w:t>
      </w:r>
      <w:r w:rsidRPr="00D4736F">
        <w:rPr>
          <w:rFonts w:ascii="Angsana New" w:hAnsi="Angsana New"/>
          <w:cs/>
        </w:rPr>
        <w:t>ได้แก่</w:t>
      </w:r>
      <w:r w:rsidRPr="00D4736F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D4736F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D4736F">
        <w:rPr>
          <w:rFonts w:ascii="Angsana New" w:hAnsi="Angsana New"/>
          <w:spacing w:val="-6"/>
          <w:cs/>
        </w:rPr>
        <w:t xml:space="preserve"> </w:t>
      </w:r>
      <w:r w:rsidRPr="00D4736F">
        <w:rPr>
          <w:rFonts w:ascii="Angsana New" w:hAnsi="Angsana New"/>
          <w:spacing w:val="-6"/>
        </w:rPr>
        <w:t>3</w:t>
      </w:r>
      <w:r w:rsidR="000F6D44" w:rsidRPr="00F21149">
        <w:rPr>
          <w:rFonts w:ascii="Angsana New" w:hAnsi="Angsana New" w:hint="cs"/>
          <w:spacing w:val="-6"/>
          <w:cs/>
        </w:rPr>
        <w:t xml:space="preserve"> </w:t>
      </w:r>
      <w:r w:rsidRPr="00D4736F">
        <w:rPr>
          <w:rFonts w:ascii="Angsana New" w:hAnsi="Angsana New"/>
          <w:spacing w:val="-6"/>
          <w:cs/>
        </w:rPr>
        <w:t xml:space="preserve">เดือน </w:t>
      </w:r>
      <w:r w:rsidRPr="00D4736F">
        <w:rPr>
          <w:rFonts w:ascii="Angsana New" w:hAnsi="Angsana New" w:hint="cs"/>
          <w:spacing w:val="-6"/>
          <w:cs/>
        </w:rPr>
        <w:t>นับจากวันที่ได้มา</w:t>
      </w:r>
      <w:r w:rsidRPr="00D4736F">
        <w:rPr>
          <w:rFonts w:ascii="Angsana New" w:hAnsi="Angsana New"/>
          <w:spacing w:val="-6"/>
          <w:cs/>
        </w:rPr>
        <w:t>และปราศจากภาระผูกพัน</w:t>
      </w:r>
      <w:r w:rsidR="000F6D44">
        <w:rPr>
          <w:rFonts w:ascii="Angsana New" w:hAnsi="Angsana New"/>
          <w:cs/>
        </w:rPr>
        <w:br/>
      </w:r>
    </w:p>
    <w:p w:rsidR="008860C0" w:rsidRDefault="00A8481C" w:rsidP="009903ED">
      <w:pPr>
        <w:numPr>
          <w:ilvl w:val="1"/>
          <w:numId w:val="4"/>
        </w:numPr>
        <w:tabs>
          <w:tab w:val="left" w:pos="360"/>
          <w:tab w:val="left" w:pos="993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เครื่องมือทางการเงิน</w:t>
      </w:r>
    </w:p>
    <w:p w:rsidR="00A8481C" w:rsidRPr="009903ED" w:rsidRDefault="00A8481C" w:rsidP="009903ED">
      <w:pPr>
        <w:tabs>
          <w:tab w:val="left" w:pos="360"/>
          <w:tab w:val="left" w:pos="896"/>
          <w:tab w:val="left" w:pos="1440"/>
        </w:tabs>
        <w:ind w:left="910" w:right="-709"/>
        <w:jc w:val="both"/>
        <w:rPr>
          <w:rFonts w:ascii="Angsana New" w:hAnsi="Angsana New"/>
          <w:u w:val="single"/>
        </w:rPr>
      </w:pPr>
      <w:r w:rsidRPr="009903ED">
        <w:rPr>
          <w:rFonts w:ascii="Angsana New" w:hAnsi="Angsana New" w:hint="cs"/>
          <w:u w:val="single"/>
          <w:cs/>
        </w:rPr>
        <w:t>นโยบายการบัญชีที่ถือปฏิบัติตั้งแต่วันที่ 1 มกราคม 2563</w:t>
      </w:r>
    </w:p>
    <w:p w:rsidR="00A8481C" w:rsidRPr="00A8481C" w:rsidRDefault="00A8481C" w:rsidP="00A8481C">
      <w:pPr>
        <w:tabs>
          <w:tab w:val="left" w:pos="360"/>
          <w:tab w:val="left" w:pos="896"/>
          <w:tab w:val="left" w:pos="1440"/>
        </w:tabs>
        <w:ind w:left="910" w:right="-709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cs/>
        </w:rPr>
        <w:tab/>
      </w:r>
      <w:r w:rsidRPr="00A8481C">
        <w:rPr>
          <w:rFonts w:ascii="Angsana New" w:hAnsi="Angsana New" w:hint="cs"/>
          <w:b/>
          <w:bCs/>
          <w:cs/>
        </w:rPr>
        <w:t>วัดมูลค่า</w:t>
      </w:r>
    </w:p>
    <w:p w:rsidR="00A8481C" w:rsidRDefault="00A8481C" w:rsidP="00452A44">
      <w:pPr>
        <w:pStyle w:val="ListParagraph"/>
        <w:numPr>
          <w:ilvl w:val="0"/>
          <w:numId w:val="9"/>
        </w:numPr>
        <w:tabs>
          <w:tab w:val="left" w:pos="360"/>
          <w:tab w:val="left" w:pos="993"/>
          <w:tab w:val="left" w:pos="1418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A8481C">
        <w:rPr>
          <w:rFonts w:ascii="Angsana New" w:hAnsi="Angsana New" w:hint="cs"/>
          <w:szCs w:val="32"/>
          <w:cs/>
        </w:rPr>
        <w:t>สินทรัพย์ทางการเงิน</w:t>
      </w:r>
      <w:r>
        <w:rPr>
          <w:rFonts w:ascii="Angsana New" w:hAnsi="Angsana New" w:hint="cs"/>
          <w:szCs w:val="32"/>
          <w:cs/>
        </w:rPr>
        <w:t>ประเภทเงินลงทุนในกองทุนเปิด วัดมูลค</w:t>
      </w:r>
      <w:r w:rsidR="00515327">
        <w:rPr>
          <w:rFonts w:ascii="Angsana New" w:hAnsi="Angsana New" w:hint="cs"/>
          <w:szCs w:val="32"/>
          <w:cs/>
        </w:rPr>
        <w:t>่าด้วยมูลค่ายุติธรรมผ่านกำไรหรือ</w:t>
      </w:r>
      <w:r>
        <w:rPr>
          <w:rFonts w:ascii="Angsana New" w:hAnsi="Angsana New" w:hint="cs"/>
          <w:szCs w:val="32"/>
          <w:cs/>
        </w:rPr>
        <w:t>ขาดทุน</w:t>
      </w:r>
    </w:p>
    <w:p w:rsidR="00A8481C" w:rsidRDefault="00A8481C" w:rsidP="00452A44">
      <w:pPr>
        <w:pStyle w:val="ListParagraph"/>
        <w:numPr>
          <w:ilvl w:val="0"/>
          <w:numId w:val="9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>
        <w:rPr>
          <w:rFonts w:ascii="Angsana New" w:hAnsi="Angsana New" w:hint="cs"/>
          <w:szCs w:val="32"/>
          <w:cs/>
        </w:rPr>
        <w:t>เงินลงทุนในตราสารทุน</w:t>
      </w:r>
      <w:r>
        <w:rPr>
          <w:rFonts w:ascii="Angsana New" w:hAnsi="Angsana New" w:hint="cs"/>
          <w:szCs w:val="32"/>
          <w:cs/>
        </w:rPr>
        <w:t>ในความต้องการของตลาด วัดมูลค่าด้วยมูลค่ายุติธรรมผ่านกำไรขาดทุนเบ็ดเสร็จอื่น</w:t>
      </w:r>
    </w:p>
    <w:p w:rsidR="00515327" w:rsidRPr="00826BFE" w:rsidRDefault="00A8481C" w:rsidP="00452A44">
      <w:pPr>
        <w:pStyle w:val="ListParagraph"/>
        <w:numPr>
          <w:ilvl w:val="0"/>
          <w:numId w:val="9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>
        <w:rPr>
          <w:rFonts w:ascii="Angsana New" w:hAnsi="Angsana New" w:hint="cs"/>
          <w:szCs w:val="32"/>
          <w:cs/>
        </w:rPr>
        <w:t>เงินลงทุนในตราสารทุน</w:t>
      </w:r>
      <w:r w:rsidR="00DC715D">
        <w:rPr>
          <w:rFonts w:ascii="Angsana New" w:hAnsi="Angsana New" w:hint="cs"/>
          <w:szCs w:val="32"/>
          <w:cs/>
        </w:rPr>
        <w:t>ที่</w:t>
      </w:r>
      <w:r>
        <w:rPr>
          <w:rFonts w:ascii="Angsana New" w:hAnsi="Angsana New" w:hint="cs"/>
          <w:szCs w:val="32"/>
          <w:cs/>
        </w:rPr>
        <w:t>ไม่อยู่ในความต้องการของตลาด วัดมูลค่าด้วยมูลค่ายุติธรรมผ่านกำไรขาดทุน</w:t>
      </w:r>
    </w:p>
    <w:p w:rsidR="00A8481C" w:rsidRPr="009903ED" w:rsidRDefault="00A8481C" w:rsidP="00A8481C">
      <w:pPr>
        <w:pStyle w:val="ListParagraph"/>
        <w:tabs>
          <w:tab w:val="left" w:pos="360"/>
          <w:tab w:val="left" w:pos="896"/>
          <w:tab w:val="left" w:pos="1440"/>
        </w:tabs>
        <w:ind w:left="1418" w:right="-15"/>
        <w:jc w:val="both"/>
        <w:rPr>
          <w:rFonts w:ascii="Angsana New" w:hAnsi="Angsana New"/>
          <w:b/>
          <w:bCs/>
          <w:szCs w:val="32"/>
        </w:rPr>
      </w:pPr>
      <w:r w:rsidRPr="009903ED">
        <w:rPr>
          <w:rFonts w:ascii="Angsana New" w:hAnsi="Angsana New" w:hint="cs"/>
          <w:b/>
          <w:bCs/>
          <w:szCs w:val="32"/>
          <w:cs/>
        </w:rPr>
        <w:t>การด้อยค่า</w:t>
      </w:r>
    </w:p>
    <w:p w:rsidR="00515327" w:rsidRDefault="00515327" w:rsidP="00452A44">
      <w:pPr>
        <w:pStyle w:val="ListParagraph"/>
        <w:numPr>
          <w:ilvl w:val="0"/>
          <w:numId w:val="9"/>
        </w:numPr>
        <w:tabs>
          <w:tab w:val="left" w:pos="360"/>
          <w:tab w:val="left" w:pos="993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>
        <w:rPr>
          <w:rFonts w:ascii="Angsana New" w:hAnsi="Angsana New" w:hint="cs"/>
          <w:szCs w:val="32"/>
          <w:cs/>
        </w:rPr>
        <w:t>กลุ่มบริษัทใช้วิธีการอย่างง่าย (</w:t>
      </w:r>
      <w:r>
        <w:rPr>
          <w:rFonts w:ascii="Angsana New" w:hAnsi="Angsana New"/>
          <w:szCs w:val="32"/>
        </w:rPr>
        <w:t>Simplified approach)</w:t>
      </w:r>
      <w:r>
        <w:rPr>
          <w:rFonts w:ascii="Angsana New" w:hAnsi="Angsana New" w:hint="cs"/>
          <w:szCs w:val="32"/>
          <w:cs/>
        </w:rPr>
        <w:t xml:space="preserve"> ในการคำนวณผลขาดทุนด้านเครดิตที่คาดว่าจะเกิดขึ้นสำหรับ</w:t>
      </w:r>
      <w:r w:rsidR="005976D3">
        <w:rPr>
          <w:rFonts w:ascii="Angsana New" w:hAnsi="Angsana New" w:hint="cs"/>
          <w:szCs w:val="32"/>
          <w:cs/>
        </w:rPr>
        <w:t>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</w:t>
      </w:r>
      <w:r w:rsidR="009903ED">
        <w:rPr>
          <w:rFonts w:ascii="Angsana New" w:hAnsi="Angsana New" w:hint="cs"/>
          <w:szCs w:val="32"/>
          <w:cs/>
        </w:rPr>
        <w:t>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:rsidR="009673F3" w:rsidRDefault="009673F3" w:rsidP="009903ED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</w:p>
    <w:p w:rsidR="00DC715D" w:rsidRDefault="00DC715D" w:rsidP="009903ED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</w:p>
    <w:p w:rsidR="009673F3" w:rsidRDefault="009673F3" w:rsidP="009903ED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</w:p>
    <w:p w:rsidR="009903ED" w:rsidRDefault="009903ED" w:rsidP="009903ED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  <w:u w:val="single"/>
        </w:rPr>
      </w:pPr>
      <w:r w:rsidRPr="009903ED">
        <w:rPr>
          <w:rFonts w:ascii="Angsana New" w:hAnsi="Angsana New" w:hint="cs"/>
          <w:cs/>
        </w:rPr>
        <w:lastRenderedPageBreak/>
        <w:tab/>
      </w:r>
      <w:r>
        <w:rPr>
          <w:rFonts w:ascii="Angsana New" w:hAnsi="Angsana New" w:hint="cs"/>
          <w:cs/>
        </w:rPr>
        <w:tab/>
      </w:r>
      <w:r w:rsidRPr="009903ED">
        <w:rPr>
          <w:rFonts w:ascii="Angsana New" w:hAnsi="Angsana New" w:hint="cs"/>
          <w:u w:val="single"/>
          <w:cs/>
        </w:rPr>
        <w:t>นโยบายการบัญชีที่ถือปฏิบัติ</w:t>
      </w:r>
      <w:r w:rsidR="00FB558A">
        <w:rPr>
          <w:rFonts w:ascii="Angsana New" w:hAnsi="Angsana New" w:hint="cs"/>
          <w:u w:val="single"/>
          <w:cs/>
        </w:rPr>
        <w:t>ก่อน</w:t>
      </w:r>
      <w:r w:rsidRPr="009903ED">
        <w:rPr>
          <w:rFonts w:ascii="Angsana New" w:hAnsi="Angsana New" w:hint="cs"/>
          <w:u w:val="single"/>
          <w:cs/>
        </w:rPr>
        <w:t>วันที่ 1 มกราคม 2563</w:t>
      </w:r>
    </w:p>
    <w:p w:rsidR="009903ED" w:rsidRDefault="009903ED" w:rsidP="009903ED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  <w:u w:val="single"/>
        </w:rPr>
      </w:pPr>
      <w:r w:rsidRPr="009903ED">
        <w:rPr>
          <w:rFonts w:ascii="Angsana New" w:hAnsi="Angsana New" w:hint="cs"/>
          <w:cs/>
        </w:rPr>
        <w:tab/>
      </w:r>
      <w:r w:rsidRPr="009903ED"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u w:val="single"/>
          <w:cs/>
        </w:rPr>
        <w:t>เงินลงทุนในกองทุนเปิด</w:t>
      </w:r>
    </w:p>
    <w:p w:rsidR="009903ED" w:rsidRDefault="009903ED" w:rsidP="00B40E0C">
      <w:pPr>
        <w:tabs>
          <w:tab w:val="left" w:pos="360"/>
          <w:tab w:val="left" w:pos="851"/>
          <w:tab w:val="left" w:pos="1440"/>
        </w:tabs>
        <w:ind w:left="851" w:right="-15"/>
        <w:jc w:val="thaiDistribute"/>
        <w:rPr>
          <w:rFonts w:ascii="Angsana New" w:hAnsi="Angsana New"/>
        </w:rPr>
      </w:pPr>
      <w:r w:rsidRPr="009903ED">
        <w:rPr>
          <w:rFonts w:ascii="Angsana New" w:hAnsi="Angsana New" w:hint="cs"/>
          <w:cs/>
        </w:rPr>
        <w:tab/>
      </w:r>
      <w:r w:rsidR="001A4720">
        <w:rPr>
          <w:rFonts w:ascii="Angsana New" w:hAnsi="Angsana New" w:hint="cs"/>
          <w:cs/>
        </w:rPr>
        <w:tab/>
      </w:r>
      <w:r w:rsidR="001A4720"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>เงินลงทุนในกองทุนเปิด ถือเป็นหลักทรัพย์</w:t>
      </w:r>
      <w:r w:rsidR="001A4720">
        <w:rPr>
          <w:rFonts w:ascii="Angsana New" w:hAnsi="Angsana New" w:hint="cs"/>
          <w:cs/>
        </w:rPr>
        <w:t>เพื่อค้า แสดงในมูลค่ายุติธรรม ราคาทุนของเงินลงทุนที่จำหน่ายในระหว่างปีคำนวณโดยวิธีถัวเฉลี่ยถ่วงน้ำหนัก</w:t>
      </w:r>
    </w:p>
    <w:p w:rsidR="00FB558A" w:rsidRPr="00FB558A" w:rsidRDefault="00FB558A" w:rsidP="00B40E0C">
      <w:pPr>
        <w:tabs>
          <w:tab w:val="left" w:pos="360"/>
          <w:tab w:val="left" w:pos="851"/>
          <w:tab w:val="left" w:pos="1440"/>
        </w:tabs>
        <w:ind w:left="851" w:right="-15"/>
        <w:jc w:val="thaiDistribute"/>
        <w:rPr>
          <w:rFonts w:ascii="Angsana New" w:hAnsi="Angsana New"/>
          <w:u w:val="single"/>
        </w:rPr>
      </w:pPr>
      <w:r w:rsidRPr="00FB558A">
        <w:rPr>
          <w:rFonts w:ascii="Angsana New" w:hAnsi="Angsana New" w:hint="cs"/>
          <w:u w:val="single"/>
          <w:cs/>
        </w:rPr>
        <w:t>เงินลงทุนชั่วคราว</w:t>
      </w:r>
      <w:r w:rsidR="00DC715D">
        <w:rPr>
          <w:rFonts w:ascii="Angsana New" w:hAnsi="Angsana New" w:hint="cs"/>
          <w:u w:val="single"/>
          <w:cs/>
        </w:rPr>
        <w:t xml:space="preserve"> </w:t>
      </w:r>
      <w:r w:rsidRPr="00FB558A">
        <w:rPr>
          <w:rFonts w:ascii="Angsana New" w:hAnsi="Angsana New" w:hint="cs"/>
          <w:u w:val="single"/>
          <w:cs/>
        </w:rPr>
        <w:t>-</w:t>
      </w:r>
      <w:r w:rsidR="00DC715D">
        <w:rPr>
          <w:rFonts w:ascii="Angsana New" w:hAnsi="Angsana New" w:hint="cs"/>
          <w:u w:val="single"/>
          <w:cs/>
        </w:rPr>
        <w:t xml:space="preserve"> </w:t>
      </w:r>
      <w:r w:rsidRPr="00FB558A">
        <w:rPr>
          <w:rFonts w:ascii="Angsana New" w:hAnsi="Angsana New" w:hint="cs"/>
          <w:u w:val="single"/>
          <w:cs/>
        </w:rPr>
        <w:t>ใบสำคัญแสดงสิทธิที่จะซื้อหุ้นสามัญ</w:t>
      </w:r>
    </w:p>
    <w:p w:rsidR="00FB558A" w:rsidRDefault="00FB558A" w:rsidP="00B40E0C">
      <w:pPr>
        <w:tabs>
          <w:tab w:val="left" w:pos="360"/>
          <w:tab w:val="left" w:pos="851"/>
          <w:tab w:val="left" w:pos="1440"/>
        </w:tabs>
        <w:ind w:left="851" w:right="-1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เงินลงทุนชั่วคราว - ใบสำคัญแสดงสิทธิที่จะซื้อหุ้นสามัญเป็นหลักทรัพย์เพื่อค้าแสดงในมูลค่ายุติธรรม ผลต่างของมูลค่ายุติธรรมกับราคาทุนแสดงเป็นค่าเผื่อการปรับมูลค่าเงินลงทุน ผลขาดทุนจากเงินลงทุนในหลักทรัพย์เพื่อค้าที่เกิดขึ้นในระหว่างปีแสดงในงบกำไรขาดทุน</w:t>
      </w:r>
    </w:p>
    <w:p w:rsidR="001A4720" w:rsidRPr="001A4720" w:rsidRDefault="00DC715D" w:rsidP="001A4720">
      <w:pPr>
        <w:tabs>
          <w:tab w:val="left" w:pos="360"/>
          <w:tab w:val="left" w:pos="851"/>
          <w:tab w:val="left" w:pos="1440"/>
        </w:tabs>
        <w:ind w:left="851" w:right="-15"/>
        <w:jc w:val="both"/>
        <w:rPr>
          <w:rFonts w:ascii="Angsana New" w:hAnsi="Angsana New"/>
          <w:u w:val="single"/>
        </w:rPr>
      </w:pPr>
      <w:r w:rsidRPr="00DC715D">
        <w:rPr>
          <w:rFonts w:ascii="Angsana New" w:hAnsi="Angsana New" w:hint="cs"/>
          <w:u w:val="single"/>
          <w:cs/>
        </w:rPr>
        <w:t>ลูกหนี้การค้าและ</w:t>
      </w:r>
      <w:r w:rsidRPr="00DC715D">
        <w:rPr>
          <w:rFonts w:ascii="Angsana New" w:hAnsi="Angsana New"/>
          <w:u w:val="single"/>
          <w:cs/>
        </w:rPr>
        <w:t>ค่าเผื่อหนี้สงสัยจะสูญ</w:t>
      </w:r>
    </w:p>
    <w:p w:rsidR="00503373" w:rsidRDefault="001A4720" w:rsidP="00DC715D">
      <w:pPr>
        <w:tabs>
          <w:tab w:val="left" w:pos="360"/>
          <w:tab w:val="left" w:pos="851"/>
          <w:tab w:val="left" w:pos="1440"/>
        </w:tabs>
        <w:ind w:left="851" w:right="-1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 w:rsidR="00DC715D" w:rsidRPr="00D4736F">
        <w:rPr>
          <w:rFonts w:ascii="Angsana New" w:hAnsi="Angsana New" w:hint="cs"/>
          <w:cs/>
        </w:rPr>
        <w:t xml:space="preserve">ลูกหนี้การค้าแสดงตามมูลค่าสุทธิที่จะได้รับ </w:t>
      </w:r>
      <w:r w:rsidR="00DC715D" w:rsidRPr="00D4736F">
        <w:rPr>
          <w:rFonts w:ascii="Angsana New" w:hAnsi="Angsana New"/>
          <w:cs/>
        </w:rPr>
        <w:t>บริษัทตั้งค่าเผื่อหนี้สงสัยจะสูญ</w:t>
      </w:r>
      <w:r w:rsidR="00DC715D" w:rsidRPr="00D4736F">
        <w:rPr>
          <w:rFonts w:ascii="Angsana New" w:hAnsi="Angsana New" w:hint="cs"/>
          <w:cs/>
        </w:rPr>
        <w:t>ซึ่ง</w:t>
      </w:r>
      <w:r w:rsidR="00DC715D" w:rsidRPr="00D4736F">
        <w:rPr>
          <w:rFonts w:ascii="Angsana New" w:hAnsi="Angsana New"/>
          <w:cs/>
        </w:rPr>
        <w:t>ประมาณ</w:t>
      </w:r>
      <w:r w:rsidR="00DC715D" w:rsidRPr="00D4736F">
        <w:rPr>
          <w:rFonts w:ascii="Angsana New" w:hAnsi="Angsana New" w:hint="cs"/>
          <w:cs/>
        </w:rPr>
        <w:t>จากจำนวนหนี้ที่อาจเรียกเก็บเงินไม่ได้ โดยอาศัยประสบการณ์ในการเรียกเก็บเงินในอดีตและสถานะปัจจุบันของลูกหนี้คงค้าง ณ วันที่ในงบแสดงฐานะการเงิน</w:t>
      </w:r>
    </w:p>
    <w:p w:rsidR="001A4720" w:rsidRPr="001A4720" w:rsidRDefault="001A4720" w:rsidP="001A4720">
      <w:pPr>
        <w:tabs>
          <w:tab w:val="left" w:pos="360"/>
          <w:tab w:val="left" w:pos="851"/>
          <w:tab w:val="left" w:pos="1440"/>
        </w:tabs>
        <w:ind w:left="851" w:right="-15"/>
        <w:jc w:val="both"/>
        <w:rPr>
          <w:rFonts w:ascii="Angsana New" w:hAnsi="Angsana New"/>
          <w:u w:val="single"/>
          <w:cs/>
        </w:rPr>
      </w:pPr>
      <w:r>
        <w:rPr>
          <w:rFonts w:ascii="Angsana New" w:hAnsi="Angsana New" w:hint="cs"/>
          <w:u w:val="single"/>
          <w:cs/>
        </w:rPr>
        <w:t>เงินลงทุน</w:t>
      </w:r>
      <w:r w:rsidR="00DC715D">
        <w:rPr>
          <w:rFonts w:ascii="Angsana New" w:hAnsi="Angsana New" w:hint="cs"/>
          <w:u w:val="single"/>
          <w:cs/>
        </w:rPr>
        <w:t>เผื่อขาย</w:t>
      </w:r>
    </w:p>
    <w:p w:rsidR="00DC715D" w:rsidRDefault="0095429A" w:rsidP="00DC715D">
      <w:pPr>
        <w:tabs>
          <w:tab w:val="left" w:pos="360"/>
          <w:tab w:val="left" w:pos="567"/>
        </w:tabs>
        <w:ind w:left="868" w:right="7" w:firstLine="574"/>
        <w:jc w:val="thaiDistribute"/>
        <w:rPr>
          <w:rFonts w:ascii="Angsana New" w:hAnsi="Angsana New" w:cs="Angsana New"/>
          <w:spacing w:val="2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DC715D" w:rsidRPr="00D4736F">
        <w:rPr>
          <w:rFonts w:ascii="Angsana New" w:hAnsi="Angsana New" w:cs="Angsana New"/>
          <w:cs/>
        </w:rPr>
        <w:t>เงินลงทุนเผื่อขาย เป็นหลักทรัพย์ในความต้องการของตลาด แสดงตามมูลค่ายุติธรรม</w:t>
      </w:r>
      <w:r w:rsidR="00DC715D" w:rsidRPr="00D4736F">
        <w:rPr>
          <w:rFonts w:ascii="Angsana New" w:hAnsi="Angsana New" w:cs="Angsana New"/>
          <w:cs/>
        </w:rPr>
        <w:br/>
        <w:t>โดยมีวัตถุประสงค์เพื่อเป็นเงินลงทุนระยะยาว บริษัทรับรู้การเปลี่ยนแปลงมูลค่าของ</w:t>
      </w:r>
      <w:r w:rsidR="00DC715D" w:rsidRPr="00D4736F">
        <w:rPr>
          <w:rFonts w:ascii="Angsana New" w:hAnsi="Angsana New" w:cs="Angsana New"/>
          <w:spacing w:val="2"/>
          <w:cs/>
        </w:rPr>
        <w:t>หลักทรัพย์เผื่อขายเป็นรายการแยกต่างหากในส่วนของ</w:t>
      </w:r>
      <w:r w:rsidR="00DC715D" w:rsidRPr="00D4736F">
        <w:rPr>
          <w:rFonts w:ascii="Angsana New" w:hAnsi="Angsana New" w:cs="Angsana New" w:hint="cs"/>
          <w:spacing w:val="2"/>
          <w:cs/>
        </w:rPr>
        <w:t xml:space="preserve">กำไรขาดทุนเบ็ดเสร็จอื่น </w:t>
      </w:r>
      <w:r w:rsidR="00DC715D" w:rsidRPr="00D4736F">
        <w:rPr>
          <w:rFonts w:ascii="Angsana New" w:hAnsi="Angsana New" w:cs="Angsana New"/>
          <w:spacing w:val="2"/>
          <w:cs/>
        </w:rPr>
        <w:t>ภายใต้หัวข้อ</w:t>
      </w:r>
      <w:r w:rsidR="00DC715D">
        <w:rPr>
          <w:rFonts w:ascii="Angsana New" w:hAnsi="Angsana New" w:cs="Angsana New" w:hint="cs"/>
          <w:spacing w:val="2"/>
          <w:cs/>
        </w:rPr>
        <w:t xml:space="preserve"> </w:t>
      </w:r>
      <w:r w:rsidR="00DC715D" w:rsidRPr="00D4736F">
        <w:rPr>
          <w:rFonts w:ascii="Angsana New" w:hAnsi="Angsana New" w:cs="Angsana New"/>
          <w:spacing w:val="2"/>
        </w:rPr>
        <w:t>“</w:t>
      </w:r>
      <w:r w:rsidR="00DC715D">
        <w:rPr>
          <w:rFonts w:ascii="Angsana New" w:hAnsi="Angsana New" w:cs="Angsana New" w:hint="cs"/>
          <w:spacing w:val="2"/>
          <w:cs/>
        </w:rPr>
        <w:t>เงินลงทุนเผื่อขาย</w:t>
      </w:r>
      <w:r w:rsidR="00DC715D">
        <w:rPr>
          <w:rFonts w:ascii="Angsana New" w:hAnsi="Angsana New" w:cs="Angsana New"/>
          <w:spacing w:val="2"/>
        </w:rPr>
        <w:t>”</w:t>
      </w:r>
    </w:p>
    <w:p w:rsidR="00933EEB" w:rsidRPr="00933EEB" w:rsidRDefault="00933EEB" w:rsidP="00933EEB">
      <w:pPr>
        <w:tabs>
          <w:tab w:val="left" w:pos="360"/>
          <w:tab w:val="left" w:pos="851"/>
          <w:tab w:val="left" w:pos="1440"/>
        </w:tabs>
        <w:ind w:left="851" w:right="-15"/>
        <w:jc w:val="both"/>
        <w:rPr>
          <w:rFonts w:ascii="Angsana New" w:hAnsi="Angsana New"/>
          <w:u w:val="single"/>
        </w:rPr>
      </w:pPr>
      <w:r>
        <w:rPr>
          <w:rFonts w:ascii="Angsana New" w:hAnsi="Angsana New" w:hint="cs"/>
          <w:u w:val="single"/>
          <w:cs/>
        </w:rPr>
        <w:t>เงินลงทุนระยะยาวอื่น</w:t>
      </w:r>
    </w:p>
    <w:p w:rsidR="00B40E0C" w:rsidRDefault="00DC715D" w:rsidP="00601A87">
      <w:pPr>
        <w:tabs>
          <w:tab w:val="left" w:pos="360"/>
          <w:tab w:val="left" w:pos="567"/>
        </w:tabs>
        <w:ind w:left="868" w:right="7" w:firstLine="574"/>
        <w:jc w:val="thaiDistribute"/>
        <w:rPr>
          <w:rFonts w:ascii="Angsana New" w:hAnsi="Angsana New" w:cs="Angsana New"/>
        </w:rPr>
      </w:pPr>
      <w:r w:rsidRPr="00933EEB">
        <w:rPr>
          <w:rFonts w:ascii="Angsana New" w:hAnsi="Angsana New" w:cs="Angsana New"/>
          <w:cs/>
        </w:rPr>
        <w:t>เงินลงทุนในบริษัทอื่น หมายถึง บริษัทที่กลุ่มบริษัทถือหุ้น</w:t>
      </w:r>
      <w:r w:rsidRPr="00933EEB">
        <w:rPr>
          <w:rFonts w:ascii="Angsana New" w:hAnsi="Angsana New" w:cs="Angsana New" w:hint="cs"/>
          <w:cs/>
        </w:rPr>
        <w:t xml:space="preserve"> </w:t>
      </w:r>
      <w:r w:rsidRPr="00933EEB">
        <w:rPr>
          <w:rFonts w:ascii="Angsana New" w:hAnsi="Angsana New" w:cs="Angsana New"/>
          <w:cs/>
        </w:rPr>
        <w:t>แต่ไม่มีอำนาจควบคุมหรือมีส่วนร่ว</w:t>
      </w:r>
      <w:r w:rsidRPr="00933EEB">
        <w:rPr>
          <w:rFonts w:ascii="Angsana New" w:hAnsi="Angsana New" w:cs="Angsana New" w:hint="cs"/>
          <w:cs/>
        </w:rPr>
        <w:t>ม</w:t>
      </w:r>
      <w:r w:rsidRPr="00933EEB">
        <w:rPr>
          <w:rFonts w:ascii="Angsana New" w:hAnsi="Angsana New" w:cs="Angsana New"/>
          <w:cs/>
        </w:rPr>
        <w:t>ในการกำหนดนโยบายใด ๆ เงินลงทุนในบริษัทอื่นแสดงในราคาทุน</w:t>
      </w:r>
    </w:p>
    <w:p w:rsidR="00601A87" w:rsidRPr="00601A87" w:rsidRDefault="00601A87" w:rsidP="00601A87">
      <w:pPr>
        <w:tabs>
          <w:tab w:val="left" w:pos="360"/>
          <w:tab w:val="left" w:pos="567"/>
        </w:tabs>
        <w:ind w:left="868" w:right="7" w:firstLine="574"/>
        <w:jc w:val="thaiDistribute"/>
        <w:rPr>
          <w:rFonts w:ascii="Angsana New" w:hAnsi="Angsana New" w:cs="Angsana New"/>
          <w:sz w:val="6"/>
          <w:szCs w:val="6"/>
        </w:rPr>
      </w:pPr>
    </w:p>
    <w:p w:rsidR="003B56BE" w:rsidRPr="00F947A9" w:rsidRDefault="003B56BE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ค่าเผื่อจาก</w:t>
      </w:r>
      <w:r w:rsidRPr="00052E8C">
        <w:rPr>
          <w:rFonts w:ascii="Angsana New" w:hAnsi="Angsana New"/>
          <w:spacing w:val="2"/>
          <w:cs/>
        </w:rPr>
        <w:t>การ</w:t>
      </w:r>
      <w:r w:rsidRPr="00F947A9">
        <w:rPr>
          <w:rFonts w:ascii="Angsana New" w:hAnsi="Angsana New"/>
          <w:cs/>
        </w:rPr>
        <w:t>รับคืนสินค้า</w:t>
      </w:r>
    </w:p>
    <w:p w:rsidR="00B40E0C" w:rsidRDefault="003B56BE" w:rsidP="00601A87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601A87">
        <w:rPr>
          <w:rFonts w:ascii="Angsana New" w:hAnsi="Angsana New" w:hint="cs"/>
          <w:cs/>
        </w:rPr>
        <w:t>บริษัท</w:t>
      </w:r>
      <w:r w:rsidRPr="00601A87">
        <w:rPr>
          <w:rFonts w:ascii="Angsana New" w:hAnsi="Angsana New"/>
          <w:cs/>
        </w:rPr>
        <w:t>ได้ตั้งประมาณการรับคืน</w:t>
      </w:r>
      <w:r w:rsidRPr="00601A87">
        <w:rPr>
          <w:rFonts w:ascii="Angsana New" w:hAnsi="Angsana New" w:hint="cs"/>
          <w:cs/>
        </w:rPr>
        <w:t>สินค้า</w:t>
      </w:r>
      <w:r w:rsidRPr="00601A87">
        <w:rPr>
          <w:rFonts w:ascii="Angsana New" w:hAnsi="Angsana New"/>
          <w:cs/>
        </w:rPr>
        <w:t>โดยประเมินจากประสบการณ์ในอดีตและปัจจัยอื่นๆ</w:t>
      </w:r>
      <w:r w:rsidRPr="00601A87">
        <w:rPr>
          <w:rFonts w:ascii="Angsana New" w:hAnsi="Angsana New" w:hint="cs"/>
          <w:cs/>
        </w:rPr>
        <w:br/>
      </w:r>
      <w:r w:rsidRPr="00601A87">
        <w:rPr>
          <w:rFonts w:ascii="Angsana New" w:hAnsi="Angsana New"/>
          <w:cs/>
        </w:rPr>
        <w:t>ที่</w:t>
      </w:r>
      <w:r w:rsidRPr="00601A87">
        <w:rPr>
          <w:rFonts w:ascii="Angsana New" w:hAnsi="Angsana New" w:hint="cs"/>
          <w:cs/>
        </w:rPr>
        <w:t>เ</w:t>
      </w:r>
      <w:r w:rsidR="00B40E0C" w:rsidRPr="00601A87">
        <w:rPr>
          <w:rFonts w:ascii="Angsana New" w:hAnsi="Angsana New"/>
          <w:cs/>
        </w:rPr>
        <w:t>กี่ยวข้อ</w:t>
      </w:r>
      <w:r w:rsidR="00B40E0C" w:rsidRPr="00601A87">
        <w:rPr>
          <w:rFonts w:ascii="Angsana New" w:hAnsi="Angsana New" w:hint="cs"/>
          <w:cs/>
        </w:rPr>
        <w:t>ง</w:t>
      </w:r>
    </w:p>
    <w:p w:rsidR="00601A87" w:rsidRPr="00601A87" w:rsidRDefault="00601A87" w:rsidP="00601A87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z w:val="6"/>
          <w:szCs w:val="6"/>
        </w:rPr>
      </w:pPr>
    </w:p>
    <w:p w:rsidR="00E939C6" w:rsidRDefault="00E939C6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E939C6">
        <w:rPr>
          <w:rFonts w:ascii="Angsana New" w:hAnsi="Angsana New" w:hint="cs"/>
          <w:spacing w:val="2"/>
          <w:cs/>
        </w:rPr>
        <w:t>ลูกหนี้จากการจำหน่ายเงินลงทุน</w:t>
      </w:r>
      <w:r w:rsidR="006321FE">
        <w:rPr>
          <w:rFonts w:ascii="Angsana New" w:hAnsi="Angsana New" w:hint="cs"/>
          <w:cs/>
        </w:rPr>
        <w:t>และค่าเผื่อหนี้สงสัยจะสูญ</w:t>
      </w:r>
    </w:p>
    <w:p w:rsidR="007A0DAA" w:rsidRDefault="009646B3" w:rsidP="00601A87">
      <w:pPr>
        <w:tabs>
          <w:tab w:val="left" w:pos="360"/>
          <w:tab w:val="left" w:pos="1418"/>
        </w:tabs>
        <w:ind w:left="851" w:right="-21" w:hanging="245"/>
        <w:jc w:val="thaiDistribute"/>
        <w:rPr>
          <w:rFonts w:ascii="Angsana New" w:hAnsi="Angsana New"/>
        </w:rPr>
      </w:pPr>
      <w:r>
        <w:rPr>
          <w:rFonts w:ascii="Angsana New" w:hAnsi="Angsana New" w:hint="cs"/>
          <w:spacing w:val="2"/>
          <w:cs/>
        </w:rPr>
        <w:tab/>
      </w:r>
      <w:r>
        <w:rPr>
          <w:rFonts w:ascii="Angsana New" w:hAnsi="Angsana New" w:hint="cs"/>
          <w:spacing w:val="2"/>
          <w:cs/>
        </w:rPr>
        <w:tab/>
      </w:r>
      <w:r w:rsidRPr="00EA7E37">
        <w:rPr>
          <w:rFonts w:ascii="Angsana New" w:hAnsi="Angsana New" w:hint="cs"/>
          <w:cs/>
        </w:rPr>
        <w:t>ลูกหนี้จากการจำหน่ายเงินลงทุน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แสดงตามมูลค่าเทียบเท่าเงินสด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โดยวิธีคิดลดจำนวนเงินที่ต้องรับชำระ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เพื่อให้เป็นมูลค่าปัจจุบัน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โดยใช้อัตราคิดลดเงินกู้ยืมส่วนเพิ่มของบริษัท</w:t>
      </w:r>
      <w:r w:rsidR="00C25A5D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ผลต่างระหว่างราคา</w:t>
      </w:r>
      <w:r w:rsidR="00C6735C" w:rsidRPr="00EA7E37">
        <w:rPr>
          <w:rFonts w:ascii="Angsana New" w:hAnsi="Angsana New" w:hint="cs"/>
          <w:cs/>
        </w:rPr>
        <w:t>เ</w:t>
      </w:r>
      <w:r w:rsidRPr="00EA7E37">
        <w:rPr>
          <w:rFonts w:ascii="Angsana New" w:hAnsi="Angsana New" w:hint="cs"/>
          <w:cs/>
        </w:rPr>
        <w:t>ทียบเท่าเงินสดกับจำนวนเงินท</w:t>
      </w:r>
      <w:r w:rsidR="00C6735C" w:rsidRPr="00EA7E37">
        <w:rPr>
          <w:rFonts w:ascii="Angsana New" w:hAnsi="Angsana New" w:hint="cs"/>
          <w:cs/>
        </w:rPr>
        <w:t>ี่จะได้รับชำระทั้งหมดในอนาคต บัน</w:t>
      </w:r>
      <w:r w:rsidRPr="00EA7E37">
        <w:rPr>
          <w:rFonts w:ascii="Angsana New" w:hAnsi="Angsana New" w:hint="cs"/>
          <w:cs/>
        </w:rPr>
        <w:t>ทึกเป็นดอกเบี้ยรับตลอดอายุของการรับชำระ</w:t>
      </w:r>
      <w:r w:rsidR="006321FE" w:rsidRPr="00EA7E37">
        <w:rPr>
          <w:rFonts w:ascii="Angsana New" w:hAnsi="Angsana New" w:hint="cs"/>
          <w:cs/>
        </w:rPr>
        <w:t xml:space="preserve"> และ</w:t>
      </w:r>
      <w:r w:rsidR="006321FE" w:rsidRPr="00EA7E37">
        <w:rPr>
          <w:rFonts w:ascii="Angsana New" w:hAnsi="Angsana New"/>
          <w:cs/>
        </w:rPr>
        <w:t>บริษัทตั้งค่าเผื่อหนี้สงสัยจะสูญ</w:t>
      </w:r>
      <w:r w:rsidR="006321FE" w:rsidRPr="00EA7E37">
        <w:rPr>
          <w:rFonts w:ascii="Angsana New" w:hAnsi="Angsana New" w:hint="cs"/>
          <w:cs/>
        </w:rPr>
        <w:t>ซึ่ง</w:t>
      </w:r>
      <w:r w:rsidR="006321FE" w:rsidRPr="00EA7E37">
        <w:rPr>
          <w:rFonts w:ascii="Angsana New" w:hAnsi="Angsana New"/>
          <w:cs/>
        </w:rPr>
        <w:t>ประมาณ</w:t>
      </w:r>
      <w:r w:rsidR="006321FE" w:rsidRPr="00EA7E37">
        <w:rPr>
          <w:rFonts w:ascii="Angsana New" w:hAnsi="Angsana New" w:hint="cs"/>
          <w:cs/>
        </w:rPr>
        <w:t>จากจำนวนหนี้ที่อาจเรียกเก็บเงินไม่ได้ โดยอาศัยประสบการณ์ในการเรียกเก็บเงินในอดีตและสถานะปัจจุบันของลูกหนี้จากการจำหน่ายเงินลงทุน</w:t>
      </w:r>
      <w:r w:rsidR="00EA7E37">
        <w:rPr>
          <w:rFonts w:ascii="Angsana New" w:hAnsi="Angsana New" w:hint="cs"/>
          <w:cs/>
        </w:rPr>
        <w:t xml:space="preserve"> </w:t>
      </w:r>
      <w:r w:rsidR="006321FE" w:rsidRPr="00EA7E37">
        <w:rPr>
          <w:rFonts w:ascii="Angsana New" w:hAnsi="Angsana New" w:hint="cs"/>
          <w:cs/>
        </w:rPr>
        <w:t xml:space="preserve"> ณ วันที่ในงบแสดงฐานะการเงิน</w:t>
      </w:r>
    </w:p>
    <w:p w:rsidR="00601A87" w:rsidRPr="00601A87" w:rsidRDefault="00601A87" w:rsidP="00601A87">
      <w:pPr>
        <w:tabs>
          <w:tab w:val="left" w:pos="360"/>
          <w:tab w:val="left" w:pos="1418"/>
        </w:tabs>
        <w:ind w:left="851" w:right="-21" w:hanging="245"/>
        <w:jc w:val="thaiDistribute"/>
        <w:rPr>
          <w:rFonts w:ascii="Angsana New" w:hAnsi="Angsana New"/>
          <w:sz w:val="6"/>
          <w:szCs w:val="6"/>
        </w:rPr>
      </w:pPr>
    </w:p>
    <w:p w:rsidR="00873B33" w:rsidRPr="00D4736F" w:rsidRDefault="00873B33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สินค้าคงเหลือ  </w:t>
      </w:r>
    </w:p>
    <w:p w:rsidR="005B2CF3" w:rsidRPr="00D4736F" w:rsidRDefault="00CA4CCA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54C52" w:rsidRPr="00D4736F"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="006F7164" w:rsidRPr="00D4736F">
        <w:rPr>
          <w:rFonts w:ascii="Angsana New" w:hAnsi="Angsana New" w:hint="cs"/>
          <w:cs/>
        </w:rPr>
        <w:t>มูลค่า</w:t>
      </w:r>
      <w:r w:rsidR="00180DFA" w:rsidRPr="00D4736F">
        <w:rPr>
          <w:rFonts w:ascii="Angsana New" w:hAnsi="Angsana New"/>
          <w:cs/>
        </w:rPr>
        <w:t>ใดจะต่ำกว่า</w:t>
      </w:r>
      <w:r w:rsidR="00C25A5D">
        <w:rPr>
          <w:rFonts w:ascii="Angsana New" w:hAnsi="Angsana New" w:hint="cs"/>
          <w:cs/>
        </w:rPr>
        <w:t xml:space="preserve"> </w:t>
      </w:r>
      <w:r w:rsidR="00873B33" w:rsidRPr="00D4736F">
        <w:rPr>
          <w:rFonts w:ascii="Angsana New" w:hAnsi="Angsana New"/>
          <w:cs/>
        </w:rPr>
        <w:t>ราคาทุน</w:t>
      </w:r>
      <w:r w:rsidR="00873B33" w:rsidRPr="00052E8C">
        <w:rPr>
          <w:rFonts w:ascii="Angsana New" w:hAnsi="Angsana New"/>
          <w:spacing w:val="2"/>
          <w:cs/>
        </w:rPr>
        <w:t>คำนวณ</w:t>
      </w:r>
      <w:r w:rsidR="00873B33" w:rsidRPr="00D4736F">
        <w:rPr>
          <w:rFonts w:ascii="Angsana New" w:hAnsi="Angsana New"/>
          <w:spacing w:val="4"/>
          <w:cs/>
        </w:rPr>
        <w:t xml:space="preserve">โดยวิธีถัวเฉลี่ยถ่วงน้ำหนัก </w:t>
      </w:r>
    </w:p>
    <w:p w:rsidR="006C0AE8" w:rsidRPr="00D4736F" w:rsidRDefault="006C0AE8" w:rsidP="00056C4A">
      <w:pPr>
        <w:tabs>
          <w:tab w:val="left" w:pos="360"/>
          <w:tab w:val="left" w:pos="900"/>
          <w:tab w:val="left" w:pos="1440"/>
        </w:tabs>
        <w:ind w:left="900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  <w:t>รายการที่ยังไม่ได้ออกอากาศ แสดงในราคาทุน และจะถือเป็นต้นทุนเมื่อได้ออกอากาศแล้ว</w:t>
      </w:r>
    </w:p>
    <w:p w:rsidR="008A3324" w:rsidRDefault="00F947A9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>
        <w:rPr>
          <w:rFonts w:ascii="Angsana New" w:hAnsi="Angsana New" w:hint="cs"/>
          <w:spacing w:val="4"/>
          <w:cs/>
        </w:rPr>
        <w:lastRenderedPageBreak/>
        <w:tab/>
      </w: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 w:rsidR="00986318">
        <w:rPr>
          <w:rFonts w:ascii="Angsana New" w:hAnsi="Angsana New" w:hint="cs"/>
          <w:spacing w:val="4"/>
          <w:cs/>
        </w:rPr>
        <w:t>บริษัทตั้ง</w:t>
      </w:r>
      <w:r w:rsidR="005B2CF3" w:rsidRPr="00D4736F">
        <w:rPr>
          <w:rFonts w:ascii="Angsana New" w:hAnsi="Angsana New" w:hint="cs"/>
          <w:spacing w:val="4"/>
          <w:cs/>
        </w:rPr>
        <w:t>ค</w:t>
      </w:r>
      <w:r w:rsidR="00B948A3" w:rsidRPr="00D4736F">
        <w:rPr>
          <w:rFonts w:ascii="Angsana New" w:hAnsi="Angsana New" w:hint="cs"/>
          <w:spacing w:val="4"/>
          <w:cs/>
        </w:rPr>
        <w:t>่า</w:t>
      </w:r>
      <w:r w:rsidR="006C0AE8" w:rsidRPr="00D4736F">
        <w:rPr>
          <w:rFonts w:ascii="Angsana New" w:hAnsi="Angsana New" w:hint="cs"/>
          <w:spacing w:val="4"/>
          <w:cs/>
        </w:rPr>
        <w:t>เผื่อ</w:t>
      </w:r>
      <w:r w:rsidR="00B948A3" w:rsidRPr="00D4736F">
        <w:rPr>
          <w:rFonts w:ascii="Angsana New" w:hAnsi="Angsana New" w:hint="cs"/>
          <w:spacing w:val="4"/>
          <w:cs/>
        </w:rPr>
        <w:t>การลดมูลค่าสินค้าลดลงสำหรับสินค้าล้าสมัย เสื่อมคุณภาพ และคาดว่าจะจำหน่าย</w:t>
      </w:r>
      <w:r w:rsidR="00B948A3" w:rsidRPr="00052E8C">
        <w:rPr>
          <w:rFonts w:ascii="Angsana New" w:hAnsi="Angsana New" w:hint="cs"/>
          <w:spacing w:val="2"/>
          <w:cs/>
        </w:rPr>
        <w:t>ไม่ได้</w:t>
      </w:r>
      <w:r w:rsidR="00B948A3" w:rsidRPr="00D4736F">
        <w:rPr>
          <w:rFonts w:ascii="Angsana New" w:hAnsi="Angsana New" w:hint="cs"/>
          <w:spacing w:val="4"/>
          <w:cs/>
        </w:rPr>
        <w:t xml:space="preserve"> โดยพิจารณาจากสภาพของสินค้าคงเหลือเป็นเกณฑ์</w:t>
      </w:r>
    </w:p>
    <w:p w:rsidR="00601A87" w:rsidRPr="00601A87" w:rsidRDefault="00601A87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873B33" w:rsidRPr="00D4736F" w:rsidRDefault="00873B33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คอนเสิร์ตและรายการโทรทัศน์ระหว่างผลิต</w:t>
      </w:r>
    </w:p>
    <w:p w:rsidR="001A37CF" w:rsidRDefault="004D2AAF" w:rsidP="000C2D0C">
      <w:pPr>
        <w:tabs>
          <w:tab w:val="left" w:pos="360"/>
          <w:tab w:val="left" w:pos="900"/>
          <w:tab w:val="left" w:pos="1456"/>
          <w:tab w:val="left" w:pos="4410"/>
        </w:tabs>
        <w:ind w:left="4410" w:right="7" w:hanging="3150"/>
        <w:jc w:val="thaiDistribute"/>
        <w:rPr>
          <w:rFonts w:ascii="Angsana New" w:hAnsi="Angsana New"/>
          <w:spacing w:val="2"/>
        </w:rPr>
      </w:pPr>
      <w:r w:rsidRPr="00D4736F">
        <w:rPr>
          <w:rFonts w:ascii="Angsana New" w:hAnsi="Angsana New"/>
        </w:rPr>
        <w:tab/>
      </w:r>
      <w:r w:rsidR="005F3DD7" w:rsidRPr="00D4736F">
        <w:rPr>
          <w:rFonts w:ascii="Angsana New" w:hAnsi="Angsana New" w:hint="cs"/>
          <w:cs/>
        </w:rPr>
        <w:t>ค</w:t>
      </w:r>
      <w:r w:rsidR="00873B33" w:rsidRPr="00D4736F">
        <w:rPr>
          <w:rFonts w:ascii="Angsana New" w:hAnsi="Angsana New"/>
          <w:spacing w:val="2"/>
          <w:cs/>
        </w:rPr>
        <w:t>อนเสิร์ตระหว่างผลิต</w:t>
      </w:r>
      <w:r w:rsidR="00873B33" w:rsidRPr="00D4736F">
        <w:rPr>
          <w:rFonts w:ascii="Angsana New" w:hAnsi="Angsana New"/>
          <w:spacing w:val="2"/>
        </w:rPr>
        <w:tab/>
      </w:r>
      <w:r w:rsidR="00873B33" w:rsidRPr="00D4736F">
        <w:rPr>
          <w:rFonts w:ascii="Angsana New" w:hAnsi="Angsana New"/>
          <w:spacing w:val="2"/>
          <w:cs/>
        </w:rPr>
        <w:t>ตัดบัญชีเป็นต้นทุนการผลิตเมื่อได้มีการแสดงแล้วตามสัดส่วนการแสดงที่เกิดขึ้น</w:t>
      </w:r>
    </w:p>
    <w:p w:rsidR="00B40E0C" w:rsidRDefault="000B3FC1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 xml:space="preserve">รายการโทรทัศน์ระหว่างผลิต       </w:t>
      </w:r>
      <w:r w:rsidRPr="00D4736F">
        <w:rPr>
          <w:rFonts w:ascii="Angsana New" w:hAnsi="Angsana New" w:hint="cs"/>
          <w:spacing w:val="2"/>
        </w:rPr>
        <w:tab/>
      </w:r>
      <w:r w:rsidRPr="00EA7E37">
        <w:rPr>
          <w:rFonts w:ascii="Angsana New" w:hAnsi="Angsana New"/>
          <w:cs/>
        </w:rPr>
        <w:t>แสดงมูลค่าต้นทุนของการผลิตที่อยู่ระหว่างการผลิตและถ่ายทำ</w:t>
      </w:r>
      <w:r w:rsidR="00EA7E37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ซึ่งจะบันทึกเป็นต้นทุนเมื่อได้โอนสิทธิและส่งมอบหรือ</w:t>
      </w:r>
      <w:r w:rsidRPr="00D4736F">
        <w:rPr>
          <w:rFonts w:ascii="Angsana New" w:hAnsi="Angsana New"/>
          <w:spacing w:val="-2"/>
          <w:cs/>
        </w:rPr>
        <w:t>เมื่อได้ออกอากาศแล้ว</w:t>
      </w:r>
    </w:p>
    <w:p w:rsidR="00B40E0C" w:rsidRPr="00601A87" w:rsidRDefault="00B40E0C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2"/>
          <w:szCs w:val="2"/>
        </w:rPr>
      </w:pPr>
    </w:p>
    <w:p w:rsidR="00BF0F9B" w:rsidRPr="00D4736F" w:rsidRDefault="00BF0F9B" w:rsidP="00F91D47">
      <w:pPr>
        <w:numPr>
          <w:ilvl w:val="1"/>
          <w:numId w:val="4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Pr="00D4736F">
        <w:rPr>
          <w:rFonts w:ascii="Angsana New" w:hAnsi="Angsana New" w:hint="cs"/>
          <w:cs/>
        </w:rPr>
        <w:t>ในบริษัทร่วมและบริษัทย่อย</w:t>
      </w:r>
    </w:p>
    <w:p w:rsidR="00290C29" w:rsidRDefault="00BF0F9B" w:rsidP="000C2D0C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/>
          <w:spacing w:val="-2"/>
          <w:cs/>
        </w:rPr>
        <w:t xml:space="preserve">บริษัทร่วม หมายถึง  </w:t>
      </w:r>
      <w:r w:rsidRPr="00D4736F">
        <w:rPr>
          <w:rFonts w:ascii="Angsana New" w:hAnsi="Angsana New" w:hint="cs"/>
          <w:spacing w:val="-2"/>
          <w:cs/>
        </w:rPr>
        <w:t>กิจการที่กลุ่มบริษัท</w:t>
      </w:r>
      <w:r w:rsidRPr="00D4736F">
        <w:rPr>
          <w:rFonts w:ascii="Angsana New" w:hAnsi="Angsana New"/>
          <w:spacing w:val="-2"/>
          <w:cs/>
        </w:rPr>
        <w:t>มีอิทธิพลอย่างเป็นสาระสำคัญ</w:t>
      </w:r>
      <w:r w:rsidRPr="00D4736F">
        <w:rPr>
          <w:rFonts w:ascii="Angsana New" w:hAnsi="Angsana New" w:hint="cs"/>
          <w:spacing w:val="-2"/>
          <w:cs/>
        </w:rPr>
        <w:t xml:space="preserve">  โดย</w:t>
      </w:r>
      <w:r w:rsidR="00915B36">
        <w:rPr>
          <w:rFonts w:ascii="Angsana New" w:hAnsi="Angsana New"/>
          <w:spacing w:val="-2"/>
          <w:cs/>
        </w:rPr>
        <w:t>มีอำนาจเข้าไปมีส่ว</w:t>
      </w:r>
      <w:r w:rsidR="00915B36">
        <w:rPr>
          <w:rFonts w:ascii="Angsana New" w:hAnsi="Angsana New" w:hint="cs"/>
          <w:spacing w:val="-2"/>
          <w:cs/>
        </w:rPr>
        <w:t>น</w:t>
      </w:r>
      <w:r w:rsidRPr="00D4736F">
        <w:rPr>
          <w:rFonts w:ascii="Angsana New" w:hAnsi="Angsana New"/>
          <w:spacing w:val="-2"/>
          <w:cs/>
        </w:rPr>
        <w:t>ร่ว</w:t>
      </w:r>
      <w:r w:rsidRPr="00D4736F">
        <w:rPr>
          <w:rFonts w:ascii="Angsana New" w:hAnsi="Angsana New" w:hint="cs"/>
          <w:spacing w:val="-2"/>
          <w:cs/>
        </w:rPr>
        <w:t>ม</w:t>
      </w:r>
      <w:r w:rsidRPr="00D4736F">
        <w:rPr>
          <w:rFonts w:ascii="Angsana New" w:hAnsi="Angsana New"/>
          <w:spacing w:val="-2"/>
          <w:cs/>
        </w:rPr>
        <w:t>ในการตัดสินใจเกี่ยวกับนโยบายทางการเงินและการดำเนินงานของกิจกา</w:t>
      </w:r>
      <w:r w:rsidRPr="00D4736F">
        <w:rPr>
          <w:rFonts w:ascii="Angsana New" w:hAnsi="Angsana New" w:hint="cs"/>
          <w:spacing w:val="-2"/>
          <w:cs/>
        </w:rPr>
        <w:t xml:space="preserve">ร </w:t>
      </w:r>
      <w:r w:rsidRPr="00D4736F">
        <w:rPr>
          <w:rFonts w:ascii="Angsana New" w:hAnsi="Angsana New"/>
          <w:spacing w:val="-2"/>
          <w:cs/>
        </w:rPr>
        <w:t>แต่ไม่ถึงระดับที่จะควบคุมนโยบายดังกล่าว</w:t>
      </w:r>
      <w:r w:rsidRPr="00D4736F">
        <w:rPr>
          <w:rFonts w:ascii="Angsana New" w:hAnsi="Angsana New" w:hint="cs"/>
          <w:spacing w:val="-2"/>
          <w:cs/>
        </w:rPr>
        <w:t xml:space="preserve">เงินลงทุนในบริษัทร่วมในงบการเงินรวมแสดงตามวิธีส่วนได้เสีย </w:t>
      </w:r>
    </w:p>
    <w:p w:rsidR="00AD2356" w:rsidRDefault="00180DFA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  <w:spacing w:val="4"/>
          <w:cs/>
        </w:rPr>
        <w:t xml:space="preserve">บริษัทย่อย หมายถึง </w:t>
      </w:r>
      <w:r w:rsidRPr="00D4736F">
        <w:rPr>
          <w:rFonts w:ascii="Angsana New" w:hAnsi="Angsana New" w:hint="cs"/>
          <w:spacing w:val="4"/>
          <w:cs/>
        </w:rPr>
        <w:t>กิจการที่กลุ่มบริษัท</w:t>
      </w:r>
      <w:r w:rsidRPr="00D4736F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 w:hint="cs"/>
          <w:spacing w:val="4"/>
          <w:cs/>
        </w:rPr>
        <w:t>บริษัทรวมบร</w:t>
      </w:r>
      <w:r w:rsidR="00181C68" w:rsidRPr="00D4736F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Pr="00D4736F">
        <w:rPr>
          <w:rFonts w:ascii="Angsana New" w:hAnsi="Angsana New" w:hint="cs"/>
          <w:spacing w:val="4"/>
          <w:cs/>
        </w:rPr>
        <w:t>ตั้งแต</w:t>
      </w:r>
      <w:r w:rsidR="00181C68" w:rsidRPr="00D4736F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Pr="00D4736F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:rsidR="009F2DF5" w:rsidRPr="00601A87" w:rsidRDefault="009F2DF5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2"/>
          <w:szCs w:val="2"/>
        </w:rPr>
      </w:pPr>
    </w:p>
    <w:p w:rsidR="00C74166" w:rsidRPr="00D4736F" w:rsidRDefault="00C74166" w:rsidP="0084034C">
      <w:pPr>
        <w:numPr>
          <w:ilvl w:val="1"/>
          <w:numId w:val="4"/>
        </w:numPr>
        <w:tabs>
          <w:tab w:val="left" w:pos="336"/>
          <w:tab w:val="left" w:pos="851"/>
          <w:tab w:val="left" w:pos="993"/>
          <w:tab w:val="left" w:pos="1440"/>
        </w:tabs>
        <w:ind w:left="910" w:right="-7" w:hanging="574"/>
        <w:jc w:val="both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>อสังหาริมทรัพย์เพื่อการลงทุน</w:t>
      </w:r>
    </w:p>
    <w:p w:rsidR="00AD2356" w:rsidRDefault="00C74166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14"/>
          <w:szCs w:val="14"/>
        </w:rPr>
      </w:pPr>
      <w:r w:rsidRPr="00D4736F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D4736F">
        <w:rPr>
          <w:rFonts w:ascii="Angsana New" w:hAnsi="Angsana New"/>
          <w:spacing w:val="-4"/>
          <w:cs/>
        </w:rPr>
        <w:t>แสดง</w:t>
      </w:r>
      <w:r w:rsidRPr="00D4736F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:rsidR="009F2DF5" w:rsidRPr="00601A87" w:rsidRDefault="009F2DF5" w:rsidP="00EA46A3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  <w:sz w:val="4"/>
          <w:szCs w:val="4"/>
        </w:rPr>
      </w:pPr>
    </w:p>
    <w:p w:rsidR="00873B33" w:rsidRPr="00D4736F" w:rsidRDefault="00873B33" w:rsidP="00AE00B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อาคารและอุปกรณ์       </w:t>
      </w:r>
    </w:p>
    <w:p w:rsidR="009646B3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อาคา</w:t>
      </w:r>
      <w:r w:rsidR="000421E7" w:rsidRPr="00D4736F">
        <w:rPr>
          <w:rFonts w:ascii="Angsana New" w:hAnsi="Angsana New"/>
          <w:cs/>
        </w:rPr>
        <w:t>รและอุปกรณ์</w:t>
      </w:r>
      <w:r w:rsidR="005275B1" w:rsidRPr="00D4736F">
        <w:rPr>
          <w:rFonts w:ascii="Angsana New" w:hAnsi="Angsana New"/>
          <w:cs/>
        </w:rPr>
        <w:t>แสดงในราคาทุน</w:t>
      </w:r>
      <w:r w:rsidR="009A1977">
        <w:rPr>
          <w:rFonts w:ascii="Angsana New" w:hAnsi="Angsana New" w:hint="cs"/>
          <w:cs/>
        </w:rPr>
        <w:t xml:space="preserve"> </w:t>
      </w:r>
      <w:r w:rsidR="002B7AE1" w:rsidRPr="00D4736F">
        <w:rPr>
          <w:rFonts w:ascii="Angsana New" w:hAnsi="Angsana New" w:hint="cs"/>
          <w:cs/>
        </w:rPr>
        <w:t>ค่าเสื่อมราคา</w:t>
      </w:r>
      <w:r w:rsidR="009A1977" w:rsidRPr="00D4736F">
        <w:rPr>
          <w:rFonts w:ascii="Angsana New" w:hAnsi="Angsana New"/>
          <w:cs/>
        </w:rPr>
        <w:t>คำนวณ</w:t>
      </w:r>
      <w:r w:rsidRPr="00D4736F">
        <w:rPr>
          <w:rFonts w:ascii="Angsana New" w:hAnsi="Angsana New"/>
          <w:cs/>
        </w:rPr>
        <w:t>โดยวิธีเส้นตรงตามอายุการ</w:t>
      </w:r>
      <w:r w:rsidR="00A118D2" w:rsidRPr="00D4736F">
        <w:rPr>
          <w:rFonts w:ascii="Angsana New" w:hAnsi="Angsana New" w:hint="cs"/>
          <w:cs/>
        </w:rPr>
        <w:t>ให้ประโยชน์</w:t>
      </w:r>
      <w:r w:rsidRPr="00D4736F">
        <w:rPr>
          <w:rFonts w:ascii="Angsana New" w:hAnsi="Angsana New"/>
          <w:cs/>
        </w:rPr>
        <w:t>โดยประมาณของสินทรัพย์</w:t>
      </w:r>
      <w:r w:rsidR="009A1977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ดังนี้</w:t>
      </w:r>
    </w:p>
    <w:p w:rsidR="009646B3" w:rsidRPr="00BE5423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0"/>
        <w:gridCol w:w="3961"/>
      </w:tblGrid>
      <w:tr w:rsidR="00873B33" w:rsidRPr="00D4736F" w:rsidTr="000C2D0C">
        <w:tc>
          <w:tcPr>
            <w:tcW w:w="4770" w:type="dxa"/>
          </w:tcPr>
          <w:p w:rsidR="00873B33" w:rsidRPr="00D4736F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:rsidR="00873B33" w:rsidRPr="00D4736F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</w:t>
            </w:r>
            <w:r w:rsidR="00BF0F9B" w:rsidRPr="00D4736F">
              <w:rPr>
                <w:rFonts w:ascii="Angsana New" w:hAnsi="Angsana New" w:hint="cs"/>
                <w:cs/>
              </w:rPr>
              <w:t>ให้ประโยชน์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0C2D0C">
        <w:tc>
          <w:tcPr>
            <w:tcW w:w="4770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20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3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อุปกรณ์</w:t>
            </w:r>
            <w:r w:rsidR="00A84516" w:rsidRPr="00D4736F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:rsidR="00873B33" w:rsidRPr="005738C8" w:rsidRDefault="00117C6D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3 - 5</w:t>
            </w:r>
          </w:p>
        </w:tc>
      </w:tr>
    </w:tbl>
    <w:p w:rsidR="00117C6D" w:rsidRDefault="00117C6D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</w:rPr>
      </w:pPr>
    </w:p>
    <w:p w:rsidR="009673F3" w:rsidRDefault="009673F3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</w:rPr>
      </w:pPr>
    </w:p>
    <w:p w:rsidR="009673F3" w:rsidRDefault="009673F3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</w:rPr>
      </w:pPr>
    </w:p>
    <w:p w:rsidR="00601A87" w:rsidRDefault="00601A87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</w:rPr>
      </w:pPr>
    </w:p>
    <w:p w:rsidR="009673F3" w:rsidRDefault="009673F3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</w:rPr>
      </w:pPr>
    </w:p>
    <w:p w:rsidR="00AE00BC" w:rsidRDefault="00AE00BC" w:rsidP="00AE00BC">
      <w:pPr>
        <w:tabs>
          <w:tab w:val="left" w:pos="360"/>
          <w:tab w:val="left" w:pos="851"/>
          <w:tab w:val="left" w:pos="993"/>
          <w:tab w:val="left" w:pos="1440"/>
        </w:tabs>
        <w:ind w:left="786" w:right="-709" w:hanging="502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lastRenderedPageBreak/>
        <w:t xml:space="preserve">4.11   </w:t>
      </w:r>
      <w:r w:rsidRPr="00D4736F">
        <w:rPr>
          <w:rFonts w:ascii="Angsana New" w:hAnsi="Angsana New" w:hint="cs"/>
          <w:cs/>
        </w:rPr>
        <w:t>สัญญาเช่า</w:t>
      </w:r>
    </w:p>
    <w:p w:rsidR="00C32446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/>
          <w:u w:val="single"/>
        </w:rPr>
      </w:pPr>
      <w:r w:rsidRPr="00C32446">
        <w:rPr>
          <w:rFonts w:ascii="Angsana New" w:hAnsi="Angsana New" w:hint="cs"/>
          <w:u w:val="single"/>
          <w:cs/>
        </w:rPr>
        <w:t>นโยบายการบัญชีที่ถือปฏิบัติตั้งแต่วันที่ 1 มกราคม 2563</w:t>
      </w:r>
    </w:p>
    <w:p w:rsidR="00C32446" w:rsidRPr="00C32446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C32446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:rsidR="00C32446" w:rsidRPr="00094E9E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7160BD">
        <w:rPr>
          <w:rFonts w:ascii="Angsana New" w:hAnsi="Angsana New" w:cs="Angsana New"/>
          <w:cs/>
        </w:rPr>
        <w:t>สินทรัพย์สิทธิการใช้</w:t>
      </w:r>
      <w:r>
        <w:rPr>
          <w:rFonts w:ascii="Angsana New" w:hAnsi="Angsana New" w:cs="Angsana New" w:hint="cs"/>
          <w:cs/>
        </w:rPr>
        <w:t>รับรู้</w:t>
      </w:r>
      <w:r w:rsidRPr="007160BD">
        <w:rPr>
          <w:rFonts w:ascii="Angsana New" w:hAnsi="Angsana New" w:cs="Angsana New"/>
          <w:cs/>
        </w:rPr>
        <w:t xml:space="preserve"> ณ วันที่สัญญาเช่าเริ่มมีผล </w:t>
      </w:r>
      <w:r>
        <w:rPr>
          <w:rFonts w:ascii="Angsana New" w:hAnsi="Angsana New" w:cs="Angsana New" w:hint="cs"/>
          <w:cs/>
        </w:rPr>
        <w:t>แสดงด้วย</w:t>
      </w:r>
      <w:r w:rsidRPr="007160BD">
        <w:rPr>
          <w:rFonts w:ascii="Angsana New" w:hAnsi="Angsana New" w:cs="Angsana New"/>
          <w:cs/>
        </w:rPr>
        <w:t>ราคาทุนหักค่าเสื่อมราคาสะสม</w:t>
      </w:r>
      <w:r>
        <w:rPr>
          <w:rFonts w:ascii="Angsana New" w:hAnsi="Angsana New" w:cs="Angsana New" w:hint="cs"/>
          <w:cs/>
        </w:rPr>
        <w:t xml:space="preserve"> </w:t>
      </w:r>
      <w:r w:rsidRPr="007160BD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>ค่าเผื่อ</w:t>
      </w:r>
      <w:r w:rsidRPr="007160BD">
        <w:rPr>
          <w:rFonts w:ascii="Angsana New" w:hAnsi="Angsana New" w:cs="Angsana New"/>
          <w:cs/>
        </w:rPr>
        <w:t xml:space="preserve">การด้อยค่าสะสม </w:t>
      </w:r>
      <w:r>
        <w:rPr>
          <w:rFonts w:ascii="Angsana New" w:hAnsi="Angsana New" w:cs="Angsana New" w:hint="cs"/>
          <w:cs/>
        </w:rPr>
        <w:t xml:space="preserve">(ถ้ามี) </w:t>
      </w:r>
      <w:r w:rsidRPr="007160BD">
        <w:rPr>
          <w:rFonts w:ascii="Angsana New" w:hAnsi="Angsana New" w:cs="Angsana New"/>
          <w:cs/>
        </w:rPr>
        <w:t>ค่าเสื่อมราคา</w:t>
      </w:r>
      <w:r>
        <w:rPr>
          <w:rFonts w:ascii="Angsana New" w:hAnsi="Angsana New" w:cs="Angsana New" w:hint="cs"/>
          <w:cs/>
        </w:rPr>
        <w:t>ของ</w:t>
      </w:r>
      <w:r w:rsidRPr="007160BD">
        <w:rPr>
          <w:rFonts w:ascii="Angsana New" w:hAnsi="Angsana New" w:cs="Angsana New"/>
          <w:cs/>
        </w:rPr>
        <w:t>สินทรัพย์สิทธิการใช้</w:t>
      </w:r>
      <w:r>
        <w:rPr>
          <w:rFonts w:ascii="Angsana New" w:hAnsi="Angsana New" w:cs="Angsana New" w:hint="cs"/>
          <w:cs/>
        </w:rPr>
        <w:t xml:space="preserve"> คำนวณ</w:t>
      </w:r>
      <w:r w:rsidRPr="007160BD">
        <w:rPr>
          <w:rFonts w:ascii="Angsana New" w:hAnsi="Angsana New" w:cs="Angsana New"/>
          <w:cs/>
        </w:rPr>
        <w:t>โดยวิธีเส้นตรง</w:t>
      </w:r>
      <w:r>
        <w:rPr>
          <w:rFonts w:ascii="Angsana New" w:hAnsi="Angsana New" w:cs="Angsana New" w:hint="cs"/>
          <w:cs/>
        </w:rPr>
        <w:t>ตามอายุของสัญญาเช่า หรือ</w:t>
      </w:r>
      <w:r w:rsidRPr="007160BD">
        <w:rPr>
          <w:rFonts w:ascii="Angsana New" w:hAnsi="Angsana New" w:cs="Angsana New"/>
          <w:cs/>
        </w:rPr>
        <w:t>อายุการให้ประโยชน์</w:t>
      </w:r>
      <w:r>
        <w:rPr>
          <w:rFonts w:ascii="Angsana New" w:hAnsi="Angsana New" w:cs="Angsana New" w:hint="cs"/>
          <w:cs/>
        </w:rPr>
        <w:t>โดยประมาณ</w:t>
      </w:r>
      <w:r w:rsidRPr="007160BD">
        <w:rPr>
          <w:rFonts w:ascii="Angsana New" w:hAnsi="Angsana New" w:cs="Angsana New"/>
          <w:cs/>
        </w:rPr>
        <w:t>ของสินทรัพย์สิทธิการใช้แล้วแต่</w:t>
      </w:r>
      <w:r>
        <w:rPr>
          <w:rFonts w:ascii="Angsana New" w:hAnsi="Angsana New" w:cs="Angsana New" w:hint="cs"/>
          <w:cs/>
        </w:rPr>
        <w:t>ระยะเวลาใดจะต่ำกว่า</w:t>
      </w:r>
    </w:p>
    <w:p w:rsidR="00C32446" w:rsidRPr="00C32446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C32446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:rsidR="00C32446" w:rsidRPr="007160BD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Pr="007160BD">
        <w:rPr>
          <w:rFonts w:ascii="Angsana New" w:hAnsi="Angsana New" w:cs="Angsana New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</w:t>
      </w:r>
      <w:r w:rsidRPr="00C32446">
        <w:rPr>
          <w:rFonts w:ascii="Angsana New" w:hAnsi="Angsana New" w:cs="Angsana New"/>
          <w:cs/>
        </w:rPr>
        <w:t>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7160BD">
        <w:rPr>
          <w:rFonts w:ascii="Angsana New" w:hAnsi="Angsana New" w:cs="Angsana New"/>
          <w:cs/>
        </w:rPr>
        <w:t xml:space="preserve"> </w:t>
      </w:r>
    </w:p>
    <w:p w:rsidR="00C32446" w:rsidRPr="00C32446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C32446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7160BD">
        <w:rPr>
          <w:rFonts w:ascii="Angsana New" w:hAnsi="Angsana New" w:cs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7160BD">
        <w:rPr>
          <w:rFonts w:ascii="Angsana New" w:hAnsi="Angsana New" w:cs="Angsana New"/>
        </w:rPr>
        <w:t xml:space="preserve">12 </w:t>
      </w:r>
      <w:r w:rsidRPr="007160BD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32446" w:rsidRPr="00C32446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/>
          <w:u w:val="single"/>
        </w:rPr>
      </w:pPr>
      <w:r w:rsidRPr="00C32446">
        <w:rPr>
          <w:rFonts w:ascii="Angsana New" w:hAnsi="Angsana New" w:hint="cs"/>
          <w:u w:val="single"/>
          <w:cs/>
        </w:rPr>
        <w:t>นโยบายการบัญชีที่ถือปฏิบัติ</w:t>
      </w:r>
      <w:r>
        <w:rPr>
          <w:rFonts w:ascii="Angsana New" w:hAnsi="Angsana New" w:hint="cs"/>
          <w:u w:val="single"/>
          <w:cs/>
        </w:rPr>
        <w:t>ก่อน</w:t>
      </w:r>
      <w:r w:rsidRPr="00C32446">
        <w:rPr>
          <w:rFonts w:ascii="Angsana New" w:hAnsi="Angsana New" w:hint="cs"/>
          <w:u w:val="single"/>
          <w:cs/>
        </w:rPr>
        <w:t>วันที่ 1 มกราคม 2563</w:t>
      </w:r>
    </w:p>
    <w:p w:rsidR="00C32446" w:rsidRPr="00D4736F" w:rsidRDefault="00C32446" w:rsidP="00C32446">
      <w:pPr>
        <w:tabs>
          <w:tab w:val="left" w:pos="364"/>
        </w:tabs>
        <w:ind w:left="851" w:right="936"/>
        <w:outlineLvl w:val="0"/>
        <w:rPr>
          <w:b/>
          <w:bCs/>
          <w:u w:val="single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Times New Roman" w:hAnsi="Times New Roman"/>
          <w:u w:val="single"/>
          <w:cs/>
        </w:rPr>
        <w:t>สัญญาเช่าดำเนินงาน</w:t>
      </w:r>
    </w:p>
    <w:p w:rsid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  <w:spacing w:val="-4"/>
        </w:rPr>
      </w:pP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C32446">
        <w:rPr>
          <w:rFonts w:ascii="Angsana New" w:hAnsi="Angsana New" w:cs="Angsana New"/>
          <w:cs/>
        </w:rPr>
        <w:t>สัญญาเช่าซึ่งความเสี่ยงและประโยชน์ส่วนใหญ่จากการเป็นเจ้าของทรัพย์สินยังคงอยู่กับผู้ให้เช่า  บันทึกเป็นสัญญาเช่าดำเนินงาน ค่าเช่าที่เกิดขึ้นจากสัญญาเช่าดังกล่าว</w:t>
      </w:r>
      <w:r w:rsidRPr="00C32446">
        <w:rPr>
          <w:rFonts w:ascii="Angsana New" w:hAnsi="Angsana New" w:cs="Angsana New" w:hint="cs"/>
          <w:cs/>
        </w:rPr>
        <w:t xml:space="preserve"> </w:t>
      </w:r>
      <w:r w:rsidRPr="00C32446">
        <w:rPr>
          <w:rFonts w:ascii="Angsana New" w:hAnsi="Angsana New" w:cs="Angsana New"/>
          <w:cs/>
        </w:rPr>
        <w:t>รับรู้เป็นค่าใช้จ่ายใน</w:t>
      </w:r>
      <w:r w:rsidRPr="00C32446">
        <w:rPr>
          <w:rFonts w:ascii="Angsana New" w:hAnsi="Angsana New" w:cs="Angsana New" w:hint="cs"/>
          <w:cs/>
        </w:rPr>
        <w:t>ผลการดำเนินงานระหว่างปี</w:t>
      </w:r>
      <w:r w:rsidRPr="00C32446">
        <w:rPr>
          <w:rFonts w:ascii="Angsana New" w:hAnsi="Angsana New" w:cs="Angsana New"/>
          <w:cs/>
        </w:rPr>
        <w:t>ตามอายุของสัญญาเช่า</w:t>
      </w:r>
    </w:p>
    <w:p w:rsidR="00C32446" w:rsidRPr="002867CD" w:rsidRDefault="00C32446" w:rsidP="00C32446">
      <w:pPr>
        <w:tabs>
          <w:tab w:val="left" w:pos="364"/>
          <w:tab w:val="left" w:pos="882"/>
        </w:tabs>
        <w:ind w:right="936" w:firstLine="882"/>
        <w:outlineLvl w:val="0"/>
        <w:rPr>
          <w:rFonts w:ascii="Times New Roman" w:hAnsi="Times New Roman"/>
          <w:u w:val="single"/>
        </w:rPr>
      </w:pPr>
      <w:r w:rsidRPr="002867CD">
        <w:rPr>
          <w:rFonts w:ascii="Times New Roman" w:hAnsi="Times New Roman" w:hint="cs"/>
          <w:u w:val="single"/>
          <w:cs/>
        </w:rPr>
        <w:t>สัญญาเช่าการเงิน</w:t>
      </w:r>
    </w:p>
    <w:p w:rsidR="00C32446" w:rsidRP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>สัญญาเช่าซึ่งบริษัทย่อยของบริษัท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ยกเว้นกรรมสิทธิ์ทางกฎหมายถือเป็นสัญญาเช่าการเงิน บริษัทย่อยของบริษัทบันทึกสินทรัพย์ที่เช่าในราคายุติธรรม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 หักด้วยส่วนที่</w:t>
      </w:r>
      <w:r w:rsidRPr="00C32446">
        <w:rPr>
          <w:rFonts w:ascii="Angsana New" w:hAnsi="Angsana New" w:cs="Angsana New" w:hint="cs"/>
          <w:cs/>
        </w:rPr>
        <w:t>เป็นดอกเบี้ย ดอกเบี้ยหรือค่าใช้จ่ายทางการเงินรับรู้เป็นค่าใช้จ่ายในงบกำไรขาดทุนตามส่วนของเงินต้นคงเหลือ</w:t>
      </w:r>
    </w:p>
    <w:p w:rsidR="00AE00BC" w:rsidRPr="00A87AE7" w:rsidRDefault="00AE00BC" w:rsidP="00A87AE7">
      <w:pPr>
        <w:spacing w:line="120" w:lineRule="auto"/>
        <w:ind w:left="902" w:right="-51" w:firstLine="516"/>
        <w:jc w:val="thaiDistribute"/>
        <w:rPr>
          <w:rFonts w:ascii="Angsana New" w:hAnsi="Angsana New" w:cs="Angsana New"/>
          <w:spacing w:val="-2"/>
        </w:rPr>
      </w:pPr>
    </w:p>
    <w:p w:rsidR="00054FFD" w:rsidRPr="00F947A9" w:rsidRDefault="00AE00BC" w:rsidP="00C32446">
      <w:pPr>
        <w:tabs>
          <w:tab w:val="left" w:pos="360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4.12   </w:t>
      </w:r>
      <w:r w:rsidR="00054FFD" w:rsidRPr="00F947A9">
        <w:rPr>
          <w:rFonts w:ascii="Angsana New" w:hAnsi="Angsana New" w:hint="cs"/>
          <w:cs/>
        </w:rPr>
        <w:t>สินทรัพย์ไม่มีตัวตน</w:t>
      </w:r>
    </w:p>
    <w:p w:rsidR="00503373" w:rsidRDefault="00054FFD" w:rsidP="00C32446">
      <w:pPr>
        <w:ind w:left="853" w:right="-56" w:firstLine="565"/>
        <w:jc w:val="thaiDistribute"/>
      </w:pPr>
      <w:r w:rsidRPr="00D4736F">
        <w:rPr>
          <w:rFonts w:hint="cs"/>
          <w:spacing w:val="-6"/>
          <w:cs/>
        </w:rPr>
        <w:tab/>
      </w:r>
      <w:r w:rsidRPr="00C32446">
        <w:rPr>
          <w:rFonts w:ascii="Angsana New" w:hAnsi="Angsana New" w:cs="Angsana New" w:hint="cs"/>
          <w:cs/>
        </w:rPr>
        <w:t xml:space="preserve">ค่าโปรแกรมคอมพิวเตอร์ </w:t>
      </w:r>
      <w:r w:rsidR="00BE6480" w:rsidRPr="00C32446">
        <w:rPr>
          <w:rFonts w:ascii="Angsana New" w:hAnsi="Angsana New" w:cs="Angsana New" w:hint="cs"/>
          <w:cs/>
        </w:rPr>
        <w:t>และเครื่องหมายการค้า</w:t>
      </w:r>
      <w:r w:rsidR="00C32446" w:rsidRPr="00C32446">
        <w:rPr>
          <w:rFonts w:ascii="Angsana New" w:hAnsi="Angsana New" w:cs="Angsana New" w:hint="cs"/>
          <w:cs/>
        </w:rPr>
        <w:t xml:space="preserve"> </w:t>
      </w:r>
      <w:r w:rsidRPr="00C32446">
        <w:rPr>
          <w:rFonts w:ascii="Angsana New" w:hAnsi="Angsana New" w:cs="Angsana New" w:hint="cs"/>
          <w:cs/>
        </w:rPr>
        <w:t>ตัดจำหน่ายเป็นค่าใช้จ่ายโดยวิธีเส้นตรงตามอายุการ</w:t>
      </w:r>
      <w:r w:rsidR="00D73411" w:rsidRPr="00C32446">
        <w:rPr>
          <w:rFonts w:ascii="Angsana New" w:hAnsi="Angsana New" w:cs="Angsana New" w:hint="cs"/>
          <w:cs/>
        </w:rPr>
        <w:t>ให้ประโยชน์</w:t>
      </w:r>
      <w:r w:rsidRPr="00C32446">
        <w:rPr>
          <w:rFonts w:ascii="Angsana New" w:hAnsi="Angsana New" w:cs="Angsana New" w:hint="cs"/>
          <w:cs/>
        </w:rPr>
        <w:t xml:space="preserve">โดยประมาณของสินทรัพย์ในเวลา </w:t>
      </w:r>
      <w:r w:rsidR="000116C0" w:rsidRPr="00C32446">
        <w:rPr>
          <w:rFonts w:ascii="Angsana New" w:hAnsi="Angsana New" w:cs="Angsana New" w:hint="cs"/>
          <w:cs/>
        </w:rPr>
        <w:t>3</w:t>
      </w:r>
      <w:r w:rsidR="000421E7" w:rsidRPr="00C32446">
        <w:rPr>
          <w:rFonts w:ascii="Angsana New" w:hAnsi="Angsana New" w:cs="Angsana New" w:hint="cs"/>
          <w:cs/>
        </w:rPr>
        <w:t>-10</w:t>
      </w:r>
      <w:r w:rsidRPr="00C32446">
        <w:rPr>
          <w:rFonts w:ascii="Angsana New" w:hAnsi="Angsana New" w:cs="Angsana New" w:hint="cs"/>
          <w:cs/>
        </w:rPr>
        <w:t xml:space="preserve"> ปี</w:t>
      </w:r>
    </w:p>
    <w:p w:rsidR="00C32446" w:rsidRDefault="00C32446" w:rsidP="00C32446">
      <w:pPr>
        <w:ind w:left="853" w:right="-56" w:firstLine="565"/>
        <w:jc w:val="thaiDistribute"/>
      </w:pPr>
    </w:p>
    <w:p w:rsidR="00C32446" w:rsidRDefault="00C32446" w:rsidP="00C32446">
      <w:pPr>
        <w:ind w:left="853" w:right="-56" w:firstLine="565"/>
        <w:jc w:val="thaiDistribute"/>
      </w:pPr>
    </w:p>
    <w:p w:rsidR="00C32446" w:rsidRDefault="00C32446" w:rsidP="00C32446">
      <w:pPr>
        <w:ind w:left="853" w:right="-56" w:firstLine="565"/>
        <w:jc w:val="thaiDistribute"/>
      </w:pPr>
    </w:p>
    <w:p w:rsidR="00C32446" w:rsidRDefault="00C32446" w:rsidP="00C32446">
      <w:pPr>
        <w:ind w:left="853" w:right="-56" w:firstLine="565"/>
        <w:jc w:val="thaiDistribute"/>
      </w:pPr>
    </w:p>
    <w:p w:rsidR="00C32446" w:rsidRDefault="00C32446" w:rsidP="00C32446">
      <w:pPr>
        <w:ind w:left="853" w:right="-56" w:firstLine="565"/>
        <w:jc w:val="thaiDistribute"/>
      </w:pPr>
    </w:p>
    <w:p w:rsidR="00C32446" w:rsidRDefault="00C32446" w:rsidP="00C32446">
      <w:pPr>
        <w:ind w:left="853" w:right="-56" w:firstLine="565"/>
        <w:jc w:val="thaiDistribute"/>
      </w:pPr>
    </w:p>
    <w:p w:rsidR="00AE00BC" w:rsidRPr="00117C6D" w:rsidRDefault="00AE00BC" w:rsidP="009B596C">
      <w:pPr>
        <w:tabs>
          <w:tab w:val="left" w:pos="360"/>
          <w:tab w:val="left" w:pos="900"/>
          <w:tab w:val="left" w:pos="1440"/>
        </w:tabs>
        <w:ind w:left="900" w:right="-21"/>
        <w:jc w:val="thaiDistribute"/>
        <w:rPr>
          <w:sz w:val="10"/>
          <w:szCs w:val="10"/>
        </w:rPr>
      </w:pPr>
    </w:p>
    <w:p w:rsidR="00873B33" w:rsidRPr="00AE00BC" w:rsidRDefault="00736572" w:rsidP="00452A44">
      <w:pPr>
        <w:pStyle w:val="ListParagraph"/>
        <w:numPr>
          <w:ilvl w:val="1"/>
          <w:numId w:val="10"/>
        </w:numPr>
        <w:tabs>
          <w:tab w:val="left" w:pos="360"/>
          <w:tab w:val="left" w:pos="851"/>
          <w:tab w:val="left" w:pos="993"/>
          <w:tab w:val="left" w:pos="1440"/>
        </w:tabs>
        <w:ind w:right="-709" w:hanging="902"/>
        <w:jc w:val="both"/>
        <w:rPr>
          <w:rFonts w:cs="AngsanaUPC"/>
          <w:szCs w:val="32"/>
        </w:rPr>
      </w:pPr>
      <w:r w:rsidRPr="00AE00BC">
        <w:rPr>
          <w:rFonts w:cs="AngsanaUPC"/>
          <w:szCs w:val="32"/>
          <w:cs/>
        </w:rPr>
        <w:lastRenderedPageBreak/>
        <w:t>สิทธิการใช้ทรัพย์สินรอตัดจำหน่าย</w:t>
      </w:r>
    </w:p>
    <w:p w:rsidR="00B968C0" w:rsidRDefault="00873B33" w:rsidP="00C32446">
      <w:pPr>
        <w:ind w:left="853" w:right="-56" w:firstLine="565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/>
        </w:rPr>
        <w:tab/>
      </w:r>
      <w:r w:rsidR="00736572" w:rsidRPr="00C32446">
        <w:rPr>
          <w:rFonts w:ascii="Angsana New" w:hAnsi="Angsana New" w:cs="Angsana New"/>
          <w:cs/>
        </w:rPr>
        <w:t>สิทธิการใช้ทรัพย์สินรอตัด</w:t>
      </w:r>
      <w:r w:rsidR="00736572" w:rsidRPr="00C32446">
        <w:rPr>
          <w:rFonts w:ascii="Angsana New" w:hAnsi="Angsana New" w:cs="Angsana New" w:hint="cs"/>
          <w:cs/>
        </w:rPr>
        <w:t>จำหน่าย</w:t>
      </w:r>
      <w:r w:rsidR="00736572" w:rsidRPr="00C32446">
        <w:rPr>
          <w:rFonts w:ascii="Angsana New" w:hAnsi="Angsana New" w:cs="Angsana New"/>
          <w:cs/>
        </w:rPr>
        <w:t xml:space="preserve"> ตัด</w:t>
      </w:r>
      <w:r w:rsidR="00736572" w:rsidRPr="00C32446">
        <w:rPr>
          <w:rFonts w:ascii="Angsana New" w:hAnsi="Angsana New" w:cs="Angsana New" w:hint="cs"/>
          <w:cs/>
        </w:rPr>
        <w:t>จำหน่าย</w:t>
      </w:r>
      <w:r w:rsidRPr="00C32446">
        <w:rPr>
          <w:rFonts w:ascii="Angsana New" w:hAnsi="Angsana New" w:cs="Angsana New"/>
          <w:cs/>
        </w:rPr>
        <w:t>เป็นค่าใช้จ่ายโดยวิธีเส้นตรง</w:t>
      </w:r>
      <w:r w:rsidR="00C62C26" w:rsidRPr="00C32446">
        <w:rPr>
          <w:rFonts w:ascii="Angsana New" w:hAnsi="Angsana New" w:cs="Angsana New"/>
          <w:cs/>
        </w:rPr>
        <w:t>ตามอายุการ</w:t>
      </w:r>
      <w:r w:rsidR="00093FD2" w:rsidRPr="00C32446">
        <w:rPr>
          <w:rFonts w:ascii="Angsana New" w:hAnsi="Angsana New" w:cs="Angsana New" w:hint="cs"/>
          <w:cs/>
        </w:rPr>
        <w:br/>
      </w:r>
      <w:r w:rsidR="00C62C26" w:rsidRPr="00C32446">
        <w:rPr>
          <w:rFonts w:ascii="Angsana New" w:hAnsi="Angsana New" w:cs="Angsana New"/>
          <w:cs/>
        </w:rPr>
        <w:t>ใ</w:t>
      </w:r>
      <w:r w:rsidR="008C3384" w:rsidRPr="00C32446">
        <w:rPr>
          <w:rFonts w:ascii="Angsana New" w:hAnsi="Angsana New" w:cs="Angsana New" w:hint="cs"/>
          <w:cs/>
        </w:rPr>
        <w:t>ห้ประโยชน์</w:t>
      </w:r>
      <w:r w:rsidR="00C62C26" w:rsidRPr="00C32446">
        <w:rPr>
          <w:rFonts w:ascii="Angsana New" w:hAnsi="Angsana New" w:cs="Angsana New"/>
          <w:cs/>
        </w:rPr>
        <w:t>โดย</w:t>
      </w:r>
      <w:r w:rsidR="0059438F" w:rsidRPr="00C32446">
        <w:rPr>
          <w:rFonts w:ascii="Angsana New" w:hAnsi="Angsana New" w:cs="Angsana New"/>
          <w:cs/>
        </w:rPr>
        <w:t>ประมาณของสินทรัพย์ หรือตัด</w:t>
      </w:r>
      <w:r w:rsidR="0059438F" w:rsidRPr="00C32446">
        <w:rPr>
          <w:rFonts w:ascii="Angsana New" w:hAnsi="Angsana New" w:cs="Angsana New" w:hint="cs"/>
          <w:cs/>
        </w:rPr>
        <w:t>จำหน่าย</w:t>
      </w:r>
      <w:r w:rsidRPr="00C32446">
        <w:rPr>
          <w:rFonts w:ascii="Angsana New" w:hAnsi="Angsana New" w:cs="Angsana New"/>
          <w:cs/>
        </w:rPr>
        <w:t>ตามอายุสัมปทานที่เหลือ ดังนี้</w:t>
      </w:r>
    </w:p>
    <w:p w:rsidR="00873B33" w:rsidRPr="008B7373" w:rsidRDefault="00873B33" w:rsidP="004869A5">
      <w:pPr>
        <w:pStyle w:val="BodyText2"/>
        <w:tabs>
          <w:tab w:val="clear" w:pos="5130"/>
          <w:tab w:val="clear" w:pos="6120"/>
          <w:tab w:val="clear" w:pos="7380"/>
          <w:tab w:val="clear" w:pos="8640"/>
        </w:tabs>
        <w:spacing w:line="120" w:lineRule="auto"/>
        <w:ind w:right="-432"/>
        <w:rPr>
          <w:rFonts w:ascii="Angsana New" w:hAnsi="Angsana New"/>
          <w:spacing w:val="-2"/>
          <w:sz w:val="16"/>
          <w:szCs w:val="1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0"/>
        <w:gridCol w:w="3789"/>
      </w:tblGrid>
      <w:tr w:rsidR="00873B33" w:rsidRPr="00D4736F" w:rsidTr="00D41394">
        <w:tc>
          <w:tcPr>
            <w:tcW w:w="4950" w:type="dxa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89" w:type="dxa"/>
          </w:tcPr>
          <w:p w:rsidR="00873B33" w:rsidRPr="00D4736F" w:rsidRDefault="00873B33" w:rsidP="008C338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อายุการใ</w:t>
            </w:r>
            <w:r w:rsidR="008C3384" w:rsidRPr="00D4736F">
              <w:rPr>
                <w:rFonts w:ascii="Angsana New" w:hAnsi="Angsana New" w:hint="cs"/>
                <w:cs/>
              </w:rPr>
              <w:t>ห้ประโยชน์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950" w:type="dxa"/>
            <w:tcBorders>
              <w:bottom w:val="nil"/>
            </w:tcBorders>
          </w:tcPr>
          <w:p w:rsidR="00873B33" w:rsidRPr="00D4736F" w:rsidRDefault="00873B33" w:rsidP="00996CA4">
            <w:pPr>
              <w:tabs>
                <w:tab w:val="left" w:pos="41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789" w:type="dxa"/>
            <w:tcBorders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1850F9" w:rsidRPr="005738C8">
              <w:rPr>
                <w:rFonts w:ascii="Angsana New" w:hAnsi="Angsana New" w:hint="cs"/>
                <w:cs/>
              </w:rPr>
              <w:t>-</w:t>
            </w:r>
            <w:r w:rsidRPr="005738C8">
              <w:rPr>
                <w:rFonts w:ascii="Angsana New" w:hAnsi="Angsana New"/>
              </w:rPr>
              <w:t xml:space="preserve"> 20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สิ่งปลูกสร้างอื่น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เครื่องส่งโทรทัศน์สีและวิทยุ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10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อุปกรณ์โทรทัศน์สีและวิทยุ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 w:rsidP="00D112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รถถ่ายทอดสัญญาณโทรทัศน์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 w:rsidP="00D112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B3422"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873B33" w:rsidRPr="00D4736F" w:rsidRDefault="0094235C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สินทรัพย์สถานี</w:t>
            </w:r>
            <w:r w:rsidR="00873B33" w:rsidRPr="00D4736F">
              <w:rPr>
                <w:rFonts w:ascii="Angsana New" w:hAnsi="Angsana New"/>
                <w:cs/>
              </w:rPr>
              <w:t>เครือข่าย</w:t>
            </w:r>
          </w:p>
        </w:tc>
        <w:tc>
          <w:tcPr>
            <w:tcW w:w="3789" w:type="dxa"/>
            <w:tcBorders>
              <w:top w:val="nil"/>
              <w:bottom w:val="single" w:sz="4" w:space="0" w:color="auto"/>
            </w:tcBorders>
          </w:tcPr>
          <w:p w:rsidR="00873B33" w:rsidRPr="00254554" w:rsidRDefault="00A9243C" w:rsidP="00452A44">
            <w:pPr>
              <w:pStyle w:val="ListParagraph"/>
              <w:numPr>
                <w:ilvl w:val="0"/>
                <w:numId w:val="10"/>
              </w:numPr>
              <w:ind w:left="0" w:right="-108" w:firstLine="0"/>
              <w:jc w:val="center"/>
              <w:rPr>
                <w:rFonts w:ascii="Angsana New" w:hAnsi="Angsana New" w:cs="AngsanaUPC"/>
                <w:szCs w:val="32"/>
                <w:cs/>
              </w:rPr>
            </w:pPr>
            <w:r>
              <w:rPr>
                <w:rFonts w:ascii="Angsana New" w:hAnsi="Angsana New" w:cs="AngsanaUPC" w:hint="cs"/>
                <w:szCs w:val="32"/>
                <w:cs/>
              </w:rPr>
              <w:t xml:space="preserve"> </w:t>
            </w:r>
            <w:r w:rsidR="00873B33" w:rsidRPr="00254554">
              <w:rPr>
                <w:rFonts w:ascii="Angsana New" w:hAnsi="Angsana New" w:cs="AngsanaUPC"/>
                <w:szCs w:val="32"/>
                <w:cs/>
              </w:rPr>
              <w:t>หรืออายุสัมปทานที่เหลือ</w:t>
            </w:r>
          </w:p>
        </w:tc>
      </w:tr>
    </w:tbl>
    <w:p w:rsidR="0003746A" w:rsidRPr="004314F3" w:rsidRDefault="0003746A" w:rsidP="004314F3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/>
          <w:b/>
          <w:bCs/>
          <w:spacing w:val="-2"/>
          <w:sz w:val="2"/>
          <w:szCs w:val="2"/>
        </w:rPr>
      </w:pPr>
    </w:p>
    <w:p w:rsidR="0003746A" w:rsidRPr="009673F3" w:rsidRDefault="0003746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2"/>
          <w:szCs w:val="16"/>
        </w:rPr>
      </w:pPr>
    </w:p>
    <w:p w:rsidR="00F3205C" w:rsidRPr="00F947A9" w:rsidRDefault="00AE00BC" w:rsidP="00AE00BC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4.14  </w:t>
      </w:r>
      <w:r>
        <w:rPr>
          <w:rFonts w:ascii="Angsana New" w:hAnsi="Angsana New" w:hint="cs"/>
          <w:cs/>
        </w:rPr>
        <w:tab/>
      </w:r>
      <w:r w:rsidR="00F3205C" w:rsidRPr="00F947A9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:rsidR="0037383B" w:rsidRPr="009B596C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8B7373">
        <w:rPr>
          <w:rFonts w:ascii="Angsana New" w:hAnsi="Angsana New" w:cs="Angsana New" w:hint="cs"/>
          <w:cs/>
        </w:rPr>
        <w:tab/>
      </w:r>
      <w:r w:rsidRPr="008B7373">
        <w:rPr>
          <w:rFonts w:ascii="Angsana New" w:hAnsi="Angsana New" w:cs="Angsana New" w:hint="cs"/>
          <w:cs/>
        </w:rPr>
        <w:tab/>
      </w:r>
      <w:r w:rsidRPr="0020601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20601A">
        <w:rPr>
          <w:rFonts w:ascii="Angsana New" w:hAnsi="Angsana New" w:cs="Angsana New" w:hint="cs"/>
          <w:spacing w:val="-4"/>
          <w:cs/>
        </w:rPr>
        <w:t>สิทธ</w:t>
      </w:r>
      <w:r w:rsidR="00285862" w:rsidRPr="0020601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20601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20601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>
        <w:rPr>
          <w:rFonts w:ascii="Angsana New" w:hAnsi="Angsana New" w:hint="cs"/>
          <w:spacing w:val="-4"/>
          <w:cs/>
        </w:rPr>
        <w:t xml:space="preserve"> </w:t>
      </w:r>
      <w:r w:rsidRPr="0020601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20601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20601A">
        <w:rPr>
          <w:rFonts w:ascii="Angsana New" w:hAnsi="Angsana New" w:hint="cs"/>
          <w:spacing w:val="-4"/>
          <w:cs/>
        </w:rPr>
        <w:t>มูลค่าปัจจุบัน</w:t>
      </w:r>
      <w:r w:rsidR="009B596C">
        <w:rPr>
          <w:rFonts w:ascii="Angsana New" w:hAnsi="Angsana New" w:hint="cs"/>
          <w:spacing w:val="-4"/>
          <w:cs/>
        </w:rPr>
        <w:t xml:space="preserve"> </w:t>
      </w:r>
      <w:r w:rsidRPr="0020601A">
        <w:rPr>
          <w:rFonts w:ascii="Angsana New" w:hAnsi="Angsana New" w:cs="Angsana New" w:hint="cs"/>
          <w:spacing w:val="-4"/>
          <w:cs/>
        </w:rPr>
        <w:t>โดย</w:t>
      </w:r>
      <w:r w:rsidR="008B7250" w:rsidRPr="0020601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20601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20601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20601A">
        <w:rPr>
          <w:rFonts w:ascii="Angsana New" w:hAnsi="Angsana New" w:cs="Angsana New" w:hint="cs"/>
          <w:spacing w:val="-4"/>
          <w:cs/>
        </w:rPr>
        <w:t>ใน</w:t>
      </w:r>
      <w:r w:rsidR="0006415F" w:rsidRPr="0020601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20601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>
        <w:rPr>
          <w:rFonts w:ascii="Angsana New" w:hAnsi="Angsana New" w:hint="cs"/>
          <w:spacing w:val="-4"/>
          <w:cs/>
        </w:rPr>
        <w:t xml:space="preserve"> </w:t>
      </w:r>
      <w:r w:rsidRPr="0020601A">
        <w:rPr>
          <w:rFonts w:ascii="Angsana New" w:hAnsi="Angsana New" w:hint="cs"/>
          <w:spacing w:val="-4"/>
          <w:cs/>
        </w:rPr>
        <w:t>บันทึกเป็น</w:t>
      </w:r>
      <w:r w:rsidRPr="008B7373">
        <w:rPr>
          <w:rFonts w:ascii="Angsana New" w:hAnsi="Angsana New" w:hint="cs"/>
          <w:cs/>
        </w:rPr>
        <w:t>ต้นทุนทางการเงิน</w:t>
      </w:r>
      <w:r w:rsidRPr="009B596C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9B596C">
        <w:rPr>
          <w:rFonts w:ascii="Angsana New" w:hAnsi="Angsana New" w:hint="cs"/>
          <w:spacing w:val="-2"/>
          <w:cs/>
        </w:rPr>
        <w:t xml:space="preserve"> </w:t>
      </w:r>
      <w:r w:rsidRPr="009B596C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9B596C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9B596C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:rsidR="003E0655" w:rsidRDefault="008B7250" w:rsidP="00A7366E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Pr="008B7250">
        <w:rPr>
          <w:rFonts w:ascii="Angsana New" w:hAnsi="Angsana New" w:cs="Angsana New" w:hint="cs"/>
          <w:cs/>
        </w:rPr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:rsidR="009646B3" w:rsidRPr="00483E5C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10"/>
          <w:szCs w:val="10"/>
        </w:rPr>
      </w:pPr>
    </w:p>
    <w:p w:rsidR="000116C0" w:rsidRPr="00F947A9" w:rsidRDefault="00AE00BC" w:rsidP="00AE00BC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4.15 </w:t>
      </w:r>
      <w:r>
        <w:rPr>
          <w:rFonts w:ascii="Angsana New" w:hAnsi="Angsana New" w:hint="cs"/>
          <w:cs/>
        </w:rPr>
        <w:tab/>
      </w:r>
      <w:r w:rsidR="000116C0" w:rsidRPr="00F947A9">
        <w:rPr>
          <w:rFonts w:ascii="Angsana New" w:hAnsi="Angsana New" w:hint="cs"/>
          <w:cs/>
        </w:rPr>
        <w:t>ผลประโยชน์จ่ายเพิ่มรอตัดบัญชี</w:t>
      </w:r>
    </w:p>
    <w:p w:rsidR="00EA46A3" w:rsidRDefault="000116C0" w:rsidP="00627FF2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619"/>
        <w:jc w:val="thaiDistribute"/>
        <w:rPr>
          <w:rFonts w:ascii="Angsana New" w:hAnsi="Angsana New" w:cs="Angsana New"/>
          <w:sz w:val="10"/>
          <w:szCs w:val="10"/>
        </w:rPr>
      </w:pPr>
      <w:r w:rsidRPr="00D4736F">
        <w:rPr>
          <w:rFonts w:ascii="Angsana New" w:hAnsi="Angsana New" w:cs="Angsana New" w:hint="cs"/>
          <w:cs/>
        </w:rPr>
        <w:t>ผลประโยชน์จ่ายเพิ่มรอตัดบัญชี ตัดบัญชีเป็นค่าใช้จ่ายโดยวิธีเส้นตรง ตามอายุสัมปทานที่เหลือ</w:t>
      </w:r>
    </w:p>
    <w:p w:rsidR="00C300FC" w:rsidRPr="00483E5C" w:rsidRDefault="00C300FC" w:rsidP="0087156C">
      <w:pPr>
        <w:pStyle w:val="BodyText2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10"/>
          <w:szCs w:val="10"/>
        </w:rPr>
      </w:pPr>
    </w:p>
    <w:p w:rsidR="00873B33" w:rsidRDefault="002D0849" w:rsidP="002D0849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4.16 </w:t>
      </w:r>
      <w:r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D4736F">
        <w:rPr>
          <w:rFonts w:ascii="Angsana New" w:hAnsi="Angsana New" w:hint="cs"/>
          <w:cs/>
        </w:rPr>
        <w:t>จำหน่าย</w:t>
      </w:r>
    </w:p>
    <w:p w:rsidR="004314F3" w:rsidRPr="004314F3" w:rsidRDefault="004314F3" w:rsidP="00627FF2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633"/>
        <w:jc w:val="thaiDistribute"/>
        <w:rPr>
          <w:rFonts w:ascii="Angsana New" w:hAnsi="Angsana New" w:cs="Angsana New"/>
          <w:cs/>
        </w:rPr>
      </w:pPr>
      <w:r w:rsidRPr="004314F3">
        <w:rPr>
          <w:rFonts w:ascii="Angsana New" w:hAnsi="Angsana New" w:cs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Pr="004314F3">
        <w:rPr>
          <w:rFonts w:ascii="Angsana New" w:hAnsi="Angsana New" w:cs="Angsana New" w:hint="cs"/>
          <w:cs/>
        </w:rPr>
        <w:t>จำหน่าย</w:t>
      </w:r>
      <w:r w:rsidRPr="004314F3">
        <w:rPr>
          <w:rFonts w:ascii="Angsana New" w:hAnsi="Angsana New" w:cs="Angsana New"/>
        </w:rPr>
        <w:t xml:space="preserve"> </w:t>
      </w:r>
      <w:r w:rsidRPr="004314F3">
        <w:rPr>
          <w:rFonts w:ascii="Angsana New" w:hAnsi="Angsana New" w:cs="Angsana New" w:hint="cs"/>
          <w:cs/>
        </w:rPr>
        <w:t>แสดงด้วยราคาทุนหักค่าตัดจำหน่ายสะสม</w:t>
      </w:r>
      <w:r>
        <w:rPr>
          <w:rFonts w:ascii="Angsana New" w:hAnsi="Angsana New" w:cs="Angsana New" w:hint="cs"/>
          <w:cs/>
        </w:rPr>
        <w:t xml:space="preserve"> และค่าเผื่อการด้อยค่าสะสม ค่าตัดจำหน่ายคำนวณ ดังนี้</w:t>
      </w:r>
    </w:p>
    <w:p w:rsidR="00873B33" w:rsidRDefault="00873B33" w:rsidP="002002B3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spacing w:val="2"/>
          <w:cs/>
        </w:rPr>
        <w:t>ค่าเช่าภาพยนตร์</w:t>
      </w:r>
      <w:r w:rsidRPr="00D4736F">
        <w:rPr>
          <w:rFonts w:ascii="Angsana New" w:hAnsi="Angsana New"/>
          <w:spacing w:val="2"/>
        </w:rPr>
        <w:tab/>
      </w:r>
      <w:r w:rsidR="00BC12DB" w:rsidRPr="00D4736F">
        <w:rPr>
          <w:rFonts w:ascii="Angsana New" w:hAnsi="Angsana New"/>
          <w:cs/>
        </w:rPr>
        <w:t>ตัด</w:t>
      </w:r>
      <w:r w:rsidR="00BC12DB" w:rsidRPr="00D4736F">
        <w:rPr>
          <w:rFonts w:ascii="Angsana New" w:hAnsi="Angsana New" w:hint="cs"/>
          <w:cs/>
        </w:rPr>
        <w:t>จำหน่าย</w:t>
      </w:r>
      <w:r w:rsidRPr="00D4736F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D4736F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D4736F">
        <w:rPr>
          <w:rFonts w:ascii="Angsana New" w:hAnsi="Angsana New"/>
          <w:cs/>
        </w:rPr>
        <w:t>หรือสัดส่วนการออกอากาศของภาพยนตร์</w:t>
      </w:r>
      <w:r w:rsidRPr="00D4736F">
        <w:rPr>
          <w:rFonts w:ascii="Angsana New" w:hAnsi="Angsana New"/>
          <w:spacing w:val="-2"/>
          <w:cs/>
        </w:rPr>
        <w:t>ที่กำหนดในสัญญาหรือตาม</w:t>
      </w:r>
      <w:r w:rsidRPr="00D4736F">
        <w:rPr>
          <w:rFonts w:ascii="Angsana New" w:hAnsi="Angsana New"/>
          <w:cs/>
        </w:rPr>
        <w:t>สิทธิที่ได้รับในการออกอากาศ</w:t>
      </w:r>
    </w:p>
    <w:p w:rsidR="007C236D" w:rsidRPr="00483E5C" w:rsidRDefault="007C236D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  <w:sz w:val="10"/>
          <w:szCs w:val="10"/>
        </w:rPr>
      </w:pPr>
    </w:p>
    <w:p w:rsidR="00145190" w:rsidRDefault="00873B33" w:rsidP="004314F3">
      <w:pPr>
        <w:tabs>
          <w:tab w:val="left" w:pos="900"/>
          <w:tab w:val="left" w:pos="1418"/>
          <w:tab w:val="left" w:pos="7655"/>
          <w:tab w:val="left" w:pos="9617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 w:hint="cs"/>
          <w:cs/>
        </w:rPr>
        <w:tab/>
      </w:r>
      <w:r w:rsidRPr="00003AC6">
        <w:rPr>
          <w:rFonts w:ascii="Angsana New" w:hAnsi="Angsana New"/>
          <w:spacing w:val="-8"/>
          <w:cs/>
        </w:rPr>
        <w:t>ค่าผลิตภัณฑ์ภาพยนตร์</w:t>
      </w:r>
      <w:r w:rsidRPr="00003AC6">
        <w:rPr>
          <w:rFonts w:ascii="Angsana New" w:hAnsi="Angsana New"/>
          <w:spacing w:val="-8"/>
        </w:rPr>
        <w:tab/>
      </w:r>
      <w:r w:rsidR="00BC12DB" w:rsidRPr="00D4736F">
        <w:rPr>
          <w:rFonts w:ascii="Angsana New" w:hAnsi="Angsana New"/>
          <w:spacing w:val="-4"/>
          <w:cs/>
        </w:rPr>
        <w:t>ตัด</w:t>
      </w:r>
      <w:r w:rsidR="00BC12DB" w:rsidRPr="00D4736F">
        <w:rPr>
          <w:rFonts w:ascii="Angsana New" w:hAnsi="Angsana New" w:hint="cs"/>
          <w:spacing w:val="-4"/>
          <w:cs/>
        </w:rPr>
        <w:t>จำหน่าย</w:t>
      </w:r>
      <w:r w:rsidRPr="00D4736F">
        <w:rPr>
          <w:rFonts w:ascii="Angsana New" w:hAnsi="Angsana New"/>
          <w:spacing w:val="-4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:rsidR="004314F3" w:rsidRPr="002827E8" w:rsidRDefault="004314F3" w:rsidP="00B968C0">
      <w:pPr>
        <w:tabs>
          <w:tab w:val="left" w:pos="900"/>
          <w:tab w:val="left" w:pos="1418"/>
          <w:tab w:val="left" w:pos="7655"/>
          <w:tab w:val="left" w:pos="9673"/>
        </w:tabs>
        <w:ind w:left="3402" w:right="-28" w:hanging="3184"/>
        <w:jc w:val="thaiDistribute"/>
        <w:rPr>
          <w:rFonts w:ascii="Angsana New" w:hAnsi="Angsana New"/>
          <w:spacing w:val="-4"/>
          <w:cs/>
        </w:rPr>
      </w:pPr>
    </w:p>
    <w:p w:rsidR="00873B33" w:rsidRPr="00D4736F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lastRenderedPageBreak/>
        <w:tab/>
      </w:r>
      <w:r w:rsidR="00983968" w:rsidRPr="00D4736F">
        <w:rPr>
          <w:rFonts w:ascii="Angsana New" w:hAnsi="Angsana New"/>
        </w:rPr>
        <w:tab/>
      </w:r>
      <w:r w:rsidRPr="007D04D0">
        <w:rPr>
          <w:rFonts w:ascii="Angsana New" w:hAnsi="Angsana New"/>
          <w:cs/>
        </w:rPr>
        <w:t>ค่าละคร</w:t>
      </w:r>
      <w:r w:rsidR="00983968" w:rsidRPr="007D04D0">
        <w:rPr>
          <w:rFonts w:ascii="Angsana New" w:hAnsi="Angsana New"/>
        </w:rPr>
        <w:tab/>
      </w:r>
      <w:r w:rsidRPr="007D04D0">
        <w:rPr>
          <w:rFonts w:ascii="Angsana New" w:hAnsi="Angsana New"/>
          <w:cs/>
        </w:rPr>
        <w:t xml:space="preserve">ตัดเป็นค่าใช้จ่ายอัตราร้อยละ </w:t>
      </w:r>
      <w:r w:rsidRPr="007D04D0">
        <w:rPr>
          <w:rFonts w:ascii="Angsana New" w:hAnsi="Angsana New"/>
        </w:rPr>
        <w:t>20</w:t>
      </w:r>
      <w:r w:rsidR="00FE2490" w:rsidRPr="007D04D0">
        <w:rPr>
          <w:rFonts w:ascii="Angsana New" w:hAnsi="Angsana New"/>
          <w:sz w:val="8"/>
          <w:szCs w:val="8"/>
        </w:rPr>
        <w:t xml:space="preserve"> </w:t>
      </w:r>
      <w:r w:rsidR="00A27D33" w:rsidRPr="007D04D0">
        <w:rPr>
          <w:rFonts w:ascii="Angsana New" w:hAnsi="Angsana New" w:hint="cs"/>
          <w:cs/>
        </w:rPr>
        <w:t>ต่อปี ตั้งแต่เริ่มได้มา</w:t>
      </w:r>
      <w:r w:rsidRPr="007D04D0">
        <w:rPr>
          <w:rFonts w:ascii="Angsana New" w:hAnsi="Angsana New"/>
          <w:cs/>
        </w:rPr>
        <w:t xml:space="preserve"> และจะตัดเป็น</w:t>
      </w:r>
      <w:r w:rsidRPr="007D04D0">
        <w:rPr>
          <w:rFonts w:ascii="Angsana New" w:hAnsi="Angsana New"/>
          <w:spacing w:val="-2"/>
          <w:cs/>
        </w:rPr>
        <w:t>ค่าใช้จ่าย</w:t>
      </w:r>
      <w:r w:rsidR="003E5793" w:rsidRPr="007D04D0">
        <w:rPr>
          <w:rFonts w:ascii="Angsana New" w:hAnsi="Angsana New"/>
          <w:spacing w:val="-2"/>
          <w:cs/>
        </w:rPr>
        <w:t>ให้คงเหลือเท่ากับร้อยละ</w:t>
      </w:r>
      <w:r w:rsidR="00FE2490" w:rsidRPr="007D04D0">
        <w:rPr>
          <w:rFonts w:ascii="Angsana New" w:hAnsi="Angsana New"/>
          <w:spacing w:val="-2"/>
        </w:rPr>
        <w:t xml:space="preserve"> </w:t>
      </w:r>
      <w:r w:rsidRPr="007D04D0">
        <w:rPr>
          <w:rFonts w:ascii="Angsana New" w:hAnsi="Angsana New"/>
          <w:spacing w:val="-2"/>
        </w:rPr>
        <w:t>20</w:t>
      </w:r>
      <w:r w:rsidR="00FE2490" w:rsidRPr="007D04D0">
        <w:rPr>
          <w:rFonts w:ascii="Angsana New" w:hAnsi="Angsana New"/>
          <w:spacing w:val="-2"/>
        </w:rPr>
        <w:t xml:space="preserve"> </w:t>
      </w:r>
      <w:r w:rsidR="00A27D33" w:rsidRPr="007D04D0">
        <w:rPr>
          <w:rFonts w:ascii="Angsana New" w:hAnsi="Angsana New" w:hint="cs"/>
          <w:spacing w:val="-2"/>
          <w:cs/>
        </w:rPr>
        <w:t>ของมูลค่าต้นทุนเดิมเมื่อออกอากาศ</w:t>
      </w:r>
      <w:r w:rsidR="00A27D33" w:rsidRPr="007D04D0">
        <w:rPr>
          <w:rFonts w:ascii="Angsana New" w:hAnsi="Angsana New" w:hint="cs"/>
          <w:spacing w:val="-4"/>
          <w:cs/>
        </w:rPr>
        <w:t>ครั้งแรกจ</w:t>
      </w:r>
      <w:r w:rsidR="000421E7" w:rsidRPr="007D04D0">
        <w:rPr>
          <w:rFonts w:ascii="Angsana New" w:hAnsi="Angsana New" w:hint="cs"/>
          <w:spacing w:val="-4"/>
          <w:cs/>
        </w:rPr>
        <w:t>บทั้งเรื่อง หลังจากนั้นจะตัดจำหน่าย</w:t>
      </w:r>
      <w:r w:rsidR="00A27D33" w:rsidRPr="007D04D0">
        <w:rPr>
          <w:rFonts w:ascii="Angsana New" w:hAnsi="Angsana New" w:hint="cs"/>
          <w:spacing w:val="-4"/>
          <w:cs/>
        </w:rPr>
        <w:t>เป็น</w:t>
      </w:r>
      <w:r w:rsidR="00A27D33" w:rsidRPr="007D04D0">
        <w:rPr>
          <w:rFonts w:ascii="Angsana New" w:hAnsi="Angsana New" w:hint="cs"/>
          <w:cs/>
        </w:rPr>
        <w:t>ค่าใช้จ่ายต่อไปโดยวิธีเส้นตรงในระยะเวลา 5</w:t>
      </w:r>
      <w:r w:rsidR="00A27D33" w:rsidRPr="007D04D0">
        <w:rPr>
          <w:rFonts w:ascii="Angsana New" w:hAnsi="Angsana New"/>
          <w:cs/>
        </w:rPr>
        <w:t xml:space="preserve"> ปี</w:t>
      </w:r>
    </w:p>
    <w:p w:rsidR="00A118D2" w:rsidRPr="00D4736F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ค่าลิขสิทธิ์</w:t>
      </w:r>
      <w:r w:rsidR="00873B33" w:rsidRPr="00D4736F">
        <w:rPr>
          <w:rFonts w:ascii="Angsana New" w:hAnsi="Angsana New"/>
        </w:rPr>
        <w:tab/>
      </w:r>
      <w:r w:rsidR="000421E7" w:rsidRPr="00D4736F">
        <w:rPr>
          <w:rFonts w:ascii="Angsana New" w:hAnsi="Angsana New"/>
          <w:spacing w:val="-6"/>
          <w:cs/>
        </w:rPr>
        <w:t>ตัด</w:t>
      </w:r>
      <w:r w:rsidR="000421E7" w:rsidRPr="00D4736F">
        <w:rPr>
          <w:rFonts w:ascii="Angsana New" w:hAnsi="Angsana New" w:hint="cs"/>
          <w:spacing w:val="-6"/>
          <w:cs/>
        </w:rPr>
        <w:t>จำหน่าย</w:t>
      </w:r>
      <w:r w:rsidR="00873B33" w:rsidRPr="00D4736F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D4736F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ที่กำหนดในสัญญาหรือตามสิทธิที่ได้รับในการออกอากาศ</w:t>
      </w:r>
    </w:p>
    <w:p w:rsidR="00966C72" w:rsidRPr="009673F3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D7EE3" w:rsidRDefault="002D0849" w:rsidP="002D0849">
      <w:pPr>
        <w:tabs>
          <w:tab w:val="left" w:pos="284"/>
          <w:tab w:val="left" w:pos="882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 xml:space="preserve">4.17 </w:t>
      </w:r>
      <w:r>
        <w:rPr>
          <w:rFonts w:ascii="Angsana New" w:hAnsi="Angsana New" w:hint="cs"/>
          <w:cs/>
        </w:rPr>
        <w:tab/>
      </w:r>
      <w:r w:rsidR="00FD7EE3" w:rsidRPr="00FD7EE3">
        <w:rPr>
          <w:rFonts w:ascii="Angsana New" w:hAnsi="Angsana New" w:hint="cs"/>
          <w:cs/>
        </w:rPr>
        <w:t>ค่าใช้จ่ายในการออกหุ้นกู้รอตัดบัญชี</w:t>
      </w:r>
    </w:p>
    <w:p w:rsidR="0003746A" w:rsidRPr="004314F3" w:rsidRDefault="00FD7EE3" w:rsidP="004314F3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ค่าใช้จ่ายในการออกหุ้นกู้ทยอยตัดจำหน่ายเป็นค่าใช้จ่าย โดยวิธีเส้นตรงตามอายุของหุ้นกู้ และแสดงหักจากมูลค่าหุ้นกู้ในงบแสดงฐานะการเงิน</w:t>
      </w:r>
    </w:p>
    <w:p w:rsidR="0003746A" w:rsidRPr="0003746A" w:rsidRDefault="0003746A" w:rsidP="000116C0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116C0" w:rsidRPr="00D4736F" w:rsidRDefault="002D0849" w:rsidP="002D0849">
      <w:pPr>
        <w:tabs>
          <w:tab w:val="left" w:pos="284"/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4.18</w:t>
      </w:r>
      <w:r>
        <w:rPr>
          <w:rFonts w:ascii="Angsana New" w:hAnsi="Angsana New" w:hint="cs"/>
          <w:cs/>
        </w:rPr>
        <w:tab/>
      </w:r>
      <w:r w:rsidR="000116C0"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:rsidR="00892119" w:rsidRDefault="000116C0" w:rsidP="0087156C">
      <w:pPr>
        <w:tabs>
          <w:tab w:val="left" w:pos="360"/>
          <w:tab w:val="left" w:pos="910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87156C">
        <w:rPr>
          <w:rFonts w:ascii="Angsana New" w:hAnsi="Angsana New" w:cs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D4736F">
        <w:rPr>
          <w:rFonts w:ascii="Angsana New" w:hAnsi="Angsana New" w:hint="cs"/>
          <w:cs/>
        </w:rPr>
        <w:t xml:space="preserve"> </w:t>
      </w:r>
      <w:r w:rsidR="00B968C0">
        <w:rPr>
          <w:rFonts w:ascii="Angsana New" w:hAnsi="Angsana New" w:hint="cs"/>
          <w:cs/>
        </w:rPr>
        <w:t xml:space="preserve">     </w:t>
      </w:r>
      <w:r w:rsidRPr="00D4736F">
        <w:rPr>
          <w:rFonts w:ascii="Angsana New" w:hAnsi="Angsana New" w:hint="cs"/>
          <w:cs/>
        </w:rPr>
        <w:t>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B633D8" w:rsidRPr="007C02F1" w:rsidRDefault="00B633D8" w:rsidP="000116C0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:rsidR="00C300FC" w:rsidRDefault="000116C0" w:rsidP="008F2ECD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7C236D" w:rsidRPr="007C236D" w:rsidRDefault="007C236D" w:rsidP="00CC0353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  <w:sz w:val="6"/>
          <w:szCs w:val="6"/>
        </w:rPr>
      </w:pPr>
    </w:p>
    <w:p w:rsidR="00503373" w:rsidRDefault="000116C0" w:rsidP="00B968C0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2"/>
          <w:cs/>
        </w:rPr>
        <w:t>บริษัทจะทบทวนมูลค่าตามบัญชีของสินทรัพย์/หนี้สินภาษีเงิน</w:t>
      </w:r>
      <w:r w:rsidR="00B968C0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D4736F">
        <w:rPr>
          <w:rFonts w:ascii="Angsana New" w:hAnsi="Angsana New" w:hint="cs"/>
          <w:spacing w:val="2"/>
          <w:cs/>
        </w:rPr>
        <w:t>งบแสดงฐานะการเงิน และจะปรับ</w:t>
      </w:r>
      <w:r w:rsidRPr="00D4736F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A87AE7" w:rsidRPr="00117C6D" w:rsidRDefault="00A87AE7" w:rsidP="00A87AE7">
      <w:pPr>
        <w:tabs>
          <w:tab w:val="left" w:pos="360"/>
          <w:tab w:val="left" w:pos="851"/>
        </w:tabs>
        <w:spacing w:before="5" w:after="5" w:line="120" w:lineRule="auto"/>
        <w:ind w:left="896" w:right="-62" w:firstLine="522"/>
        <w:jc w:val="thaiDistribute"/>
        <w:rPr>
          <w:rFonts w:ascii="Angsana New" w:hAnsi="Angsana New"/>
          <w:sz w:val="20"/>
          <w:szCs w:val="20"/>
        </w:rPr>
      </w:pPr>
    </w:p>
    <w:p w:rsidR="000116C0" w:rsidRPr="00D4736F" w:rsidRDefault="002D0849" w:rsidP="002D0849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4.19 </w:t>
      </w:r>
      <w:r>
        <w:rPr>
          <w:rFonts w:ascii="Angsana New" w:hAnsi="Angsana New" w:hint="cs"/>
          <w:cs/>
        </w:rPr>
        <w:tab/>
      </w:r>
      <w:r w:rsidR="000116C0" w:rsidRPr="00D4736F">
        <w:rPr>
          <w:rFonts w:ascii="Angsana New" w:hAnsi="Angsana New" w:hint="cs"/>
          <w:cs/>
        </w:rPr>
        <w:t>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="000116C0" w:rsidRPr="00D4736F">
        <w:rPr>
          <w:rFonts w:ascii="Angsana New" w:hAnsi="Angsana New" w:hint="cs"/>
          <w:cs/>
        </w:rPr>
        <w:t>ภาษีเงินได้</w:t>
      </w:r>
    </w:p>
    <w:p w:rsidR="00B968C0" w:rsidRPr="00D87311" w:rsidRDefault="000116C0" w:rsidP="00115CFB">
      <w:pPr>
        <w:tabs>
          <w:tab w:val="left" w:pos="360"/>
          <w:tab w:val="left" w:pos="1274"/>
          <w:tab w:val="left" w:pos="1440"/>
        </w:tabs>
        <w:spacing w:before="5" w:after="5"/>
        <w:ind w:left="910" w:right="-77" w:hanging="53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</w:rPr>
        <w:tab/>
      </w:r>
      <w:r w:rsidR="001D4A8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ภาษีเงินได้คำนวณจากกำไรหรือขาดทุนสำหรับ</w:t>
      </w:r>
      <w:r w:rsidR="00960539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ภาษีเงินได้รับรู้ในงบกำไรขาดทุน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</w:t>
      </w:r>
    </w:p>
    <w:p w:rsidR="00B968C0" w:rsidRPr="00117C6D" w:rsidRDefault="00B968C0" w:rsidP="000116C0">
      <w:pPr>
        <w:tabs>
          <w:tab w:val="left" w:pos="360"/>
          <w:tab w:val="left" w:pos="900"/>
          <w:tab w:val="left" w:pos="1440"/>
        </w:tabs>
        <w:spacing w:line="120" w:lineRule="auto"/>
        <w:ind w:right="-1060"/>
        <w:jc w:val="both"/>
        <w:rPr>
          <w:rFonts w:ascii="Angsana New" w:hAnsi="Angsana New"/>
          <w:sz w:val="20"/>
          <w:szCs w:val="20"/>
        </w:rPr>
      </w:pPr>
    </w:p>
    <w:p w:rsidR="00873B33" w:rsidRPr="00D4736F" w:rsidRDefault="002D0849" w:rsidP="002D0849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4.20</w:t>
      </w:r>
      <w:r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กำไร</w:t>
      </w:r>
      <w:r w:rsidR="00483E5C">
        <w:rPr>
          <w:rFonts w:ascii="Angsana New" w:hAnsi="Angsana New"/>
        </w:rPr>
        <w:t>(</w:t>
      </w:r>
      <w:r w:rsidR="00483E5C">
        <w:rPr>
          <w:rFonts w:ascii="Angsana New" w:hAnsi="Angsana New" w:hint="cs"/>
          <w:cs/>
        </w:rPr>
        <w:t>ขาดทุน</w:t>
      </w:r>
      <w:r w:rsidR="00483E5C">
        <w:rPr>
          <w:rFonts w:ascii="Angsana New" w:hAnsi="Angsana New"/>
        </w:rPr>
        <w:t>)</w:t>
      </w:r>
      <w:r w:rsidR="00873B33" w:rsidRPr="00D4736F">
        <w:rPr>
          <w:rFonts w:ascii="Angsana New" w:hAnsi="Angsana New"/>
          <w:cs/>
        </w:rPr>
        <w:t xml:space="preserve">ต่อหุ้น </w:t>
      </w:r>
    </w:p>
    <w:p w:rsidR="00873B33" w:rsidRDefault="00873B33" w:rsidP="00115CFB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/>
        </w:rPr>
        <w:tab/>
      </w:r>
      <w:r w:rsidR="00C62C26" w:rsidRPr="00D4736F">
        <w:rPr>
          <w:rFonts w:ascii="Angsana New" w:hAnsi="Angsana New"/>
          <w:spacing w:val="-2"/>
          <w:cs/>
        </w:rPr>
        <w:t>กำไร</w:t>
      </w:r>
      <w:r w:rsidR="00483E5C">
        <w:rPr>
          <w:rFonts w:ascii="Angsana New" w:hAnsi="Angsana New"/>
          <w:spacing w:val="-2"/>
        </w:rPr>
        <w:t>(</w:t>
      </w:r>
      <w:r w:rsidR="00483E5C">
        <w:rPr>
          <w:rFonts w:ascii="Angsana New" w:hAnsi="Angsana New" w:hint="cs"/>
          <w:spacing w:val="-2"/>
          <w:cs/>
        </w:rPr>
        <w:t>ขาดทุน</w:t>
      </w:r>
      <w:r w:rsidR="00483E5C">
        <w:rPr>
          <w:rFonts w:ascii="Angsana New" w:hAnsi="Angsana New"/>
          <w:spacing w:val="-2"/>
        </w:rPr>
        <w:t>)</w:t>
      </w:r>
      <w:r w:rsidR="00C62C26" w:rsidRPr="00D4736F">
        <w:rPr>
          <w:rFonts w:ascii="Angsana New" w:hAnsi="Angsana New"/>
          <w:spacing w:val="-2"/>
          <w:cs/>
        </w:rPr>
        <w:t>ต่อหุ้นขั้นพื้นฐาน</w:t>
      </w:r>
      <w:r w:rsidRPr="00D4736F">
        <w:rPr>
          <w:rFonts w:ascii="Angsana New" w:hAnsi="Angsana New"/>
          <w:spacing w:val="-2"/>
          <w:cs/>
        </w:rPr>
        <w:t>คำนวณโดยการหารกำไร</w:t>
      </w:r>
      <w:r w:rsidR="00620DD5">
        <w:rPr>
          <w:rFonts w:ascii="Angsana New" w:hAnsi="Angsana New"/>
          <w:spacing w:val="-2"/>
        </w:rPr>
        <w:t>(</w:t>
      </w:r>
      <w:r w:rsidR="00620DD5">
        <w:rPr>
          <w:rFonts w:ascii="Angsana New" w:hAnsi="Angsana New" w:hint="cs"/>
          <w:spacing w:val="-2"/>
          <w:cs/>
        </w:rPr>
        <w:t>ขาดทุน</w:t>
      </w:r>
      <w:r w:rsidR="00620DD5">
        <w:rPr>
          <w:rFonts w:ascii="Angsana New" w:hAnsi="Angsana New"/>
          <w:spacing w:val="-2"/>
        </w:rPr>
        <w:t>)</w:t>
      </w:r>
      <w:r w:rsidR="000B4D1A" w:rsidRPr="00D4736F">
        <w:rPr>
          <w:rFonts w:ascii="Angsana New" w:hAnsi="Angsana New" w:hint="cs"/>
          <w:spacing w:val="-2"/>
          <w:cs/>
        </w:rPr>
        <w:t>สำหรับปี</w:t>
      </w:r>
      <w:r w:rsidRPr="00D4736F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="00012E31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ณ</w:t>
      </w:r>
      <w:r w:rsidR="00012E31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วันสิ้น</w:t>
      </w:r>
      <w:r w:rsidR="000B4D1A" w:rsidRPr="00D4736F">
        <w:rPr>
          <w:rFonts w:ascii="Angsana New" w:hAnsi="Angsana New" w:hint="cs"/>
          <w:spacing w:val="-2"/>
          <w:cs/>
        </w:rPr>
        <w:t>ปี</w:t>
      </w:r>
    </w:p>
    <w:p w:rsidR="004314F3" w:rsidRDefault="004314F3" w:rsidP="00115CFB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</w:rPr>
      </w:pPr>
    </w:p>
    <w:p w:rsidR="00BD3925" w:rsidRPr="00A87AE7" w:rsidRDefault="00BD3925" w:rsidP="009017AF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1051"/>
        <w:jc w:val="both"/>
        <w:rPr>
          <w:rFonts w:ascii="Angsana New" w:hAnsi="Angsana New"/>
          <w:b/>
          <w:bCs/>
        </w:rPr>
      </w:pPr>
    </w:p>
    <w:p w:rsidR="00BD3925" w:rsidRPr="00D4736F" w:rsidRDefault="002D0849" w:rsidP="002D0849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lastRenderedPageBreak/>
        <w:t xml:space="preserve">4.21 </w:t>
      </w:r>
      <w:r>
        <w:rPr>
          <w:rFonts w:ascii="Angsana New" w:hAnsi="Angsana New" w:hint="cs"/>
          <w:cs/>
        </w:rPr>
        <w:tab/>
      </w:r>
      <w:r w:rsidR="00BD3925" w:rsidRPr="00D4736F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BD3925" w:rsidRPr="00D4736F">
        <w:rPr>
          <w:rFonts w:ascii="Angsana New" w:hAnsi="Angsana New"/>
        </w:rPr>
        <w:tab/>
      </w:r>
    </w:p>
    <w:p w:rsidR="00AF246B" w:rsidRPr="004314F3" w:rsidRDefault="00BD3925" w:rsidP="004314F3">
      <w:pPr>
        <w:tabs>
          <w:tab w:val="left" w:pos="360"/>
          <w:tab w:val="left" w:pos="900"/>
          <w:tab w:val="left" w:pos="1440"/>
        </w:tabs>
        <w:ind w:left="900" w:right="-77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รายการบัญชีที่เป็นเงินตราต</w:t>
      </w:r>
      <w:r w:rsidR="00885DE5" w:rsidRPr="00D4736F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="0046372F">
        <w:rPr>
          <w:rFonts w:ascii="Angsana New" w:hAnsi="Angsana New" w:hint="cs"/>
          <w:cs/>
        </w:rPr>
        <w:t xml:space="preserve"> </w:t>
      </w:r>
      <w:r w:rsidR="0046372F">
        <w:rPr>
          <w:rFonts w:ascii="Angsana New" w:hAnsi="Angsana New"/>
          <w:cs/>
        </w:rPr>
        <w:t>ณ</w:t>
      </w:r>
      <w:r w:rsidR="0046372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 ไ</w:t>
      </w:r>
      <w:r w:rsidRPr="00D4736F">
        <w:rPr>
          <w:rFonts w:ascii="Angsana New" w:hAnsi="Angsana New"/>
          <w:cs/>
        </w:rPr>
        <w:t>ด้บันทึกไว้เป็</w:t>
      </w:r>
      <w:r w:rsidR="00885DE5" w:rsidRPr="00D4736F">
        <w:rPr>
          <w:rFonts w:ascii="Angsana New" w:hAnsi="Angsana New"/>
          <w:cs/>
        </w:rPr>
        <w:t>นเงินบาทโดยใช้อัตราแลกเปลี่ยน ณ</w:t>
      </w:r>
      <w:r w:rsidR="00003AC6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วันที่ในงบ</w:t>
      </w:r>
      <w:r w:rsidR="000116C0" w:rsidRPr="00D4736F">
        <w:rPr>
          <w:rFonts w:ascii="Angsana New" w:hAnsi="Angsana New" w:hint="cs"/>
          <w:cs/>
        </w:rPr>
        <w:t xml:space="preserve">แสดงฐานะการเงิน ยกเว้นรายการที่เป็นสัญญาอัตราแลกเปลี่ยนล่วงหน้ากับธนาคารจะใช้ราคายุติธรรม </w:t>
      </w:r>
      <w:r w:rsidRPr="00D4736F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D4736F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/>
          <w:cs/>
        </w:rPr>
        <w:t xml:space="preserve">แล้ว </w:t>
      </w:r>
    </w:p>
    <w:p w:rsidR="00161BFB" w:rsidRPr="00D4736F" w:rsidRDefault="00161BFB" w:rsidP="00115CFB">
      <w:pPr>
        <w:tabs>
          <w:tab w:val="left" w:pos="1134"/>
        </w:tabs>
        <w:ind w:left="910" w:right="-91" w:firstLine="546"/>
        <w:jc w:val="thaiDistribute"/>
        <w:rPr>
          <w:rFonts w:ascii="Angsana New" w:hAnsi="Angsana New" w:cs="Angsana New"/>
          <w:spacing w:val="4"/>
        </w:rPr>
      </w:pPr>
      <w:r w:rsidRPr="00D4736F">
        <w:rPr>
          <w:rFonts w:ascii="Angsana New" w:hAnsi="Angsana New" w:cs="Angsana New" w:hint="cs"/>
          <w:spacing w:val="-4"/>
          <w:cs/>
        </w:rPr>
        <w:t>งบการเงิน</w:t>
      </w:r>
      <w:r w:rsidRPr="00D4736F">
        <w:rPr>
          <w:rFonts w:ascii="Angsana New" w:cs="Angsana New" w:hint="cs"/>
          <w:cs/>
        </w:rPr>
        <w:t>ของ</w:t>
      </w:r>
      <w:r w:rsidRPr="00D4736F">
        <w:rPr>
          <w:rFonts w:ascii="Angsana New" w:hAnsi="Angsana New" w:cs="Angsana New" w:hint="cs"/>
          <w:spacing w:val="-4"/>
          <w:cs/>
        </w:rPr>
        <w:t>บริษัทย่อยและบริษัทร่วมที่เป็นเงินตราต่างประเทศ แปลงค่าเป็นเงินบาทเพื่อ</w:t>
      </w:r>
      <w:r w:rsidR="00C61307">
        <w:rPr>
          <w:rFonts w:ascii="Angsana New" w:hAnsi="Angsana New" w:cs="Angsana New"/>
          <w:spacing w:val="-4"/>
          <w:cs/>
        </w:rPr>
        <w:br/>
      </w:r>
      <w:r w:rsidRPr="00D4736F">
        <w:rPr>
          <w:rFonts w:ascii="Angsana New" w:hAnsi="Angsana New" w:cs="Angsana New" w:hint="cs"/>
          <w:spacing w:val="-4"/>
          <w:cs/>
        </w:rPr>
        <w:t>การทำงบการเงิน</w:t>
      </w:r>
      <w:r w:rsidRPr="00D4736F">
        <w:rPr>
          <w:rFonts w:ascii="Angsana New" w:hAnsi="Angsana New" w:cs="Angsana New" w:hint="cs"/>
          <w:spacing w:val="4"/>
          <w:cs/>
        </w:rPr>
        <w:t>รวม โดยใช้อัตราแลกเปลี่ยนดังต่อไปนี้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สินทรัพย์และหนี้สิน แปลงค่าโดยใช้อัตราแลกเปลี่ยนถัวเฉลี่ย ณ วันสิ้นปี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รายได้และค่าใช้จ่าย แปลงค่าโดยใช้อัตราแลกเปลี่ยนถัวเฉลี่ยสำหรับปี</w:t>
      </w:r>
    </w:p>
    <w:p w:rsidR="00892119" w:rsidRDefault="00161BFB" w:rsidP="00115CFB">
      <w:pPr>
        <w:tabs>
          <w:tab w:val="left" w:pos="1134"/>
        </w:tabs>
        <w:ind w:left="854" w:right="-77" w:firstLine="602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cs="Angsana New" w:hint="cs"/>
          <w:cs/>
        </w:rPr>
        <w:t>ผลต่าง</w:t>
      </w:r>
      <w:r w:rsidRPr="00D4736F">
        <w:rPr>
          <w:rFonts w:ascii="Angsana New" w:hAnsi="Angsana New" w:cs="Angsana New" w:hint="cs"/>
          <w:cs/>
        </w:rPr>
        <w:t>จากการ</w:t>
      </w:r>
      <w:r w:rsidRPr="00D4736F">
        <w:rPr>
          <w:rFonts w:ascii="Angsana New" w:hAnsi="Angsana New" w:cs="Angsana New" w:hint="cs"/>
          <w:spacing w:val="-4"/>
          <w:cs/>
        </w:rPr>
        <w:t>แปลง</w:t>
      </w:r>
      <w:r w:rsidRPr="00D4736F">
        <w:rPr>
          <w:rFonts w:ascii="Angsana New" w:hAnsi="Angsana New" w:cs="Angsana New" w:hint="cs"/>
          <w:cs/>
        </w:rPr>
        <w:t>ค่างบการเงินที่เป็นเงินตราต่างประเทศ แสดงอยู่ในส่วนของ</w:t>
      </w:r>
      <w:r w:rsidRPr="00D4736F">
        <w:rPr>
          <w:rFonts w:ascii="Angsana New" w:hAnsi="Angsana New" w:cs="Angsana New" w:hint="cs"/>
          <w:spacing w:val="4"/>
          <w:cs/>
        </w:rPr>
        <w:t>กำไรขาดทุนเบ็ดเสร็จอื่น</w:t>
      </w:r>
    </w:p>
    <w:p w:rsidR="00117C6D" w:rsidRPr="004314F3" w:rsidRDefault="00117C6D" w:rsidP="00161BFB">
      <w:pPr>
        <w:tabs>
          <w:tab w:val="left" w:pos="360"/>
          <w:tab w:val="left" w:pos="900"/>
          <w:tab w:val="left" w:pos="1440"/>
        </w:tabs>
        <w:spacing w:line="120" w:lineRule="auto"/>
        <w:ind w:right="-618"/>
        <w:jc w:val="both"/>
        <w:rPr>
          <w:rFonts w:ascii="Angsana New" w:hAnsi="Angsana New"/>
          <w:b/>
          <w:bCs/>
          <w:sz w:val="8"/>
          <w:szCs w:val="8"/>
        </w:rPr>
      </w:pPr>
    </w:p>
    <w:p w:rsidR="00BD3925" w:rsidRPr="00D4736F" w:rsidRDefault="002D0849" w:rsidP="002D0849">
      <w:p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4.22 </w:t>
      </w:r>
      <w:r>
        <w:rPr>
          <w:rFonts w:ascii="Angsana New" w:hAnsi="Angsana New" w:hint="cs"/>
          <w:cs/>
        </w:rPr>
        <w:tab/>
      </w:r>
      <w:r w:rsidR="00BD3925" w:rsidRPr="00D4736F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:rsidR="00BD3925" w:rsidRDefault="00BD3925" w:rsidP="00115CFB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C61307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:rsidR="009673F3" w:rsidRPr="004314F3" w:rsidRDefault="009673F3" w:rsidP="00A87AE7">
      <w:pPr>
        <w:tabs>
          <w:tab w:val="left" w:pos="360"/>
          <w:tab w:val="left" w:pos="900"/>
          <w:tab w:val="left" w:pos="1440"/>
        </w:tabs>
        <w:spacing w:line="120" w:lineRule="auto"/>
        <w:ind w:left="902" w:right="-40" w:hanging="902"/>
        <w:jc w:val="thaiDistribute"/>
        <w:rPr>
          <w:rFonts w:ascii="Angsana New" w:hAnsi="Angsana New"/>
          <w:sz w:val="8"/>
          <w:szCs w:val="8"/>
        </w:rPr>
      </w:pPr>
    </w:p>
    <w:p w:rsidR="00C44B07" w:rsidRPr="00F947A9" w:rsidRDefault="002D0849" w:rsidP="002D0849">
      <w:pPr>
        <w:tabs>
          <w:tab w:val="left" w:pos="284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4.23</w:t>
      </w:r>
      <w:r>
        <w:rPr>
          <w:rFonts w:ascii="Angsana New" w:hAnsi="Angsana New" w:hint="cs"/>
          <w:cs/>
        </w:rPr>
        <w:tab/>
      </w:r>
      <w:r w:rsidR="00C44B07" w:rsidRPr="00F947A9">
        <w:rPr>
          <w:rFonts w:ascii="Angsana New" w:hAnsi="Angsana New" w:hint="cs"/>
          <w:cs/>
        </w:rPr>
        <w:t>ผลประโยชน์ของพนักงาน</w:t>
      </w:r>
    </w:p>
    <w:p w:rsidR="00F96BF1" w:rsidRPr="00D4736F" w:rsidRDefault="00F96BF1" w:rsidP="00601922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:rsidR="00901918" w:rsidRDefault="00F96BF1" w:rsidP="00115CFB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  <w:t>บริษัท</w:t>
      </w:r>
      <w:r w:rsidR="007537E7">
        <w:rPr>
          <w:rFonts w:ascii="Angsana New" w:hAnsi="Angsana New" w:hint="cs"/>
          <w:spacing w:val="-6"/>
          <w:cs/>
        </w:rPr>
        <w:t>และบริษัทย่อย</w:t>
      </w:r>
      <w:r w:rsidRPr="00311F80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87311" w:rsidRPr="004314F3" w:rsidRDefault="00D87311" w:rsidP="00D87311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F96BF1" w:rsidRPr="003A426D" w:rsidRDefault="00F96BF1" w:rsidP="00601922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sz w:val="31"/>
          <w:szCs w:val="31"/>
          <w:u w:val="single"/>
        </w:rPr>
      </w:pPr>
      <w:r w:rsidRPr="00D4736F">
        <w:rPr>
          <w:rFonts w:ascii="Angsana New" w:hAnsi="Angsana New" w:hint="cs"/>
          <w:spacing w:val="-8"/>
          <w:cs/>
        </w:rPr>
        <w:tab/>
      </w:r>
      <w:r w:rsidRPr="00D4736F">
        <w:rPr>
          <w:rFonts w:ascii="Angsana New" w:hAnsi="Angsana New" w:hint="cs"/>
          <w:spacing w:val="-8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u w:val="single"/>
          <w:cs/>
        </w:rPr>
        <w:t>ผลประโยชน์ระยะยาว</w:t>
      </w:r>
    </w:p>
    <w:p w:rsidR="000116C0" w:rsidRPr="003A426D" w:rsidRDefault="00C44B07" w:rsidP="0060192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sz w:val="31"/>
          <w:szCs w:val="31"/>
          <w:u w:val="single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0116C0"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โครงการสมทบเงิน</w:t>
      </w:r>
    </w:p>
    <w:p w:rsidR="00B968C0" w:rsidRDefault="000116C0" w:rsidP="00115CFB">
      <w:pPr>
        <w:tabs>
          <w:tab w:val="left" w:pos="993"/>
          <w:tab w:val="left" w:pos="1440"/>
          <w:tab w:val="left" w:pos="1980"/>
        </w:tabs>
        <w:ind w:left="854" w:right="-63" w:hanging="635"/>
        <w:jc w:val="thaiDistribute"/>
        <w:rPr>
          <w:rFonts w:ascii="Times New Roman" w:hAnsi="Times New Roman"/>
          <w:spacing w:val="-6"/>
          <w:sz w:val="31"/>
          <w:szCs w:val="31"/>
        </w:rPr>
      </w:pP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E8C">
        <w:rPr>
          <w:rFonts w:ascii="Times New Roman" w:hAnsi="Times New Roman" w:hint="cs"/>
          <w:spacing w:val="-4"/>
          <w:sz w:val="31"/>
          <w:szCs w:val="31"/>
          <w:cs/>
        </w:rPr>
        <w:t>และ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้จ่าย ในผลการดำเนินงานระหว่างปี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สำหรับรอบระยะเวลาบัญชีที่เกิดรายการนั้น</w:t>
      </w:r>
      <w:r w:rsidRPr="003A426D">
        <w:rPr>
          <w:rFonts w:ascii="Times New Roman" w:hAnsi="Times New Roman"/>
          <w:spacing w:val="-6"/>
          <w:sz w:val="31"/>
          <w:szCs w:val="31"/>
        </w:rPr>
        <w:tab/>
      </w:r>
    </w:p>
    <w:p w:rsidR="00B968C0" w:rsidRPr="004314F3" w:rsidRDefault="00B968C0" w:rsidP="00B968C0">
      <w:pPr>
        <w:tabs>
          <w:tab w:val="left" w:pos="993"/>
          <w:tab w:val="left" w:pos="1440"/>
          <w:tab w:val="left" w:pos="1980"/>
        </w:tabs>
        <w:ind w:left="924" w:right="-63" w:hanging="635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:rsidR="000116C0" w:rsidRPr="003A426D" w:rsidRDefault="000116C0" w:rsidP="0060192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sz w:val="31"/>
          <w:szCs w:val="31"/>
          <w:u w:val="single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โครงการผลประโยชน์</w:t>
      </w:r>
    </w:p>
    <w:p w:rsidR="000116C0" w:rsidRDefault="000116C0" w:rsidP="00115CFB">
      <w:pPr>
        <w:tabs>
          <w:tab w:val="left" w:pos="993"/>
          <w:tab w:val="left" w:pos="1440"/>
          <w:tab w:val="left" w:pos="1980"/>
        </w:tabs>
        <w:ind w:left="868" w:right="-15" w:hanging="635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</w:t>
      </w:r>
      <w:r w:rsidR="004314F3">
        <w:rPr>
          <w:rFonts w:ascii="Times New Roman" w:hAnsi="Times New Roman" w:hint="cs"/>
          <w:spacing w:val="-4"/>
          <w:sz w:val="31"/>
          <w:szCs w:val="31"/>
          <w:cs/>
        </w:rPr>
        <w:t>ร</w:t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>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3A426D">
        <w:rPr>
          <w:rFonts w:ascii="Angsana New" w:hAnsi="Angsana New" w:cs="Angsana New"/>
          <w:spacing w:val="-4"/>
          <w:sz w:val="31"/>
          <w:szCs w:val="31"/>
        </w:rPr>
        <w:t>Projected Unit Credit Method)</w:t>
      </w:r>
    </w:p>
    <w:p w:rsidR="007C02F1" w:rsidRPr="00117C6D" w:rsidRDefault="007C02F1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pacing w:val="2"/>
          <w:sz w:val="20"/>
          <w:szCs w:val="20"/>
        </w:rPr>
      </w:pPr>
    </w:p>
    <w:p w:rsidR="002A4092" w:rsidRPr="003A426D" w:rsidRDefault="002D0849" w:rsidP="002D0849">
      <w:pPr>
        <w:tabs>
          <w:tab w:val="left" w:pos="284"/>
          <w:tab w:val="left" w:pos="360"/>
          <w:tab w:val="left" w:pos="993"/>
          <w:tab w:val="left" w:pos="1440"/>
        </w:tabs>
        <w:ind w:left="851" w:right="-709" w:hanging="626"/>
        <w:jc w:val="both"/>
        <w:rPr>
          <w:rFonts w:ascii="Angsana New" w:hAnsi="Angsana New"/>
          <w:spacing w:val="-14"/>
          <w:sz w:val="31"/>
          <w:szCs w:val="31"/>
        </w:rPr>
      </w:pPr>
      <w:r>
        <w:rPr>
          <w:rFonts w:ascii="Angsana New" w:hAnsi="Angsana New" w:hint="cs"/>
          <w:spacing w:val="-14"/>
          <w:sz w:val="31"/>
          <w:szCs w:val="31"/>
          <w:cs/>
        </w:rPr>
        <w:t xml:space="preserve">4.24 </w:t>
      </w:r>
      <w:r>
        <w:rPr>
          <w:rFonts w:ascii="Angsana New" w:hAnsi="Angsana New" w:hint="cs"/>
          <w:spacing w:val="-14"/>
          <w:sz w:val="31"/>
          <w:szCs w:val="31"/>
          <w:cs/>
        </w:rPr>
        <w:tab/>
      </w:r>
      <w:r w:rsidR="00977D89" w:rsidRPr="003A426D">
        <w:rPr>
          <w:rFonts w:ascii="Angsana New" w:hAnsi="Angsana New" w:hint="cs"/>
          <w:spacing w:val="-14"/>
          <w:sz w:val="31"/>
          <w:szCs w:val="31"/>
          <w:cs/>
        </w:rPr>
        <w:t>การใช้ดุลยพินิจและประมาณ</w:t>
      </w:r>
      <w:r w:rsidR="002A4092" w:rsidRPr="003A426D">
        <w:rPr>
          <w:rFonts w:ascii="Angsana New" w:hAnsi="Angsana New" w:hint="cs"/>
          <w:spacing w:val="-14"/>
          <w:sz w:val="31"/>
          <w:szCs w:val="31"/>
          <w:cs/>
        </w:rPr>
        <w:t>การทางบัญชี</w:t>
      </w:r>
      <w:r w:rsidR="00977D89" w:rsidRPr="003A426D">
        <w:rPr>
          <w:rFonts w:ascii="Angsana New" w:hAnsi="Angsana New" w:hint="cs"/>
          <w:spacing w:val="-14"/>
          <w:sz w:val="31"/>
          <w:szCs w:val="31"/>
          <w:cs/>
        </w:rPr>
        <w:t>ที่สำคัญ</w:t>
      </w:r>
    </w:p>
    <w:p w:rsidR="00AC79A5" w:rsidRPr="003A426D" w:rsidRDefault="00977D89" w:rsidP="00115CFB">
      <w:pPr>
        <w:tabs>
          <w:tab w:val="left" w:pos="993"/>
          <w:tab w:val="left" w:pos="1440"/>
          <w:tab w:val="left" w:pos="1980"/>
        </w:tabs>
        <w:ind w:left="868" w:right="-15" w:hanging="635"/>
        <w:jc w:val="thaiDistribute"/>
        <w:rPr>
          <w:rFonts w:ascii="Times New Roman" w:hAnsi="Times New Roman"/>
          <w:spacing w:val="-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ในการจัดทำงบการเงินตาม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มาตรฐานการ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บัญชีที่รับรองทั่วไป ฝ่ายบริหารต้องใช้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ดุลยพินิจใน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การประมาณและตั้งข้อสมมติฐานหลายประการ ซึ่ง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รวมทั้ง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การเปิดเผยข้อมูลเกี่ยวกับสินทรัพย์และหนี้สินที่อาจ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เกิดขึ้น ผลที่เกิดขึ้นจริงอาจแตกต่างไปจากจำนวนที่ประมาณไว้</w:t>
      </w:r>
    </w:p>
    <w:p w:rsidR="00AC79A5" w:rsidRDefault="00AC79A5" w:rsidP="00115CFB">
      <w:pPr>
        <w:tabs>
          <w:tab w:val="left" w:pos="993"/>
          <w:tab w:val="left" w:pos="1440"/>
          <w:tab w:val="left" w:pos="1980"/>
        </w:tabs>
        <w:ind w:left="882" w:right="-15" w:hanging="635"/>
        <w:jc w:val="thaiDistribute"/>
        <w:rPr>
          <w:rFonts w:ascii="Times New Roman" w:hAnsi="Times New Roman"/>
          <w:spacing w:val="2"/>
          <w:sz w:val="31"/>
          <w:szCs w:val="31"/>
        </w:rPr>
      </w:pP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="00092D32"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3A426D">
        <w:rPr>
          <w:rFonts w:ascii="Times New Roman" w:hAnsi="Times New Roman" w:hint="cs"/>
          <w:spacing w:val="2"/>
          <w:sz w:val="31"/>
          <w:szCs w:val="31"/>
          <w:cs/>
        </w:rPr>
        <w:br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ใ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E8C">
        <w:rPr>
          <w:rFonts w:ascii="Times New Roman" w:hAnsi="Times New Roman"/>
          <w:spacing w:val="-4"/>
          <w:sz w:val="31"/>
          <w:szCs w:val="31"/>
          <w:cs/>
        </w:rPr>
        <w:t>ประมาณ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ทางบัญชีที่สำคัญ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ได้แก่ ค่าเผื่อหนี้สงสัยจะสูญ</w:t>
      </w:r>
      <w:r w:rsidR="00885DE5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ค่าเผื่อการรับคืนสินค้า ค่าเผื่อการลดมูลค่าสินค้า</w:t>
      </w:r>
      <w:r w:rsidR="007537E7" w:rsidRPr="003A426D">
        <w:rPr>
          <w:rFonts w:ascii="Times New Roman" w:hAnsi="Times New Roman" w:hint="cs"/>
          <w:spacing w:val="2"/>
          <w:sz w:val="31"/>
          <w:szCs w:val="31"/>
          <w:cs/>
        </w:rPr>
        <w:t>คงเหลือ</w:t>
      </w:r>
      <w:r w:rsidR="009E646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ค่าเผื่อการปรับมูลค่า</w:t>
      </w:r>
      <w:r w:rsidR="0052021C">
        <w:rPr>
          <w:rFonts w:ascii="Times New Roman" w:hAnsi="Times New Roman" w:hint="cs"/>
          <w:spacing w:val="2"/>
          <w:sz w:val="31"/>
          <w:szCs w:val="31"/>
          <w:cs/>
        </w:rPr>
        <w:t>สินทรัพย์ทางการเงินหมุนเวียนอื่น ค่าเผื่อการปรับมูลค่าสินทรัพย์ทางการเงินไม่หมุนเวียนอื่น</w:t>
      </w:r>
      <w:r w:rsidR="009E646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ค่าเผื่อการปรับมูลค่าอสังหาริมทรัพย์เพื่อการลงทุน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534406">
        <w:rPr>
          <w:rFonts w:ascii="Times New Roman" w:hAnsi="Times New Roman" w:hint="cs"/>
          <w:spacing w:val="2"/>
          <w:sz w:val="31"/>
          <w:szCs w:val="31"/>
          <w:cs/>
        </w:rPr>
        <w:t xml:space="preserve">ค่าเผื่อการด้อยค่าของละคร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ค่าเสื่อมราคาของอาคารและอุปกรณ์ </w:t>
      </w:r>
      <w:r w:rsidR="00022B8D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ค่าตัดจำหน่ายสินทรัพย์ไม่มีตัวตน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สินทรัพย์</w:t>
      </w:r>
      <w:r w:rsidR="00863B46" w:rsidRPr="003A426D">
        <w:rPr>
          <w:rFonts w:ascii="Times New Roman" w:hAnsi="Times New Roman" w:hint="cs"/>
          <w:spacing w:val="2"/>
          <w:sz w:val="31"/>
          <w:szCs w:val="31"/>
          <w:cs/>
        </w:rPr>
        <w:t>หรือหนี้สิน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ภาษีเงินได้รอ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การ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ตัดบัญชี</w:t>
      </w:r>
      <w:r w:rsidR="00C25A5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966C7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ค่าใช้จ่ายในการออกหุ้นกู้รอตัดบัญชี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และสำรองผลประโยชน์ระยะยาวของพนักงาน</w:t>
      </w:r>
      <w:r w:rsidR="00C25A5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การประมาณการในเรื่อง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ต่างๆ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9673F3" w:rsidRPr="0003746A" w:rsidRDefault="009673F3" w:rsidP="00960539">
      <w:pPr>
        <w:tabs>
          <w:tab w:val="left" w:pos="854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2"/>
          <w:sz w:val="20"/>
          <w:szCs w:val="20"/>
        </w:rPr>
      </w:pPr>
    </w:p>
    <w:p w:rsidR="00E14154" w:rsidRPr="00D4736F" w:rsidRDefault="00B64819" w:rsidP="00960539">
      <w:pPr>
        <w:pStyle w:val="BodyText3"/>
        <w:numPr>
          <w:ilvl w:val="0"/>
          <w:numId w:val="2"/>
        </w:numPr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:rsidR="00F31564" w:rsidRPr="00C205D9" w:rsidRDefault="00F31564" w:rsidP="00960539">
      <w:pPr>
        <w:tabs>
          <w:tab w:val="left" w:pos="360"/>
          <w:tab w:val="left" w:pos="1440"/>
          <w:tab w:val="left" w:pos="9356"/>
        </w:tabs>
        <w:spacing w:line="192" w:lineRule="auto"/>
        <w:ind w:right="-15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9"/>
        <w:gridCol w:w="1417"/>
        <w:gridCol w:w="1418"/>
        <w:gridCol w:w="1417"/>
        <w:gridCol w:w="1418"/>
      </w:tblGrid>
      <w:tr w:rsidR="00F31564" w:rsidRPr="0052021C" w:rsidTr="009E6462">
        <w:trPr>
          <w:trHeight w:hRule="exact" w:val="397"/>
        </w:trPr>
        <w:tc>
          <w:tcPr>
            <w:tcW w:w="3609" w:type="dxa"/>
            <w:vMerge w:val="restart"/>
            <w:vAlign w:val="center"/>
          </w:tcPr>
          <w:p w:rsidR="00F31564" w:rsidRPr="0052021C" w:rsidRDefault="00F31564" w:rsidP="00F3156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52021C" w:rsidRDefault="00F31564" w:rsidP="00F3156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52021C" w:rsidRDefault="00F31564" w:rsidP="00F3156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7366E" w:rsidRPr="0052021C" w:rsidTr="000B3422">
        <w:trPr>
          <w:trHeight w:hRule="exact" w:val="397"/>
        </w:trPr>
        <w:tc>
          <w:tcPr>
            <w:tcW w:w="3609" w:type="dxa"/>
            <w:vMerge/>
            <w:tcBorders>
              <w:bottom w:val="single" w:sz="4" w:space="0" w:color="auto"/>
            </w:tcBorders>
          </w:tcPr>
          <w:p w:rsidR="00A7366E" w:rsidRPr="0052021C" w:rsidRDefault="00A7366E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7366E" w:rsidRPr="0052021C" w:rsidRDefault="00A7366E" w:rsidP="00A736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Pr="0052021C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A7366E" w:rsidRPr="0052021C" w:rsidRDefault="00A7366E" w:rsidP="003111C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7366E" w:rsidRPr="0052021C" w:rsidRDefault="00A7366E" w:rsidP="00A736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Pr="0052021C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A7366E" w:rsidRPr="0052021C" w:rsidRDefault="00A7366E" w:rsidP="003111C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2562</w:t>
            </w:r>
          </w:p>
        </w:tc>
      </w:tr>
      <w:tr w:rsidR="00A7366E" w:rsidRPr="0052021C" w:rsidTr="0052021C">
        <w:trPr>
          <w:trHeight w:hRule="exact" w:val="431"/>
        </w:trPr>
        <w:tc>
          <w:tcPr>
            <w:tcW w:w="3609" w:type="dxa"/>
            <w:tcBorders>
              <w:bottom w:val="nil"/>
            </w:tcBorders>
          </w:tcPr>
          <w:p w:rsidR="00A7366E" w:rsidRPr="0052021C" w:rsidRDefault="00A7366E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position w:val="-36"/>
                <w:cs/>
              </w:rPr>
              <w:t>เงินสดและเงินฝากธนาคาร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A7366E" w:rsidRPr="0052021C" w:rsidRDefault="00A7366E" w:rsidP="00EA6CD3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2,</w:t>
            </w:r>
            <w:r w:rsidR="00EA6CD3">
              <w:rPr>
                <w:rFonts w:ascii="Angsana New" w:hAnsi="Angsana New" w:cs="Angsana New"/>
              </w:rPr>
              <w:t>565</w:t>
            </w:r>
            <w:r w:rsidRPr="0052021C">
              <w:rPr>
                <w:rFonts w:ascii="Angsana New" w:hAnsi="Angsana New" w:cs="Angsana New"/>
              </w:rPr>
              <w:t>,</w:t>
            </w:r>
            <w:r w:rsidR="00EA6CD3">
              <w:rPr>
                <w:rFonts w:ascii="Angsana New" w:hAnsi="Angsana New" w:cs="Angsana New"/>
              </w:rPr>
              <w:t>308</w:t>
            </w:r>
            <w:r w:rsidRPr="0052021C">
              <w:rPr>
                <w:rFonts w:ascii="Angsana New" w:hAnsi="Angsana New" w:cs="Angsana New"/>
              </w:rPr>
              <w:t>,</w:t>
            </w:r>
            <w:r w:rsidR="00EA6CD3">
              <w:rPr>
                <w:rFonts w:ascii="Angsana New" w:hAnsi="Angsana New" w:cs="Angsana New"/>
              </w:rPr>
              <w:t>907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A7366E" w:rsidRPr="0052021C" w:rsidRDefault="00A7366E" w:rsidP="003111C2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2,663,613,516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A7366E" w:rsidRPr="0052021C" w:rsidRDefault="00337998" w:rsidP="0033799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1</w:t>
            </w:r>
            <w:r w:rsidRPr="0052021C">
              <w:rPr>
                <w:rFonts w:ascii="Angsana New" w:hAnsi="Angsana New" w:cs="Angsana New"/>
              </w:rPr>
              <w:t>,436,498,39</w:t>
            </w:r>
            <w:r w:rsidR="00A44170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A7366E" w:rsidRPr="0052021C" w:rsidRDefault="00A7366E" w:rsidP="003111C2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331</w:t>
            </w:r>
            <w:r w:rsidRPr="0052021C">
              <w:rPr>
                <w:rFonts w:ascii="Angsana New" w:hAnsi="Angsana New" w:cs="Angsana New"/>
              </w:rPr>
              <w:t>,514,223</w:t>
            </w:r>
          </w:p>
        </w:tc>
      </w:tr>
      <w:tr w:rsidR="00A7366E" w:rsidRPr="0052021C" w:rsidTr="0052021C">
        <w:trPr>
          <w:trHeight w:hRule="exact" w:val="431"/>
        </w:trPr>
        <w:tc>
          <w:tcPr>
            <w:tcW w:w="3609" w:type="dxa"/>
            <w:tcBorders>
              <w:top w:val="nil"/>
              <w:bottom w:val="single" w:sz="4" w:space="0" w:color="auto"/>
            </w:tcBorders>
          </w:tcPr>
          <w:p w:rsidR="00A7366E" w:rsidRPr="0052021C" w:rsidRDefault="00A7366E" w:rsidP="00F31564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เงินฝากประจำธนาคารระยะสั้น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7366E" w:rsidRPr="0052021C" w:rsidRDefault="00EA6CD3" w:rsidP="00EA6CD3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A7366E" w:rsidRPr="0052021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A7366E" w:rsidRPr="0052021C" w:rsidRDefault="00A7366E" w:rsidP="003111C2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1,725,399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7366E" w:rsidRPr="0052021C" w:rsidRDefault="00A7366E" w:rsidP="00E75045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A7366E" w:rsidRPr="0052021C" w:rsidRDefault="00A7366E" w:rsidP="003111C2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7366E" w:rsidRPr="0052021C" w:rsidTr="0052021C">
        <w:trPr>
          <w:trHeight w:hRule="exact" w:val="431"/>
        </w:trPr>
        <w:tc>
          <w:tcPr>
            <w:tcW w:w="3609" w:type="dxa"/>
            <w:tcBorders>
              <w:bottom w:val="single" w:sz="4" w:space="0" w:color="auto"/>
            </w:tcBorders>
          </w:tcPr>
          <w:p w:rsidR="00A7366E" w:rsidRPr="0052021C" w:rsidRDefault="00A7366E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7366E" w:rsidRPr="0052021C" w:rsidRDefault="00A7366E" w:rsidP="00EA6CD3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2,</w:t>
            </w:r>
            <w:r w:rsidR="00EA6CD3">
              <w:rPr>
                <w:rFonts w:ascii="Angsana New" w:hAnsi="Angsana New" w:cs="Angsana New"/>
              </w:rPr>
              <w:t>565</w:t>
            </w:r>
            <w:r w:rsidRPr="0052021C">
              <w:rPr>
                <w:rFonts w:ascii="Angsana New" w:hAnsi="Angsana New" w:cs="Angsana New"/>
              </w:rPr>
              <w:t>,3</w:t>
            </w:r>
            <w:r w:rsidR="00EA6CD3">
              <w:rPr>
                <w:rFonts w:ascii="Angsana New" w:hAnsi="Angsana New" w:cs="Angsana New"/>
              </w:rPr>
              <w:t>10</w:t>
            </w:r>
            <w:r w:rsidRPr="0052021C">
              <w:rPr>
                <w:rFonts w:ascii="Angsana New" w:hAnsi="Angsana New" w:cs="Angsana New"/>
              </w:rPr>
              <w:t>,9</w:t>
            </w:r>
            <w:r w:rsidR="00EA6CD3">
              <w:rPr>
                <w:rFonts w:ascii="Angsana New" w:hAnsi="Angsana New" w:cs="Angsana New"/>
              </w:rPr>
              <w:t>76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7366E" w:rsidRPr="0052021C" w:rsidRDefault="00A7366E" w:rsidP="003111C2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2,665,338,915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7366E" w:rsidRPr="0052021C" w:rsidRDefault="001569FA" w:rsidP="00337998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1</w:t>
            </w:r>
            <w:r w:rsidRPr="0052021C">
              <w:rPr>
                <w:rFonts w:ascii="Angsana New" w:hAnsi="Angsana New" w:cs="Angsana New"/>
              </w:rPr>
              <w:t>,436,498</w:t>
            </w:r>
            <w:r w:rsidR="00A7366E" w:rsidRPr="0052021C">
              <w:rPr>
                <w:rFonts w:ascii="Angsana New" w:hAnsi="Angsana New" w:cs="Angsana New"/>
              </w:rPr>
              <w:t>,</w:t>
            </w:r>
            <w:r w:rsidRPr="0052021C">
              <w:rPr>
                <w:rFonts w:ascii="Angsana New" w:hAnsi="Angsana New" w:cs="Angsana New"/>
              </w:rPr>
              <w:t>39</w:t>
            </w:r>
            <w:r w:rsidR="00A44170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7366E" w:rsidRPr="0052021C" w:rsidRDefault="00A7366E" w:rsidP="003111C2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331</w:t>
            </w:r>
            <w:r w:rsidRPr="0052021C">
              <w:rPr>
                <w:rFonts w:ascii="Angsana New" w:hAnsi="Angsana New" w:cs="Angsana New"/>
              </w:rPr>
              <w:t>,514,223</w:t>
            </w:r>
          </w:p>
        </w:tc>
      </w:tr>
    </w:tbl>
    <w:p w:rsidR="00A7366E" w:rsidRDefault="00A7366E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873B33" w:rsidRPr="00D4736F" w:rsidRDefault="006D60A9" w:rsidP="00753DFA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4736F">
        <w:rPr>
          <w:rFonts w:ascii="Angsana New" w:hAnsi="Angsana New" w:hint="cs"/>
          <w:b/>
          <w:bCs/>
          <w:cs/>
        </w:rPr>
        <w:t>และลูกหนี้</w:t>
      </w:r>
      <w:r w:rsidR="001A3A52">
        <w:rPr>
          <w:rFonts w:ascii="Angsana New" w:hAnsi="Angsana New" w:hint="cs"/>
          <w:b/>
          <w:bCs/>
          <w:cs/>
        </w:rPr>
        <w:t>หมุนเวียน</w:t>
      </w:r>
      <w:r w:rsidR="00F31564" w:rsidRPr="00D4736F">
        <w:rPr>
          <w:rFonts w:ascii="Angsana New" w:hAnsi="Angsana New" w:hint="cs"/>
          <w:b/>
          <w:bCs/>
          <w:cs/>
        </w:rPr>
        <w:t>อื่น</w:t>
      </w:r>
    </w:p>
    <w:p w:rsidR="00873B33" w:rsidRPr="00D84FB0" w:rsidRDefault="00873B33" w:rsidP="0003746A">
      <w:pPr>
        <w:tabs>
          <w:tab w:val="left" w:pos="360"/>
          <w:tab w:val="left" w:pos="1440"/>
          <w:tab w:val="left" w:pos="9356"/>
        </w:tabs>
        <w:spacing w:line="192" w:lineRule="auto"/>
        <w:ind w:right="-105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8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16"/>
        <w:gridCol w:w="1480"/>
        <w:gridCol w:w="1481"/>
        <w:gridCol w:w="1480"/>
        <w:gridCol w:w="1481"/>
      </w:tblGrid>
      <w:tr w:rsidR="00873B33" w:rsidRPr="00D84FB0" w:rsidTr="001A3A52">
        <w:trPr>
          <w:cantSplit/>
        </w:trPr>
        <w:tc>
          <w:tcPr>
            <w:tcW w:w="3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84FB0" w:rsidRDefault="005E4065" w:rsidP="00F03D2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A7366E" w:rsidRPr="00D84FB0" w:rsidTr="001A3A52">
        <w:trPr>
          <w:cantSplit/>
        </w:trPr>
        <w:tc>
          <w:tcPr>
            <w:tcW w:w="3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6E" w:rsidRPr="00D84FB0" w:rsidRDefault="00A7366E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7366E" w:rsidRPr="00A3504C" w:rsidRDefault="00A7366E" w:rsidP="00A736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A3504C" w:rsidRDefault="00A7366E" w:rsidP="003111C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7366E" w:rsidRPr="008F7750" w:rsidRDefault="00A7366E" w:rsidP="00A736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8F7750" w:rsidRDefault="00A7366E" w:rsidP="003111C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2562</w:t>
            </w:r>
          </w:p>
        </w:tc>
      </w:tr>
      <w:tr w:rsidR="00A7366E" w:rsidRPr="00D84FB0" w:rsidTr="001A3A52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A3504C" w:rsidRDefault="00A7366E" w:rsidP="006D48A5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366E" w:rsidRPr="00A3504C" w:rsidRDefault="00A7366E" w:rsidP="003111C2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8F7750" w:rsidRDefault="00A7366E" w:rsidP="009922D0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3111C2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426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9673F3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 w:hint="cs"/>
                <w:cs/>
              </w:rPr>
              <w:t>357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 w:hint="cs"/>
                <w:cs/>
              </w:rPr>
              <w:t>015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 w:hint="cs"/>
                <w:cs/>
              </w:rPr>
              <w:t>854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A3504C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504</w:t>
            </w:r>
            <w:r w:rsidRPr="00A350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537</w:t>
            </w:r>
            <w:r w:rsidRPr="00A350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065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3E5333" w:rsidRDefault="00F177E4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,472</w:t>
            </w:r>
            <w:r w:rsidR="0097730A">
              <w:rPr>
                <w:rFonts w:ascii="Angsana New" w:hAnsi="Angsana New" w:cs="Angsana New"/>
              </w:rPr>
              <w:t>,3</w:t>
            </w: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03746A">
            <w:pPr>
              <w:ind w:left="-108" w:right="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814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041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426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9673F3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2</w:t>
            </w:r>
            <w:r w:rsidR="009673F3" w:rsidRPr="009673F3">
              <w:rPr>
                <w:rFonts w:ascii="Angsana New" w:hAnsi="Angsana New" w:cs="Angsana New"/>
              </w:rPr>
              <w:t>73</w:t>
            </w:r>
            <w:r w:rsidRPr="009673F3">
              <w:rPr>
                <w:rFonts w:ascii="Angsana New" w:hAnsi="Angsana New" w:cs="Angsana New"/>
              </w:rPr>
              <w:t>,</w:t>
            </w:r>
            <w:r w:rsidR="009673F3" w:rsidRPr="009673F3">
              <w:rPr>
                <w:rFonts w:ascii="Angsana New" w:hAnsi="Angsana New" w:cs="Angsana New"/>
              </w:rPr>
              <w:t>122</w:t>
            </w:r>
            <w:r w:rsidRPr="009673F3">
              <w:rPr>
                <w:rFonts w:ascii="Angsana New" w:hAnsi="Angsana New" w:cs="Angsana New"/>
              </w:rPr>
              <w:t>,5</w:t>
            </w:r>
            <w:r w:rsidR="009673F3" w:rsidRPr="009673F3">
              <w:rPr>
                <w:rFonts w:ascii="Angsana New" w:hAnsi="Angsana New" w:cs="Angsana New"/>
              </w:rPr>
              <w:t>98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A3504C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230,912,578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3E5333" w:rsidRDefault="0097730A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327,901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470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434"/>
                <w:tab w:val="left" w:pos="900"/>
                <w:tab w:val="left" w:pos="1440"/>
              </w:tabs>
              <w:ind w:left="426"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9673F3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1</w:t>
            </w:r>
            <w:r w:rsidR="009673F3" w:rsidRPr="009673F3">
              <w:rPr>
                <w:rFonts w:ascii="Angsana New" w:hAnsi="Angsana New" w:cs="Angsana New"/>
              </w:rPr>
              <w:t>2</w:t>
            </w:r>
            <w:r w:rsidRPr="009673F3">
              <w:rPr>
                <w:rFonts w:ascii="Angsana New" w:hAnsi="Angsana New" w:cs="Angsana New"/>
              </w:rPr>
              <w:t>,</w:t>
            </w:r>
            <w:r w:rsidR="009673F3" w:rsidRPr="009673F3">
              <w:rPr>
                <w:rFonts w:ascii="Angsana New" w:hAnsi="Angsana New" w:cs="Angsana New"/>
              </w:rPr>
              <w:t>628</w:t>
            </w:r>
            <w:r w:rsidRPr="009673F3">
              <w:rPr>
                <w:rFonts w:ascii="Angsana New" w:hAnsi="Angsana New" w:cs="Angsana New"/>
              </w:rPr>
              <w:t>,</w:t>
            </w:r>
            <w:r w:rsidR="009673F3" w:rsidRPr="009673F3">
              <w:rPr>
                <w:rFonts w:ascii="Angsana New" w:hAnsi="Angsana New" w:cs="Angsana New"/>
              </w:rPr>
              <w:t>566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A3504C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14,444,0</w:t>
            </w:r>
            <w:r>
              <w:rPr>
                <w:rFonts w:ascii="Angsana New" w:hAnsi="Angsana New" w:cs="Angsana New" w:hint="cs"/>
                <w:cs/>
              </w:rPr>
              <w:t>64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3E5333" w:rsidRDefault="0097730A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94,138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360"/>
                <w:tab w:val="left" w:pos="900"/>
                <w:tab w:val="left" w:pos="1440"/>
              </w:tabs>
              <w:ind w:left="426"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9673F3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2</w:t>
            </w:r>
            <w:r w:rsidR="00A7366E" w:rsidRPr="009673F3">
              <w:rPr>
                <w:rFonts w:ascii="Angsana New" w:hAnsi="Angsana New" w:cs="Angsana New"/>
              </w:rPr>
              <w:t>5,</w:t>
            </w:r>
            <w:r w:rsidRPr="009673F3">
              <w:rPr>
                <w:rFonts w:ascii="Angsana New" w:hAnsi="Angsana New" w:cs="Angsana New"/>
              </w:rPr>
              <w:t>98</w:t>
            </w:r>
            <w:r w:rsidR="00A7366E" w:rsidRPr="009673F3">
              <w:rPr>
                <w:rFonts w:ascii="Angsana New" w:hAnsi="Angsana New" w:cs="Angsana New"/>
              </w:rPr>
              <w:t>0,</w:t>
            </w:r>
            <w:r w:rsidRPr="009673F3">
              <w:rPr>
                <w:rFonts w:ascii="Angsana New" w:hAnsi="Angsana New" w:cs="Angsana New" w:hint="cs"/>
                <w:cs/>
              </w:rPr>
              <w:t>766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A3504C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5,290,</w:t>
            </w:r>
            <w:r>
              <w:rPr>
                <w:rFonts w:ascii="Angsana New" w:hAnsi="Angsana New" w:cs="Angsana New" w:hint="cs"/>
                <w:cs/>
              </w:rPr>
              <w:t>184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3E5333" w:rsidRDefault="0097730A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23,056,813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360"/>
                <w:tab w:val="left" w:pos="900"/>
                <w:tab w:val="left" w:pos="1440"/>
              </w:tabs>
              <w:ind w:left="420" w:right="-1058" w:firstLine="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7366E" w:rsidRPr="00DE3A08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9673F3">
              <w:rPr>
                <w:rFonts w:ascii="Angsana New" w:hAnsi="Angsana New" w:cs="Angsana New"/>
              </w:rPr>
              <w:t>12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020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352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A3504C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A3504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A350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599</w:t>
            </w:r>
            <w:r w:rsidRPr="00A350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656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7366E" w:rsidRPr="003E5333" w:rsidRDefault="00A7366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8F7750" w:rsidRDefault="00A7366E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9673F3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680</w:t>
            </w:r>
            <w:r w:rsidR="00A7366E" w:rsidRPr="009673F3">
              <w:rPr>
                <w:rFonts w:ascii="Angsana New" w:hAnsi="Angsana New" w:cs="Angsana New"/>
              </w:rPr>
              <w:t>,7</w:t>
            </w:r>
            <w:r w:rsidRPr="009673F3">
              <w:rPr>
                <w:rFonts w:ascii="Angsana New" w:hAnsi="Angsana New" w:cs="Angsana New"/>
              </w:rPr>
              <w:t>68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136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366E" w:rsidRPr="00C80DA6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C80DA6">
              <w:rPr>
                <w:rFonts w:ascii="Angsana New" w:hAnsi="Angsana New" w:cs="Angsana New"/>
              </w:rPr>
              <w:t>815,783,547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3E5333" w:rsidRDefault="00F177E4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  <w:r>
              <w:rPr>
                <w:rFonts w:ascii="Angsana New" w:hAnsi="Angsana New" w:cs="Angsana New"/>
              </w:rPr>
              <w:t>,951</w:t>
            </w:r>
            <w:r w:rsidR="009773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,050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511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313"/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u w:val="single"/>
                <w:cs/>
              </w:rPr>
              <w:t>หัก</w:t>
            </w:r>
            <w:r w:rsidRPr="00AD54E4">
              <w:rPr>
                <w:rFonts w:ascii="Angsana New" w:hAnsi="Angsana New" w:hint="cs"/>
                <w:cs/>
              </w:rPr>
              <w:t xml:space="preserve">  </w:t>
            </w:r>
            <w:r w:rsidRPr="00D84FB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9673F3" w:rsidRDefault="009673F3" w:rsidP="00DE3A08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(12,738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327</w:t>
            </w:r>
            <w:r w:rsidR="00A7366E" w:rsidRPr="009673F3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C80DA6" w:rsidRDefault="00A7366E" w:rsidP="003111C2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C80DA6">
              <w:rPr>
                <w:rFonts w:ascii="Angsana New" w:hAnsi="Angsana New" w:cs="Angsana New"/>
              </w:rPr>
              <w:t>(18,860,390)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3E5333" w:rsidRDefault="00A7366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284"/>
              </w:tabs>
              <w:ind w:left="588" w:right="-108" w:hanging="196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ค่าเผื่อจากการรับคืนสินค้า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7366E" w:rsidRPr="009673F3" w:rsidRDefault="009673F3" w:rsidP="009673F3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7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C80DA6" w:rsidRDefault="00A7366E" w:rsidP="003111C2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  <w:r w:rsidRPr="00C80DA6">
              <w:rPr>
                <w:rFonts w:ascii="Angsana New" w:hAnsi="Angsana New" w:cs="Angsana New" w:hint="cs"/>
                <w:cs/>
              </w:rPr>
              <w:t>(</w:t>
            </w:r>
            <w:r w:rsidRPr="00C80DA6">
              <w:rPr>
                <w:rFonts w:ascii="Angsana New" w:hAnsi="Angsana New" w:cs="Angsana New"/>
              </w:rPr>
              <w:t>207,927</w:t>
            </w:r>
            <w:r w:rsidRPr="00C80DA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7366E" w:rsidRPr="003E5333" w:rsidRDefault="00A7366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8F7750" w:rsidRDefault="00A7366E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9673F3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668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029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809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366E" w:rsidRPr="00164602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164602">
              <w:rPr>
                <w:rFonts w:ascii="Angsana New" w:hAnsi="Angsana New" w:cs="Angsana New"/>
              </w:rPr>
              <w:t>796,715,230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3E5333" w:rsidRDefault="00F177E4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  <w:r>
              <w:rPr>
                <w:rFonts w:ascii="Angsana New" w:hAnsi="Angsana New" w:cs="Angsana New"/>
              </w:rPr>
              <w:t>,951</w:t>
            </w:r>
            <w:r w:rsidR="001F69F6">
              <w:rPr>
                <w:rFonts w:ascii="Angsana New" w:hAnsi="Angsana New" w:cs="Angsana New"/>
              </w:rPr>
              <w:t>,1</w:t>
            </w:r>
            <w:r>
              <w:rPr>
                <w:rFonts w:ascii="Angsana New" w:hAnsi="Angsana New" w:cs="Angsana New"/>
              </w:rPr>
              <w:t>87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,050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511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9673F3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12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943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821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2716C6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7,895,739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3E5333" w:rsidRDefault="009654C4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 w:rsidR="00F177E4">
              <w:rPr>
                <w:rFonts w:ascii="Angsana New" w:hAnsi="Angsana New" w:cs="Angsana New"/>
              </w:rPr>
              <w:t>,868,441</w:t>
            </w:r>
            <w:r>
              <w:rPr>
                <w:rFonts w:ascii="Angsana New" w:hAnsi="Angsana New" w:cs="Angsana New"/>
              </w:rPr>
              <w:t>,3</w:t>
            </w:r>
            <w:r w:rsidR="00F177E4">
              <w:rPr>
                <w:rFonts w:ascii="Angsana New" w:hAnsi="Angsana New" w:cs="Angsana New"/>
              </w:rPr>
              <w:t>47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8F7750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,895,115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826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AD54E4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84FB0">
              <w:rPr>
                <w:rFonts w:ascii="Angsana New" w:hAnsi="Angsana New" w:hint="cs"/>
              </w:rPr>
              <w:t>-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7366E" w:rsidRPr="009673F3" w:rsidRDefault="009673F3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680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973</w:t>
            </w:r>
            <w:r w:rsidR="00A7366E"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/>
              </w:rPr>
              <w:t>630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2716C6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804,610,969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7366E" w:rsidRPr="003E5333" w:rsidRDefault="009654C4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2,893,392,534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66E" w:rsidRPr="008F7750" w:rsidRDefault="00A7366E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1,896,166,337</w:t>
            </w:r>
          </w:p>
        </w:tc>
      </w:tr>
      <w:tr w:rsidR="00A7366E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66E" w:rsidRPr="00D84FB0" w:rsidRDefault="00A7366E" w:rsidP="00301046">
            <w:pPr>
              <w:ind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7366E" w:rsidRPr="00DE3A08" w:rsidRDefault="00A7366E" w:rsidP="001506E4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Pr="00C577B1" w:rsidRDefault="00A7366E" w:rsidP="003111C2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A7366E" w:rsidRPr="003E5333" w:rsidRDefault="00A7366E" w:rsidP="00DE3A08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66E" w:rsidRDefault="00A7366E" w:rsidP="00DE3A08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Default="003111C2" w:rsidP="00A7366E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189,969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EA6CD3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86</w:t>
            </w:r>
            <w:r w:rsidRPr="008F7750">
              <w:rPr>
                <w:rFonts w:ascii="Angsana New" w:hAnsi="Angsana New" w:cs="Angsana New"/>
              </w:rPr>
              <w:t>,</w:t>
            </w:r>
            <w:r w:rsidR="00EA6CD3">
              <w:rPr>
                <w:rFonts w:ascii="Angsana New" w:hAnsi="Angsana New" w:cs="Angsana New" w:hint="cs"/>
                <w:cs/>
              </w:rPr>
              <w:t>719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3111C2" w:rsidRPr="003E5333" w:rsidRDefault="00FC6AFF" w:rsidP="0003746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109,075,828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128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966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685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Default="003111C2" w:rsidP="00A7366E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1A3A52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1</w:t>
            </w:r>
            <w:r w:rsidR="001A3A52">
              <w:rPr>
                <w:rFonts w:ascii="Angsana New" w:hAnsi="Angsana New" w:cs="Angsana New" w:hint="cs"/>
                <w:cs/>
              </w:rPr>
              <w:t>53</w:t>
            </w:r>
            <w:r w:rsidRPr="00DE3A08">
              <w:rPr>
                <w:rFonts w:ascii="Angsana New" w:hAnsi="Angsana New" w:cs="Angsana New"/>
              </w:rPr>
              <w:t>,</w:t>
            </w:r>
            <w:r w:rsidR="001A3A52">
              <w:rPr>
                <w:rFonts w:ascii="Angsana New" w:hAnsi="Angsana New" w:cs="Angsana New"/>
              </w:rPr>
              <w:t>280</w:t>
            </w:r>
            <w:r w:rsidRPr="00DE3A08">
              <w:rPr>
                <w:rFonts w:ascii="Angsana New" w:hAnsi="Angsana New" w:cs="Angsana New"/>
              </w:rPr>
              <w:t>,</w:t>
            </w:r>
            <w:r w:rsidR="001A3A52">
              <w:rPr>
                <w:rFonts w:ascii="Angsana New" w:hAnsi="Angsana New" w:cs="Angsana New"/>
              </w:rPr>
              <w:t>309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154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812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583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3111C2" w:rsidRPr="003E5333" w:rsidRDefault="002F69FB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111,184,433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87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068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898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Default="003111C2" w:rsidP="00A7366E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</w:t>
            </w:r>
            <w:r w:rsidR="001A3A52">
              <w:rPr>
                <w:rFonts w:ascii="Angsana New" w:hAnsi="Angsana New" w:hint="cs"/>
                <w:cs/>
              </w:rPr>
              <w:t>า</w:t>
            </w:r>
            <w:r>
              <w:rPr>
                <w:rFonts w:ascii="Angsana New" w:hAnsi="Angsana New" w:hint="cs"/>
                <w:cs/>
              </w:rPr>
              <w:t>กร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 w:hint="cs"/>
                <w:cs/>
              </w:rPr>
              <w:t>277</w:t>
            </w:r>
            <w:r w:rsidRPr="00DE3A08">
              <w:rPr>
                <w:rFonts w:ascii="Angsana New" w:hAnsi="Angsana New" w:cs="Angsana New"/>
              </w:rPr>
              <w:t>,971,732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405FEA" w:rsidP="00EA6CD3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 w:hint="cs"/>
                <w:cs/>
              </w:rPr>
              <w:t>267</w:t>
            </w:r>
            <w:r w:rsidR="003111C2" w:rsidRPr="00DE3A08">
              <w:rPr>
                <w:rFonts w:ascii="Angsana New" w:hAnsi="Angsana New" w:cs="Angsana New"/>
              </w:rPr>
              <w:t>,</w:t>
            </w:r>
            <w:r w:rsidRPr="00DE3A08">
              <w:rPr>
                <w:rFonts w:ascii="Angsana New" w:hAnsi="Angsana New" w:cs="Angsana New" w:hint="cs"/>
                <w:cs/>
              </w:rPr>
              <w:t>322</w:t>
            </w:r>
            <w:r w:rsidR="003111C2" w:rsidRPr="00DE3A08">
              <w:rPr>
                <w:rFonts w:ascii="Angsana New" w:hAnsi="Angsana New" w:cs="Angsana New"/>
              </w:rPr>
              <w:t>,</w:t>
            </w:r>
            <w:r w:rsidRPr="00DE3A08">
              <w:rPr>
                <w:rFonts w:ascii="Angsana New" w:hAnsi="Angsana New" w:cs="Angsana New" w:hint="cs"/>
                <w:cs/>
              </w:rPr>
              <w:t>67</w:t>
            </w:r>
            <w:r w:rsidR="00EA6CD3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3111C2" w:rsidRPr="003E5333" w:rsidRDefault="006B58DB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,821,396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28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158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811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Pr="00317D10" w:rsidRDefault="003111C2" w:rsidP="00A7366E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  <w:cs/>
              </w:rPr>
            </w:pPr>
            <w:r w:rsidRPr="00317D1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317D10">
              <w:rPr>
                <w:rFonts w:ascii="Angsana New" w:hAnsi="Angsana New" w:hint="cs"/>
                <w:cs/>
              </w:rPr>
              <w:t>อื่นสำนักงาน กสทช.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03746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DE3A08">
              <w:rPr>
                <w:rFonts w:ascii="Angsana New" w:hAnsi="Angsana New" w:cs="Angsana New"/>
              </w:rPr>
              <w:t>9</w:t>
            </w:r>
            <w:r w:rsidR="003111C2" w:rsidRPr="00DE3A08">
              <w:rPr>
                <w:rFonts w:ascii="Angsana New" w:hAnsi="Angsana New" w:cs="Angsana New"/>
              </w:rPr>
              <w:t>,</w:t>
            </w:r>
            <w:r w:rsidRPr="00DE3A08">
              <w:rPr>
                <w:rFonts w:ascii="Angsana New" w:hAnsi="Angsana New" w:cs="Angsana New"/>
              </w:rPr>
              <w:t>876</w:t>
            </w:r>
            <w:r w:rsidR="003111C2" w:rsidRPr="00DE3A08">
              <w:rPr>
                <w:rFonts w:ascii="Angsana New" w:hAnsi="Angsana New" w:cs="Angsana New"/>
              </w:rPr>
              <w:t>,5</w:t>
            </w:r>
            <w:r w:rsidRPr="00DE3A08">
              <w:rPr>
                <w:rFonts w:ascii="Angsana New" w:hAnsi="Angsana New" w:cs="Angsana New"/>
              </w:rPr>
              <w:t>21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C577B1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C577B1">
              <w:rPr>
                <w:rFonts w:ascii="Angsana New" w:hAnsi="Angsana New" w:cs="Angsana New"/>
              </w:rPr>
              <w:t>163,969,583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3E5333" w:rsidRDefault="003111C2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3111C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Pr="00D84FB0" w:rsidRDefault="003111C2" w:rsidP="003111C2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อื่นกิจการ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A7366E" w:rsidRDefault="003111C2" w:rsidP="0060072F">
            <w:pPr>
              <w:ind w:left="-108" w:right="8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C577B1" w:rsidRDefault="003111C2" w:rsidP="00DE3A08">
            <w:pPr>
              <w:ind w:left="-108" w:right="1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3E5333" w:rsidRDefault="003111C2" w:rsidP="00B62231">
            <w:pPr>
              <w:ind w:left="-108" w:right="1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3111C2">
            <w:pPr>
              <w:ind w:left="-108" w:right="125"/>
              <w:jc w:val="right"/>
              <w:rPr>
                <w:rFonts w:ascii="Angsana New" w:hAnsi="Angsana New" w:cs="Angsana New"/>
              </w:rPr>
            </w:pP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Pr="00D84FB0" w:rsidRDefault="003111C2" w:rsidP="003111C2">
            <w:pPr>
              <w:tabs>
                <w:tab w:val="left" w:pos="408"/>
              </w:tabs>
              <w:ind w:right="-108" w:firstLine="720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DE3A08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C577B1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C577B1">
              <w:rPr>
                <w:rFonts w:ascii="Angsana New" w:hAnsi="Angsana New" w:cs="Angsana New"/>
              </w:rPr>
              <w:t>195,232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3E5333" w:rsidRDefault="006B58DB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3111C2"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269</w:t>
            </w:r>
            <w:r w:rsidR="003111C2"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280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27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760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505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Pr="00D84FB0" w:rsidRDefault="003111C2" w:rsidP="003111C2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7C3E0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 w:hint="cs"/>
                <w:cs/>
              </w:rPr>
              <w:t>35</w:t>
            </w:r>
            <w:r w:rsidR="003111C2" w:rsidRPr="00DE3A08">
              <w:rPr>
                <w:rFonts w:ascii="Angsana New" w:hAnsi="Angsana New" w:cs="Angsana New"/>
              </w:rPr>
              <w:t>,</w:t>
            </w:r>
            <w:r w:rsidR="007C3E04">
              <w:rPr>
                <w:rFonts w:ascii="Angsana New" w:hAnsi="Angsana New" w:cs="Angsana New" w:hint="cs"/>
                <w:cs/>
              </w:rPr>
              <w:t>964</w:t>
            </w:r>
            <w:r w:rsidR="003111C2" w:rsidRPr="00DE3A08">
              <w:rPr>
                <w:rFonts w:ascii="Angsana New" w:hAnsi="Angsana New" w:cs="Angsana New"/>
              </w:rPr>
              <w:t>,</w:t>
            </w:r>
            <w:r w:rsidR="007C3E04">
              <w:rPr>
                <w:rFonts w:ascii="Angsana New" w:hAnsi="Angsana New" w:cs="Angsana New" w:hint="cs"/>
                <w:cs/>
              </w:rPr>
              <w:t>762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DE3A08" w:rsidRDefault="003111C2" w:rsidP="00955A31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251,0</w:t>
            </w:r>
            <w:r w:rsidR="00955A31">
              <w:rPr>
                <w:rFonts w:ascii="Angsana New" w:hAnsi="Angsana New" w:cs="Angsana New"/>
              </w:rPr>
              <w:t>69</w:t>
            </w:r>
            <w:r w:rsidRPr="00DE3A08">
              <w:rPr>
                <w:rFonts w:ascii="Angsana New" w:hAnsi="Angsana New" w:cs="Angsana New"/>
              </w:rPr>
              <w:t>,</w:t>
            </w:r>
            <w:r w:rsidR="00955A31">
              <w:rPr>
                <w:rFonts w:ascii="Angsana New" w:hAnsi="Angsana New" w:cs="Angsana New"/>
              </w:rPr>
              <w:t>685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3E5333" w:rsidRDefault="003111C2" w:rsidP="007C3E0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 w:hint="cs"/>
                <w:cs/>
              </w:rPr>
              <w:t>33</w:t>
            </w:r>
            <w:r w:rsidRPr="003E5333">
              <w:rPr>
                <w:rFonts w:ascii="Angsana New" w:hAnsi="Angsana New" w:cs="Angsana New"/>
              </w:rPr>
              <w:t>,</w:t>
            </w:r>
            <w:r w:rsidR="006B58DB">
              <w:rPr>
                <w:rFonts w:ascii="Angsana New" w:hAnsi="Angsana New" w:cs="Angsana New" w:hint="cs"/>
                <w:cs/>
              </w:rPr>
              <w:t>0</w:t>
            </w:r>
            <w:r w:rsidR="007C3E04">
              <w:rPr>
                <w:rFonts w:ascii="Angsana New" w:hAnsi="Angsana New" w:cs="Angsana New" w:hint="cs"/>
                <w:cs/>
              </w:rPr>
              <w:t>56</w:t>
            </w:r>
            <w:r w:rsidRPr="003E5333">
              <w:rPr>
                <w:rFonts w:ascii="Angsana New" w:hAnsi="Angsana New" w:cs="Angsana New"/>
              </w:rPr>
              <w:t>,</w:t>
            </w:r>
            <w:r w:rsidR="006B58DB">
              <w:rPr>
                <w:rFonts w:ascii="Angsana New" w:hAnsi="Angsana New" w:cs="Angsana New" w:hint="cs"/>
                <w:cs/>
              </w:rPr>
              <w:t>618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33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003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050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1C2" w:rsidRPr="00D84FB0" w:rsidRDefault="003111C2" w:rsidP="00974CCC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u w:val="single"/>
                <w:cs/>
              </w:rPr>
              <w:t>หัก</w:t>
            </w:r>
            <w:r w:rsidRPr="00AD54E4">
              <w:rPr>
                <w:rFonts w:ascii="Angsana New" w:hAnsi="Angsana New" w:hint="cs"/>
                <w:cs/>
              </w:rPr>
              <w:t xml:space="preserve">  </w:t>
            </w:r>
            <w:r w:rsidRPr="00D84FB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111C2" w:rsidRPr="00DE3A08" w:rsidRDefault="003111C2" w:rsidP="0003746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  <w:r w:rsidRPr="00DE3A08">
              <w:rPr>
                <w:rFonts w:ascii="Angsana New" w:hAnsi="Angsana New" w:cs="Angsana New"/>
              </w:rPr>
              <w:t>(</w:t>
            </w:r>
            <w:r w:rsidR="00DE3A08" w:rsidRPr="00DE3A08">
              <w:rPr>
                <w:rFonts w:ascii="Angsana New" w:hAnsi="Angsana New" w:cs="Angsana New"/>
              </w:rPr>
              <w:t>33</w:t>
            </w:r>
            <w:r w:rsidRPr="00DE3A08">
              <w:rPr>
                <w:rFonts w:ascii="Angsana New" w:hAnsi="Angsana New" w:cs="Angsana New"/>
              </w:rPr>
              <w:t>,</w:t>
            </w:r>
            <w:r w:rsidR="00DE3A08" w:rsidRPr="00DE3A08">
              <w:rPr>
                <w:rFonts w:ascii="Angsana New" w:hAnsi="Angsana New" w:cs="Angsana New"/>
              </w:rPr>
              <w:t>000</w:t>
            </w:r>
            <w:r w:rsidRPr="00DE3A08">
              <w:rPr>
                <w:rFonts w:ascii="Angsana New" w:hAnsi="Angsana New" w:cs="Angsana New"/>
              </w:rPr>
              <w:t>,</w:t>
            </w:r>
            <w:r w:rsidR="00DE3A08" w:rsidRPr="00DE3A08">
              <w:rPr>
                <w:rFonts w:ascii="Angsana New" w:hAnsi="Angsana New" w:cs="Angsana New"/>
              </w:rPr>
              <w:t>000</w:t>
            </w:r>
            <w:r w:rsidRPr="00DE3A08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C577B1" w:rsidRDefault="003111C2" w:rsidP="0003746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  <w:r w:rsidRPr="00C577B1">
              <w:rPr>
                <w:rFonts w:ascii="Angsana New" w:hAnsi="Angsana New" w:cs="Angsana New"/>
              </w:rPr>
              <w:t>(183,201,455)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3111C2" w:rsidRPr="003E5333" w:rsidRDefault="003111C2" w:rsidP="0003746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(33</w:t>
            </w:r>
            <w:r w:rsidRPr="003E5333">
              <w:rPr>
                <w:rFonts w:ascii="Angsana New" w:hAnsi="Angsana New" w:cs="Angsana New" w:hint="cs"/>
                <w:cs/>
              </w:rPr>
              <w:t>,000,000</w:t>
            </w:r>
            <w:r w:rsidRPr="003E5333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1C2" w:rsidRPr="008F7750" w:rsidRDefault="003111C2" w:rsidP="0003746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(33</w:t>
            </w:r>
            <w:r w:rsidRPr="008F7750">
              <w:rPr>
                <w:rFonts w:ascii="Angsana New" w:hAnsi="Angsana New" w:cs="Angsana New" w:hint="cs"/>
                <w:cs/>
              </w:rPr>
              <w:t>,000,000</w:t>
            </w:r>
            <w:r w:rsidRPr="008F7750">
              <w:rPr>
                <w:rFonts w:ascii="Angsana New" w:hAnsi="Angsana New" w:cs="Angsana New"/>
              </w:rPr>
              <w:t>)</w:t>
            </w:r>
          </w:p>
        </w:tc>
      </w:tr>
      <w:tr w:rsidR="001A3A5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A52" w:rsidRPr="00AC2148" w:rsidRDefault="001A3A52" w:rsidP="00AC2148">
            <w:pPr>
              <w:tabs>
                <w:tab w:val="left" w:pos="408"/>
              </w:tabs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ค่าเผื่อการลดมูลค่าค่าใช้จ่ายจ่ายล่วงหน้า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1A3A52" w:rsidRPr="00DE3A08" w:rsidRDefault="001A3A52" w:rsidP="0003746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(8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281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647)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A52" w:rsidRPr="00C577B1" w:rsidRDefault="001A3A52" w:rsidP="001A3A5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A3A52" w:rsidRPr="003E5333" w:rsidRDefault="001A3A52" w:rsidP="001A3A5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A52" w:rsidRPr="008F7750" w:rsidRDefault="001A3A52" w:rsidP="001A3A5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111C2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C2" w:rsidRPr="00D84FB0" w:rsidRDefault="003111C2" w:rsidP="00AC2148">
            <w:pPr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รวม</w:t>
            </w: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111C2" w:rsidRPr="00DE3A08" w:rsidRDefault="00DE3A08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436</w:t>
            </w:r>
            <w:r w:rsidR="003111C2" w:rsidRPr="00DE3A08">
              <w:rPr>
                <w:rFonts w:ascii="Angsana New" w:hAnsi="Angsana New" w:cs="Angsana New"/>
              </w:rPr>
              <w:t>,0</w:t>
            </w:r>
            <w:r w:rsidRPr="00DE3A08">
              <w:rPr>
                <w:rFonts w:ascii="Angsana New" w:hAnsi="Angsana New" w:cs="Angsana New"/>
              </w:rPr>
              <w:t>01</w:t>
            </w:r>
            <w:r w:rsidR="003111C2" w:rsidRPr="00DE3A08">
              <w:rPr>
                <w:rFonts w:ascii="Angsana New" w:hAnsi="Angsana New" w:cs="Angsana New"/>
              </w:rPr>
              <w:t>,</w:t>
            </w:r>
            <w:r w:rsidRPr="00DE3A08">
              <w:rPr>
                <w:rFonts w:ascii="Angsana New" w:hAnsi="Angsana New" w:cs="Angsana New"/>
              </w:rPr>
              <w:t>646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1C2" w:rsidRPr="002716C6" w:rsidRDefault="00405FEA" w:rsidP="00955A31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654</w:t>
            </w:r>
            <w:r w:rsidR="003111C2" w:rsidRPr="002716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255</w:t>
            </w:r>
            <w:r w:rsidR="003111C2" w:rsidRPr="002716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02</w:t>
            </w:r>
            <w:r w:rsidR="00955A31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111C2" w:rsidRPr="003E5333" w:rsidRDefault="006B58DB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223,407</w:t>
            </w:r>
            <w:r w:rsidR="003111C2" w:rsidRPr="003E5333">
              <w:rPr>
                <w:rFonts w:ascii="Angsana New" w:hAnsi="Angsana New" w:cs="Angsana New"/>
              </w:rPr>
              <w:t>,555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957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949</w:t>
            </w:r>
          </w:p>
        </w:tc>
      </w:tr>
      <w:tr w:rsidR="003111C2" w:rsidRPr="00D84FB0" w:rsidTr="001A3A52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C2" w:rsidRPr="00D84FB0" w:rsidRDefault="003111C2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111C2" w:rsidRPr="0003746A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1,</w:t>
            </w:r>
            <w:r w:rsidR="00DE3A08" w:rsidRPr="00DE3A08">
              <w:rPr>
                <w:rFonts w:ascii="Angsana New" w:hAnsi="Angsana New" w:cs="Angsana New"/>
              </w:rPr>
              <w:t>116,975</w:t>
            </w:r>
            <w:r w:rsidRPr="00DE3A08">
              <w:rPr>
                <w:rFonts w:ascii="Angsana New" w:hAnsi="Angsana New" w:cs="Angsana New"/>
              </w:rPr>
              <w:t>,</w:t>
            </w:r>
            <w:r w:rsidR="00DE3A08" w:rsidRPr="00DE3A08">
              <w:rPr>
                <w:rFonts w:ascii="Angsana New" w:hAnsi="Angsana New" w:cs="Angsana New"/>
              </w:rPr>
              <w:t>276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1C2" w:rsidRPr="002716C6" w:rsidRDefault="003111C2" w:rsidP="00955A31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1,</w:t>
            </w:r>
            <w:r w:rsidR="00405FEA">
              <w:rPr>
                <w:rFonts w:ascii="Angsana New" w:hAnsi="Angsana New" w:cs="Angsana New" w:hint="cs"/>
                <w:cs/>
              </w:rPr>
              <w:t>458</w:t>
            </w:r>
            <w:r w:rsidRPr="002716C6">
              <w:rPr>
                <w:rFonts w:ascii="Angsana New" w:hAnsi="Angsana New" w:cs="Angsana New"/>
              </w:rPr>
              <w:t>,</w:t>
            </w:r>
            <w:r w:rsidR="00405FEA">
              <w:rPr>
                <w:rFonts w:ascii="Angsana New" w:hAnsi="Angsana New" w:cs="Angsana New" w:hint="cs"/>
                <w:cs/>
              </w:rPr>
              <w:t>865</w:t>
            </w:r>
            <w:r w:rsidRPr="002716C6">
              <w:rPr>
                <w:rFonts w:ascii="Angsana New" w:hAnsi="Angsana New" w:cs="Angsana New"/>
              </w:rPr>
              <w:t>,</w:t>
            </w:r>
            <w:r w:rsidR="00405FEA">
              <w:rPr>
                <w:rFonts w:ascii="Angsana New" w:hAnsi="Angsana New" w:cs="Angsana New" w:hint="cs"/>
                <w:cs/>
              </w:rPr>
              <w:t>99</w:t>
            </w:r>
            <w:r w:rsidR="00955A31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111C2" w:rsidRPr="003E5333" w:rsidRDefault="008F7420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3,116</w:t>
            </w:r>
            <w:r>
              <w:rPr>
                <w:rFonts w:ascii="Angsana New" w:hAnsi="Angsana New" w:cs="Angsana New"/>
              </w:rPr>
              <w:t>,800</w:t>
            </w:r>
            <w:r w:rsidR="003111C2"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11C2" w:rsidRPr="008F7750" w:rsidRDefault="003111C2" w:rsidP="0003746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2,168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124</w:t>
            </w:r>
            <w:r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286</w:t>
            </w:r>
          </w:p>
        </w:tc>
      </w:tr>
    </w:tbl>
    <w:p w:rsidR="00232C13" w:rsidRPr="00D84FB0" w:rsidRDefault="00232C13" w:rsidP="0039297D">
      <w:pPr>
        <w:pStyle w:val="BodyText3"/>
        <w:ind w:right="-706"/>
        <w:rPr>
          <w:rFonts w:ascii="Angsana New" w:hAnsi="Angsana New"/>
        </w:rPr>
      </w:pPr>
    </w:p>
    <w:p w:rsidR="00901918" w:rsidRDefault="00901918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5C7DB6" w:rsidRDefault="005C7DB6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7C3E04" w:rsidRDefault="007C3E04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5C7DB6" w:rsidRDefault="005C7DB6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5C7DB6" w:rsidRDefault="005C7DB6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6A234E" w:rsidRPr="00232C13" w:rsidRDefault="006A234E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2"/>
          <w:szCs w:val="12"/>
        </w:rPr>
      </w:pPr>
    </w:p>
    <w:p w:rsidR="00EF78E2" w:rsidRDefault="006B6DAA" w:rsidP="00EF78E2">
      <w:pPr>
        <w:pStyle w:val="BodyText3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EF78E2" w:rsidRPr="00EF78E2" w:rsidRDefault="00EF78E2" w:rsidP="00554DBE">
      <w:pPr>
        <w:pStyle w:val="ListParagraph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0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32"/>
        <w:gridCol w:w="1361"/>
        <w:gridCol w:w="1361"/>
        <w:gridCol w:w="1196"/>
        <w:gridCol w:w="1197"/>
      </w:tblGrid>
      <w:tr w:rsidR="00EF78E2" w:rsidRPr="00D84FB0" w:rsidTr="00554DBE">
        <w:trPr>
          <w:cantSplit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E2" w:rsidRPr="00D84FB0" w:rsidRDefault="00EF78E2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7C1278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405FEA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D84FB0" w:rsidRDefault="00405FEA" w:rsidP="00405FEA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C633A6" w:rsidRDefault="00405FEA" w:rsidP="00405FE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C633A6" w:rsidRDefault="00405FEA" w:rsidP="00405FE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405FEA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FEA" w:rsidRPr="000B205A" w:rsidRDefault="00405FEA" w:rsidP="00405FEA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5FEA" w:rsidRPr="00C633A6" w:rsidRDefault="00405FEA" w:rsidP="00405FE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5FEA" w:rsidRPr="00C633A6" w:rsidRDefault="00405FEA" w:rsidP="00405FEA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405FEA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405FEA" w:rsidRPr="008E18E4" w:rsidRDefault="00405FEA" w:rsidP="00452A44">
            <w:pPr>
              <w:pStyle w:val="ListParagraph"/>
              <w:numPr>
                <w:ilvl w:val="0"/>
                <w:numId w:val="9"/>
              </w:numPr>
              <w:ind w:left="238" w:right="-108" w:hanging="210"/>
              <w:rPr>
                <w:sz w:val="28"/>
                <w:szCs w:val="28"/>
              </w:rPr>
            </w:pPr>
            <w:r w:rsidRPr="008E18E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C633A6" w:rsidRDefault="00405FEA" w:rsidP="00405FE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405FEA" w:rsidRPr="00C633A6" w:rsidRDefault="00405FEA" w:rsidP="00405FE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5FEA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405FEA" w:rsidRPr="004C6987" w:rsidRDefault="00405FEA" w:rsidP="00405FEA">
            <w:pPr>
              <w:ind w:left="284" w:right="-108" w:hanging="14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1.</w:t>
            </w:r>
            <w:r w:rsidRPr="004C6987">
              <w:rPr>
                <w:spacing w:val="-4"/>
                <w:sz w:val="28"/>
                <w:szCs w:val="28"/>
                <w:cs/>
              </w:rPr>
              <w:t xml:space="preserve"> บริษัท ยู แอนด์ ไอ คอร์โปเรชั่น จำกัด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C633A6" w:rsidRDefault="00405FEA" w:rsidP="00405FE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C633A6" w:rsidRDefault="00405FEA" w:rsidP="00405FE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405FEA" w:rsidRPr="00C633A6" w:rsidRDefault="00405FEA" w:rsidP="00405FE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405FEA" w:rsidRPr="00721EE1" w:rsidRDefault="00405FEA" w:rsidP="00405FEA">
            <w:pPr>
              <w:ind w:firstLine="350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EA6110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117,731</w:t>
            </w:r>
            <w:r w:rsidR="00405FEA"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688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113,940,680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405FEA" w:rsidRPr="00721EE1" w:rsidRDefault="00405FEA" w:rsidP="00405FE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EA6110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2,553</w:t>
            </w:r>
            <w:r w:rsidR="00405FEA"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311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3,791,008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405B8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7405B8" w:rsidRPr="00721EE1" w:rsidRDefault="007405B8" w:rsidP="007405B8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7405B8" w:rsidRPr="00721EE1" w:rsidRDefault="00F42B4D" w:rsidP="00FE3A71">
            <w:pPr>
              <w:tabs>
                <w:tab w:val="decimal" w:pos="63"/>
                <w:tab w:val="left" w:pos="608"/>
              </w:tabs>
              <w:ind w:left="-103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60436">
              <w:rPr>
                <w:sz w:val="28"/>
                <w:szCs w:val="28"/>
              </w:rPr>
              <w:t xml:space="preserve"> </w:t>
            </w:r>
            <w:r w:rsidR="007405B8">
              <w:rPr>
                <w:sz w:val="28"/>
                <w:szCs w:val="28"/>
              </w:rPr>
              <w:t>(120,284,999</w:t>
            </w:r>
            <w:r w:rsidR="007405B8" w:rsidRPr="00721EE1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7405B8" w:rsidRPr="00721EE1" w:rsidRDefault="007405B8" w:rsidP="007405B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7405B8" w:rsidRPr="00721EE1" w:rsidRDefault="007405B8" w:rsidP="007405B8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7405B8" w:rsidRPr="00721EE1" w:rsidRDefault="007405B8" w:rsidP="007405B8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405FEA" w:rsidRPr="00721EE1" w:rsidRDefault="00405FEA" w:rsidP="00405FEA">
            <w:pPr>
              <w:tabs>
                <w:tab w:val="left" w:pos="342"/>
                <w:tab w:val="right" w:pos="2761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  <w:r w:rsidRPr="00721EE1">
              <w:rPr>
                <w:sz w:val="28"/>
                <w:szCs w:val="28"/>
                <w:cs/>
              </w:rPr>
              <w:tab/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05FEA" w:rsidRPr="00721EE1" w:rsidRDefault="00EA6110" w:rsidP="007405B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405B8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5FEA" w:rsidRPr="00721EE1" w:rsidRDefault="00405FEA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 xml:space="preserve"> 117,731,688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="004E7672">
              <w:rPr>
                <w:sz w:val="28"/>
                <w:szCs w:val="28"/>
              </w:rPr>
              <w:t>35</w:t>
            </w:r>
            <w:r w:rsidRPr="00721EE1">
              <w:rPr>
                <w:sz w:val="28"/>
                <w:szCs w:val="28"/>
              </w:rPr>
              <w:t>-3.4</w:t>
            </w:r>
            <w:r w:rsidR="004E7672"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30-3.45</w:t>
            </w: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FEA" w:rsidRPr="00721EE1" w:rsidRDefault="00405FEA" w:rsidP="00405FEA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721EE1" w:rsidRDefault="007405B8" w:rsidP="007405B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721EE1" w:rsidRDefault="00F42B4D" w:rsidP="000110FE">
            <w:pPr>
              <w:tabs>
                <w:tab w:val="decimal" w:pos="63"/>
                <w:tab w:val="left" w:pos="608"/>
              </w:tabs>
              <w:ind w:left="-103" w:right="5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60436">
              <w:rPr>
                <w:sz w:val="28"/>
                <w:szCs w:val="28"/>
              </w:rPr>
              <w:t xml:space="preserve"> </w:t>
            </w:r>
            <w:r w:rsidR="00405FEA" w:rsidRPr="00721EE1">
              <w:rPr>
                <w:sz w:val="28"/>
                <w:szCs w:val="28"/>
              </w:rPr>
              <w:t>(117,731,688)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405FE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ind w:left="284" w:hanging="142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 xml:space="preserve">2. </w:t>
            </w:r>
            <w:r w:rsidRPr="00721EE1">
              <w:rPr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>
              <w:rPr>
                <w:sz w:val="28"/>
                <w:szCs w:val="28"/>
              </w:rPr>
              <w:t>,000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48</w:t>
            </w:r>
            <w:r w:rsidRPr="00721EE1">
              <w:rPr>
                <w:sz w:val="28"/>
                <w:szCs w:val="28"/>
              </w:rPr>
              <w:t>,444,015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498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960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FE3A71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1</w:t>
            </w:r>
            <w:r w:rsidRPr="00721EE1">
              <w:rPr>
                <w:sz w:val="28"/>
                <w:szCs w:val="28"/>
              </w:rPr>
              <w:t>,195,425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F24D91">
            <w:pPr>
              <w:tabs>
                <w:tab w:val="decimal" w:pos="63"/>
                <w:tab w:val="left" w:pos="608"/>
              </w:tabs>
              <w:ind w:left="-103" w:right="-40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(15,498,960</w:t>
            </w:r>
            <w:r w:rsidRPr="00721EE1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65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21EE1">
              <w:rPr>
                <w:sz w:val="28"/>
                <w:szCs w:val="28"/>
              </w:rPr>
              <w:t>(34,639,440)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721EE1">
              <w:rPr>
                <w:rFonts w:hint="cs"/>
                <w:sz w:val="28"/>
                <w:szCs w:val="28"/>
                <w:cs/>
              </w:rPr>
              <w:t>15</w:t>
            </w:r>
            <w:r w:rsidRPr="00721EE1">
              <w:rPr>
                <w:sz w:val="28"/>
                <w:szCs w:val="28"/>
              </w:rPr>
              <w:t>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36-3.4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36-3.45</w:t>
            </w: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ind w:left="9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 xml:space="preserve">3.  </w:t>
            </w:r>
            <w:r w:rsidRPr="00721EE1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 xml:space="preserve">ดิสทริบิวชั่น  จำกัด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6,423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801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6,216,070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225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207,731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6,640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026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6,423,801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>
              <w:rPr>
                <w:sz w:val="28"/>
                <w:szCs w:val="28"/>
              </w:rPr>
              <w:t>35</w:t>
            </w:r>
            <w:r w:rsidRPr="00721EE1">
              <w:rPr>
                <w:sz w:val="28"/>
                <w:szCs w:val="28"/>
              </w:rPr>
              <w:t>-3.4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30-3.45</w:t>
            </w: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82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(6,640,026</w:t>
            </w:r>
            <w:r w:rsidRPr="00721EE1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7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21EE1">
              <w:rPr>
                <w:sz w:val="28"/>
                <w:szCs w:val="28"/>
              </w:rPr>
              <w:t>(6,423,801)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452A44">
            <w:pPr>
              <w:pStyle w:val="ListParagraph"/>
              <w:numPr>
                <w:ilvl w:val="0"/>
                <w:numId w:val="5"/>
              </w:numPr>
              <w:ind w:hanging="218"/>
              <w:rPr>
                <w:rFonts w:cs="AngsanaUPC"/>
                <w:sz w:val="28"/>
                <w:szCs w:val="28"/>
              </w:rPr>
            </w:pPr>
            <w:r w:rsidRPr="00721EE1">
              <w:rPr>
                <w:rFonts w:cs="AngsanaUPC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69,151</w:t>
            </w:r>
            <w:r w:rsidRPr="00721EE1">
              <w:rPr>
                <w:sz w:val="28"/>
                <w:szCs w:val="28"/>
              </w:rPr>
              <w:t>,377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68,911,377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240,000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69,151,377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3.61-3.70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3.61-3.70</w:t>
            </w: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21EE1">
              <w:rPr>
                <w:sz w:val="28"/>
                <w:szCs w:val="28"/>
              </w:rPr>
              <w:t>(69,151,377)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21EE1">
              <w:rPr>
                <w:sz w:val="28"/>
                <w:szCs w:val="28"/>
              </w:rPr>
              <w:t>(69,151,377)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452A44">
            <w:pPr>
              <w:pStyle w:val="ListParagraph"/>
              <w:numPr>
                <w:ilvl w:val="0"/>
                <w:numId w:val="5"/>
              </w:numPr>
              <w:tabs>
                <w:tab w:val="clear" w:pos="360"/>
                <w:tab w:val="num" w:pos="228"/>
              </w:tabs>
              <w:rPr>
                <w:rFonts w:cs="AngsanaUPC"/>
                <w:sz w:val="28"/>
                <w:szCs w:val="28"/>
                <w:cs/>
              </w:rPr>
            </w:pPr>
            <w:r w:rsidRPr="00721EE1">
              <w:rPr>
                <w:rFonts w:cs="AngsanaUPC"/>
                <w:sz w:val="28"/>
                <w:szCs w:val="28"/>
                <w:cs/>
              </w:rPr>
              <w:t>บริษัท บางกอกเทเลวิชั่น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Pr="00721EE1">
              <w:rPr>
                <w:sz w:val="28"/>
                <w:szCs w:val="28"/>
              </w:rPr>
              <w:t>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400,000,000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5,049,000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(275,049</w:t>
            </w:r>
            <w:r w:rsidRPr="00721EE1">
              <w:rPr>
                <w:sz w:val="28"/>
                <w:szCs w:val="28"/>
              </w:rPr>
              <w:t>,000)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21EE1">
              <w:rPr>
                <w:sz w:val="28"/>
                <w:szCs w:val="28"/>
              </w:rPr>
              <w:t>(250,000,000)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995B8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0110FE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21EE1">
              <w:rPr>
                <w:sz w:val="28"/>
                <w:szCs w:val="28"/>
              </w:rPr>
              <w:t>150,000,000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40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5B8E" w:rsidRPr="00721EE1" w:rsidRDefault="00995B8E" w:rsidP="00995B8E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40-3.45</w:t>
            </w:r>
          </w:p>
        </w:tc>
      </w:tr>
    </w:tbl>
    <w:p w:rsidR="00901918" w:rsidRPr="00721EE1" w:rsidRDefault="00901918" w:rsidP="00025F1B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4"/>
          <w:szCs w:val="4"/>
        </w:rPr>
      </w:pPr>
    </w:p>
    <w:p w:rsidR="002F4359" w:rsidRDefault="002F4359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6A234E" w:rsidRDefault="006A234E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6A3856" w:rsidRPr="00721EE1" w:rsidRDefault="006A3856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0E00F7" w:rsidRPr="00721EE1" w:rsidRDefault="000E00F7" w:rsidP="00554DBE">
      <w:pPr>
        <w:tabs>
          <w:tab w:val="left" w:pos="1440"/>
        </w:tabs>
        <w:spacing w:line="192" w:lineRule="auto"/>
        <w:ind w:left="346" w:right="-105" w:hanging="346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721EE1">
        <w:rPr>
          <w:rFonts w:ascii="Angsana New" w:hAnsi="Angsana New"/>
          <w:sz w:val="28"/>
          <w:szCs w:val="28"/>
          <w:cs/>
        </w:rPr>
        <w:lastRenderedPageBreak/>
        <w:t xml:space="preserve">หน่วย </w:t>
      </w:r>
      <w:r w:rsidRPr="00721EE1">
        <w:rPr>
          <w:rFonts w:ascii="Angsana New" w:hAnsi="Angsana New"/>
          <w:sz w:val="28"/>
          <w:szCs w:val="28"/>
        </w:rPr>
        <w:t xml:space="preserve">: </w:t>
      </w:r>
      <w:r w:rsidRPr="00721EE1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037" w:type="dxa"/>
        <w:tblInd w:w="-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32"/>
        <w:gridCol w:w="1361"/>
        <w:gridCol w:w="1361"/>
        <w:gridCol w:w="1191"/>
        <w:gridCol w:w="1192"/>
      </w:tblGrid>
      <w:tr w:rsidR="00EF78E2" w:rsidRPr="00721EE1" w:rsidTr="00554DBE">
        <w:trPr>
          <w:cantSplit/>
          <w:trHeight w:val="285"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E2" w:rsidRPr="00721EE1" w:rsidRDefault="00EF78E2" w:rsidP="00B633D8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721EE1" w:rsidRDefault="00EF78E2" w:rsidP="00ED6721">
            <w:pPr>
              <w:ind w:left="-1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721EE1" w:rsidRDefault="00EF78E2" w:rsidP="00025F1B">
            <w:pPr>
              <w:ind w:left="-124" w:right="-116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 xml:space="preserve">อัตราดอกเบี้ย </w:t>
            </w:r>
            <w:r w:rsidRPr="00721EE1">
              <w:rPr>
                <w:sz w:val="28"/>
                <w:szCs w:val="28"/>
              </w:rPr>
              <w:t>(</w:t>
            </w:r>
            <w:r w:rsidRPr="00721EE1">
              <w:rPr>
                <w:sz w:val="28"/>
                <w:szCs w:val="28"/>
                <w:cs/>
              </w:rPr>
              <w:t>ร้อยละ</w:t>
            </w:r>
            <w:r w:rsidRPr="00721EE1">
              <w:rPr>
                <w:sz w:val="28"/>
                <w:szCs w:val="28"/>
              </w:rPr>
              <w:t>)</w:t>
            </w:r>
            <w:r w:rsidRPr="00721EE1">
              <w:rPr>
                <w:sz w:val="28"/>
                <w:szCs w:val="28"/>
                <w:cs/>
              </w:rPr>
              <w:t xml:space="preserve"> ต่อปี</w:t>
            </w: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C72D3">
            <w:pPr>
              <w:ind w:left="-18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721EE1" w:rsidRDefault="00405FEA" w:rsidP="00405FEA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256</w:t>
            </w:r>
            <w:r w:rsidRPr="00721EE1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2562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721EE1" w:rsidRDefault="00405FEA" w:rsidP="00405FE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256</w:t>
            </w:r>
            <w:r w:rsidRPr="00721EE1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2562</w:t>
            </w: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452A44">
            <w:pPr>
              <w:pStyle w:val="Heading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hanging="353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EB13FF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03645B" w:rsidP="002671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  <w:r w:rsidR="00405FEA" w:rsidRPr="00721EE1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235</w:t>
            </w:r>
            <w:r>
              <w:rPr>
                <w:sz w:val="28"/>
                <w:szCs w:val="28"/>
              </w:rPr>
              <w:t>,160</w:t>
            </w:r>
            <w:r w:rsidR="00405FEA"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890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4</w:t>
            </w:r>
            <w:r w:rsidRPr="00721EE1">
              <w:rPr>
                <w:sz w:val="28"/>
                <w:szCs w:val="28"/>
                <w:cs/>
              </w:rPr>
              <w:t>,</w:t>
            </w:r>
            <w:r w:rsidRPr="00721EE1">
              <w:rPr>
                <w:rFonts w:hint="cs"/>
                <w:sz w:val="28"/>
                <w:szCs w:val="28"/>
                <w:cs/>
              </w:rPr>
              <w:t>173</w:t>
            </w:r>
            <w:r w:rsidRPr="00721EE1">
              <w:rPr>
                <w:sz w:val="28"/>
                <w:szCs w:val="28"/>
              </w:rPr>
              <w:t>,978,373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03645B" w:rsidP="0003645B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920</w:t>
            </w:r>
            <w:r w:rsidRPr="00721EE1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F42B4D" w:rsidP="002671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5007C2">
              <w:rPr>
                <w:rFonts w:hint="cs"/>
                <w:sz w:val="28"/>
                <w:szCs w:val="28"/>
                <w:cs/>
              </w:rPr>
              <w:t>124</w:t>
            </w:r>
            <w:r w:rsidR="00405FEA" w:rsidRPr="00721EE1">
              <w:rPr>
                <w:sz w:val="28"/>
                <w:szCs w:val="28"/>
                <w:cs/>
              </w:rPr>
              <w:t>,</w:t>
            </w:r>
            <w:r w:rsidR="005007C2">
              <w:rPr>
                <w:rFonts w:hint="cs"/>
                <w:sz w:val="28"/>
                <w:szCs w:val="28"/>
                <w:cs/>
              </w:rPr>
              <w:t>638</w:t>
            </w:r>
            <w:r w:rsidR="00405FEA" w:rsidRPr="00721EE1">
              <w:rPr>
                <w:sz w:val="28"/>
                <w:szCs w:val="28"/>
                <w:cs/>
              </w:rPr>
              <w:t>,</w:t>
            </w:r>
            <w:r w:rsidR="005007C2">
              <w:rPr>
                <w:rFonts w:hint="cs"/>
                <w:sz w:val="28"/>
                <w:szCs w:val="28"/>
                <w:cs/>
              </w:rPr>
              <w:t>64</w:t>
            </w:r>
            <w:r w:rsidR="00A03A3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1</w:t>
            </w:r>
            <w:r w:rsidRPr="00721EE1">
              <w:rPr>
                <w:rFonts w:hint="cs"/>
                <w:sz w:val="28"/>
                <w:szCs w:val="28"/>
                <w:cs/>
              </w:rPr>
              <w:t>41</w:t>
            </w:r>
            <w:r w:rsidRPr="00721EE1">
              <w:rPr>
                <w:sz w:val="28"/>
                <w:szCs w:val="28"/>
                <w:cs/>
              </w:rPr>
              <w:t>,</w:t>
            </w:r>
            <w:r w:rsidRPr="00721EE1">
              <w:rPr>
                <w:rFonts w:hint="cs"/>
                <w:sz w:val="28"/>
                <w:szCs w:val="28"/>
                <w:cs/>
              </w:rPr>
              <w:t>182</w:t>
            </w:r>
            <w:r w:rsidRPr="00721EE1">
              <w:rPr>
                <w:sz w:val="28"/>
                <w:szCs w:val="28"/>
                <w:cs/>
              </w:rPr>
              <w:t>,</w:t>
            </w:r>
            <w:r w:rsidRPr="00721EE1">
              <w:rPr>
                <w:rFonts w:hint="cs"/>
                <w:sz w:val="28"/>
                <w:szCs w:val="28"/>
                <w:cs/>
              </w:rPr>
              <w:t>51</w:t>
            </w:r>
            <w:r w:rsidRPr="00721EE1">
              <w:rPr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5007C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7C2" w:rsidRPr="00721EE1" w:rsidRDefault="005007C2" w:rsidP="005007C2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07C2" w:rsidRPr="007746E9" w:rsidRDefault="005007C2" w:rsidP="00FE3A71">
            <w:pPr>
              <w:tabs>
                <w:tab w:val="decimal" w:pos="63"/>
                <w:tab w:val="left" w:pos="608"/>
              </w:tabs>
              <w:ind w:left="-103" w:right="-156" w:firstLine="18"/>
              <w:jc w:val="center"/>
              <w:rPr>
                <w:spacing w:val="-10"/>
                <w:sz w:val="28"/>
                <w:szCs w:val="28"/>
              </w:rPr>
            </w:pPr>
            <w:r w:rsidRPr="007746E9">
              <w:rPr>
                <w:spacing w:val="-10"/>
                <w:sz w:val="28"/>
                <w:szCs w:val="28"/>
              </w:rPr>
              <w:t>(1,032,963,557)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07C2" w:rsidRPr="00721EE1" w:rsidRDefault="005007C2" w:rsidP="005007C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5007C2" w:rsidRPr="00721EE1" w:rsidRDefault="005007C2" w:rsidP="005007C2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5007C2" w:rsidRPr="00721EE1" w:rsidRDefault="005007C2" w:rsidP="005007C2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721EE1" w:rsidRDefault="005007C2" w:rsidP="002671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  <w:r>
              <w:rPr>
                <w:sz w:val="28"/>
                <w:szCs w:val="28"/>
              </w:rPr>
              <w:t>,326</w:t>
            </w:r>
            <w:r w:rsidR="00405FEA" w:rsidRPr="00721EE1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835</w:t>
            </w:r>
            <w:r w:rsidR="00405FEA"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97</w:t>
            </w:r>
            <w:r w:rsidR="00A03A37">
              <w:rPr>
                <w:sz w:val="28"/>
                <w:szCs w:val="28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5</w:t>
            </w:r>
            <w:r w:rsidRPr="00721EE1">
              <w:rPr>
                <w:sz w:val="28"/>
                <w:szCs w:val="28"/>
              </w:rPr>
              <w:t>,235</w:t>
            </w:r>
            <w:r w:rsidRPr="00721EE1">
              <w:rPr>
                <w:sz w:val="28"/>
                <w:szCs w:val="28"/>
                <w:cs/>
              </w:rPr>
              <w:t>,</w:t>
            </w:r>
            <w:r w:rsidRPr="00721EE1">
              <w:rPr>
                <w:rFonts w:hint="cs"/>
                <w:sz w:val="28"/>
                <w:szCs w:val="28"/>
                <w:cs/>
              </w:rPr>
              <w:t>160</w:t>
            </w:r>
            <w:r w:rsidRPr="00721EE1">
              <w:rPr>
                <w:sz w:val="28"/>
                <w:szCs w:val="28"/>
              </w:rPr>
              <w:t>,890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36-3.4</w:t>
            </w:r>
            <w:r w:rsidR="005007C2">
              <w:rPr>
                <w:sz w:val="28"/>
                <w:szCs w:val="28"/>
              </w:rPr>
              <w:t>0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36-3.45</w:t>
            </w: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452A44">
            <w:pPr>
              <w:pStyle w:val="Heading8"/>
              <w:numPr>
                <w:ilvl w:val="0"/>
                <w:numId w:val="5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บริษัท แซทเทิลไลท์ ทีวี</w:t>
            </w:r>
            <w:r w:rsidRPr="00721EE1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21EE1">
              <w:rPr>
                <w:b w:val="0"/>
                <w:bCs w:val="0"/>
                <w:sz w:val="28"/>
                <w:szCs w:val="28"/>
                <w:cs/>
              </w:rPr>
              <w:t>บรอดคาสติ้ง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5007C2" w:rsidP="002671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206</w:t>
            </w:r>
            <w:r w:rsidR="00405FEA"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794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10</w:t>
            </w:r>
            <w:r w:rsidRPr="00721EE1">
              <w:rPr>
                <w:rFonts w:hint="cs"/>
                <w:sz w:val="28"/>
                <w:szCs w:val="28"/>
                <w:cs/>
              </w:rPr>
              <w:t>3</w:t>
            </w:r>
            <w:r w:rsidRPr="00721EE1">
              <w:rPr>
                <w:sz w:val="28"/>
                <w:szCs w:val="28"/>
              </w:rPr>
              <w:t>,267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405FEA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5007C2" w:rsidP="005007C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  <w:cs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100</w:t>
            </w:r>
            <w:r w:rsidRPr="00721EE1">
              <w:rPr>
                <w:sz w:val="28"/>
                <w:szCs w:val="28"/>
              </w:rPr>
              <w:t>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405FEA" w:rsidRPr="00721EE1" w:rsidTr="00955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721EE1" w:rsidRDefault="00405FEA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</w:t>
            </w:r>
            <w:r w:rsidRPr="00721EE1">
              <w:rPr>
                <w:sz w:val="28"/>
                <w:szCs w:val="28"/>
              </w:rPr>
              <w:t>,</w:t>
            </w:r>
            <w:r w:rsidR="00285CBE">
              <w:rPr>
                <w:sz w:val="28"/>
                <w:szCs w:val="28"/>
              </w:rPr>
              <w:t>59</w:t>
            </w:r>
            <w:r w:rsidR="00703AB1">
              <w:rPr>
                <w:sz w:val="28"/>
                <w:szCs w:val="28"/>
              </w:rPr>
              <w:t>5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</w:t>
            </w:r>
            <w:r w:rsidRPr="00721EE1">
              <w:rPr>
                <w:sz w:val="28"/>
                <w:szCs w:val="28"/>
              </w:rPr>
              <w:t>,527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05FEA" w:rsidRPr="00721EE1" w:rsidRDefault="00405FEA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05FEA" w:rsidRPr="00721EE1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285CBE" w:rsidRPr="00721EE1" w:rsidTr="00955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CBE" w:rsidRPr="00721EE1" w:rsidRDefault="00B15A72" w:rsidP="00285CBE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85CBE" w:rsidRPr="00721EE1" w:rsidRDefault="00BC2182" w:rsidP="00FE3A71">
            <w:pPr>
              <w:tabs>
                <w:tab w:val="decimal" w:pos="63"/>
                <w:tab w:val="left" w:pos="608"/>
              </w:tabs>
              <w:ind w:left="-103" w:right="-30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85CBE">
              <w:rPr>
                <w:sz w:val="28"/>
                <w:szCs w:val="28"/>
              </w:rPr>
              <w:t>(210,</w:t>
            </w:r>
            <w:r w:rsidR="00703AB1">
              <w:rPr>
                <w:sz w:val="28"/>
                <w:szCs w:val="28"/>
              </w:rPr>
              <w:t>389</w:t>
            </w:r>
            <w:r w:rsidR="00285CBE" w:rsidRPr="00721EE1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5CBE" w:rsidRPr="00721EE1" w:rsidRDefault="00285CBE" w:rsidP="00285CBE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285CBE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285CB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CBE" w:rsidRPr="00721EE1" w:rsidRDefault="00285CBE" w:rsidP="00285CBE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85CBE" w:rsidRPr="00721EE1" w:rsidRDefault="00B15A72" w:rsidP="00B15A7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5CBE" w:rsidRPr="00721EE1" w:rsidRDefault="00285CBE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2</w:t>
            </w:r>
            <w:r w:rsidRPr="00721EE1">
              <w:rPr>
                <w:sz w:val="28"/>
                <w:szCs w:val="28"/>
                <w:cs/>
              </w:rPr>
              <w:t>0</w:t>
            </w:r>
            <w:r w:rsidRPr="00721EE1">
              <w:rPr>
                <w:rFonts w:hint="cs"/>
                <w:sz w:val="28"/>
                <w:szCs w:val="28"/>
                <w:cs/>
              </w:rPr>
              <w:t>6</w:t>
            </w:r>
            <w:r w:rsidRPr="00721EE1">
              <w:rPr>
                <w:sz w:val="28"/>
                <w:szCs w:val="28"/>
                <w:cs/>
              </w:rPr>
              <w:t>,</w:t>
            </w:r>
            <w:r w:rsidRPr="00721EE1">
              <w:rPr>
                <w:rFonts w:hint="cs"/>
                <w:sz w:val="28"/>
                <w:szCs w:val="28"/>
                <w:cs/>
              </w:rPr>
              <w:t>794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285CBE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3.3</w:t>
            </w:r>
            <w:r w:rsidRPr="00721EE1">
              <w:rPr>
                <w:rFonts w:hint="cs"/>
                <w:sz w:val="28"/>
                <w:szCs w:val="28"/>
                <w:cs/>
              </w:rPr>
              <w:t>7-3.4</w:t>
            </w:r>
            <w:r w:rsidR="00B15A72">
              <w:rPr>
                <w:rFonts w:hint="cs"/>
                <w:sz w:val="28"/>
                <w:szCs w:val="28"/>
                <w:cs/>
              </w:rPr>
              <w:t>0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3.3</w:t>
            </w:r>
            <w:r w:rsidRPr="00721EE1">
              <w:rPr>
                <w:rFonts w:hint="cs"/>
                <w:sz w:val="28"/>
                <w:szCs w:val="28"/>
                <w:cs/>
              </w:rPr>
              <w:t>7-3.45</w:t>
            </w:r>
          </w:p>
        </w:tc>
      </w:tr>
      <w:tr w:rsidR="00285CB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CBE" w:rsidRPr="00721EE1" w:rsidRDefault="00285CBE" w:rsidP="00452A44">
            <w:pPr>
              <w:pStyle w:val="Heading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285CBE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285CB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85CBE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CBE" w:rsidRPr="00721EE1" w:rsidRDefault="00285CBE" w:rsidP="00285CBE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FE3A71">
            <w:pPr>
              <w:tabs>
                <w:tab w:val="left" w:pos="1078"/>
              </w:tabs>
              <w:ind w:right="68"/>
              <w:jc w:val="right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200,000,000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671C4">
            <w:pPr>
              <w:ind w:right="68"/>
              <w:jc w:val="right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200,000,000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285CB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85CBE" w:rsidRPr="00721EE1" w:rsidTr="00955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CBE" w:rsidRPr="00721EE1" w:rsidRDefault="00285CBE" w:rsidP="00285CBE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B15A72" w:rsidP="002671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320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285CBE" w:rsidRPr="00721EE1" w:rsidRDefault="00285CBE" w:rsidP="00285CB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285CBE" w:rsidRPr="00721EE1" w:rsidRDefault="00285CBE" w:rsidP="00285CB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15A72" w:rsidRPr="00721EE1" w:rsidTr="00955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5A72" w:rsidRPr="00721EE1" w:rsidRDefault="00B15A72" w:rsidP="00B15A72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5A72" w:rsidRPr="00721EE1" w:rsidRDefault="00D2685A" w:rsidP="00FE3A71">
            <w:pPr>
              <w:tabs>
                <w:tab w:val="decimal" w:pos="63"/>
                <w:tab w:val="left" w:pos="608"/>
              </w:tabs>
              <w:ind w:left="-103" w:right="-72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15A72">
              <w:rPr>
                <w:sz w:val="28"/>
                <w:szCs w:val="28"/>
              </w:rPr>
              <w:t>(200,000</w:t>
            </w:r>
            <w:r w:rsidR="00B15A72" w:rsidRPr="00721EE1">
              <w:rPr>
                <w:sz w:val="28"/>
                <w:szCs w:val="28"/>
              </w:rPr>
              <w:t>,</w:t>
            </w:r>
            <w:r w:rsidR="00B15A72" w:rsidRPr="002671C4">
              <w:rPr>
                <w:spacing w:val="-10"/>
                <w:sz w:val="28"/>
                <w:szCs w:val="28"/>
              </w:rPr>
              <w:t>000</w:t>
            </w:r>
            <w:r w:rsidR="00B15A72" w:rsidRPr="00721EE1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5A72" w:rsidRPr="00721EE1" w:rsidRDefault="00B15A72" w:rsidP="00B15A7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B15A7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A72" w:rsidRPr="00721EE1" w:rsidRDefault="00B15A72" w:rsidP="00B15A72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5A72" w:rsidRPr="00721EE1" w:rsidRDefault="00B15A72" w:rsidP="002671C4">
            <w:pPr>
              <w:ind w:right="6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320</w:t>
            </w:r>
            <w:r w:rsidRPr="00721EE1">
              <w:rPr>
                <w:sz w:val="28"/>
                <w:szCs w:val="28"/>
              </w:rPr>
              <w:t>,000,000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A72" w:rsidRPr="00721EE1" w:rsidRDefault="00B15A72" w:rsidP="002671C4">
            <w:pPr>
              <w:ind w:right="68"/>
              <w:jc w:val="right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200,000,000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40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40</w:t>
            </w:r>
          </w:p>
        </w:tc>
      </w:tr>
      <w:tr w:rsidR="00B15A7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A72" w:rsidRPr="00721EE1" w:rsidRDefault="00B15A72" w:rsidP="00452A44">
            <w:pPr>
              <w:pStyle w:val="Heading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sz w:val="28"/>
                <w:szCs w:val="28"/>
                <w:cs/>
              </w:rPr>
            </w:pPr>
            <w:r w:rsidRPr="00721EE1">
              <w:rPr>
                <w:rFonts w:hint="cs"/>
                <w:b w:val="0"/>
                <w:bCs w:val="0"/>
                <w:sz w:val="28"/>
                <w:szCs w:val="28"/>
                <w:cs/>
              </w:rPr>
              <w:t>บริษัท บีอีซี ไอที โซลูชั่น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15A7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5A72" w:rsidRPr="00721EE1" w:rsidRDefault="00B15A72" w:rsidP="00B15A72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15A7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5A72" w:rsidRPr="00721EE1" w:rsidRDefault="00B15A72" w:rsidP="00B15A72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F23F13" w:rsidP="00F23F13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2671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6</w:t>
            </w:r>
            <w:r w:rsidRPr="00721EE1">
              <w:rPr>
                <w:sz w:val="28"/>
                <w:szCs w:val="28"/>
              </w:rPr>
              <w:t>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15A7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5A72" w:rsidRPr="00721EE1" w:rsidRDefault="00B15A72" w:rsidP="00B15A72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5A72" w:rsidRPr="00721EE1" w:rsidRDefault="00F23F13" w:rsidP="00F23F13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5A72" w:rsidRPr="00721EE1" w:rsidRDefault="00B15A72" w:rsidP="002671C4">
            <w:pPr>
              <w:tabs>
                <w:tab w:val="decimal" w:pos="63"/>
                <w:tab w:val="left" w:pos="608"/>
              </w:tabs>
              <w:ind w:left="-103" w:right="-363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rFonts w:hint="cs"/>
                <w:sz w:val="28"/>
                <w:szCs w:val="28"/>
                <w:cs/>
              </w:rPr>
              <w:t>(6</w:t>
            </w:r>
            <w:r w:rsidRPr="00721EE1">
              <w:rPr>
                <w:sz w:val="28"/>
                <w:szCs w:val="28"/>
              </w:rPr>
              <w:t>,000,000</w:t>
            </w:r>
            <w:r w:rsidRPr="00721EE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15A72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A72" w:rsidRPr="00721EE1" w:rsidRDefault="00B15A72" w:rsidP="00B15A72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5A72" w:rsidRPr="00721EE1" w:rsidRDefault="00B15A72" w:rsidP="00B15A7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A72" w:rsidRPr="00721EE1" w:rsidRDefault="00B15A72" w:rsidP="00B15A7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B15A72" w:rsidRPr="00721EE1" w:rsidRDefault="00F23F13" w:rsidP="00B15A7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B15A72" w:rsidRPr="00721EE1" w:rsidRDefault="00B15A72" w:rsidP="00B15A7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3.40</w:t>
            </w:r>
          </w:p>
        </w:tc>
      </w:tr>
      <w:tr w:rsidR="008A099E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9E" w:rsidRPr="008A099E" w:rsidRDefault="008A099E" w:rsidP="00452A44">
            <w:pPr>
              <w:pStyle w:val="Heading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r w:rsidR="00016EEB">
              <w:rPr>
                <w:rFonts w:hint="cs"/>
                <w:b w:val="0"/>
                <w:bCs w:val="0"/>
                <w:sz w:val="28"/>
                <w:szCs w:val="28"/>
                <w:cs/>
              </w:rPr>
              <w:t>เทโร เอ็นเทอร์เทนเม้นท์ จำกัด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8A099E" w:rsidRPr="00721EE1" w:rsidRDefault="008A099E" w:rsidP="00B15A72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099E" w:rsidRPr="00721EE1" w:rsidRDefault="008A099E" w:rsidP="00B15A72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8A099E" w:rsidRPr="00721EE1" w:rsidRDefault="008A099E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8A099E" w:rsidRPr="00167BE6" w:rsidRDefault="008A099E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671C4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1C4" w:rsidRPr="002671C4" w:rsidRDefault="002671C4" w:rsidP="00703AB1">
            <w:pPr>
              <w:pStyle w:val="Heading8"/>
              <w:ind w:firstLine="232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671C4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(เดิมชื่อ บริษัท </w:t>
            </w:r>
            <w:r w:rsidR="00016EEB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บีอี</w:t>
            </w:r>
            <w:r w:rsidR="00497D1B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ซี-เทโร เอ็นเต</w:t>
            </w:r>
            <w:r w:rsidR="00016EEB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อร์เทนเม้นท์ จำกัด</w:t>
            </w:r>
            <w:r w:rsidRPr="002671C4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(มหาชน)</w:t>
            </w:r>
            <w:r w:rsidR="003A7969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2671C4" w:rsidRPr="00EE4991" w:rsidRDefault="002671C4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2671C4" w:rsidRPr="00EE4991" w:rsidRDefault="002671C4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2671C4" w:rsidRPr="00575267" w:rsidRDefault="002671C4" w:rsidP="00575267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2671C4" w:rsidRPr="00575267" w:rsidRDefault="002671C4" w:rsidP="00575267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E4539F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39F" w:rsidRPr="00721EE1" w:rsidRDefault="00E4539F" w:rsidP="00703AB1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E4539F" w:rsidRPr="00EE4991" w:rsidRDefault="00EE4991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EE499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E4539F" w:rsidRPr="00EE4991" w:rsidRDefault="00EE4991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EE499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E4539F" w:rsidRPr="00575267" w:rsidRDefault="00E4539F" w:rsidP="00575267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E4539F" w:rsidRPr="00575267" w:rsidRDefault="00E4539F" w:rsidP="00575267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685A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685A" w:rsidRPr="00721EE1" w:rsidRDefault="00D2685A" w:rsidP="00D2685A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D2685A" w:rsidRPr="00721EE1" w:rsidRDefault="00D2685A" w:rsidP="00FE3A71">
            <w:pPr>
              <w:tabs>
                <w:tab w:val="left" w:pos="1078"/>
              </w:tabs>
              <w:ind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37,800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D2685A" w:rsidRPr="00721EE1" w:rsidRDefault="00D2685A" w:rsidP="00D2685A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D2685A" w:rsidRPr="00721EE1" w:rsidRDefault="00D2685A" w:rsidP="00D2685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D2685A" w:rsidRPr="00167BE6" w:rsidRDefault="00D2685A" w:rsidP="00D2685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E4991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991" w:rsidRPr="00721EE1" w:rsidRDefault="00EE4991" w:rsidP="00703AB1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E4991" w:rsidRPr="00721EE1" w:rsidRDefault="00D2685A" w:rsidP="00FE3A71">
            <w:pPr>
              <w:tabs>
                <w:tab w:val="decimal" w:pos="63"/>
                <w:tab w:val="left" w:pos="608"/>
              </w:tabs>
              <w:ind w:left="-103" w:right="-72" w:firstLine="1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EE4991">
              <w:rPr>
                <w:rFonts w:hint="cs"/>
                <w:sz w:val="28"/>
                <w:szCs w:val="28"/>
                <w:cs/>
              </w:rPr>
              <w:t>(37</w:t>
            </w:r>
            <w:r w:rsidR="00935943">
              <w:rPr>
                <w:sz w:val="28"/>
                <w:szCs w:val="28"/>
              </w:rPr>
              <w:t>,8</w:t>
            </w:r>
            <w:r w:rsidR="00EE4991" w:rsidRPr="00721EE1">
              <w:rPr>
                <w:sz w:val="28"/>
                <w:szCs w:val="28"/>
              </w:rPr>
              <w:t>00,000</w:t>
            </w:r>
            <w:r w:rsidR="00EE4991" w:rsidRPr="00721EE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991" w:rsidRPr="00721EE1" w:rsidRDefault="00EE4991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EE4991" w:rsidRPr="00721EE1" w:rsidRDefault="00EE4991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EE4991" w:rsidRPr="00167BE6" w:rsidRDefault="00EE4991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80E03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03" w:rsidRPr="00721EE1" w:rsidRDefault="00180E03" w:rsidP="00703AB1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80E03" w:rsidRPr="00721EE1" w:rsidRDefault="00180E03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E03" w:rsidRPr="00721EE1" w:rsidRDefault="00180E03" w:rsidP="00EE499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80E03" w:rsidRPr="00721EE1" w:rsidRDefault="00180E03" w:rsidP="00703AB1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5.88-6.50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80E03" w:rsidRPr="00721EE1" w:rsidRDefault="00180E03" w:rsidP="00703AB1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539F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39F" w:rsidRPr="00721EE1" w:rsidRDefault="00E4539F" w:rsidP="00B15A72">
            <w:pPr>
              <w:ind w:left="-52" w:firstLine="176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 xml:space="preserve"> รวมเงินให้กู้ยืมแก่บริษัทย่อย-สุทธิ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</w:rPr>
              <w:t>(</w:t>
            </w:r>
            <w:r w:rsidRPr="00721EE1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  <w:r w:rsidRPr="00721EE1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4539F" w:rsidRPr="00721EE1" w:rsidRDefault="00BD0C4F" w:rsidP="00FE3A71">
            <w:pPr>
              <w:tabs>
                <w:tab w:val="left" w:pos="1078"/>
              </w:tabs>
              <w:ind w:right="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4539F" w:rsidRPr="00721EE1">
              <w:rPr>
                <w:sz w:val="28"/>
                <w:szCs w:val="28"/>
                <w:cs/>
              </w:rPr>
              <w:t>,</w:t>
            </w:r>
            <w:r>
              <w:rPr>
                <w:sz w:val="28"/>
                <w:szCs w:val="28"/>
              </w:rPr>
              <w:t>646,835</w:t>
            </w:r>
            <w:r w:rsidR="00E4539F" w:rsidRPr="00721EE1">
              <w:rPr>
                <w:sz w:val="28"/>
                <w:szCs w:val="28"/>
                <w:cs/>
              </w:rPr>
              <w:t>,</w:t>
            </w:r>
            <w:r>
              <w:rPr>
                <w:sz w:val="28"/>
                <w:szCs w:val="28"/>
              </w:rPr>
              <w:t>97</w:t>
            </w:r>
            <w:r w:rsidR="001D1646">
              <w:rPr>
                <w:sz w:val="28"/>
                <w:szCs w:val="28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39F" w:rsidRPr="00721EE1" w:rsidRDefault="00D2685A" w:rsidP="002671C4">
            <w:pPr>
              <w:ind w:left="-116" w:right="7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E4539F" w:rsidRPr="00721EE1">
              <w:rPr>
                <w:rFonts w:hint="cs"/>
                <w:sz w:val="28"/>
                <w:szCs w:val="28"/>
                <w:cs/>
              </w:rPr>
              <w:t>5</w:t>
            </w:r>
            <w:r w:rsidR="00E4539F" w:rsidRPr="00721EE1">
              <w:rPr>
                <w:sz w:val="28"/>
                <w:szCs w:val="28"/>
                <w:cs/>
              </w:rPr>
              <w:t>,</w:t>
            </w:r>
            <w:r w:rsidR="00E4539F" w:rsidRPr="00721EE1">
              <w:rPr>
                <w:rFonts w:hint="cs"/>
                <w:sz w:val="28"/>
                <w:szCs w:val="28"/>
                <w:cs/>
              </w:rPr>
              <w:t>600</w:t>
            </w:r>
            <w:r w:rsidR="00E4539F" w:rsidRPr="00721EE1">
              <w:rPr>
                <w:sz w:val="28"/>
                <w:szCs w:val="28"/>
                <w:cs/>
              </w:rPr>
              <w:t>,</w:t>
            </w:r>
            <w:r w:rsidR="00E4539F" w:rsidRPr="00721EE1">
              <w:rPr>
                <w:rFonts w:hint="cs"/>
                <w:sz w:val="28"/>
                <w:szCs w:val="28"/>
                <w:cs/>
              </w:rPr>
              <w:t>367</w:t>
            </w:r>
            <w:r w:rsidR="00E4539F" w:rsidRPr="00721EE1">
              <w:rPr>
                <w:sz w:val="28"/>
                <w:szCs w:val="28"/>
                <w:cs/>
              </w:rPr>
              <w:t>,</w:t>
            </w:r>
            <w:r w:rsidR="00E4539F" w:rsidRPr="00721EE1">
              <w:rPr>
                <w:rFonts w:hint="cs"/>
                <w:sz w:val="28"/>
                <w:szCs w:val="28"/>
                <w:cs/>
              </w:rPr>
              <w:t>68</w:t>
            </w:r>
            <w:r w:rsidR="00E4539F" w:rsidRPr="00721EE1">
              <w:rPr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4539F" w:rsidRPr="00721EE1" w:rsidRDefault="00E4539F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4539F" w:rsidRPr="00167BE6" w:rsidRDefault="00E4539F" w:rsidP="00B15A72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604AA9" w:rsidRDefault="00604AA9" w:rsidP="003F759A">
      <w:pPr>
        <w:pStyle w:val="BodyText2"/>
        <w:ind w:left="142" w:right="-439"/>
        <w:rPr>
          <w:rFonts w:ascii="Angsana New" w:hAnsi="Angsana New"/>
          <w:sz w:val="12"/>
          <w:szCs w:val="12"/>
        </w:rPr>
      </w:pPr>
    </w:p>
    <w:p w:rsidR="00FC16CA" w:rsidRDefault="00FC16CA" w:rsidP="00FC16CA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:rsidR="002827E8" w:rsidRDefault="002827E8" w:rsidP="00901918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sz w:val="12"/>
          <w:szCs w:val="12"/>
        </w:rPr>
      </w:pPr>
    </w:p>
    <w:p w:rsidR="00B44DC2" w:rsidRDefault="00B44DC2" w:rsidP="00901918">
      <w:pPr>
        <w:tabs>
          <w:tab w:val="left" w:pos="360"/>
          <w:tab w:val="left" w:pos="900"/>
          <w:tab w:val="left" w:pos="1440"/>
        </w:tabs>
        <w:ind w:right="-582"/>
      </w:pPr>
    </w:p>
    <w:p w:rsidR="009F48F7" w:rsidRDefault="009F48F7" w:rsidP="00901918">
      <w:pPr>
        <w:tabs>
          <w:tab w:val="left" w:pos="360"/>
          <w:tab w:val="left" w:pos="900"/>
          <w:tab w:val="left" w:pos="1440"/>
        </w:tabs>
        <w:ind w:right="-582"/>
      </w:pPr>
    </w:p>
    <w:p w:rsidR="002B2058" w:rsidRDefault="002B2058" w:rsidP="00901918">
      <w:pPr>
        <w:tabs>
          <w:tab w:val="left" w:pos="360"/>
          <w:tab w:val="left" w:pos="900"/>
          <w:tab w:val="left" w:pos="1440"/>
        </w:tabs>
        <w:ind w:right="-582"/>
      </w:pPr>
    </w:p>
    <w:p w:rsidR="002B2058" w:rsidRDefault="002B2058" w:rsidP="00901918">
      <w:pPr>
        <w:tabs>
          <w:tab w:val="left" w:pos="360"/>
          <w:tab w:val="left" w:pos="900"/>
          <w:tab w:val="left" w:pos="1440"/>
        </w:tabs>
        <w:ind w:right="-582"/>
      </w:pPr>
    </w:p>
    <w:p w:rsidR="00497D1B" w:rsidRDefault="00497D1B" w:rsidP="00901918">
      <w:pPr>
        <w:tabs>
          <w:tab w:val="left" w:pos="360"/>
          <w:tab w:val="left" w:pos="900"/>
          <w:tab w:val="left" w:pos="1440"/>
        </w:tabs>
        <w:ind w:right="-582"/>
        <w:rPr>
          <w:cs/>
        </w:rPr>
      </w:pPr>
    </w:p>
    <w:tbl>
      <w:tblPr>
        <w:tblpPr w:leftFromText="180" w:rightFromText="180" w:vertAnchor="text" w:horzAnchor="margin" w:tblpX="-200" w:tblpY="307"/>
        <w:tblW w:w="10033" w:type="dxa"/>
        <w:tblLayout w:type="fixed"/>
        <w:tblLook w:val="0000"/>
      </w:tblPr>
      <w:tblGrid>
        <w:gridCol w:w="5041"/>
        <w:gridCol w:w="1303"/>
        <w:gridCol w:w="1304"/>
        <w:gridCol w:w="1192"/>
        <w:gridCol w:w="1193"/>
      </w:tblGrid>
      <w:tr w:rsidR="007F40D8" w:rsidRPr="00FD2103" w:rsidTr="00540987">
        <w:trPr>
          <w:trHeight w:val="428"/>
        </w:trPr>
        <w:tc>
          <w:tcPr>
            <w:tcW w:w="5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CD157D" w:rsidRDefault="007F40D8" w:rsidP="00554DB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CD157D" w:rsidRDefault="007F40D8" w:rsidP="00554DB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CD157D" w:rsidRDefault="007F40D8" w:rsidP="00554DBE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405FEA" w:rsidRPr="00FD2103" w:rsidTr="00540987">
        <w:trPr>
          <w:trHeight w:val="428"/>
        </w:trPr>
        <w:tc>
          <w:tcPr>
            <w:tcW w:w="5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E3281E" w:rsidRDefault="00405FEA" w:rsidP="00554DBE">
            <w:pPr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405FEA" w:rsidRPr="00D80EEC" w:rsidRDefault="00405FEA" w:rsidP="00554DBE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D80EEC" w:rsidRDefault="00405FEA" w:rsidP="00554DBE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405FEA" w:rsidRPr="00D80EEC" w:rsidRDefault="00405FEA" w:rsidP="00554DBE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FEA" w:rsidRPr="00D211B3" w:rsidRDefault="00405FEA" w:rsidP="00554DBE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11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71257A" w:rsidRPr="00FD2103" w:rsidTr="00AB6EE5">
        <w:trPr>
          <w:trHeight w:val="42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57A" w:rsidRPr="00E3281E" w:rsidRDefault="0071257A" w:rsidP="00540987">
            <w:pPr>
              <w:spacing w:line="300" w:lineRule="atLeas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1257A" w:rsidRPr="000E4CDA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71257A" w:rsidRPr="000E4CDA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5A69F4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022900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1257A" w:rsidRPr="00FD2103" w:rsidTr="00AB6EE5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E3281E" w:rsidRDefault="0071257A" w:rsidP="00540987">
            <w:pPr>
              <w:numPr>
                <w:ilvl w:val="0"/>
                <w:numId w:val="3"/>
              </w:numPr>
              <w:spacing w:line="300" w:lineRule="atLeast"/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0E4CDA" w:rsidRDefault="0071257A" w:rsidP="00540987">
            <w:pPr>
              <w:tabs>
                <w:tab w:val="decimal" w:pos="557"/>
              </w:tabs>
              <w:spacing w:line="300" w:lineRule="atLeast"/>
              <w:ind w:left="-103" w:right="-102" w:firstLine="1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0E4CDA" w:rsidRDefault="0071257A" w:rsidP="00540987">
            <w:pPr>
              <w:tabs>
                <w:tab w:val="decimal" w:pos="557"/>
              </w:tabs>
              <w:spacing w:line="300" w:lineRule="atLeast"/>
              <w:ind w:left="-103" w:right="-102" w:firstLine="1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5A69F4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022900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1257A" w:rsidRPr="00E3281E" w:rsidTr="00AB6EE5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right="-108"/>
              <w:rPr>
                <w:sz w:val="28"/>
                <w:szCs w:val="28"/>
              </w:rPr>
            </w:pPr>
            <w:r w:rsidRPr="00F82B6B">
              <w:rPr>
                <w:sz w:val="28"/>
                <w:szCs w:val="28"/>
              </w:rPr>
              <w:t>1.FOREVER BEC-TERO CO., LTD.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0E4CDA" w:rsidRDefault="0071257A" w:rsidP="00540987">
            <w:pPr>
              <w:tabs>
                <w:tab w:val="decimal" w:pos="557"/>
              </w:tabs>
              <w:spacing w:line="300" w:lineRule="atLeast"/>
              <w:ind w:left="-103" w:right="-102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0E4CDA" w:rsidRDefault="0071257A" w:rsidP="00540987">
            <w:pPr>
              <w:tabs>
                <w:tab w:val="decimal" w:pos="557"/>
              </w:tabs>
              <w:spacing w:line="300" w:lineRule="atLeast"/>
              <w:ind w:left="-103" w:right="-102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5A69F4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022900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1257A" w:rsidRPr="00E3281E" w:rsidTr="00AB6EE5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D211B3" w:rsidRDefault="0071257A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25,827,840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5A69F4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022900" w:rsidRDefault="0071257A" w:rsidP="00AB6EE5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D211B3" w:rsidRDefault="0071257A" w:rsidP="00540987">
            <w:pPr>
              <w:spacing w:line="300" w:lineRule="atLeast"/>
              <w:ind w:left="-103" w:right="-13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211B3">
              <w:rPr>
                <w:sz w:val="28"/>
                <w:szCs w:val="28"/>
              </w:rPr>
              <w:t>25,827,840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5A69F4" w:rsidRDefault="0071257A" w:rsidP="00540987">
            <w:pPr>
              <w:spacing w:line="300" w:lineRule="atLeast"/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022900" w:rsidRDefault="0071257A" w:rsidP="00540987">
            <w:pPr>
              <w:spacing w:line="300" w:lineRule="atLeast"/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BB5036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  <w:r w:rsidRPr="00BB5036">
              <w:rPr>
                <w:sz w:val="28"/>
                <w:szCs w:val="28"/>
              </w:rPr>
              <w:t>7.00</w:t>
            </w: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4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</w:rPr>
              <w:t>2.</w:t>
            </w:r>
            <w:r w:rsidRPr="00F82B6B">
              <w:rPr>
                <w:rFonts w:hint="cs"/>
                <w:sz w:val="28"/>
                <w:szCs w:val="28"/>
                <w:cs/>
              </w:rPr>
              <w:t>บริษัท บีอีซี</w:t>
            </w:r>
            <w:r w:rsidRPr="00F82B6B">
              <w:rPr>
                <w:sz w:val="28"/>
                <w:szCs w:val="28"/>
              </w:rPr>
              <w:t>-</w:t>
            </w:r>
            <w:r w:rsidRPr="00F82B6B">
              <w:rPr>
                <w:rFonts w:hint="cs"/>
                <w:sz w:val="28"/>
                <w:szCs w:val="28"/>
                <w:cs/>
              </w:rPr>
              <w:t>เทโร โชว์ จำกัด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405FEA" w:rsidRDefault="0071257A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0E4CDA" w:rsidRDefault="0071257A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BB5036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  <w:cs/>
              </w:rPr>
              <w:t>ยอด</w:t>
            </w:r>
            <w:r>
              <w:rPr>
                <w:sz w:val="28"/>
                <w:szCs w:val="28"/>
                <w:cs/>
              </w:rPr>
              <w:t>คงเหลือยกมา</w:t>
            </w:r>
            <w:r>
              <w:rPr>
                <w:rFonts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405FEA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</w:rPr>
              <w:t>1,193,255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BB5036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57A" w:rsidRPr="00B85294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โอนไปเป็นเงินให้กู้ยืมระยะสั้นแก่กิจการที่เกี่ยวข้องกัน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103" w:right="-13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317D10">
              <w:rPr>
                <w:sz w:val="28"/>
                <w:szCs w:val="28"/>
              </w:rPr>
              <w:t>1,193,255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1257A" w:rsidRPr="00FE3A71" w:rsidRDefault="0071257A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257A" w:rsidRPr="00E50DF4" w:rsidRDefault="0071257A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  <w:cs/>
              </w:rPr>
            </w:pP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1257A" w:rsidRPr="00FE3A71" w:rsidRDefault="0071257A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257A" w:rsidRPr="00E50DF4" w:rsidRDefault="0071257A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82B6B">
              <w:rPr>
                <w:rFonts w:hint="cs"/>
                <w:sz w:val="28"/>
                <w:szCs w:val="28"/>
                <w:cs/>
              </w:rPr>
              <w:t xml:space="preserve"> ค่าเผื่อหนี้สงสัยจะส</w:t>
            </w:r>
            <w:r>
              <w:rPr>
                <w:rFonts w:hint="cs"/>
                <w:sz w:val="28"/>
                <w:szCs w:val="28"/>
                <w:cs/>
              </w:rPr>
              <w:t>ู</w:t>
            </w:r>
            <w:r w:rsidRPr="00F82B6B">
              <w:rPr>
                <w:rFonts w:hint="cs"/>
                <w:sz w:val="28"/>
                <w:szCs w:val="28"/>
                <w:cs/>
              </w:rPr>
              <w:t>ญ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103" w:right="-13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711,839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BB5036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1257A" w:rsidRPr="00E3281E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7A" w:rsidRPr="00065BF6" w:rsidRDefault="0071257A" w:rsidP="00AC2148">
            <w:pPr>
              <w:spacing w:line="300" w:lineRule="atLeast"/>
              <w:ind w:left="237" w:right="-108" w:firstLine="2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โอนค่าเผื่อหนี้สงสัยจะสูญ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711,839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405FEA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BB5036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1257A" w:rsidRPr="00E3281E" w:rsidTr="00255842">
        <w:trPr>
          <w:trHeight w:val="428"/>
        </w:trPr>
        <w:tc>
          <w:tcPr>
            <w:tcW w:w="5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F82B6B" w:rsidRDefault="0071257A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1257A" w:rsidRPr="00405FEA" w:rsidRDefault="0071257A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257A" w:rsidRPr="00E50DF4" w:rsidRDefault="0071257A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</w:tr>
      <w:tr w:rsidR="0071257A" w:rsidRPr="00E3281E" w:rsidTr="00255842">
        <w:trPr>
          <w:trHeight w:val="42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531237" w:rsidRDefault="0071257A" w:rsidP="00540987">
            <w:pPr>
              <w:spacing w:line="300" w:lineRule="atLeast"/>
              <w:ind w:right="-138"/>
              <w:rPr>
                <w:sz w:val="28"/>
                <w:szCs w:val="28"/>
                <w:cs/>
              </w:rPr>
            </w:pPr>
            <w:r w:rsidRPr="00531237">
              <w:rPr>
                <w:rFonts w:hint="cs"/>
                <w:sz w:val="28"/>
                <w:szCs w:val="28"/>
                <w:cs/>
              </w:rPr>
              <w:t>รวมเงินให้กู้ยืมระยะสั้นแก่บริษัทร่วม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FE3A71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7A" w:rsidRPr="00317D10" w:rsidRDefault="0071257A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257A" w:rsidRPr="00405FEA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57A" w:rsidRPr="00022900" w:rsidRDefault="0071257A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B6EE5" w:rsidRPr="00E3281E" w:rsidTr="00255842">
        <w:trPr>
          <w:trHeight w:val="42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E5" w:rsidRPr="009A02C8" w:rsidRDefault="00AB6EE5" w:rsidP="00AB6EE5">
            <w:pPr>
              <w:spacing w:line="300" w:lineRule="atLeast"/>
              <w:ind w:left="142" w:right="-108" w:hanging="128"/>
              <w:rPr>
                <w:rFonts w:ascii="Angsana New" w:hAnsi="Angsana New"/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B6EE5" w:rsidRPr="00405FEA" w:rsidRDefault="00AB6EE5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E5" w:rsidRPr="000E4CDA" w:rsidRDefault="00AB6EE5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B6EE5" w:rsidRPr="00405FEA" w:rsidRDefault="00AB6EE5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6EE5" w:rsidRPr="00022900" w:rsidRDefault="00AB6EE5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B6EE5" w:rsidRPr="00E3281E" w:rsidTr="00AB6EE5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E5" w:rsidRPr="00AB6EE5" w:rsidRDefault="00AB6EE5" w:rsidP="00AB6EE5">
            <w:pPr>
              <w:pStyle w:val="ListParagraph"/>
              <w:numPr>
                <w:ilvl w:val="0"/>
                <w:numId w:val="3"/>
              </w:numPr>
              <w:spacing w:line="300" w:lineRule="atLeast"/>
              <w:ind w:left="196" w:right="-108" w:hanging="182"/>
              <w:rPr>
                <w:b/>
                <w:bCs/>
                <w:sz w:val="28"/>
                <w:szCs w:val="28"/>
                <w:cs/>
              </w:rPr>
            </w:pPr>
            <w:r w:rsidRPr="00AB6EE5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ที่เกี่ยวข้องกันที่ถือหุ้นโดยบริษัทย่อย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B6EE5" w:rsidRPr="00405FEA" w:rsidRDefault="00AB6EE5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E5" w:rsidRPr="000E4CDA" w:rsidRDefault="00AB6EE5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B6EE5" w:rsidRPr="00405FEA" w:rsidRDefault="00AB6EE5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6EE5" w:rsidRPr="00022900" w:rsidRDefault="00AB6EE5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40987" w:rsidRPr="00E3281E" w:rsidTr="00AB6EE5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E3281E" w:rsidRDefault="00540987" w:rsidP="00452A44">
            <w:pPr>
              <w:numPr>
                <w:ilvl w:val="0"/>
                <w:numId w:val="7"/>
              </w:numPr>
              <w:spacing w:line="300" w:lineRule="atLeast"/>
              <w:ind w:left="243" w:right="-108" w:hanging="216"/>
              <w:rPr>
                <w:sz w:val="28"/>
                <w:szCs w:val="28"/>
                <w:cs/>
              </w:rPr>
            </w:pPr>
            <w:r w:rsidRPr="009A02C8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โชว์ จำกัด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405FEA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0E4CDA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405FEA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87" w:rsidRPr="00022900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E3A71">
              <w:rPr>
                <w:sz w:val="28"/>
                <w:szCs w:val="28"/>
                <w:cs/>
              </w:rPr>
              <w:t>ยอดคงเหลือยกมา</w:t>
            </w:r>
            <w:r w:rsidRPr="00FE3A71">
              <w:rPr>
                <w:rFonts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1,193,255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รับโอนจากเงินให้กู้ยืมระยะสั้นแก่บริษัทร่วม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1,193,255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E3A71">
              <w:rPr>
                <w:sz w:val="28"/>
                <w:szCs w:val="28"/>
                <w:cs/>
              </w:rPr>
              <w:t>ยอดคงเหลือยกไปปล</w:t>
            </w:r>
            <w:r w:rsidRPr="00FE3A71"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1,193,255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1,193,255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  <w:cs/>
              </w:rPr>
              <w:t>-</w:t>
            </w: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รับโอนค่าเผื่อหนี้สงสัยจะสูญ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-13" w:firstLine="18"/>
              <w:jc w:val="right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(</w:t>
            </w:r>
            <w:r w:rsidRPr="00FE3A71">
              <w:rPr>
                <w:sz w:val="28"/>
                <w:szCs w:val="28"/>
              </w:rPr>
              <w:t>711,839</w:t>
            </w:r>
            <w:r w:rsidRPr="00FE3A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u w:val="single"/>
                <w:cs/>
              </w:rPr>
            </w:pPr>
            <w:r w:rsidRPr="00FE3A71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E3A71">
              <w:rPr>
                <w:rFonts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-17" w:firstLine="18"/>
              <w:jc w:val="right"/>
              <w:rPr>
                <w:sz w:val="28"/>
                <w:szCs w:val="28"/>
              </w:rPr>
            </w:pPr>
            <w:r w:rsidRPr="00FE3A71">
              <w:rPr>
                <w:rFonts w:hint="cs"/>
                <w:sz w:val="28"/>
                <w:szCs w:val="28"/>
                <w:cs/>
              </w:rPr>
              <w:t>(</w:t>
            </w:r>
            <w:r w:rsidRPr="00FE3A71">
              <w:rPr>
                <w:sz w:val="28"/>
                <w:szCs w:val="28"/>
              </w:rPr>
              <w:t>711,839</w:t>
            </w:r>
            <w:r w:rsidRPr="00FE3A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EA6CD3">
              <w:rPr>
                <w:rFonts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-17" w:firstLine="1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(481</w:t>
            </w:r>
            <w:r>
              <w:rPr>
                <w:sz w:val="28"/>
                <w:szCs w:val="28"/>
              </w:rPr>
              <w:t>,416)</w:t>
            </w:r>
          </w:p>
        </w:tc>
        <w:tc>
          <w:tcPr>
            <w:tcW w:w="13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192" w:right="-138"/>
              <w:rPr>
                <w:sz w:val="28"/>
                <w:szCs w:val="28"/>
                <w:cs/>
              </w:rPr>
            </w:pPr>
            <w:r w:rsidRPr="00FE3A71">
              <w:rPr>
                <w:sz w:val="28"/>
                <w:szCs w:val="28"/>
                <w:cs/>
              </w:rPr>
              <w:t>ยอดคงเหลือยกไปปล</w:t>
            </w:r>
            <w:r w:rsidRPr="00FE3A71"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481,416</w:t>
            </w:r>
          </w:p>
        </w:tc>
        <w:tc>
          <w:tcPr>
            <w:tcW w:w="11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40987" w:rsidRPr="00FE3A71" w:rsidRDefault="00540987" w:rsidP="00540987">
            <w:pPr>
              <w:tabs>
                <w:tab w:val="left" w:pos="368"/>
              </w:tabs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</w:tr>
      <w:tr w:rsidR="00540987" w:rsidRPr="00FE3A71" w:rsidTr="00540987">
        <w:trPr>
          <w:trHeight w:val="42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right="-138"/>
              <w:rPr>
                <w:spacing w:val="-8"/>
                <w:sz w:val="28"/>
                <w:szCs w:val="28"/>
                <w:cs/>
              </w:rPr>
            </w:pPr>
            <w:r w:rsidRPr="00FE3A71">
              <w:rPr>
                <w:spacing w:val="-8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รวมเงินให้กู้ยืมระยะสั้นแก่กิจการที่เกี่ยวข้องกัน-สุทธิ</w:t>
            </w:r>
            <w:r w:rsidRPr="00FE3A71">
              <w:rPr>
                <w:spacing w:val="-8"/>
                <w:sz w:val="28"/>
                <w:szCs w:val="28"/>
              </w:rPr>
              <w:t xml:space="preserve"> (</w:t>
            </w:r>
            <w:r w:rsidRPr="00FE3A71">
              <w:rPr>
                <w:rFonts w:hint="cs"/>
                <w:spacing w:val="-8"/>
                <w:sz w:val="28"/>
                <w:szCs w:val="28"/>
                <w:cs/>
              </w:rPr>
              <w:t>งบการเงินรวม</w:t>
            </w:r>
            <w:r w:rsidRPr="00FE3A71">
              <w:rPr>
                <w:spacing w:val="-8"/>
                <w:sz w:val="28"/>
                <w:szCs w:val="28"/>
              </w:rPr>
              <w:t xml:space="preserve">)          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97" w:right="-122" w:hanging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3" w:right="36" w:firstLine="18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481,416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987" w:rsidRPr="00FE3A71" w:rsidRDefault="00540987" w:rsidP="00540987">
            <w:pPr>
              <w:spacing w:line="300" w:lineRule="atLeast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</w:tbl>
    <w:p w:rsidR="00BC2629" w:rsidRPr="00955A31" w:rsidRDefault="00BC2629" w:rsidP="00405FEA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  <w:sz w:val="14"/>
          <w:szCs w:val="14"/>
        </w:rPr>
      </w:pPr>
    </w:p>
    <w:p w:rsidR="00AC2148" w:rsidRPr="00AC2148" w:rsidRDefault="00AC2148" w:rsidP="00AC2148">
      <w:pPr>
        <w:pStyle w:val="BodyText3"/>
        <w:tabs>
          <w:tab w:val="clear" w:pos="360"/>
          <w:tab w:val="clear" w:pos="900"/>
          <w:tab w:val="left" w:pos="420"/>
        </w:tabs>
        <w:ind w:left="-322" w:right="-706"/>
        <w:rPr>
          <w:rFonts w:ascii="Angsana New" w:hAnsi="Angsana New"/>
          <w:b/>
          <w:bCs/>
          <w:sz w:val="10"/>
          <w:szCs w:val="10"/>
        </w:rPr>
      </w:pPr>
    </w:p>
    <w:p w:rsidR="00A86B93" w:rsidRDefault="00A86B93" w:rsidP="00F82B72">
      <w:pPr>
        <w:pStyle w:val="BodyText3"/>
        <w:numPr>
          <w:ilvl w:val="0"/>
          <w:numId w:val="2"/>
        </w:numPr>
        <w:tabs>
          <w:tab w:val="clear" w:pos="360"/>
          <w:tab w:val="clear" w:pos="900"/>
          <w:tab w:val="num" w:pos="-294"/>
          <w:tab w:val="left" w:pos="420"/>
        </w:tabs>
        <w:ind w:left="-322" w:right="-706" w:hanging="30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สินค้าคงเหลือ</w:t>
      </w:r>
    </w:p>
    <w:p w:rsidR="00EE7EDE" w:rsidRPr="00AB4AEA" w:rsidRDefault="00EE7EDE" w:rsidP="001A3108">
      <w:pPr>
        <w:tabs>
          <w:tab w:val="left" w:pos="1440"/>
        </w:tabs>
        <w:spacing w:line="192" w:lineRule="auto"/>
        <w:ind w:left="346" w:right="-105" w:hanging="346"/>
        <w:jc w:val="right"/>
        <w:outlineLvl w:val="0"/>
        <w:rPr>
          <w:sz w:val="28"/>
          <w:szCs w:val="28"/>
        </w:rPr>
      </w:pPr>
      <w:r w:rsidRPr="00AB4AEA">
        <w:rPr>
          <w:sz w:val="28"/>
          <w:szCs w:val="28"/>
          <w:cs/>
        </w:rPr>
        <w:t xml:space="preserve">หน่วย </w:t>
      </w:r>
      <w:r w:rsidRPr="00AB4AEA">
        <w:rPr>
          <w:sz w:val="28"/>
          <w:szCs w:val="28"/>
        </w:rPr>
        <w:t xml:space="preserve">: </w:t>
      </w:r>
      <w:r w:rsidRPr="00AB4AEA">
        <w:rPr>
          <w:sz w:val="28"/>
          <w:szCs w:val="28"/>
          <w:cs/>
        </w:rPr>
        <w:t>บาท</w:t>
      </w:r>
    </w:p>
    <w:tbl>
      <w:tblPr>
        <w:tblW w:w="10037" w:type="dxa"/>
        <w:tblInd w:w="-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02"/>
        <w:gridCol w:w="1433"/>
        <w:gridCol w:w="1434"/>
        <w:gridCol w:w="1434"/>
        <w:gridCol w:w="1434"/>
      </w:tblGrid>
      <w:tr w:rsidR="00EE7EDE" w:rsidRPr="00AB4AEA" w:rsidTr="00F82B72">
        <w:trPr>
          <w:trHeight w:val="284"/>
        </w:trPr>
        <w:tc>
          <w:tcPr>
            <w:tcW w:w="4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EDE" w:rsidRPr="00AB4AEA" w:rsidRDefault="00EE7ED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AB4AEA" w:rsidRDefault="00EE7EDE" w:rsidP="0034556C">
            <w:pPr>
              <w:spacing w:line="216" w:lineRule="auto"/>
              <w:ind w:right="-1058" w:hanging="1008"/>
              <w:jc w:val="center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AB4AEA" w:rsidRDefault="00EE7EDE" w:rsidP="0034556C">
            <w:pPr>
              <w:spacing w:line="216" w:lineRule="auto"/>
              <w:ind w:right="-1058" w:hanging="1080"/>
              <w:jc w:val="center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FEA" w:rsidRPr="00AB4AEA" w:rsidTr="00F82B72">
        <w:trPr>
          <w:trHeight w:val="353"/>
        </w:trPr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EA" w:rsidRPr="00AB4AEA" w:rsidRDefault="00405FEA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405FEA" w:rsidRPr="001C5BE4" w:rsidRDefault="00405FEA" w:rsidP="00AF656C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1C5BE4">
              <w:rPr>
                <w:sz w:val="28"/>
                <w:szCs w:val="28"/>
              </w:rPr>
              <w:t>256</w:t>
            </w:r>
            <w:r w:rsidR="00AF656C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1C5BE4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1C5BE4">
              <w:rPr>
                <w:sz w:val="28"/>
                <w:szCs w:val="28"/>
              </w:rPr>
              <w:t>2562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05FEA" w:rsidRPr="00D31CE2" w:rsidRDefault="00405FEA" w:rsidP="00AF656C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D31CE2">
              <w:rPr>
                <w:sz w:val="28"/>
                <w:szCs w:val="28"/>
              </w:rPr>
              <w:t>256</w:t>
            </w:r>
            <w:r w:rsidR="00AF656C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5FEA" w:rsidRPr="00D31CE2" w:rsidRDefault="00405FEA" w:rsidP="002E46A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D31CE2">
              <w:rPr>
                <w:sz w:val="28"/>
                <w:szCs w:val="28"/>
              </w:rPr>
              <w:t>2562</w:t>
            </w:r>
          </w:p>
        </w:tc>
      </w:tr>
      <w:tr w:rsidR="00405FEA" w:rsidRPr="00045DD8" w:rsidTr="00F82B72">
        <w:trPr>
          <w:trHeight w:val="284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FEA" w:rsidRPr="00045DD8" w:rsidRDefault="00405FEA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405FEA" w:rsidRPr="00045DD8" w:rsidRDefault="00045DD8" w:rsidP="000D2F77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045DD8">
              <w:rPr>
                <w:rFonts w:hint="cs"/>
                <w:sz w:val="28"/>
                <w:szCs w:val="28"/>
                <w:cs/>
              </w:rPr>
              <w:t>2</w:t>
            </w:r>
            <w:r w:rsidRPr="00045DD8">
              <w:rPr>
                <w:sz w:val="28"/>
                <w:szCs w:val="28"/>
              </w:rPr>
              <w:t>,477,327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05FEA" w:rsidRPr="00045DD8" w:rsidRDefault="00405FEA" w:rsidP="00862266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5,</w:t>
            </w:r>
            <w:r w:rsidR="00AF656C" w:rsidRPr="00045DD8">
              <w:rPr>
                <w:rFonts w:hint="cs"/>
                <w:sz w:val="28"/>
                <w:szCs w:val="28"/>
                <w:cs/>
              </w:rPr>
              <w:t>401</w:t>
            </w:r>
            <w:r w:rsidRPr="00045DD8">
              <w:rPr>
                <w:sz w:val="28"/>
                <w:szCs w:val="28"/>
              </w:rPr>
              <w:t>,</w:t>
            </w:r>
            <w:r w:rsidR="00AF656C" w:rsidRPr="00045DD8">
              <w:rPr>
                <w:rFonts w:hint="cs"/>
                <w:sz w:val="28"/>
                <w:szCs w:val="28"/>
                <w:cs/>
              </w:rPr>
              <w:t>42</w:t>
            </w:r>
            <w:r w:rsidR="00862266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05FEA" w:rsidRPr="00045DD8" w:rsidRDefault="00C81E58" w:rsidP="00942E5D">
            <w:pPr>
              <w:spacing w:line="216" w:lineRule="auto"/>
              <w:ind w:left="-144" w:right="24"/>
              <w:jc w:val="right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2,237,561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05FEA" w:rsidRPr="00045DD8" w:rsidRDefault="00405FEA" w:rsidP="002E46A3">
            <w:pPr>
              <w:spacing w:line="216" w:lineRule="auto"/>
              <w:ind w:left="-144" w:right="24"/>
              <w:jc w:val="right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3,310,327</w:t>
            </w:r>
          </w:p>
        </w:tc>
      </w:tr>
      <w:tr w:rsidR="00405FEA" w:rsidRPr="00045DD8" w:rsidTr="00F82B72">
        <w:trPr>
          <w:trHeight w:val="284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EA" w:rsidRPr="00045DD8" w:rsidRDefault="00405FEA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28"/>
                <w:szCs w:val="28"/>
                <w:cs/>
              </w:rPr>
            </w:pPr>
            <w:r w:rsidRPr="00045DD8">
              <w:rPr>
                <w:sz w:val="28"/>
                <w:szCs w:val="28"/>
                <w:u w:val="single"/>
                <w:cs/>
              </w:rPr>
              <w:t>หัก</w:t>
            </w:r>
            <w:r w:rsidRPr="00045DD8">
              <w:rPr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405FEA" w:rsidRPr="00045DD8" w:rsidRDefault="00045DD8" w:rsidP="00045DD8">
            <w:pPr>
              <w:tabs>
                <w:tab w:val="decimal" w:pos="578"/>
              </w:tabs>
              <w:ind w:left="-18" w:right="-108" w:firstLine="18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FEA" w:rsidRPr="00045DD8" w:rsidRDefault="00405FEA" w:rsidP="002E46A3">
            <w:pPr>
              <w:spacing w:line="216" w:lineRule="auto"/>
              <w:ind w:left="-144" w:right="31"/>
              <w:jc w:val="right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(956,176)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05FEA" w:rsidRPr="00045DD8" w:rsidRDefault="00405FEA" w:rsidP="00DB4E55">
            <w:pPr>
              <w:tabs>
                <w:tab w:val="decimal" w:pos="578"/>
              </w:tabs>
              <w:ind w:left="-18" w:right="-108" w:firstLine="18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FEA" w:rsidRPr="00045DD8" w:rsidRDefault="00405FEA" w:rsidP="002E46A3">
            <w:pPr>
              <w:tabs>
                <w:tab w:val="decimal" w:pos="578"/>
              </w:tabs>
              <w:ind w:left="-18" w:right="-108" w:firstLine="18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-</w:t>
            </w:r>
          </w:p>
        </w:tc>
      </w:tr>
      <w:tr w:rsidR="00405FEA" w:rsidRPr="00AB4AEA" w:rsidTr="00F82B72">
        <w:trPr>
          <w:trHeight w:val="284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EA" w:rsidRPr="00045DD8" w:rsidRDefault="00405FEA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28"/>
                <w:szCs w:val="28"/>
                <w:u w:val="single"/>
                <w:cs/>
              </w:rPr>
            </w:pPr>
            <w:r w:rsidRPr="00045DD8">
              <w:rPr>
                <w:sz w:val="28"/>
                <w:szCs w:val="28"/>
                <w:cs/>
              </w:rPr>
              <w:t>สินค้าคงเหลือ</w:t>
            </w:r>
            <w:r w:rsidRPr="00045DD8">
              <w:rPr>
                <w:sz w:val="28"/>
                <w:szCs w:val="28"/>
              </w:rPr>
              <w:t>-</w:t>
            </w:r>
            <w:r w:rsidRPr="00045DD8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405FEA" w:rsidRPr="00045DD8" w:rsidRDefault="00045DD8" w:rsidP="00BD345A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045DD8">
              <w:rPr>
                <w:rFonts w:hint="cs"/>
                <w:sz w:val="28"/>
                <w:szCs w:val="28"/>
                <w:cs/>
              </w:rPr>
              <w:t>2</w:t>
            </w:r>
            <w:r w:rsidRPr="00045DD8">
              <w:rPr>
                <w:sz w:val="28"/>
                <w:szCs w:val="28"/>
              </w:rPr>
              <w:t>,477,327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FEA" w:rsidRPr="00045DD8" w:rsidRDefault="00405FEA" w:rsidP="00AF656C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045DD8">
              <w:rPr>
                <w:sz w:val="28"/>
                <w:szCs w:val="28"/>
              </w:rPr>
              <w:t>4,</w:t>
            </w:r>
            <w:r w:rsidR="00AF656C" w:rsidRPr="00045DD8">
              <w:rPr>
                <w:rFonts w:hint="cs"/>
                <w:sz w:val="28"/>
                <w:szCs w:val="28"/>
                <w:cs/>
              </w:rPr>
              <w:t>445</w:t>
            </w:r>
            <w:r w:rsidR="00AF656C" w:rsidRPr="00045DD8">
              <w:rPr>
                <w:sz w:val="28"/>
                <w:szCs w:val="28"/>
              </w:rPr>
              <w:t>,</w:t>
            </w:r>
            <w:r w:rsidR="00AF656C" w:rsidRPr="00045DD8">
              <w:rPr>
                <w:rFonts w:hint="cs"/>
                <w:sz w:val="28"/>
                <w:szCs w:val="28"/>
                <w:cs/>
              </w:rPr>
              <w:t>25</w:t>
            </w:r>
            <w:r w:rsidR="00862266">
              <w:rPr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05FEA" w:rsidRPr="00045DD8" w:rsidRDefault="00C81E58" w:rsidP="008C77A6">
            <w:pPr>
              <w:spacing w:line="216" w:lineRule="auto"/>
              <w:ind w:left="-144" w:right="24"/>
              <w:jc w:val="right"/>
              <w:rPr>
                <w:sz w:val="28"/>
                <w:szCs w:val="28"/>
                <w:cs/>
              </w:rPr>
            </w:pPr>
            <w:r w:rsidRPr="00045DD8">
              <w:rPr>
                <w:sz w:val="28"/>
                <w:szCs w:val="28"/>
              </w:rPr>
              <w:t>2,237</w:t>
            </w:r>
            <w:r w:rsidR="00405FEA" w:rsidRPr="00045DD8">
              <w:rPr>
                <w:sz w:val="28"/>
                <w:szCs w:val="28"/>
              </w:rPr>
              <w:t>,</w:t>
            </w:r>
            <w:r w:rsidRPr="00045DD8">
              <w:rPr>
                <w:sz w:val="28"/>
                <w:szCs w:val="28"/>
              </w:rPr>
              <w:t>561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FEA" w:rsidRPr="00D31CE2" w:rsidRDefault="00405FEA" w:rsidP="002E46A3">
            <w:pPr>
              <w:spacing w:line="216" w:lineRule="auto"/>
              <w:ind w:left="-144" w:right="24"/>
              <w:jc w:val="right"/>
              <w:rPr>
                <w:sz w:val="28"/>
                <w:szCs w:val="28"/>
                <w:cs/>
              </w:rPr>
            </w:pPr>
            <w:r w:rsidRPr="00045DD8">
              <w:rPr>
                <w:sz w:val="28"/>
                <w:szCs w:val="28"/>
              </w:rPr>
              <w:t>3,310,327</w:t>
            </w:r>
          </w:p>
        </w:tc>
      </w:tr>
    </w:tbl>
    <w:p w:rsidR="00643EC8" w:rsidRPr="00F82B72" w:rsidRDefault="00643EC8" w:rsidP="00643EC8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4"/>
          <w:szCs w:val="14"/>
        </w:rPr>
      </w:pPr>
    </w:p>
    <w:p w:rsidR="00045DD8" w:rsidRDefault="00045DD8" w:rsidP="00AC2148">
      <w:pPr>
        <w:pStyle w:val="BodyText3"/>
        <w:numPr>
          <w:ilvl w:val="0"/>
          <w:numId w:val="2"/>
        </w:numPr>
        <w:tabs>
          <w:tab w:val="left" w:pos="450"/>
        </w:tabs>
        <w:ind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สินทรัพย์หมุนเวียนอื่น</w:t>
      </w:r>
    </w:p>
    <w:p w:rsidR="00045DD8" w:rsidRPr="00045DD8" w:rsidRDefault="00045DD8" w:rsidP="00045DD8">
      <w:pPr>
        <w:pStyle w:val="BodyText3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  <w:cs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9281" w:type="dxa"/>
        <w:tblInd w:w="5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88"/>
        <w:gridCol w:w="1298"/>
        <w:gridCol w:w="1298"/>
        <w:gridCol w:w="1298"/>
        <w:gridCol w:w="1299"/>
      </w:tblGrid>
      <w:tr w:rsidR="00045DD8" w:rsidRPr="00643EC8" w:rsidTr="00AC2148">
        <w:trPr>
          <w:trHeight w:val="405"/>
        </w:trPr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DD8" w:rsidRPr="00643EC8" w:rsidRDefault="00045DD8" w:rsidP="00045DD8">
            <w:pPr>
              <w:spacing w:line="216" w:lineRule="auto"/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spacing w:line="216" w:lineRule="auto"/>
              <w:ind w:right="-1058" w:hanging="1080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045DD8" w:rsidRPr="00643EC8" w:rsidTr="00AC2148">
        <w:trPr>
          <w:trHeight w:val="405"/>
        </w:trPr>
        <w:tc>
          <w:tcPr>
            <w:tcW w:w="4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1"/>
                <w:szCs w:val="31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45DD8" w:rsidRPr="001C5BE4" w:rsidRDefault="00045DD8" w:rsidP="00045DD8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C5BE4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45DD8" w:rsidRPr="00677EAA" w:rsidRDefault="00045DD8" w:rsidP="00045DD8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77EAA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ind w:left="-108" w:right="-136" w:firstLine="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43EC8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2</w:t>
            </w:r>
          </w:p>
        </w:tc>
      </w:tr>
      <w:tr w:rsidR="003078D8" w:rsidRPr="00643EC8" w:rsidTr="00AC2148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78D8" w:rsidRPr="00643EC8" w:rsidRDefault="003078D8" w:rsidP="00045DD8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คอนเสิร์ตและรายการโทรทัศน์ระหว่างผลิต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078D8" w:rsidRPr="003078D8" w:rsidRDefault="003078D8" w:rsidP="00183767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3078D8">
              <w:rPr>
                <w:sz w:val="31"/>
                <w:szCs w:val="31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78D8" w:rsidRPr="00274246" w:rsidRDefault="003078D8" w:rsidP="00183767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3078D8">
              <w:rPr>
                <w:rFonts w:hint="cs"/>
                <w:sz w:val="31"/>
                <w:szCs w:val="31"/>
                <w:cs/>
              </w:rPr>
              <w:t>23</w:t>
            </w:r>
            <w:r w:rsidRPr="003078D8">
              <w:rPr>
                <w:sz w:val="31"/>
                <w:szCs w:val="31"/>
              </w:rPr>
              <w:t>,393,820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3078D8" w:rsidRPr="00C0232F" w:rsidRDefault="003078D8" w:rsidP="00183767">
            <w:pPr>
              <w:jc w:val="center"/>
            </w:pPr>
            <w:r w:rsidRPr="00C0232F">
              <w:rPr>
                <w:sz w:val="31"/>
                <w:szCs w:val="31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78D8" w:rsidRPr="00EB4C93" w:rsidRDefault="003078D8" w:rsidP="00183767">
            <w:pPr>
              <w:jc w:val="center"/>
            </w:pPr>
            <w:r w:rsidRPr="00EB4C93">
              <w:rPr>
                <w:sz w:val="31"/>
                <w:szCs w:val="31"/>
              </w:rPr>
              <w:t>-</w:t>
            </w:r>
          </w:p>
        </w:tc>
      </w:tr>
      <w:tr w:rsidR="00045DD8" w:rsidRPr="00643EC8" w:rsidTr="00627FF2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5DD8" w:rsidRPr="00643EC8" w:rsidRDefault="00045DD8" w:rsidP="00045DD8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45DD8" w:rsidRPr="003078D8" w:rsidRDefault="003078D8" w:rsidP="00183767">
            <w:pPr>
              <w:spacing w:line="216" w:lineRule="auto"/>
              <w:ind w:left="-144" w:right="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17,304</w:t>
            </w:r>
            <w:r w:rsidR="00045DD8" w:rsidRPr="003078D8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47</w:t>
            </w:r>
            <w:r w:rsidR="00910CBD">
              <w:rPr>
                <w:sz w:val="31"/>
                <w:szCs w:val="31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DD8" w:rsidRPr="00274246" w:rsidRDefault="00045DD8" w:rsidP="00183767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274246">
              <w:rPr>
                <w:sz w:val="31"/>
                <w:szCs w:val="31"/>
              </w:rPr>
              <w:t>28,</w:t>
            </w:r>
            <w:r w:rsidR="00183767">
              <w:rPr>
                <w:sz w:val="31"/>
                <w:szCs w:val="31"/>
              </w:rPr>
              <w:t>649</w:t>
            </w:r>
            <w:r w:rsidRPr="00274246">
              <w:rPr>
                <w:sz w:val="31"/>
                <w:szCs w:val="31"/>
              </w:rPr>
              <w:t>,</w:t>
            </w:r>
            <w:r w:rsidR="00183767">
              <w:rPr>
                <w:sz w:val="31"/>
                <w:szCs w:val="31"/>
              </w:rPr>
              <w:t>385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045DD8" w:rsidRPr="00EB4C93" w:rsidRDefault="00045DD8" w:rsidP="00183767">
            <w:pPr>
              <w:spacing w:line="216" w:lineRule="auto"/>
              <w:ind w:left="-144" w:right="21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692,78</w:t>
            </w:r>
            <w:r w:rsidR="00910CBD">
              <w:rPr>
                <w:sz w:val="31"/>
                <w:szCs w:val="31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5DD8" w:rsidRPr="00EB4C93" w:rsidRDefault="00045DD8" w:rsidP="00183767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EB4C93">
              <w:rPr>
                <w:sz w:val="31"/>
                <w:szCs w:val="31"/>
              </w:rPr>
              <w:t>38,429,463</w:t>
            </w:r>
          </w:p>
        </w:tc>
      </w:tr>
      <w:tr w:rsidR="00045DD8" w:rsidRPr="00643EC8" w:rsidTr="00627FF2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5DD8" w:rsidRPr="00643EC8" w:rsidRDefault="00045DD8" w:rsidP="00045DD8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อื่นๆ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45DD8" w:rsidRPr="003078D8" w:rsidRDefault="00290B10" w:rsidP="00290B10">
            <w:pPr>
              <w:spacing w:line="216" w:lineRule="auto"/>
              <w:ind w:left="-144" w:right="29"/>
              <w:jc w:val="right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15</w:t>
            </w:r>
            <w:r>
              <w:rPr>
                <w:sz w:val="31"/>
                <w:szCs w:val="31"/>
              </w:rPr>
              <w:t>,472,836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5DD8" w:rsidRPr="00274246" w:rsidRDefault="00045DD8" w:rsidP="00183767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274246">
              <w:rPr>
                <w:sz w:val="31"/>
                <w:szCs w:val="31"/>
              </w:rPr>
              <w:t>2</w:t>
            </w:r>
            <w:r w:rsidR="003078D8">
              <w:rPr>
                <w:sz w:val="31"/>
                <w:szCs w:val="31"/>
              </w:rPr>
              <w:t>5,943</w:t>
            </w:r>
            <w:r w:rsidRPr="00274246">
              <w:rPr>
                <w:sz w:val="31"/>
                <w:szCs w:val="31"/>
              </w:rPr>
              <w:t>,</w:t>
            </w:r>
            <w:r w:rsidR="003078D8">
              <w:rPr>
                <w:sz w:val="31"/>
                <w:szCs w:val="31"/>
              </w:rPr>
              <w:t>774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045DD8" w:rsidRPr="00EB4C93" w:rsidRDefault="00045DD8" w:rsidP="00183767">
            <w:pPr>
              <w:spacing w:line="216" w:lineRule="auto"/>
              <w:ind w:left="-144" w:right="21"/>
              <w:jc w:val="right"/>
              <w:rPr>
                <w:sz w:val="31"/>
                <w:szCs w:val="31"/>
              </w:rPr>
            </w:pPr>
            <w:r w:rsidRPr="00EB4C93">
              <w:rPr>
                <w:sz w:val="31"/>
                <w:szCs w:val="31"/>
              </w:rPr>
              <w:t>1</w:t>
            </w:r>
            <w:r>
              <w:rPr>
                <w:sz w:val="31"/>
                <w:szCs w:val="31"/>
              </w:rPr>
              <w:t>1,359</w:t>
            </w:r>
            <w:r w:rsidRPr="00EB4C9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5DD8" w:rsidRPr="00EB4C93" w:rsidRDefault="00045DD8" w:rsidP="00183767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EB4C93">
              <w:rPr>
                <w:sz w:val="31"/>
                <w:szCs w:val="31"/>
              </w:rPr>
              <w:t>10,668,248</w:t>
            </w:r>
          </w:p>
        </w:tc>
      </w:tr>
      <w:tr w:rsidR="003078D8" w:rsidRPr="00643EC8" w:rsidTr="00AC2148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8D8" w:rsidRPr="00643EC8" w:rsidRDefault="005D6823" w:rsidP="001A71A2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5D6823">
              <w:rPr>
                <w:rFonts w:hint="cs"/>
                <w:sz w:val="31"/>
                <w:szCs w:val="31"/>
                <w:u w:val="single"/>
                <w:cs/>
              </w:rPr>
              <w:t>หัก</w:t>
            </w:r>
            <w:r>
              <w:rPr>
                <w:rFonts w:hint="cs"/>
                <w:sz w:val="31"/>
                <w:szCs w:val="31"/>
                <w:cs/>
              </w:rPr>
              <w:t xml:space="preserve"> </w:t>
            </w:r>
            <w:r w:rsidR="003078D8">
              <w:rPr>
                <w:rFonts w:hint="cs"/>
                <w:sz w:val="31"/>
                <w:szCs w:val="31"/>
                <w:cs/>
              </w:rPr>
              <w:t>ค่าเผื่อ</w:t>
            </w:r>
            <w:r w:rsidR="001A71A2">
              <w:rPr>
                <w:rFonts w:hint="cs"/>
                <w:sz w:val="31"/>
                <w:szCs w:val="31"/>
                <w:cs/>
              </w:rPr>
              <w:t>การด้อยค่า</w:t>
            </w:r>
            <w:r w:rsidR="003078D8">
              <w:rPr>
                <w:rFonts w:hint="cs"/>
                <w:sz w:val="31"/>
                <w:szCs w:val="31"/>
                <w:cs/>
              </w:rPr>
              <w:t>สินทรัพย์หมุนเวียนอื่น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8D8" w:rsidRPr="00EB4C93" w:rsidRDefault="00910CBD" w:rsidP="00183767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(3,604,23</w:t>
            </w:r>
            <w:r w:rsidR="00D55E35">
              <w:rPr>
                <w:sz w:val="31"/>
                <w:szCs w:val="31"/>
              </w:rPr>
              <w:t>7</w:t>
            </w:r>
            <w:r w:rsidR="003078D8">
              <w:rPr>
                <w:sz w:val="31"/>
                <w:szCs w:val="31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8D8" w:rsidRDefault="003078D8" w:rsidP="00045DD8">
            <w:pPr>
              <w:jc w:val="center"/>
            </w:pPr>
            <w:r w:rsidRPr="00180ECF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3078D8" w:rsidRPr="00EB4C93" w:rsidRDefault="00910CBD" w:rsidP="00183767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(3,604,237</w:t>
            </w:r>
            <w:r w:rsidR="003078D8">
              <w:rPr>
                <w:sz w:val="31"/>
                <w:szCs w:val="31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8D8" w:rsidRPr="00EB4C93" w:rsidRDefault="003078D8" w:rsidP="00045DD8">
            <w:pPr>
              <w:jc w:val="center"/>
            </w:pPr>
            <w:r w:rsidRPr="00EB4C93">
              <w:rPr>
                <w:rFonts w:hint="cs"/>
                <w:sz w:val="31"/>
                <w:szCs w:val="31"/>
                <w:cs/>
              </w:rPr>
              <w:t>-</w:t>
            </w:r>
          </w:p>
        </w:tc>
      </w:tr>
      <w:tr w:rsidR="00045DD8" w:rsidRPr="00643EC8" w:rsidTr="00AC2148">
        <w:trPr>
          <w:trHeight w:val="397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8" w:rsidRPr="00643EC8" w:rsidRDefault="00045DD8" w:rsidP="00045DD8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รวมสินทรัพย์หมุนเวียนอื่น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45DD8" w:rsidRPr="003078D8" w:rsidRDefault="003078D8" w:rsidP="00183767">
            <w:pPr>
              <w:spacing w:line="216" w:lineRule="auto"/>
              <w:ind w:left="-144" w:right="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29</w:t>
            </w:r>
            <w:r w:rsidR="00045DD8" w:rsidRPr="003078D8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173</w:t>
            </w:r>
            <w:r w:rsidR="00045DD8" w:rsidRPr="003078D8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075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DD8" w:rsidRPr="00274246" w:rsidRDefault="003078D8" w:rsidP="00183767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77</w:t>
            </w:r>
            <w:r w:rsidR="00045DD8" w:rsidRPr="00274246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986</w:t>
            </w:r>
            <w:r w:rsidR="00045DD8" w:rsidRPr="00274246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97</w:t>
            </w:r>
            <w:r w:rsidR="00045DD8" w:rsidRPr="00274246">
              <w:rPr>
                <w:sz w:val="31"/>
                <w:szCs w:val="31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45DD8" w:rsidRPr="00EB4C93" w:rsidRDefault="00045DD8" w:rsidP="00183767">
            <w:pPr>
              <w:spacing w:line="216" w:lineRule="auto"/>
              <w:ind w:left="-144" w:right="21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8,447,609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DD8" w:rsidRPr="00EB4C93" w:rsidRDefault="00045DD8" w:rsidP="00183767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49</w:t>
            </w:r>
            <w:r w:rsidRPr="00EB4C93">
              <w:rPr>
                <w:sz w:val="31"/>
                <w:szCs w:val="31"/>
              </w:rPr>
              <w:t>,</w:t>
            </w:r>
            <w:r w:rsidR="003078D8">
              <w:rPr>
                <w:sz w:val="31"/>
                <w:szCs w:val="31"/>
              </w:rPr>
              <w:t>097</w:t>
            </w:r>
            <w:r w:rsidRPr="00EB4C93">
              <w:rPr>
                <w:sz w:val="31"/>
                <w:szCs w:val="31"/>
              </w:rPr>
              <w:t>,</w:t>
            </w:r>
            <w:r w:rsidR="003078D8">
              <w:rPr>
                <w:sz w:val="31"/>
                <w:szCs w:val="31"/>
              </w:rPr>
              <w:t>711</w:t>
            </w:r>
          </w:p>
        </w:tc>
      </w:tr>
    </w:tbl>
    <w:p w:rsidR="00540987" w:rsidRDefault="00540987" w:rsidP="00045DD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  <w:sz w:val="20"/>
          <w:szCs w:val="20"/>
        </w:rPr>
      </w:pPr>
    </w:p>
    <w:p w:rsidR="005F4014" w:rsidRPr="00807356" w:rsidRDefault="00AF656C" w:rsidP="007F1106">
      <w:pPr>
        <w:pStyle w:val="BodyText3"/>
        <w:numPr>
          <w:ilvl w:val="0"/>
          <w:numId w:val="2"/>
        </w:numPr>
        <w:tabs>
          <w:tab w:val="left" w:pos="450"/>
        </w:tabs>
        <w:ind w:right="-706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สินทรัพย์ทางการเงินหมุนเวียนอื่น/เงินลงทุนชั่วคราว</w:t>
      </w:r>
    </w:p>
    <w:p w:rsidR="00463C0C" w:rsidRPr="00183767" w:rsidRDefault="00463C0C" w:rsidP="00463C0C">
      <w:pPr>
        <w:tabs>
          <w:tab w:val="left" w:pos="450"/>
        </w:tabs>
        <w:ind w:right="-871" w:firstLine="420"/>
        <w:outlineLvl w:val="0"/>
        <w:rPr>
          <w:sz w:val="6"/>
          <w:szCs w:val="6"/>
        </w:rPr>
      </w:pPr>
    </w:p>
    <w:p w:rsidR="00463C0C" w:rsidRPr="00643EC8" w:rsidRDefault="00463C0C" w:rsidP="00012E31">
      <w:pPr>
        <w:tabs>
          <w:tab w:val="left" w:pos="450"/>
        </w:tabs>
        <w:ind w:right="-871" w:firstLine="966"/>
        <w:outlineLvl w:val="0"/>
        <w:rPr>
          <w:sz w:val="31"/>
          <w:szCs w:val="31"/>
          <w:cs/>
        </w:rPr>
      </w:pPr>
      <w:r w:rsidRPr="00643EC8">
        <w:rPr>
          <w:sz w:val="31"/>
          <w:szCs w:val="31"/>
          <w:cs/>
        </w:rPr>
        <w:t>เงินลงทุน</w:t>
      </w:r>
      <w:r w:rsidRPr="0073412D">
        <w:rPr>
          <w:rFonts w:ascii="Angsana New" w:hAnsi="Angsana New"/>
          <w:cs/>
        </w:rPr>
        <w:t>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cs/>
        </w:rPr>
        <w:t>/ใบสำคัญแสดงสิทธิที่จะซื้อหุ้นสามัญ</w:t>
      </w:r>
    </w:p>
    <w:p w:rsidR="00463C0C" w:rsidRPr="00643EC8" w:rsidRDefault="00463C0C" w:rsidP="00463C0C">
      <w:pPr>
        <w:tabs>
          <w:tab w:val="left" w:pos="-420"/>
          <w:tab w:val="left" w:pos="1440"/>
          <w:tab w:val="left" w:pos="9356"/>
        </w:tabs>
        <w:spacing w:line="192" w:lineRule="auto"/>
        <w:ind w:left="360" w:right="-15"/>
        <w:jc w:val="right"/>
        <w:rPr>
          <w:sz w:val="31"/>
          <w:szCs w:val="31"/>
          <w:cs/>
        </w:rPr>
      </w:pPr>
      <w:r w:rsidRPr="00643EC8">
        <w:rPr>
          <w:sz w:val="31"/>
          <w:szCs w:val="31"/>
          <w:cs/>
        </w:rPr>
        <w:t xml:space="preserve">          หน่วย </w:t>
      </w:r>
      <w:r w:rsidRPr="00643EC8">
        <w:rPr>
          <w:sz w:val="31"/>
          <w:szCs w:val="31"/>
        </w:rPr>
        <w:t xml:space="preserve">: </w:t>
      </w:r>
      <w:r w:rsidRPr="00643EC8">
        <w:rPr>
          <w:sz w:val="31"/>
          <w:szCs w:val="31"/>
          <w:cs/>
        </w:rPr>
        <w:t>บาท</w:t>
      </w:r>
    </w:p>
    <w:tbl>
      <w:tblPr>
        <w:tblW w:w="92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5"/>
        <w:gridCol w:w="1846"/>
        <w:gridCol w:w="1847"/>
      </w:tblGrid>
      <w:tr w:rsidR="00463C0C" w:rsidRPr="00847BC5" w:rsidTr="00463C0C">
        <w:trPr>
          <w:cantSplit/>
          <w:trHeight w:val="438"/>
        </w:trPr>
        <w:tc>
          <w:tcPr>
            <w:tcW w:w="5565" w:type="dxa"/>
            <w:vMerge w:val="restart"/>
            <w:vAlign w:val="center"/>
          </w:tcPr>
          <w:p w:rsidR="00463C0C" w:rsidRPr="00643EC8" w:rsidRDefault="00463C0C" w:rsidP="002E46A3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693" w:type="dxa"/>
            <w:gridSpan w:val="2"/>
            <w:vAlign w:val="center"/>
          </w:tcPr>
          <w:p w:rsidR="00463C0C" w:rsidRPr="00643EC8" w:rsidRDefault="00463C0C" w:rsidP="002E46A3">
            <w:pPr>
              <w:tabs>
                <w:tab w:val="left" w:pos="-42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463C0C" w:rsidRPr="00847BC5" w:rsidTr="00183767">
        <w:trPr>
          <w:cantSplit/>
          <w:trHeight w:val="353"/>
        </w:trPr>
        <w:tc>
          <w:tcPr>
            <w:tcW w:w="5565" w:type="dxa"/>
            <w:vMerge/>
            <w:tcBorders>
              <w:bottom w:val="single" w:sz="4" w:space="0" w:color="auto"/>
            </w:tcBorders>
          </w:tcPr>
          <w:p w:rsidR="00463C0C" w:rsidRPr="00643EC8" w:rsidRDefault="00463C0C" w:rsidP="002E46A3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</w:p>
        </w:tc>
        <w:tc>
          <w:tcPr>
            <w:tcW w:w="184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463C0C" w:rsidRPr="001A1AB7" w:rsidRDefault="00463C0C" w:rsidP="00463C0C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256</w:t>
            </w:r>
            <w:r>
              <w:rPr>
                <w:rFonts w:hint="cs"/>
                <w:sz w:val="31"/>
                <w:szCs w:val="31"/>
                <w:cs/>
              </w:rPr>
              <w:t>3</w:t>
            </w:r>
          </w:p>
        </w:tc>
        <w:tc>
          <w:tcPr>
            <w:tcW w:w="1847" w:type="dxa"/>
            <w:tcBorders>
              <w:left w:val="nil"/>
              <w:bottom w:val="single" w:sz="4" w:space="0" w:color="auto"/>
            </w:tcBorders>
            <w:vAlign w:val="center"/>
          </w:tcPr>
          <w:p w:rsidR="00463C0C" w:rsidRPr="001A1AB7" w:rsidRDefault="00463C0C" w:rsidP="002E46A3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256</w:t>
            </w:r>
            <w:r w:rsidRPr="001A1AB7">
              <w:rPr>
                <w:sz w:val="31"/>
                <w:szCs w:val="31"/>
              </w:rPr>
              <w:t>2</w:t>
            </w:r>
          </w:p>
        </w:tc>
      </w:tr>
      <w:tr w:rsidR="00463C0C" w:rsidRPr="00847BC5" w:rsidTr="00183767">
        <w:trPr>
          <w:trHeight w:val="339"/>
        </w:trPr>
        <w:tc>
          <w:tcPr>
            <w:tcW w:w="5565" w:type="dxa"/>
            <w:tcBorders>
              <w:bottom w:val="nil"/>
            </w:tcBorders>
            <w:vAlign w:val="bottom"/>
          </w:tcPr>
          <w:p w:rsidR="00463C0C" w:rsidRPr="00643EC8" w:rsidRDefault="00463C0C" w:rsidP="002E46A3">
            <w:pPr>
              <w:tabs>
                <w:tab w:val="left" w:pos="-420"/>
                <w:tab w:val="left" w:pos="900"/>
                <w:tab w:val="left" w:pos="1440"/>
              </w:tabs>
              <w:ind w:right="-439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846" w:type="dxa"/>
            <w:tcBorders>
              <w:bottom w:val="nil"/>
              <w:right w:val="dashed" w:sz="4" w:space="0" w:color="auto"/>
            </w:tcBorders>
            <w:vAlign w:val="bottom"/>
          </w:tcPr>
          <w:p w:rsidR="00463C0C" w:rsidRPr="001A1AB7" w:rsidRDefault="00463C0C" w:rsidP="002E46A3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</w:p>
        </w:tc>
        <w:tc>
          <w:tcPr>
            <w:tcW w:w="1847" w:type="dxa"/>
            <w:tcBorders>
              <w:left w:val="nil"/>
              <w:bottom w:val="nil"/>
            </w:tcBorders>
            <w:vAlign w:val="bottom"/>
          </w:tcPr>
          <w:p w:rsidR="00463C0C" w:rsidRPr="001A1AB7" w:rsidRDefault="00463C0C" w:rsidP="002E46A3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</w:p>
        </w:tc>
      </w:tr>
      <w:tr w:rsidR="00463C0C" w:rsidRPr="00847BC5" w:rsidTr="00183767">
        <w:trPr>
          <w:trHeight w:val="339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463C0C" w:rsidRPr="00643EC8" w:rsidRDefault="00463C0C" w:rsidP="00463C0C">
            <w:pPr>
              <w:tabs>
                <w:tab w:val="left" w:pos="-420"/>
                <w:tab w:val="left" w:pos="900"/>
                <w:tab w:val="left" w:pos="1440"/>
              </w:tabs>
              <w:ind w:right="-439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เงินลงทุน</w:t>
            </w:r>
            <w:r w:rsidR="005D6823">
              <w:rPr>
                <w:rFonts w:hint="cs"/>
                <w:sz w:val="31"/>
                <w:szCs w:val="31"/>
                <w:cs/>
              </w:rPr>
              <w:t>ใน</w:t>
            </w:r>
            <w:r w:rsidRPr="00643EC8">
              <w:rPr>
                <w:sz w:val="31"/>
                <w:szCs w:val="31"/>
                <w:cs/>
              </w:rPr>
              <w:t>ใบ</w:t>
            </w:r>
            <w:r w:rsidR="00DE565C">
              <w:rPr>
                <w:rFonts w:hint="cs"/>
                <w:sz w:val="31"/>
                <w:szCs w:val="31"/>
                <w:cs/>
              </w:rPr>
              <w:t>สำคัญ</w:t>
            </w:r>
            <w:r w:rsidRPr="00643EC8">
              <w:rPr>
                <w:sz w:val="31"/>
                <w:szCs w:val="31"/>
                <w:cs/>
              </w:rPr>
              <w:t>แสดงสิทธิที่จะซื้อหุ้นสามัญ</w:t>
            </w:r>
            <w:r w:rsidRPr="00643EC8">
              <w:rPr>
                <w:sz w:val="31"/>
                <w:szCs w:val="31"/>
              </w:rPr>
              <w:t>-</w:t>
            </w:r>
            <w:r w:rsidRPr="00643EC8">
              <w:rPr>
                <w:rFonts w:hint="cs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84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63C0C" w:rsidRPr="00C81E58" w:rsidRDefault="00463C0C" w:rsidP="002E46A3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C81E58">
              <w:rPr>
                <w:sz w:val="31"/>
                <w:szCs w:val="31"/>
              </w:rPr>
              <w:t>-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</w:tcBorders>
            <w:vAlign w:val="bottom"/>
          </w:tcPr>
          <w:p w:rsidR="00463C0C" w:rsidRPr="001A1AB7" w:rsidRDefault="00463C0C" w:rsidP="002E46A3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</w:rPr>
              <w:t>-</w:t>
            </w:r>
          </w:p>
        </w:tc>
      </w:tr>
      <w:tr w:rsidR="00463C0C" w:rsidRPr="00847BC5" w:rsidTr="00183767">
        <w:trPr>
          <w:trHeight w:val="557"/>
        </w:trPr>
        <w:tc>
          <w:tcPr>
            <w:tcW w:w="5565" w:type="dxa"/>
            <w:tcBorders>
              <w:top w:val="nil"/>
              <w:bottom w:val="single" w:sz="4" w:space="0" w:color="auto"/>
            </w:tcBorders>
            <w:vAlign w:val="center"/>
          </w:tcPr>
          <w:p w:rsidR="00463C0C" w:rsidRPr="00643EC8" w:rsidRDefault="00463C0C" w:rsidP="00463C0C">
            <w:pPr>
              <w:tabs>
                <w:tab w:val="left" w:pos="-420"/>
                <w:tab w:val="left" w:pos="162"/>
                <w:tab w:val="left" w:pos="900"/>
                <w:tab w:val="left" w:pos="1440"/>
              </w:tabs>
              <w:ind w:right="342"/>
              <w:rPr>
                <w:position w:val="-36"/>
                <w:sz w:val="31"/>
                <w:szCs w:val="31"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บวก</w:t>
            </w:r>
            <w:r w:rsidRPr="00643EC8">
              <w:rPr>
                <w:sz w:val="31"/>
                <w:szCs w:val="31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463C0C" w:rsidRPr="00C81E58" w:rsidRDefault="00C81E58" w:rsidP="00C81E58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63C0C" w:rsidRPr="001A1AB7" w:rsidRDefault="00463C0C" w:rsidP="002E46A3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757,25</w:t>
            </w:r>
            <w:r w:rsidRPr="001A1AB7">
              <w:rPr>
                <w:sz w:val="31"/>
                <w:szCs w:val="31"/>
              </w:rPr>
              <w:t>0</w:t>
            </w:r>
          </w:p>
        </w:tc>
      </w:tr>
      <w:tr w:rsidR="00463C0C" w:rsidRPr="00847BC5" w:rsidTr="00183767">
        <w:tc>
          <w:tcPr>
            <w:tcW w:w="5565" w:type="dxa"/>
            <w:tcBorders>
              <w:bottom w:val="single" w:sz="4" w:space="0" w:color="auto"/>
            </w:tcBorders>
          </w:tcPr>
          <w:p w:rsidR="00463C0C" w:rsidRPr="00643EC8" w:rsidRDefault="00463C0C" w:rsidP="002E46A3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  <w:r>
              <w:rPr>
                <w:sz w:val="30"/>
                <w:szCs w:val="30"/>
                <w:cs/>
              </w:rPr>
              <w:t>เงินลงทุน</w:t>
            </w:r>
            <w:r>
              <w:rPr>
                <w:rFonts w:hint="cs"/>
                <w:sz w:val="30"/>
                <w:szCs w:val="30"/>
                <w:cs/>
              </w:rPr>
              <w:t>ในใบ</w:t>
            </w:r>
            <w:r w:rsidRPr="00847BC5">
              <w:rPr>
                <w:sz w:val="30"/>
                <w:szCs w:val="30"/>
                <w:cs/>
              </w:rPr>
              <w:t>สำคัญแสดงสิทธิที่จะซื้อหุ้นสามัญ</w:t>
            </w:r>
            <w:r w:rsidRPr="00643EC8">
              <w:rPr>
                <w:sz w:val="31"/>
                <w:szCs w:val="31"/>
                <w:cs/>
              </w:rPr>
              <w:t>-มูลค่ายุติธรรม</w:t>
            </w:r>
          </w:p>
        </w:tc>
        <w:tc>
          <w:tcPr>
            <w:tcW w:w="1846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463C0C" w:rsidRPr="00C81E58" w:rsidRDefault="00C81E58" w:rsidP="00C81E58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  <w:tc>
          <w:tcPr>
            <w:tcW w:w="1847" w:type="dxa"/>
            <w:tcBorders>
              <w:left w:val="nil"/>
              <w:bottom w:val="single" w:sz="4" w:space="0" w:color="auto"/>
            </w:tcBorders>
            <w:vAlign w:val="bottom"/>
          </w:tcPr>
          <w:p w:rsidR="00463C0C" w:rsidRPr="001A1AB7" w:rsidRDefault="00463C0C" w:rsidP="002E46A3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757,25</w:t>
            </w:r>
            <w:r w:rsidRPr="001A1AB7">
              <w:rPr>
                <w:sz w:val="31"/>
                <w:szCs w:val="31"/>
              </w:rPr>
              <w:t>0</w:t>
            </w:r>
          </w:p>
        </w:tc>
      </w:tr>
    </w:tbl>
    <w:p w:rsidR="00463C0C" w:rsidRPr="00847BC5" w:rsidRDefault="00463C0C" w:rsidP="00463C0C">
      <w:pPr>
        <w:tabs>
          <w:tab w:val="left" w:pos="-420"/>
          <w:tab w:val="left" w:pos="896"/>
          <w:tab w:val="left" w:pos="1440"/>
        </w:tabs>
        <w:ind w:left="644" w:right="-7"/>
        <w:jc w:val="thaiDistribute"/>
        <w:rPr>
          <w:spacing w:val="2"/>
          <w:sz w:val="4"/>
          <w:szCs w:val="4"/>
        </w:rPr>
      </w:pPr>
    </w:p>
    <w:p w:rsidR="00463C0C" w:rsidRPr="00463C0C" w:rsidRDefault="00463C0C" w:rsidP="00D94AD5">
      <w:pPr>
        <w:tabs>
          <w:tab w:val="left" w:pos="1440"/>
        </w:tabs>
        <w:ind w:left="420" w:right="-14" w:firstLine="522"/>
        <w:jc w:val="thaiDistribute"/>
        <w:rPr>
          <w:rFonts w:ascii="Times New Roman" w:hAnsi="Times New Roman"/>
          <w:sz w:val="16"/>
          <w:szCs w:val="16"/>
          <w:cs/>
        </w:rPr>
      </w:pPr>
      <w:r w:rsidRPr="00CC4731">
        <w:rPr>
          <w:spacing w:val="2"/>
          <w:cs/>
        </w:rPr>
        <w:t>ผล</w:t>
      </w:r>
      <w:r>
        <w:rPr>
          <w:rFonts w:hint="cs"/>
          <w:spacing w:val="2"/>
          <w:cs/>
        </w:rPr>
        <w:t>กำไร</w:t>
      </w:r>
      <w:r>
        <w:rPr>
          <w:spacing w:val="2"/>
        </w:rPr>
        <w:t>/</w:t>
      </w:r>
      <w:r w:rsidRPr="00CC4731">
        <w:rPr>
          <w:rFonts w:hint="cs"/>
          <w:spacing w:val="2"/>
          <w:cs/>
        </w:rPr>
        <w:t>ขาดทุน</w:t>
      </w:r>
      <w:r w:rsidRPr="00CC4731">
        <w:rPr>
          <w:spacing w:val="2"/>
          <w:cs/>
        </w:rPr>
        <w:t>จา</w:t>
      </w:r>
      <w:r w:rsidRPr="00CC4731">
        <w:rPr>
          <w:rFonts w:hint="cs"/>
          <w:spacing w:val="2"/>
          <w:cs/>
        </w:rPr>
        <w:t>ก</w:t>
      </w:r>
      <w:r w:rsidRPr="00CC4731">
        <w:rPr>
          <w:spacing w:val="2"/>
          <w:cs/>
        </w:rPr>
        <w:t>เงินลงทุนใน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="00070FBB">
        <w:rPr>
          <w:spacing w:val="2"/>
          <w:cs/>
        </w:rPr>
        <w:t>ในระหว่า</w:t>
      </w:r>
      <w:r w:rsidR="00070FBB">
        <w:rPr>
          <w:rFonts w:hint="cs"/>
          <w:spacing w:val="2"/>
          <w:cs/>
        </w:rPr>
        <w:t>งปี</w:t>
      </w:r>
      <w:r w:rsidRPr="00CC4731">
        <w:rPr>
          <w:spacing w:val="2"/>
          <w:cs/>
        </w:rPr>
        <w:t>ได้นำไปแสดงในงบกำไรขาดทุนแล้ว ดังนี้</w:t>
      </w:r>
    </w:p>
    <w:p w:rsidR="00463C0C" w:rsidRPr="00C81E58" w:rsidRDefault="00463C0C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6"/>
        <w:jc w:val="right"/>
        <w:outlineLvl w:val="0"/>
        <w:rPr>
          <w:sz w:val="31"/>
          <w:szCs w:val="31"/>
        </w:rPr>
      </w:pPr>
      <w:r w:rsidRPr="00847BC5">
        <w:rPr>
          <w:sz w:val="29"/>
          <w:szCs w:val="29"/>
          <w:cs/>
        </w:rPr>
        <w:tab/>
      </w:r>
      <w:r w:rsidRPr="00C81E58">
        <w:rPr>
          <w:sz w:val="31"/>
          <w:szCs w:val="31"/>
          <w:cs/>
        </w:rPr>
        <w:t>หน่วย</w:t>
      </w:r>
      <w:r w:rsidRPr="00C81E58">
        <w:rPr>
          <w:sz w:val="31"/>
          <w:szCs w:val="31"/>
        </w:rPr>
        <w:t xml:space="preserve"> : </w:t>
      </w:r>
      <w:r w:rsidRPr="00C81E58">
        <w:rPr>
          <w:sz w:val="31"/>
          <w:szCs w:val="31"/>
          <w:cs/>
        </w:rPr>
        <w:t>บาท</w:t>
      </w:r>
    </w:p>
    <w:tbl>
      <w:tblPr>
        <w:tblW w:w="9219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7"/>
        <w:gridCol w:w="1671"/>
        <w:gridCol w:w="1671"/>
      </w:tblGrid>
      <w:tr w:rsidR="00463C0C" w:rsidRPr="00C81E58" w:rsidTr="00183767">
        <w:trPr>
          <w:cantSplit/>
        </w:trPr>
        <w:tc>
          <w:tcPr>
            <w:tcW w:w="5877" w:type="dxa"/>
            <w:vMerge w:val="restart"/>
            <w:vAlign w:val="center"/>
          </w:tcPr>
          <w:p w:rsidR="00463C0C" w:rsidRPr="00C81E58" w:rsidRDefault="00463C0C" w:rsidP="002E46A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81E58">
              <w:rPr>
                <w:sz w:val="30"/>
                <w:szCs w:val="30"/>
                <w:cs/>
              </w:rPr>
              <w:t>รายการ</w:t>
            </w:r>
          </w:p>
          <w:p w:rsidR="00463C0C" w:rsidRPr="00C81E58" w:rsidRDefault="00463C0C" w:rsidP="00E808C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81E58">
              <w:rPr>
                <w:rFonts w:hint="cs"/>
                <w:sz w:val="30"/>
                <w:szCs w:val="30"/>
                <w:cs/>
              </w:rPr>
              <w:t>สำหรับ</w:t>
            </w:r>
            <w:r w:rsidR="00E808C2" w:rsidRPr="00C81E58">
              <w:rPr>
                <w:rFonts w:hint="cs"/>
                <w:sz w:val="30"/>
                <w:szCs w:val="30"/>
                <w:cs/>
              </w:rPr>
              <w:t>ปี</w:t>
            </w:r>
            <w:r w:rsidRPr="00C81E58">
              <w:rPr>
                <w:rFonts w:hint="cs"/>
                <w:sz w:val="30"/>
                <w:szCs w:val="30"/>
                <w:cs/>
              </w:rPr>
              <w:t xml:space="preserve"> สิ้นสุดวันที่ </w:t>
            </w:r>
            <w:r w:rsidRPr="00C81E58">
              <w:rPr>
                <w:sz w:val="30"/>
                <w:szCs w:val="30"/>
              </w:rPr>
              <w:t>3</w:t>
            </w:r>
            <w:r w:rsidR="00E808C2" w:rsidRPr="00C81E58">
              <w:rPr>
                <w:rFonts w:hint="cs"/>
                <w:sz w:val="30"/>
                <w:szCs w:val="30"/>
                <w:cs/>
              </w:rPr>
              <w:t>1</w:t>
            </w:r>
            <w:r w:rsidRPr="00C81E5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808C2" w:rsidRPr="00C81E58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342" w:type="dxa"/>
            <w:gridSpan w:val="2"/>
            <w:tcBorders>
              <w:bottom w:val="single" w:sz="4" w:space="0" w:color="auto"/>
            </w:tcBorders>
            <w:vAlign w:val="center"/>
          </w:tcPr>
          <w:p w:rsidR="00463C0C" w:rsidRPr="00183767" w:rsidRDefault="00463C0C" w:rsidP="002E46A3">
            <w:pPr>
              <w:ind w:left="-108" w:right="-108"/>
              <w:jc w:val="center"/>
              <w:rPr>
                <w:spacing w:val="-6"/>
                <w:sz w:val="30"/>
                <w:szCs w:val="30"/>
                <w:cs/>
              </w:rPr>
            </w:pPr>
            <w:r w:rsidRPr="00183767">
              <w:rPr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63C0C" w:rsidRPr="00C81E58" w:rsidTr="00183767">
        <w:trPr>
          <w:cantSplit/>
          <w:trHeight w:val="255"/>
        </w:trPr>
        <w:tc>
          <w:tcPr>
            <w:tcW w:w="5877" w:type="dxa"/>
            <w:vMerge/>
            <w:tcBorders>
              <w:bottom w:val="single" w:sz="4" w:space="0" w:color="auto"/>
            </w:tcBorders>
          </w:tcPr>
          <w:p w:rsidR="00463C0C" w:rsidRPr="00C81E58" w:rsidRDefault="00463C0C" w:rsidP="002E46A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sz w:val="30"/>
                <w:szCs w:val="30"/>
              </w:rPr>
            </w:pPr>
          </w:p>
        </w:tc>
        <w:tc>
          <w:tcPr>
            <w:tcW w:w="167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463C0C" w:rsidRPr="00C81E58" w:rsidRDefault="00463C0C" w:rsidP="002E46A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C81E58">
              <w:rPr>
                <w:sz w:val="30"/>
                <w:szCs w:val="30"/>
              </w:rPr>
              <w:t>256</w:t>
            </w:r>
            <w:r w:rsidRPr="00C81E58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</w:tcBorders>
            <w:vAlign w:val="center"/>
          </w:tcPr>
          <w:p w:rsidR="00463C0C" w:rsidRPr="00C81E58" w:rsidRDefault="00463C0C" w:rsidP="002E46A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C81E58">
              <w:rPr>
                <w:sz w:val="30"/>
                <w:szCs w:val="30"/>
              </w:rPr>
              <w:t>256</w:t>
            </w:r>
            <w:r w:rsidRPr="00C81E58">
              <w:rPr>
                <w:rFonts w:hint="cs"/>
                <w:sz w:val="30"/>
                <w:szCs w:val="30"/>
                <w:cs/>
              </w:rPr>
              <w:t>2</w:t>
            </w:r>
          </w:p>
        </w:tc>
      </w:tr>
      <w:tr w:rsidR="00463C0C" w:rsidRPr="00C81E58" w:rsidTr="00183767">
        <w:trPr>
          <w:trHeight w:val="381"/>
        </w:trPr>
        <w:tc>
          <w:tcPr>
            <w:tcW w:w="5877" w:type="dxa"/>
            <w:tcBorders>
              <w:top w:val="single" w:sz="4" w:space="0" w:color="auto"/>
              <w:bottom w:val="nil"/>
            </w:tcBorders>
          </w:tcPr>
          <w:p w:rsidR="00463C0C" w:rsidRPr="00183767" w:rsidRDefault="00463C0C" w:rsidP="002E46A3">
            <w:pPr>
              <w:ind w:right="-134"/>
              <w:rPr>
                <w:spacing w:val="-8"/>
                <w:sz w:val="30"/>
                <w:szCs w:val="30"/>
                <w:cs/>
              </w:rPr>
            </w:pPr>
            <w:r w:rsidRPr="00183767">
              <w:rPr>
                <w:rFonts w:hint="cs"/>
                <w:spacing w:val="-8"/>
                <w:sz w:val="30"/>
                <w:szCs w:val="30"/>
                <w:cs/>
              </w:rPr>
              <w:t>ขาดทุน</w:t>
            </w:r>
            <w:r w:rsidRPr="00183767">
              <w:rPr>
                <w:spacing w:val="-8"/>
                <w:sz w:val="30"/>
                <w:szCs w:val="30"/>
                <w:cs/>
              </w:rPr>
              <w:t>ที่ยังไม่เกิดขึ้นของเงินลงทุนใน</w:t>
            </w:r>
            <w:r w:rsidRPr="00183767">
              <w:rPr>
                <w:rFonts w:hint="cs"/>
                <w:spacing w:val="-8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67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63C0C" w:rsidRPr="00C81E58" w:rsidRDefault="00463C0C" w:rsidP="002E46A3">
            <w:pPr>
              <w:tabs>
                <w:tab w:val="left" w:pos="-108"/>
              </w:tabs>
              <w:ind w:right="-54"/>
              <w:jc w:val="center"/>
              <w:rPr>
                <w:spacing w:val="-4"/>
              </w:rPr>
            </w:pPr>
            <w:r w:rsidRPr="00C81E58">
              <w:rPr>
                <w:spacing w:val="-4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63C0C" w:rsidRPr="00C81E58" w:rsidRDefault="00E808C2" w:rsidP="002E46A3">
            <w:pPr>
              <w:tabs>
                <w:tab w:val="left" w:pos="-108"/>
              </w:tabs>
              <w:ind w:right="-54"/>
              <w:jc w:val="center"/>
              <w:rPr>
                <w:spacing w:val="-4"/>
              </w:rPr>
            </w:pPr>
            <w:r w:rsidRPr="00C81E58">
              <w:rPr>
                <w:rFonts w:hint="cs"/>
                <w:spacing w:val="-4"/>
                <w:cs/>
              </w:rPr>
              <w:t>1</w:t>
            </w:r>
            <w:r w:rsidRPr="00C81E58">
              <w:rPr>
                <w:spacing w:val="-4"/>
              </w:rPr>
              <w:t>,106,750</w:t>
            </w:r>
          </w:p>
        </w:tc>
      </w:tr>
      <w:tr w:rsidR="00463C0C" w:rsidRPr="00847BC5" w:rsidTr="00183767">
        <w:trPr>
          <w:trHeight w:val="381"/>
        </w:trPr>
        <w:tc>
          <w:tcPr>
            <w:tcW w:w="5877" w:type="dxa"/>
            <w:tcBorders>
              <w:top w:val="nil"/>
              <w:bottom w:val="single" w:sz="4" w:space="0" w:color="auto"/>
            </w:tcBorders>
          </w:tcPr>
          <w:p w:rsidR="00463C0C" w:rsidRPr="00183767" w:rsidRDefault="00463C0C" w:rsidP="002E46A3">
            <w:pPr>
              <w:ind w:right="-134"/>
              <w:rPr>
                <w:spacing w:val="-6"/>
                <w:sz w:val="30"/>
                <w:szCs w:val="30"/>
                <w:cs/>
              </w:rPr>
            </w:pPr>
            <w:r w:rsidRPr="0018376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ขาดทุนจากการจำหน่าย</w:t>
            </w:r>
            <w:r w:rsidRPr="00183767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</w:t>
            </w:r>
            <w:r w:rsidRPr="00183767">
              <w:rPr>
                <w:rFonts w:hint="cs"/>
                <w:spacing w:val="-6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67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463C0C" w:rsidRPr="00C81E58" w:rsidRDefault="00463C0C" w:rsidP="002E46A3">
            <w:pPr>
              <w:tabs>
                <w:tab w:val="left" w:pos="-108"/>
              </w:tabs>
              <w:ind w:right="-54"/>
              <w:jc w:val="center"/>
              <w:rPr>
                <w:spacing w:val="-4"/>
              </w:rPr>
            </w:pPr>
            <w:r w:rsidRPr="00C81E58">
              <w:rPr>
                <w:rFonts w:hint="cs"/>
                <w:spacing w:val="-4"/>
                <w:cs/>
              </w:rPr>
              <w:t>603</w:t>
            </w:r>
            <w:r w:rsidR="00196E35">
              <w:rPr>
                <w:spacing w:val="-4"/>
              </w:rPr>
              <w:t>,489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463C0C" w:rsidRDefault="00463C0C" w:rsidP="002E46A3">
            <w:pPr>
              <w:tabs>
                <w:tab w:val="left" w:pos="-108"/>
              </w:tabs>
              <w:ind w:right="-54"/>
              <w:jc w:val="center"/>
              <w:rPr>
                <w:spacing w:val="-4"/>
                <w:cs/>
              </w:rPr>
            </w:pPr>
            <w:r w:rsidRPr="00C81E58">
              <w:rPr>
                <w:rFonts w:hint="cs"/>
                <w:spacing w:val="-4"/>
                <w:cs/>
              </w:rPr>
              <w:t>-</w:t>
            </w:r>
          </w:p>
        </w:tc>
      </w:tr>
    </w:tbl>
    <w:p w:rsidR="000F497B" w:rsidRDefault="000F497B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AC2148" w:rsidRPr="00540987" w:rsidRDefault="00AC2148" w:rsidP="00463C0C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12"/>
          <w:szCs w:val="12"/>
        </w:rPr>
      </w:pPr>
    </w:p>
    <w:p w:rsidR="00E62D49" w:rsidRDefault="00E808C2" w:rsidP="00E808C2">
      <w:pPr>
        <w:pStyle w:val="BodyText3"/>
        <w:numPr>
          <w:ilvl w:val="0"/>
          <w:numId w:val="2"/>
        </w:numPr>
        <w:tabs>
          <w:tab w:val="left" w:pos="450"/>
        </w:tabs>
        <w:ind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สินทรัพย์ทางการเงินไม่หมุนเวียนอื่น/เงินลงทุนเผื่อขาย</w:t>
      </w:r>
    </w:p>
    <w:p w:rsidR="00E808C2" w:rsidRPr="00E808C2" w:rsidRDefault="00E808C2" w:rsidP="00E808C2">
      <w:pPr>
        <w:pStyle w:val="BodyText3"/>
        <w:tabs>
          <w:tab w:val="left" w:pos="450"/>
        </w:tabs>
        <w:ind w:left="360" w:right="-706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เงิน</w:t>
      </w:r>
      <w:r w:rsidRPr="00F171FA">
        <w:rPr>
          <w:rFonts w:ascii="Angsana New" w:hAnsi="Angsana New" w:hint="cs"/>
          <w:b/>
          <w:bCs/>
          <w:cs/>
        </w:rPr>
        <w:t>ลงทุนใน</w:t>
      </w:r>
      <w:r>
        <w:rPr>
          <w:rFonts w:ascii="Angsana New" w:hAnsi="Angsana New" w:hint="cs"/>
          <w:b/>
          <w:bCs/>
          <w:cs/>
        </w:rPr>
        <w:t>ตราสารทุนในความต้องการของตลาด</w:t>
      </w:r>
      <w:r>
        <w:rPr>
          <w:rFonts w:ascii="Angsana New" w:hAnsi="Angsana New"/>
          <w:b/>
          <w:bCs/>
        </w:rPr>
        <w:t>/</w:t>
      </w:r>
      <w:r>
        <w:rPr>
          <w:rFonts w:ascii="Angsana New" w:hAnsi="Angsana New" w:cs="Angsana New"/>
          <w:b/>
          <w:bCs/>
          <w:cs/>
        </w:rPr>
        <w:t>เงินลงทุนเผื่อขาย</w:t>
      </w:r>
    </w:p>
    <w:p w:rsidR="000F789C" w:rsidRPr="00643EC8" w:rsidRDefault="008A3690" w:rsidP="009A529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F789C" w:rsidRPr="00D4736F">
        <w:rPr>
          <w:rFonts w:ascii="Angsana New" w:hAnsi="Angsana New"/>
          <w:b/>
          <w:bCs/>
          <w:sz w:val="27"/>
          <w:szCs w:val="27"/>
        </w:rPr>
        <w:tab/>
      </w:r>
      <w:r w:rsidR="000F789C" w:rsidRPr="00643EC8">
        <w:rPr>
          <w:rFonts w:ascii="Angsana New" w:hAnsi="Angsana New" w:hint="cs"/>
          <w:sz w:val="31"/>
          <w:szCs w:val="31"/>
          <w:cs/>
        </w:rPr>
        <w:t>หน่วย</w:t>
      </w:r>
      <w:r w:rsidR="00367E92">
        <w:rPr>
          <w:rFonts w:ascii="Angsana New" w:hAnsi="Angsana New"/>
          <w:sz w:val="31"/>
          <w:szCs w:val="31"/>
        </w:rPr>
        <w:t xml:space="preserve"> </w:t>
      </w:r>
      <w:r w:rsidR="000F789C" w:rsidRPr="00643EC8">
        <w:rPr>
          <w:rFonts w:ascii="Angsana New" w:hAnsi="Angsana New"/>
          <w:sz w:val="31"/>
          <w:szCs w:val="31"/>
        </w:rPr>
        <w:t xml:space="preserve">: </w:t>
      </w:r>
      <w:r w:rsidR="000F789C" w:rsidRPr="00643EC8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5"/>
        <w:gridCol w:w="1824"/>
        <w:gridCol w:w="1824"/>
      </w:tblGrid>
      <w:tr w:rsidR="000F789C" w:rsidRPr="00643EC8" w:rsidTr="00643EC8">
        <w:trPr>
          <w:trHeight w:val="379"/>
        </w:trPr>
        <w:tc>
          <w:tcPr>
            <w:tcW w:w="5565" w:type="dxa"/>
            <w:vMerge w:val="restart"/>
            <w:shd w:val="clear" w:color="auto" w:fill="auto"/>
            <w:vAlign w:val="center"/>
          </w:tcPr>
          <w:p w:rsidR="000F789C" w:rsidRPr="00643EC8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648" w:type="dxa"/>
            <w:gridSpan w:val="2"/>
            <w:tcBorders>
              <w:bottom w:val="single" w:sz="4" w:space="0" w:color="auto"/>
            </w:tcBorders>
          </w:tcPr>
          <w:p w:rsidR="000F789C" w:rsidRPr="00643EC8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E808C2" w:rsidRPr="00643EC8" w:rsidTr="007155BD">
        <w:trPr>
          <w:trHeight w:val="281"/>
        </w:trPr>
        <w:tc>
          <w:tcPr>
            <w:tcW w:w="55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08C2" w:rsidRPr="00643EC8" w:rsidRDefault="00E808C2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</w:rPr>
            </w:pPr>
          </w:p>
        </w:tc>
        <w:tc>
          <w:tcPr>
            <w:tcW w:w="182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E808C2" w:rsidRPr="001A1AB7" w:rsidRDefault="00E808C2" w:rsidP="00E808C2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</w:t>
            </w:r>
            <w:r w:rsidRPr="001A1AB7">
              <w:rPr>
                <w:rFonts w:hint="cs"/>
                <w:sz w:val="31"/>
                <w:szCs w:val="31"/>
                <w:cs/>
              </w:rPr>
              <w:t>6</w:t>
            </w:r>
            <w:r>
              <w:rPr>
                <w:sz w:val="31"/>
                <w:szCs w:val="31"/>
              </w:rPr>
              <w:t>3</w:t>
            </w:r>
          </w:p>
        </w:tc>
        <w:tc>
          <w:tcPr>
            <w:tcW w:w="182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E808C2" w:rsidRPr="001A1AB7" w:rsidRDefault="00E808C2" w:rsidP="002E46A3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</w:t>
            </w:r>
            <w:r w:rsidRPr="001A1AB7">
              <w:rPr>
                <w:rFonts w:hint="cs"/>
                <w:sz w:val="31"/>
                <w:szCs w:val="31"/>
                <w:cs/>
              </w:rPr>
              <w:t>6</w:t>
            </w:r>
            <w:r w:rsidRPr="001A1AB7">
              <w:rPr>
                <w:sz w:val="31"/>
                <w:szCs w:val="31"/>
              </w:rPr>
              <w:t>2</w:t>
            </w:r>
          </w:p>
        </w:tc>
      </w:tr>
      <w:tr w:rsidR="00E808C2" w:rsidRPr="00643EC8" w:rsidTr="007155BD">
        <w:trPr>
          <w:trHeight w:val="447"/>
        </w:trPr>
        <w:tc>
          <w:tcPr>
            <w:tcW w:w="5565" w:type="dxa"/>
            <w:tcBorders>
              <w:top w:val="single" w:sz="4" w:space="0" w:color="auto"/>
              <w:bottom w:val="nil"/>
            </w:tcBorders>
            <w:vAlign w:val="bottom"/>
          </w:tcPr>
          <w:p w:rsidR="00E808C2" w:rsidRPr="00643EC8" w:rsidRDefault="00E808C2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8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08C2" w:rsidRPr="001A1AB7" w:rsidRDefault="00E808C2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31"/>
                <w:szCs w:val="31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08C2" w:rsidRPr="001A1AB7" w:rsidRDefault="00E808C2" w:rsidP="002E46A3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31"/>
                <w:szCs w:val="31"/>
              </w:rPr>
            </w:pPr>
          </w:p>
        </w:tc>
      </w:tr>
      <w:tr w:rsidR="00E808C2" w:rsidRPr="00643EC8" w:rsidTr="007155BD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E808C2" w:rsidRPr="00643EC8" w:rsidRDefault="00E808C2" w:rsidP="00012EEE">
            <w:pPr>
              <w:tabs>
                <w:tab w:val="left" w:pos="216"/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ราคาทุน</w:t>
            </w:r>
          </w:p>
        </w:tc>
        <w:tc>
          <w:tcPr>
            <w:tcW w:w="1824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808C2" w:rsidRPr="001A1AB7" w:rsidRDefault="00E808C2" w:rsidP="00007B7B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>266,046,765</w:t>
            </w:r>
          </w:p>
        </w:tc>
        <w:tc>
          <w:tcPr>
            <w:tcW w:w="182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08C2" w:rsidRPr="001A1AB7" w:rsidRDefault="00E808C2" w:rsidP="002E46A3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>266,046,765</w:t>
            </w:r>
          </w:p>
        </w:tc>
      </w:tr>
      <w:tr w:rsidR="00E808C2" w:rsidRPr="00643EC8" w:rsidTr="007155BD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E808C2" w:rsidRPr="00643EC8" w:rsidRDefault="00E808C2" w:rsidP="00E808C2">
            <w:pPr>
              <w:tabs>
                <w:tab w:val="left" w:pos="360"/>
                <w:tab w:val="left" w:pos="900"/>
                <w:tab w:val="left" w:pos="1440"/>
              </w:tabs>
              <w:ind w:left="222" w:right="-516" w:hanging="28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หัก</w:t>
            </w:r>
            <w:r w:rsidRPr="00643EC8">
              <w:rPr>
                <w:sz w:val="31"/>
                <w:szCs w:val="31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824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808C2" w:rsidRPr="001A1AB7" w:rsidRDefault="00E808C2" w:rsidP="003E1805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>(176,223,561)</w:t>
            </w:r>
          </w:p>
        </w:tc>
        <w:tc>
          <w:tcPr>
            <w:tcW w:w="182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808C2" w:rsidRPr="001A1AB7" w:rsidRDefault="00E808C2" w:rsidP="002E46A3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>(176,223,561)</w:t>
            </w:r>
          </w:p>
        </w:tc>
      </w:tr>
      <w:tr w:rsidR="00E808C2" w:rsidRPr="00643EC8" w:rsidTr="007155BD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E808C2" w:rsidRPr="00643EC8" w:rsidRDefault="00E808C2" w:rsidP="00A24D27">
            <w:pPr>
              <w:tabs>
                <w:tab w:val="left" w:pos="360"/>
                <w:tab w:val="left" w:pos="900"/>
                <w:tab w:val="left" w:pos="1440"/>
              </w:tabs>
              <w:ind w:left="208"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824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808C2" w:rsidRPr="001A1AB7" w:rsidRDefault="00E808C2" w:rsidP="0072049E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 xml:space="preserve">  89,823</w:t>
            </w:r>
            <w:r w:rsidRPr="001A1AB7">
              <w:rPr>
                <w:spacing w:val="-4"/>
                <w:sz w:val="31"/>
                <w:szCs w:val="31"/>
              </w:rPr>
              <w:t>,204</w:t>
            </w:r>
          </w:p>
        </w:tc>
        <w:tc>
          <w:tcPr>
            <w:tcW w:w="182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08C2" w:rsidRPr="001A1AB7" w:rsidRDefault="00E808C2" w:rsidP="002E46A3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 xml:space="preserve">  89,823</w:t>
            </w:r>
            <w:r w:rsidRPr="001A1AB7">
              <w:rPr>
                <w:spacing w:val="-4"/>
                <w:sz w:val="31"/>
                <w:szCs w:val="31"/>
              </w:rPr>
              <w:t>,204</w:t>
            </w:r>
          </w:p>
        </w:tc>
      </w:tr>
      <w:tr w:rsidR="00E808C2" w:rsidRPr="00643EC8" w:rsidTr="007155BD">
        <w:trPr>
          <w:trHeight w:val="448"/>
        </w:trPr>
        <w:tc>
          <w:tcPr>
            <w:tcW w:w="5565" w:type="dxa"/>
            <w:tcBorders>
              <w:top w:val="nil"/>
              <w:bottom w:val="single" w:sz="4" w:space="0" w:color="auto"/>
            </w:tcBorders>
            <w:vAlign w:val="bottom"/>
          </w:tcPr>
          <w:p w:rsidR="00E808C2" w:rsidRPr="00643EC8" w:rsidRDefault="00E808C2" w:rsidP="00A24D27">
            <w:pPr>
              <w:tabs>
                <w:tab w:val="left" w:pos="360"/>
                <w:tab w:val="left" w:pos="900"/>
                <w:tab w:val="left" w:pos="1440"/>
              </w:tabs>
              <w:ind w:left="194" w:right="-516"/>
              <w:contextualSpacing/>
              <w:rPr>
                <w:b/>
                <w:bCs/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บวก</w:t>
            </w:r>
            <w:r>
              <w:rPr>
                <w:sz w:val="31"/>
                <w:szCs w:val="31"/>
                <w:u w:val="single"/>
              </w:rPr>
              <w:t>(</w:t>
            </w:r>
            <w:r>
              <w:rPr>
                <w:rFonts w:hint="cs"/>
                <w:sz w:val="31"/>
                <w:szCs w:val="31"/>
                <w:u w:val="single"/>
                <w:cs/>
              </w:rPr>
              <w:t>หัก</w:t>
            </w:r>
            <w:r>
              <w:rPr>
                <w:sz w:val="31"/>
                <w:szCs w:val="31"/>
                <w:u w:val="single"/>
              </w:rPr>
              <w:t>)</w:t>
            </w:r>
            <w:r w:rsidRPr="00643EC8">
              <w:rPr>
                <w:sz w:val="31"/>
                <w:szCs w:val="31"/>
                <w:cs/>
              </w:rPr>
              <w:t xml:space="preserve"> ผลกำไร</w:t>
            </w:r>
            <w:r>
              <w:rPr>
                <w:sz w:val="31"/>
                <w:szCs w:val="31"/>
              </w:rPr>
              <w:t>(</w:t>
            </w:r>
            <w:r>
              <w:rPr>
                <w:rFonts w:hint="cs"/>
                <w:sz w:val="31"/>
                <w:szCs w:val="31"/>
                <w:cs/>
              </w:rPr>
              <w:t>ขาดทุน</w:t>
            </w:r>
            <w:r>
              <w:rPr>
                <w:sz w:val="31"/>
                <w:szCs w:val="31"/>
              </w:rPr>
              <w:t>)</w:t>
            </w:r>
            <w:r w:rsidRPr="00643EC8">
              <w:rPr>
                <w:sz w:val="31"/>
                <w:szCs w:val="31"/>
                <w:cs/>
              </w:rPr>
              <w:t>จากการวัดมูลค่าเงินลงทุน</w:t>
            </w:r>
          </w:p>
        </w:tc>
        <w:tc>
          <w:tcPr>
            <w:tcW w:w="1824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808C2" w:rsidRPr="001A1AB7" w:rsidRDefault="00E808C2" w:rsidP="00C25A5D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 xml:space="preserve">   (</w:t>
            </w:r>
            <w:r w:rsidR="0048349E">
              <w:rPr>
                <w:spacing w:val="-4"/>
                <w:sz w:val="31"/>
                <w:szCs w:val="31"/>
              </w:rPr>
              <w:t>54</w:t>
            </w:r>
            <w:r w:rsidRPr="001A1AB7">
              <w:rPr>
                <w:spacing w:val="-4"/>
                <w:sz w:val="31"/>
                <w:szCs w:val="31"/>
                <w:cs/>
              </w:rPr>
              <w:t>,</w:t>
            </w:r>
            <w:r w:rsidR="0048349E">
              <w:rPr>
                <w:rFonts w:hint="cs"/>
                <w:spacing w:val="-4"/>
                <w:sz w:val="31"/>
                <w:szCs w:val="31"/>
                <w:cs/>
              </w:rPr>
              <w:t>290</w:t>
            </w:r>
            <w:r w:rsidRPr="001A1AB7">
              <w:rPr>
                <w:spacing w:val="-4"/>
                <w:sz w:val="31"/>
                <w:szCs w:val="31"/>
                <w:cs/>
              </w:rPr>
              <w:t>,</w:t>
            </w:r>
            <w:r w:rsidR="0048349E">
              <w:rPr>
                <w:rFonts w:hint="cs"/>
                <w:spacing w:val="-4"/>
                <w:sz w:val="31"/>
                <w:szCs w:val="31"/>
                <w:cs/>
              </w:rPr>
              <w:t>704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82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08C2" w:rsidRPr="001A1AB7" w:rsidRDefault="00E808C2" w:rsidP="002E46A3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 xml:space="preserve">   (</w:t>
            </w:r>
            <w:r>
              <w:rPr>
                <w:spacing w:val="-4"/>
                <w:sz w:val="31"/>
                <w:szCs w:val="31"/>
              </w:rPr>
              <w:t>5</w:t>
            </w:r>
            <w:r w:rsidRPr="001A1AB7">
              <w:rPr>
                <w:spacing w:val="-4"/>
                <w:sz w:val="31"/>
                <w:szCs w:val="31"/>
                <w:cs/>
              </w:rPr>
              <w:t>,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360</w:t>
            </w:r>
            <w:r w:rsidRPr="001A1AB7">
              <w:rPr>
                <w:spacing w:val="-4"/>
                <w:sz w:val="31"/>
                <w:szCs w:val="31"/>
                <w:cs/>
              </w:rPr>
              <w:t>,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704)</w:t>
            </w:r>
          </w:p>
        </w:tc>
      </w:tr>
      <w:tr w:rsidR="00E808C2" w:rsidRPr="00643EC8" w:rsidTr="007155BD">
        <w:trPr>
          <w:trHeight w:val="448"/>
        </w:trPr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E808C2" w:rsidRPr="00183767" w:rsidRDefault="00E808C2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pacing w:val="-4"/>
                <w:sz w:val="31"/>
                <w:szCs w:val="31"/>
                <w:cs/>
              </w:rPr>
            </w:pPr>
            <w:r w:rsidRPr="00183767">
              <w:rPr>
                <w:sz w:val="31"/>
                <w:szCs w:val="31"/>
                <w:cs/>
              </w:rPr>
              <w:t xml:space="preserve">  </w:t>
            </w:r>
            <w:r w:rsidRPr="00183767">
              <w:rPr>
                <w:spacing w:val="-8"/>
                <w:sz w:val="31"/>
                <w:szCs w:val="31"/>
                <w:cs/>
              </w:rPr>
              <w:t xml:space="preserve">  </w:t>
            </w:r>
            <w:r w:rsidRPr="00183767">
              <w:rPr>
                <w:spacing w:val="-4"/>
                <w:sz w:val="31"/>
                <w:szCs w:val="31"/>
                <w:cs/>
              </w:rPr>
              <w:t>เงินลงทุน</w:t>
            </w:r>
            <w:r w:rsidRPr="00183767">
              <w:rPr>
                <w:rFonts w:hint="cs"/>
                <w:spacing w:val="-4"/>
                <w:sz w:val="31"/>
                <w:szCs w:val="31"/>
                <w:cs/>
              </w:rPr>
              <w:t>ในตราสารทุนในความต้องการของตลาด</w:t>
            </w:r>
            <w:r w:rsidRPr="00183767">
              <w:rPr>
                <w:spacing w:val="-4"/>
                <w:sz w:val="31"/>
                <w:szCs w:val="31"/>
                <w:cs/>
              </w:rPr>
              <w:t>-มูลค่ายุติธรรม</w:t>
            </w:r>
          </w:p>
        </w:tc>
        <w:tc>
          <w:tcPr>
            <w:tcW w:w="1824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808C2" w:rsidRPr="001A1AB7" w:rsidRDefault="0048349E" w:rsidP="00C25A5D">
            <w:pPr>
              <w:tabs>
                <w:tab w:val="left" w:pos="1332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 xml:space="preserve">  35</w:t>
            </w:r>
            <w:r>
              <w:rPr>
                <w:spacing w:val="-4"/>
                <w:sz w:val="31"/>
                <w:szCs w:val="31"/>
              </w:rPr>
              <w:t>,532</w:t>
            </w:r>
            <w:r w:rsidR="00E808C2" w:rsidRPr="001A1AB7">
              <w:rPr>
                <w:spacing w:val="-4"/>
                <w:sz w:val="31"/>
                <w:szCs w:val="31"/>
              </w:rPr>
              <w:t>,</w:t>
            </w:r>
            <w:r w:rsidR="00E808C2">
              <w:rPr>
                <w:rFonts w:hint="cs"/>
                <w:spacing w:val="-4"/>
                <w:sz w:val="31"/>
                <w:szCs w:val="31"/>
                <w:cs/>
              </w:rPr>
              <w:t>5</w:t>
            </w:r>
            <w:r w:rsidR="00E808C2" w:rsidRPr="001A1AB7">
              <w:rPr>
                <w:spacing w:val="-4"/>
                <w:sz w:val="31"/>
                <w:szCs w:val="31"/>
              </w:rPr>
              <w:t>00</w:t>
            </w:r>
          </w:p>
        </w:tc>
        <w:tc>
          <w:tcPr>
            <w:tcW w:w="1824" w:type="dxa"/>
            <w:tcBorders>
              <w:left w:val="dashed" w:sz="4" w:space="0" w:color="auto"/>
            </w:tcBorders>
            <w:vAlign w:val="bottom"/>
          </w:tcPr>
          <w:p w:rsidR="00E808C2" w:rsidRPr="001A1AB7" w:rsidRDefault="00E808C2" w:rsidP="002E46A3">
            <w:pPr>
              <w:tabs>
                <w:tab w:val="left" w:pos="1332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 xml:space="preserve">  84</w:t>
            </w:r>
            <w:r>
              <w:rPr>
                <w:spacing w:val="-4"/>
                <w:sz w:val="31"/>
                <w:szCs w:val="31"/>
              </w:rPr>
              <w:t>,462</w:t>
            </w:r>
            <w:r w:rsidRPr="001A1AB7">
              <w:rPr>
                <w:spacing w:val="-4"/>
                <w:sz w:val="31"/>
                <w:szCs w:val="31"/>
              </w:rPr>
              <w:t>,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5</w:t>
            </w:r>
            <w:r w:rsidRPr="001A1AB7">
              <w:rPr>
                <w:spacing w:val="-4"/>
                <w:sz w:val="31"/>
                <w:szCs w:val="31"/>
              </w:rPr>
              <w:t>00</w:t>
            </w:r>
          </w:p>
        </w:tc>
      </w:tr>
    </w:tbl>
    <w:p w:rsidR="00CE46F5" w:rsidRPr="00847BC5" w:rsidRDefault="00CE46F5" w:rsidP="0028085F">
      <w:pPr>
        <w:tabs>
          <w:tab w:val="left" w:pos="360"/>
          <w:tab w:val="left" w:pos="658"/>
          <w:tab w:val="left" w:pos="851"/>
        </w:tabs>
        <w:spacing w:line="192" w:lineRule="auto"/>
        <w:ind w:left="658" w:right="-98"/>
        <w:jc w:val="both"/>
        <w:rPr>
          <w:sz w:val="18"/>
          <w:szCs w:val="18"/>
        </w:rPr>
      </w:pP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</w:p>
    <w:p w:rsidR="00E808C2" w:rsidRPr="00E808C2" w:rsidRDefault="00E808C2" w:rsidP="00DE565C">
      <w:pPr>
        <w:tabs>
          <w:tab w:val="left" w:pos="1440"/>
        </w:tabs>
        <w:spacing w:line="192" w:lineRule="auto"/>
        <w:ind w:left="420" w:right="-24" w:firstLine="540"/>
        <w:jc w:val="thaiDistribute"/>
        <w:rPr>
          <w:sz w:val="31"/>
          <w:szCs w:val="31"/>
        </w:rPr>
      </w:pPr>
      <w:r w:rsidRPr="00E808C2">
        <w:rPr>
          <w:rFonts w:hint="cs"/>
          <w:sz w:val="31"/>
          <w:szCs w:val="31"/>
          <w:cs/>
        </w:rPr>
        <w:t>ผลกำไร</w:t>
      </w:r>
      <w:r w:rsidRPr="00E808C2">
        <w:rPr>
          <w:sz w:val="31"/>
          <w:szCs w:val="31"/>
        </w:rPr>
        <w:t>/</w:t>
      </w:r>
      <w:r w:rsidRPr="00E808C2">
        <w:rPr>
          <w:rFonts w:hint="cs"/>
          <w:sz w:val="31"/>
          <w:szCs w:val="31"/>
          <w:cs/>
        </w:rPr>
        <w:t>ขาดทุนจากเงินลงทุนในตราสารทุนใ</w:t>
      </w:r>
      <w:r w:rsidR="00B13263">
        <w:rPr>
          <w:rFonts w:hint="cs"/>
          <w:sz w:val="31"/>
          <w:szCs w:val="31"/>
          <w:cs/>
        </w:rPr>
        <w:t>นความต้องการของตลาด ในระหว่างปี</w:t>
      </w:r>
      <w:r w:rsidRPr="00E808C2">
        <w:rPr>
          <w:rFonts w:hint="cs"/>
          <w:sz w:val="31"/>
          <w:szCs w:val="31"/>
          <w:cs/>
        </w:rPr>
        <w:t>ได้นำไปแสดงใน</w:t>
      </w:r>
      <w:r w:rsidR="00DE565C">
        <w:rPr>
          <w:rFonts w:hint="cs"/>
          <w:sz w:val="31"/>
          <w:szCs w:val="31"/>
          <w:cs/>
        </w:rPr>
        <w:t xml:space="preserve">     </w:t>
      </w:r>
      <w:r w:rsidRPr="00E808C2">
        <w:rPr>
          <w:rFonts w:hint="cs"/>
          <w:sz w:val="31"/>
          <w:szCs w:val="31"/>
          <w:cs/>
        </w:rPr>
        <w:t>งบกำไรขาดทุนเบ็ดเสร็จแล้ว ดัง</w:t>
      </w:r>
      <w:r w:rsidR="00DE565C">
        <w:rPr>
          <w:rFonts w:hint="cs"/>
          <w:sz w:val="31"/>
          <w:szCs w:val="31"/>
          <w:cs/>
        </w:rPr>
        <w:t>นี้</w:t>
      </w:r>
    </w:p>
    <w:p w:rsidR="00E808C2" w:rsidRPr="00E808C2" w:rsidRDefault="00E808C2" w:rsidP="00E808C2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  <w:rPr>
          <w:spacing w:val="2"/>
          <w:sz w:val="31"/>
          <w:szCs w:val="31"/>
        </w:rPr>
      </w:pPr>
      <w:r w:rsidRPr="00E808C2">
        <w:rPr>
          <w:sz w:val="31"/>
          <w:szCs w:val="31"/>
          <w:cs/>
        </w:rPr>
        <w:t>หน่วย</w:t>
      </w:r>
      <w:r w:rsidRPr="00E808C2">
        <w:rPr>
          <w:sz w:val="31"/>
          <w:szCs w:val="31"/>
        </w:rPr>
        <w:t xml:space="preserve"> : </w:t>
      </w:r>
      <w:r w:rsidRPr="00E808C2">
        <w:rPr>
          <w:sz w:val="31"/>
          <w:szCs w:val="31"/>
          <w:cs/>
        </w:rPr>
        <w:t>บาท</w:t>
      </w:r>
    </w:p>
    <w:tbl>
      <w:tblPr>
        <w:tblW w:w="9210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49"/>
        <w:gridCol w:w="1880"/>
        <w:gridCol w:w="1881"/>
      </w:tblGrid>
      <w:tr w:rsidR="00E808C2" w:rsidRPr="00E808C2" w:rsidTr="007155BD">
        <w:trPr>
          <w:cantSplit/>
        </w:trPr>
        <w:tc>
          <w:tcPr>
            <w:tcW w:w="5449" w:type="dxa"/>
            <w:vMerge w:val="restart"/>
            <w:vAlign w:val="center"/>
          </w:tcPr>
          <w:p w:rsidR="00E808C2" w:rsidRPr="00E808C2" w:rsidRDefault="00E808C2" w:rsidP="002E46A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E808C2">
              <w:rPr>
                <w:sz w:val="31"/>
                <w:szCs w:val="31"/>
                <w:cs/>
              </w:rPr>
              <w:t>รายการ</w:t>
            </w:r>
          </w:p>
          <w:p w:rsidR="00E808C2" w:rsidRPr="00E808C2" w:rsidRDefault="00E808C2" w:rsidP="00E808C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E808C2">
              <w:rPr>
                <w:rFonts w:hint="cs"/>
                <w:sz w:val="31"/>
                <w:szCs w:val="31"/>
                <w:cs/>
              </w:rPr>
              <w:t>สำหรับ</w:t>
            </w:r>
            <w:r>
              <w:rPr>
                <w:rFonts w:hint="cs"/>
                <w:sz w:val="31"/>
                <w:szCs w:val="31"/>
                <w:cs/>
              </w:rPr>
              <w:t>ปี</w:t>
            </w:r>
            <w:r w:rsidRPr="00E808C2">
              <w:rPr>
                <w:rFonts w:hint="cs"/>
                <w:sz w:val="31"/>
                <w:szCs w:val="31"/>
                <w:cs/>
              </w:rPr>
              <w:t xml:space="preserve"> สิ้นสุดวันที่ 3</w:t>
            </w:r>
            <w:r>
              <w:rPr>
                <w:rFonts w:hint="cs"/>
                <w:sz w:val="31"/>
                <w:szCs w:val="31"/>
                <w:cs/>
              </w:rPr>
              <w:t>1</w:t>
            </w:r>
            <w:r w:rsidRPr="00E808C2">
              <w:rPr>
                <w:rFonts w:hint="cs"/>
                <w:sz w:val="31"/>
                <w:szCs w:val="31"/>
                <w:cs/>
              </w:rPr>
              <w:t xml:space="preserve"> </w:t>
            </w:r>
            <w:r>
              <w:rPr>
                <w:rFonts w:hint="cs"/>
                <w:sz w:val="31"/>
                <w:szCs w:val="31"/>
                <w:cs/>
              </w:rPr>
              <w:t>ธันวาคม</w:t>
            </w:r>
          </w:p>
        </w:tc>
        <w:tc>
          <w:tcPr>
            <w:tcW w:w="3761" w:type="dxa"/>
            <w:gridSpan w:val="2"/>
            <w:tcBorders>
              <w:bottom w:val="single" w:sz="4" w:space="0" w:color="auto"/>
            </w:tcBorders>
            <w:vAlign w:val="center"/>
          </w:tcPr>
          <w:p w:rsidR="00E808C2" w:rsidRPr="00E808C2" w:rsidRDefault="00E808C2" w:rsidP="002E46A3">
            <w:pPr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E808C2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E808C2" w:rsidRPr="00E808C2" w:rsidTr="007155BD">
        <w:trPr>
          <w:cantSplit/>
          <w:trHeight w:val="255"/>
        </w:trPr>
        <w:tc>
          <w:tcPr>
            <w:tcW w:w="5449" w:type="dxa"/>
            <w:vMerge/>
            <w:tcBorders>
              <w:bottom w:val="single" w:sz="4" w:space="0" w:color="auto"/>
            </w:tcBorders>
          </w:tcPr>
          <w:p w:rsidR="00E808C2" w:rsidRPr="00E808C2" w:rsidRDefault="00E808C2" w:rsidP="002E46A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</w:p>
        </w:tc>
        <w:tc>
          <w:tcPr>
            <w:tcW w:w="188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E808C2" w:rsidRPr="00E808C2" w:rsidRDefault="00E808C2" w:rsidP="002E46A3">
            <w:pPr>
              <w:ind w:left="-108" w:right="-108"/>
              <w:jc w:val="center"/>
              <w:rPr>
                <w:sz w:val="31"/>
                <w:szCs w:val="31"/>
              </w:rPr>
            </w:pPr>
            <w:r w:rsidRPr="00E808C2">
              <w:rPr>
                <w:sz w:val="31"/>
                <w:szCs w:val="31"/>
              </w:rPr>
              <w:t>256</w:t>
            </w:r>
            <w:r w:rsidRPr="00E808C2">
              <w:rPr>
                <w:rFonts w:hint="cs"/>
                <w:sz w:val="31"/>
                <w:szCs w:val="31"/>
                <w:cs/>
              </w:rPr>
              <w:t>3</w:t>
            </w:r>
          </w:p>
        </w:tc>
        <w:tc>
          <w:tcPr>
            <w:tcW w:w="1881" w:type="dxa"/>
            <w:tcBorders>
              <w:left w:val="nil"/>
              <w:bottom w:val="single" w:sz="4" w:space="0" w:color="auto"/>
            </w:tcBorders>
            <w:vAlign w:val="center"/>
          </w:tcPr>
          <w:p w:rsidR="00E808C2" w:rsidRPr="00E808C2" w:rsidRDefault="00E808C2" w:rsidP="002E46A3">
            <w:pPr>
              <w:ind w:left="-108" w:right="-108"/>
              <w:jc w:val="center"/>
              <w:rPr>
                <w:sz w:val="31"/>
                <w:szCs w:val="31"/>
              </w:rPr>
            </w:pPr>
            <w:r w:rsidRPr="00E808C2">
              <w:rPr>
                <w:sz w:val="31"/>
                <w:szCs w:val="31"/>
              </w:rPr>
              <w:t>256</w:t>
            </w:r>
            <w:r w:rsidRPr="00E808C2">
              <w:rPr>
                <w:rFonts w:hint="cs"/>
                <w:sz w:val="31"/>
                <w:szCs w:val="31"/>
                <w:cs/>
              </w:rPr>
              <w:t>2</w:t>
            </w:r>
          </w:p>
        </w:tc>
      </w:tr>
      <w:tr w:rsidR="00E808C2" w:rsidRPr="00E808C2" w:rsidTr="007155BD">
        <w:trPr>
          <w:trHeight w:val="448"/>
        </w:trPr>
        <w:tc>
          <w:tcPr>
            <w:tcW w:w="5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08C2" w:rsidRPr="007155BD" w:rsidRDefault="00E808C2" w:rsidP="007155BD">
            <w:pPr>
              <w:ind w:right="-134"/>
              <w:rPr>
                <w:spacing w:val="-2"/>
                <w:sz w:val="31"/>
                <w:szCs w:val="31"/>
                <w:cs/>
              </w:rPr>
            </w:pPr>
            <w:r w:rsidRPr="007155BD">
              <w:rPr>
                <w:rFonts w:hint="cs"/>
                <w:spacing w:val="-2"/>
                <w:sz w:val="31"/>
                <w:szCs w:val="31"/>
                <w:cs/>
              </w:rPr>
              <w:t>ผลขาดทุนจาก</w:t>
            </w:r>
            <w:r w:rsidRPr="007155BD">
              <w:rPr>
                <w:spacing w:val="-2"/>
                <w:sz w:val="31"/>
                <w:szCs w:val="31"/>
                <w:cs/>
              </w:rPr>
              <w:t>เงินลงทุนใน</w:t>
            </w:r>
            <w:r w:rsidRPr="007155BD">
              <w:rPr>
                <w:rFonts w:hint="cs"/>
                <w:spacing w:val="-2"/>
                <w:sz w:val="31"/>
                <w:szCs w:val="31"/>
                <w:cs/>
              </w:rPr>
              <w:t>ตราสารทุนในความต้องการของตลาด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E808C2" w:rsidRPr="00E808C2" w:rsidRDefault="009F3ACC" w:rsidP="007155BD">
            <w:pPr>
              <w:ind w:right="330"/>
              <w:jc w:val="right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48,930,000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808C2" w:rsidRPr="00E808C2" w:rsidRDefault="009F3ACC" w:rsidP="007155BD">
            <w:pPr>
              <w:ind w:right="438"/>
              <w:jc w:val="right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35,532,500</w:t>
            </w:r>
          </w:p>
        </w:tc>
      </w:tr>
    </w:tbl>
    <w:p w:rsidR="00232C13" w:rsidRDefault="00232C13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F82B72" w:rsidRDefault="00F82B72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AC2148" w:rsidRDefault="00AC2148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5D26E2" w:rsidRPr="0039297D" w:rsidRDefault="00282089" w:rsidP="003C1384">
      <w:pPr>
        <w:numPr>
          <w:ilvl w:val="0"/>
          <w:numId w:val="2"/>
        </w:numPr>
        <w:tabs>
          <w:tab w:val="clear" w:pos="360"/>
          <w:tab w:val="left" w:pos="-434"/>
        </w:tabs>
        <w:ind w:left="-426" w:right="-582" w:hanging="425"/>
        <w:rPr>
          <w:rFonts w:ascii="Angsana New" w:hAnsi="Angsana New"/>
          <w:b/>
          <w:bCs/>
          <w:spacing w:val="-2"/>
          <w:cs/>
        </w:rPr>
      </w:pPr>
      <w:r w:rsidRPr="00D4736F">
        <w:rPr>
          <w:rFonts w:ascii="Angsana New" w:hAnsi="Angsana New"/>
          <w:b/>
          <w:bCs/>
          <w:cs/>
        </w:rPr>
        <w:lastRenderedPageBreak/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  <w:r w:rsidR="00C25A5D">
        <w:rPr>
          <w:rFonts w:ascii="Angsana New" w:hAnsi="Angsana New" w:hint="cs"/>
          <w:b/>
          <w:bCs/>
          <w:cs/>
        </w:rPr>
        <w:t xml:space="preserve"> </w:t>
      </w:r>
      <w:r w:rsidR="001936FB" w:rsidRPr="00D4736F">
        <w:rPr>
          <w:rFonts w:ascii="Angsana New" w:hAnsi="Angsana New" w:hint="cs"/>
          <w:b/>
          <w:bCs/>
          <w:cs/>
        </w:rPr>
        <w:t>บริษัทร่วม</w:t>
      </w:r>
      <w:r w:rsidR="0043408F">
        <w:rPr>
          <w:rFonts w:ascii="Angsana New" w:hAnsi="Angsana New" w:hint="cs"/>
          <w:b/>
          <w:bCs/>
          <w:spacing w:val="-2"/>
          <w:cs/>
        </w:rPr>
        <w:t xml:space="preserve"> บริษัทที่เกี่ยวข้อง</w:t>
      </w:r>
      <w:r w:rsidR="00807356">
        <w:rPr>
          <w:rFonts w:ascii="Angsana New" w:hAnsi="Angsana New" w:hint="cs"/>
          <w:b/>
          <w:bCs/>
          <w:spacing w:val="-2"/>
          <w:cs/>
        </w:rPr>
        <w:t>กัน</w:t>
      </w:r>
      <w:r w:rsidR="008372B3">
        <w:rPr>
          <w:rFonts w:ascii="Angsana New" w:hAnsi="Angsana New" w:hint="cs"/>
          <w:b/>
          <w:bCs/>
          <w:spacing w:val="-2"/>
          <w:cs/>
        </w:rPr>
        <w:t xml:space="preserve"> บริษัทอื่น และตราสารทุนที่ไม่อยู่ในความต้องการของตลาด</w:t>
      </w:r>
    </w:p>
    <w:p w:rsidR="00282089" w:rsidRPr="00BD1553" w:rsidRDefault="005D26E2" w:rsidP="000A6C12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6"/>
          <w:szCs w:val="26"/>
        </w:rPr>
      </w:pP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="00282089" w:rsidRPr="00BD1553">
        <w:rPr>
          <w:rFonts w:ascii="Angsana New" w:hAnsi="Angsana New"/>
          <w:sz w:val="26"/>
          <w:szCs w:val="26"/>
          <w:cs/>
        </w:rPr>
        <w:t xml:space="preserve">หน่วย </w:t>
      </w:r>
      <w:r w:rsidR="00282089" w:rsidRPr="00BD1553">
        <w:rPr>
          <w:rFonts w:ascii="Angsana New" w:hAnsi="Angsana New"/>
          <w:sz w:val="26"/>
          <w:szCs w:val="26"/>
        </w:rPr>
        <w:t>:</w:t>
      </w:r>
      <w:r w:rsidR="00367E92">
        <w:rPr>
          <w:rFonts w:ascii="Angsana New" w:hAnsi="Angsana New"/>
          <w:sz w:val="26"/>
          <w:szCs w:val="26"/>
        </w:rPr>
        <w:t xml:space="preserve"> </w:t>
      </w:r>
      <w:r w:rsidR="00282089" w:rsidRPr="00BD1553">
        <w:rPr>
          <w:rFonts w:ascii="Angsana New" w:hAnsi="Angsana New" w:hint="cs"/>
          <w:sz w:val="26"/>
          <w:szCs w:val="26"/>
          <w:cs/>
        </w:rPr>
        <w:t>บา</w:t>
      </w:r>
      <w:r w:rsidR="00282089" w:rsidRPr="00BD1553">
        <w:rPr>
          <w:rFonts w:ascii="Angsana New" w:hAnsi="Angsana New"/>
          <w:sz w:val="26"/>
          <w:szCs w:val="26"/>
          <w:cs/>
        </w:rPr>
        <w:t>ท</w:t>
      </w:r>
    </w:p>
    <w:tbl>
      <w:tblPr>
        <w:tblW w:w="10207" w:type="dxa"/>
        <w:tblInd w:w="-318" w:type="dxa"/>
        <w:tblLayout w:type="fixed"/>
        <w:tblLook w:val="0600"/>
      </w:tblPr>
      <w:tblGrid>
        <w:gridCol w:w="4024"/>
        <w:gridCol w:w="918"/>
        <w:gridCol w:w="951"/>
        <w:gridCol w:w="1182"/>
        <w:gridCol w:w="1176"/>
        <w:gridCol w:w="987"/>
        <w:gridCol w:w="969"/>
      </w:tblGrid>
      <w:tr w:rsidR="00CD59FA" w:rsidRPr="00D4736F" w:rsidTr="0043408F"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9FA" w:rsidRPr="00BD1553" w:rsidRDefault="00CD59F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9C4555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D1553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2E46A3" w:rsidRPr="00A538C4" w:rsidTr="008379B1">
        <w:trPr>
          <w:trHeight w:val="67"/>
        </w:trPr>
        <w:tc>
          <w:tcPr>
            <w:tcW w:w="4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6A3" w:rsidRPr="00BD1553" w:rsidRDefault="002E46A3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E46A3" w:rsidRPr="00BD1553" w:rsidRDefault="002E46A3" w:rsidP="008379B1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6A3" w:rsidRPr="00BD1553" w:rsidRDefault="002E46A3" w:rsidP="008379B1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E46A3" w:rsidRPr="000503CA" w:rsidRDefault="002E46A3" w:rsidP="008379B1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6A3" w:rsidRPr="000503CA" w:rsidRDefault="002E46A3" w:rsidP="008379B1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0503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E46A3" w:rsidRPr="00BD1553" w:rsidRDefault="002E46A3" w:rsidP="008379B1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6A3" w:rsidRPr="00BD1553" w:rsidRDefault="002E46A3" w:rsidP="008379B1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E46A3" w:rsidRPr="00A538C4" w:rsidTr="0043408F">
        <w:tc>
          <w:tcPr>
            <w:tcW w:w="4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6A3" w:rsidRPr="00BD1553" w:rsidRDefault="002E46A3" w:rsidP="0068668F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E46A3" w:rsidRPr="00BD1553" w:rsidRDefault="002E46A3" w:rsidP="00940A5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46A3" w:rsidRPr="00BD1553" w:rsidRDefault="002E46A3" w:rsidP="002E46A3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E46A3" w:rsidRPr="008223F9" w:rsidRDefault="002E46A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46A3" w:rsidRPr="008223F9" w:rsidRDefault="002E46A3" w:rsidP="002E46A3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E46A3" w:rsidRPr="00BD1553" w:rsidRDefault="002E46A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1.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34556C">
            <w:pPr>
              <w:ind w:left="-108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2.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รังสิโรตม์วนิช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3.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4.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</w:t>
            </w: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 xml:space="preserve">บรอดคาสติ้ง เซ็นเตอร์ 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5.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8A43D5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BD3CB0" w:rsidP="00BD3CB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34,999,300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6.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แอสเซท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7.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สตูดิโอ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8A43D5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BD3CB0" w:rsidP="00BD3CB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5F4014">
            <w:pPr>
              <w:ind w:left="-18" w:right="-10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8.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อินเตอร์เนชั่นแนล ดิสทริบิวชั่น  จำกัด       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5F401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9.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สำนักข่าว บีอีซี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10.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บางกอกเทเลวิชั่น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11.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บางกอกแซทเทิลไลท์ แอนด์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firstLine="6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  <w:cs/>
              </w:rPr>
              <w:t>เทเลคอมมิวนิเคชั่น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8A43D5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BD3CB0" w:rsidP="00BD3CB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tabs>
                <w:tab w:val="left" w:pos="615"/>
              </w:tabs>
              <w:ind w:left="-18" w:right="-101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12.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ไอที โซลูชั่น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717250">
            <w:pPr>
              <w:tabs>
                <w:tab w:val="decimal" w:pos="927"/>
              </w:tabs>
              <w:ind w:left="-66" w:right="-129" w:hanging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rPr>
          <w:trHeight w:val="80"/>
        </w:trPr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13.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แซทเทิลไลท์ ทีวี บรอดคาสติ้ง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8A43D5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BD3CB0" w:rsidP="00BD3CB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8A43D5">
            <w:pPr>
              <w:ind w:left="-18" w:right="-332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14.</w:t>
            </w:r>
            <w:r w:rsidR="008A43D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8A43D5" w:rsidRPr="00B257F8">
              <w:rPr>
                <w:rFonts w:ascii="Angsana New" w:hAnsi="Angsana New"/>
                <w:sz w:val="26"/>
                <w:szCs w:val="26"/>
                <w:cs/>
              </w:rPr>
              <w:t>เทโร</w:t>
            </w:r>
            <w:r w:rsidR="003A796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A43D5">
              <w:rPr>
                <w:rFonts w:ascii="Angsana New" w:hAnsi="Angsana New"/>
                <w:sz w:val="26"/>
                <w:szCs w:val="26"/>
                <w:cs/>
              </w:rPr>
              <w:t>เอ็นเ</w:t>
            </w:r>
            <w:r w:rsidR="008A43D5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="008A43D5">
              <w:rPr>
                <w:rFonts w:ascii="Angsana New" w:hAnsi="Angsana New"/>
                <w:sz w:val="26"/>
                <w:szCs w:val="26"/>
                <w:cs/>
              </w:rPr>
              <w:t>อร์เทนเม้นท์ จำกั</w:t>
            </w:r>
            <w:r w:rsidR="008A43D5">
              <w:rPr>
                <w:rFonts w:ascii="Angsana New" w:hAnsi="Angsana New" w:hint="cs"/>
                <w:sz w:val="26"/>
                <w:szCs w:val="26"/>
                <w:cs/>
              </w:rPr>
              <w:t xml:space="preserve">ด </w:t>
            </w:r>
            <w:r w:rsidR="008A43D5" w:rsidRPr="00B257F8">
              <w:rPr>
                <w:rFonts w:ascii="Angsana New" w:hAnsi="Angsana New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8A43D5" w:rsidRDefault="00622CC8" w:rsidP="008A43D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3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59.99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622CC8" w:rsidRDefault="00622CC8" w:rsidP="00622CC8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22CC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122,116,158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43D5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A43D5" w:rsidRPr="008A43D5" w:rsidRDefault="008A43D5" w:rsidP="008A43D5">
            <w:pPr>
              <w:tabs>
                <w:tab w:val="left" w:pos="162"/>
              </w:tabs>
              <w:ind w:right="-108" w:firstLine="178"/>
              <w:rPr>
                <w:rFonts w:ascii="Angsana New" w:hAnsi="Angsana New"/>
                <w:spacing w:val="-16"/>
                <w:sz w:val="26"/>
                <w:szCs w:val="26"/>
              </w:rPr>
            </w:pPr>
            <w:r w:rsidRPr="008A43D5">
              <w:rPr>
                <w:rFonts w:ascii="Angsana New" w:hAnsi="Angsana New" w:hint="cs"/>
                <w:spacing w:val="-16"/>
                <w:sz w:val="26"/>
                <w:szCs w:val="26"/>
                <w:cs/>
              </w:rPr>
              <w:t xml:space="preserve">(เดิมชื่อ </w:t>
            </w:r>
            <w:r w:rsidRPr="008A43D5">
              <w:rPr>
                <w:rFonts w:ascii="Angsana New" w:hAnsi="Angsana New"/>
                <w:spacing w:val="-16"/>
                <w:sz w:val="26"/>
                <w:szCs w:val="26"/>
                <w:cs/>
              </w:rPr>
              <w:t>บริษัท บีอีซี</w:t>
            </w:r>
            <w:r w:rsidRPr="008A43D5">
              <w:rPr>
                <w:rFonts w:ascii="Angsana New" w:hAnsi="Angsana New"/>
                <w:spacing w:val="-16"/>
                <w:sz w:val="26"/>
                <w:szCs w:val="26"/>
              </w:rPr>
              <w:t>-</w:t>
            </w:r>
            <w:r w:rsidRPr="008A43D5">
              <w:rPr>
                <w:rFonts w:ascii="Angsana New" w:hAnsi="Angsana New"/>
                <w:spacing w:val="-16"/>
                <w:sz w:val="26"/>
                <w:szCs w:val="26"/>
                <w:cs/>
              </w:rPr>
              <w:t>เทโร</w:t>
            </w:r>
            <w:r w:rsidRPr="008A43D5">
              <w:rPr>
                <w:rFonts w:ascii="Angsana New" w:hAnsi="Angsana New" w:hint="cs"/>
                <w:spacing w:val="-16"/>
                <w:sz w:val="26"/>
                <w:szCs w:val="26"/>
                <w:cs/>
              </w:rPr>
              <w:t xml:space="preserve"> </w:t>
            </w:r>
            <w:r w:rsidRPr="008A43D5">
              <w:rPr>
                <w:rFonts w:ascii="Angsana New" w:hAnsi="Angsana New"/>
                <w:spacing w:val="-16"/>
                <w:sz w:val="26"/>
                <w:szCs w:val="26"/>
                <w:cs/>
              </w:rPr>
              <w:t>เอ็นเตอร์เทนเม้นท์ จำกัด</w:t>
            </w:r>
            <w:r w:rsidRPr="008A43D5">
              <w:rPr>
                <w:rFonts w:ascii="Angsana New" w:hAnsi="Angsana New" w:hint="cs"/>
                <w:spacing w:val="-16"/>
                <w:sz w:val="26"/>
                <w:szCs w:val="26"/>
                <w:cs/>
              </w:rPr>
              <w:t xml:space="preserve"> (มหาชน)</w:t>
            </w:r>
            <w:r w:rsidRPr="008A43D5">
              <w:rPr>
                <w:rFonts w:ascii="Angsana New" w:hAnsi="Angsana New"/>
                <w:spacing w:val="-16"/>
                <w:sz w:val="26"/>
                <w:szCs w:val="26"/>
              </w:rPr>
              <w:t>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Pr="00B257F8" w:rsidRDefault="008A43D5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A43D5" w:rsidRPr="00B257F8" w:rsidRDefault="008A43D5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Pr="00BD3CB0" w:rsidRDefault="008A43D5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A43D5" w:rsidRPr="00BD3CB0" w:rsidRDefault="008A43D5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Pr="00BD3CB0" w:rsidRDefault="008A43D5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8A43D5" w:rsidRPr="00BD1553" w:rsidRDefault="008A43D5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F75473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15.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F75473">
            <w:pPr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16.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มัลติมีเดีย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2E46A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C415D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D3CB0">
              <w:rPr>
                <w:rFonts w:ascii="Angsana New" w:hAnsi="Angsana New"/>
                <w:sz w:val="26"/>
                <w:szCs w:val="26"/>
              </w:rPr>
              <w:t>9,99</w:t>
            </w: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D3CB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D3CB0">
              <w:rPr>
                <w:rFonts w:ascii="Angsana New" w:hAnsi="Angsana New"/>
                <w:sz w:val="26"/>
                <w:szCs w:val="26"/>
              </w:rPr>
              <w:t>9,99</w:t>
            </w: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D3CB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7E155A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897</w:t>
            </w:r>
            <w:r>
              <w:rPr>
                <w:rFonts w:ascii="Angsana New" w:hAnsi="Angsana New"/>
                <w:sz w:val="26"/>
                <w:szCs w:val="26"/>
              </w:rPr>
              <w:t>,978</w:t>
            </w:r>
            <w:r w:rsidR="002E46A3" w:rsidRPr="00BD3CB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D3CB0">
              <w:rPr>
                <w:rFonts w:ascii="Angsana New" w:hAnsi="Angsana New"/>
                <w:sz w:val="26"/>
                <w:szCs w:val="26"/>
              </w:rPr>
              <w:t>,</w:t>
            </w: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086</w:t>
            </w:r>
            <w:r w:rsidRPr="00BD3CB0">
              <w:rPr>
                <w:rFonts w:ascii="Angsana New" w:hAnsi="Angsana New"/>
                <w:sz w:val="26"/>
                <w:szCs w:val="26"/>
              </w:rPr>
              <w:t>,093,758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6A3" w:rsidRPr="00A538C4" w:rsidTr="00BD3CB0">
        <w:tc>
          <w:tcPr>
            <w:tcW w:w="4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A3" w:rsidRPr="00B257F8" w:rsidRDefault="002E46A3" w:rsidP="00354945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257F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257F8" w:rsidRDefault="002E46A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A3" w:rsidRPr="00B257F8" w:rsidRDefault="002E46A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7E155A" w:rsidP="00903513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(4,999,9</w:t>
            </w:r>
            <w:r w:rsidR="002E46A3" w:rsidRPr="00BD3CB0">
              <w:rPr>
                <w:rFonts w:ascii="Angsana New" w:hAnsi="Angsana New"/>
                <w:sz w:val="26"/>
                <w:szCs w:val="26"/>
              </w:rPr>
              <w:t>30)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A3" w:rsidRPr="00BD3CB0" w:rsidRDefault="002E46A3" w:rsidP="002E46A3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(40,989,030)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E46A3" w:rsidRPr="00BD3CB0" w:rsidRDefault="002E46A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2E46A3" w:rsidRPr="00BD1553" w:rsidRDefault="002E46A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05A9" w:rsidRPr="00A538C4" w:rsidTr="00BD3CB0">
        <w:tc>
          <w:tcPr>
            <w:tcW w:w="58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5A9" w:rsidRPr="00B257F8" w:rsidRDefault="004205A9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 w:rsidRPr="00B257F8">
              <w:rPr>
                <w:rFonts w:ascii="Angsana New" w:hAnsi="Angsana New"/>
                <w:sz w:val="26"/>
                <w:szCs w:val="26"/>
              </w:rPr>
              <w:t>-</w:t>
            </w: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สุทธิ (งบการเงินเฉพาะกิจการ)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7E155A" w:rsidP="007E155A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892,978</w:t>
            </w:r>
            <w:r w:rsidR="004205A9" w:rsidRPr="00BD3CB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580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1,045,104,</w:t>
            </w: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728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205A9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4205A9" w:rsidRPr="00BD1553" w:rsidRDefault="004205A9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05A9" w:rsidRPr="00A538C4" w:rsidTr="00BD3CB0">
        <w:tc>
          <w:tcPr>
            <w:tcW w:w="4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A9" w:rsidRPr="00D4736F" w:rsidRDefault="004205A9" w:rsidP="0058655F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บริษัทร่วมที่ถือหุ้นโดย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DC72D3" w:rsidRDefault="004205A9" w:rsidP="0058655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205A9" w:rsidRPr="000F368E" w:rsidRDefault="004205A9" w:rsidP="0058655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4205A9" w:rsidRPr="00D4736F" w:rsidRDefault="004205A9" w:rsidP="0058655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4205A9" w:rsidRPr="00A538C4" w:rsidTr="008A43D5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4205A9" w:rsidRPr="00D4736F" w:rsidRDefault="004205A9" w:rsidP="0058655F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บริษัท </w:t>
            </w:r>
            <w:r w:rsidR="008A43D5" w:rsidRPr="008A43D5">
              <w:rPr>
                <w:rFonts w:ascii="Angsana New" w:hAnsi="Angsana New"/>
                <w:sz w:val="25"/>
                <w:szCs w:val="25"/>
                <w:u w:val="single"/>
                <w:cs/>
              </w:rPr>
              <w:t>เทโร</w:t>
            </w:r>
            <w:r w:rsidR="003A7969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 </w:t>
            </w:r>
            <w:r w:rsidR="008A43D5" w:rsidRPr="008A43D5">
              <w:rPr>
                <w:rFonts w:ascii="Angsana New" w:hAnsi="Angsana New"/>
                <w:sz w:val="25"/>
                <w:szCs w:val="25"/>
                <w:u w:val="single"/>
                <w:cs/>
              </w:rPr>
              <w:t>เอ็นเ</w:t>
            </w:r>
            <w:r w:rsidR="008A43D5" w:rsidRPr="008A43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</w:t>
            </w:r>
            <w:r w:rsidR="008A43D5" w:rsidRPr="008A43D5">
              <w:rPr>
                <w:rFonts w:ascii="Angsana New" w:hAnsi="Angsana New"/>
                <w:sz w:val="25"/>
                <w:szCs w:val="25"/>
                <w:u w:val="single"/>
                <w:cs/>
              </w:rPr>
              <w:t>อร์เทนเม้นท์ จำกั</w:t>
            </w:r>
            <w:r w:rsidR="008A43D5" w:rsidRPr="008A43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ด (มหาชน)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DC72D3" w:rsidRDefault="004205A9" w:rsidP="0058655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205A9" w:rsidRPr="000F368E" w:rsidRDefault="004205A9" w:rsidP="0058655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4205A9" w:rsidRPr="00D4736F" w:rsidRDefault="004205A9" w:rsidP="0058655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A43D5" w:rsidRPr="00A538C4" w:rsidTr="003A7969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A43D5" w:rsidRPr="008A43D5" w:rsidRDefault="008A43D5" w:rsidP="008A43D5">
            <w:pPr>
              <w:tabs>
                <w:tab w:val="left" w:pos="526"/>
              </w:tabs>
              <w:ind w:left="526" w:right="-66" w:hanging="306"/>
              <w:rPr>
                <w:rFonts w:ascii="Angsana New" w:hAnsi="Angsana New"/>
                <w:spacing w:val="-14"/>
                <w:sz w:val="25"/>
                <w:szCs w:val="25"/>
              </w:rPr>
            </w:pPr>
            <w:r w:rsidRPr="008A43D5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(เดิมชื่อ 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  <w:cs/>
              </w:rPr>
              <w:t>บริษัท บีอีซี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</w:rPr>
              <w:t>-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  <w:cs/>
              </w:rPr>
              <w:t>เทโร</w:t>
            </w:r>
            <w:r w:rsidRPr="008A43D5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 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  <w:cs/>
              </w:rPr>
              <w:t>เอ็นเตอร์เทนเม้นท์ จำกัด</w:t>
            </w:r>
            <w:r w:rsidRPr="008A43D5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 (มหาชน)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</w:rPr>
              <w:t>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Default="008A43D5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A43D5" w:rsidRPr="001A7D15" w:rsidRDefault="008A43D5" w:rsidP="0058655F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Default="008A43D5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A43D5" w:rsidRPr="00BD3CB0" w:rsidRDefault="008A43D5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Default="008A43D5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8A43D5" w:rsidRDefault="008A43D5" w:rsidP="004205A9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205A9" w:rsidRPr="00A538C4" w:rsidTr="003A7969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4205A9" w:rsidRPr="00D4736F" w:rsidRDefault="004205A9" w:rsidP="003A7969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.บริษัท ไลฟ์ เนชั่น </w:t>
            </w:r>
            <w:r w:rsidR="003A7969">
              <w:rPr>
                <w:rFonts w:ascii="Angsana New" w:hAnsi="Angsana New" w:hint="cs"/>
                <w:sz w:val="25"/>
                <w:szCs w:val="25"/>
                <w:cs/>
              </w:rPr>
              <w:t>เทโร เอ็นเท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อร์เทนเม้นท์ จำกัด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*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1A7D15" w:rsidRDefault="004F02FA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205A9" w:rsidRPr="001A7D15" w:rsidRDefault="004205A9" w:rsidP="0058655F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1A7D15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F02FA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205A9" w:rsidRPr="00BD3CB0" w:rsidRDefault="004205A9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3CB0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F02FA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4205A9" w:rsidRPr="00C77904" w:rsidRDefault="004205A9" w:rsidP="004205A9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29,22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  <w:r w:rsidRPr="00C77904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581</w:t>
            </w:r>
          </w:p>
        </w:tc>
      </w:tr>
      <w:tr w:rsidR="003A7969" w:rsidRPr="00A538C4" w:rsidTr="00BD3CB0">
        <w:tc>
          <w:tcPr>
            <w:tcW w:w="4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69" w:rsidRPr="003A7969" w:rsidRDefault="003A7969" w:rsidP="003A7969">
            <w:pPr>
              <w:tabs>
                <w:tab w:val="left" w:pos="526"/>
              </w:tabs>
              <w:ind w:left="526" w:hanging="376"/>
              <w:rPr>
                <w:rFonts w:ascii="Angsana New" w:hAnsi="Angsana New"/>
                <w:spacing w:val="-16"/>
                <w:sz w:val="25"/>
                <w:szCs w:val="25"/>
              </w:rPr>
            </w:pPr>
            <w:r w:rsidRPr="003A7969">
              <w:rPr>
                <w:rFonts w:ascii="Angsana New" w:hAnsi="Angsana New" w:hint="cs"/>
                <w:spacing w:val="-16"/>
                <w:sz w:val="25"/>
                <w:szCs w:val="25"/>
                <w:cs/>
              </w:rPr>
              <w:t>(เดิมชื่อ บริษัท ไลฟ์ เนชั่น บีอีซี-เทโร เอ็นเตอร์เทนเม้นท์ จำกัด</w:t>
            </w:r>
            <w:r w:rsidRPr="003A7969">
              <w:rPr>
                <w:rFonts w:ascii="Angsana New" w:hAnsi="Angsana New"/>
                <w:spacing w:val="-16"/>
                <w:sz w:val="25"/>
                <w:szCs w:val="25"/>
              </w:rPr>
              <w:t>)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A7969" w:rsidRDefault="003A7969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69" w:rsidRPr="001A7D15" w:rsidRDefault="003A7969" w:rsidP="0058655F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A7969" w:rsidRDefault="003A7969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969" w:rsidRPr="00BD3CB0" w:rsidRDefault="003A7969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A7969" w:rsidRDefault="003A7969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3A7969" w:rsidRDefault="003A7969" w:rsidP="004205A9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205A9" w:rsidRPr="00A538C4" w:rsidTr="00BD3CB0"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5A9" w:rsidRPr="00BD3CB0" w:rsidRDefault="004205A9" w:rsidP="004205A9">
            <w:pPr>
              <w:ind w:left="-108" w:right="34" w:firstLine="18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BD3CB0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เงินลงทุนในบริษัทร่วมที่ถือหุ้นโดยบริษัทย่อย (งบการเงินรวม)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4205A9" w:rsidRPr="00BD3CB0" w:rsidRDefault="004F02FA" w:rsidP="004F02F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205A9" w:rsidRPr="000503CA" w:rsidRDefault="004205A9" w:rsidP="0058655F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29,22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581</w:t>
            </w:r>
          </w:p>
        </w:tc>
      </w:tr>
      <w:tr w:rsidR="00B64498" w:rsidRPr="00A538C4" w:rsidTr="00E07AF7">
        <w:tc>
          <w:tcPr>
            <w:tcW w:w="4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498" w:rsidRPr="00D4736F" w:rsidRDefault="00B64498" w:rsidP="0058655F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บริษัทที่เกี่ยวข้องกัน</w:t>
            </w: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ที่ถือหุ้นโดย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B64498" w:rsidRPr="00601922" w:rsidRDefault="00B64498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64498" w:rsidRPr="00BD3CB0" w:rsidRDefault="00B64498" w:rsidP="0058655F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4498" w:rsidRPr="00BD3CB0" w:rsidRDefault="00B64498" w:rsidP="0058655F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B64498" w:rsidRPr="00BD3CB0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A43D5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A43D5" w:rsidRPr="00D4736F" w:rsidRDefault="008A43D5" w:rsidP="008A43D5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บริษัท </w:t>
            </w:r>
            <w:r w:rsidRPr="008A43D5">
              <w:rPr>
                <w:rFonts w:ascii="Angsana New" w:hAnsi="Angsana New"/>
                <w:sz w:val="25"/>
                <w:szCs w:val="25"/>
                <w:u w:val="single"/>
                <w:cs/>
              </w:rPr>
              <w:t>เทโร</w:t>
            </w:r>
            <w:r w:rsidR="003A7969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 </w:t>
            </w:r>
            <w:r w:rsidRPr="008A43D5">
              <w:rPr>
                <w:rFonts w:ascii="Angsana New" w:hAnsi="Angsana New"/>
                <w:sz w:val="25"/>
                <w:szCs w:val="25"/>
                <w:u w:val="single"/>
                <w:cs/>
              </w:rPr>
              <w:t>เอ็นเ</w:t>
            </w:r>
            <w:r w:rsidRPr="008A43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</w:t>
            </w:r>
            <w:r w:rsidRPr="008A43D5">
              <w:rPr>
                <w:rFonts w:ascii="Angsana New" w:hAnsi="Angsana New"/>
                <w:sz w:val="25"/>
                <w:szCs w:val="25"/>
                <w:u w:val="single"/>
                <w:cs/>
              </w:rPr>
              <w:t>อร์เทนเม้นท์ จำกั</w:t>
            </w:r>
            <w:r w:rsidRPr="008A43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ด (มหาชน)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8A43D5" w:rsidRPr="00601922" w:rsidRDefault="008A43D5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8A43D5" w:rsidRPr="00601922" w:rsidRDefault="008A43D5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A43D5" w:rsidRPr="00BD3CB0" w:rsidRDefault="008A43D5" w:rsidP="0058655F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vAlign w:val="center"/>
          </w:tcPr>
          <w:p w:rsidR="008A43D5" w:rsidRPr="00BD3CB0" w:rsidRDefault="008A43D5" w:rsidP="0058655F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8A43D5" w:rsidRPr="00BD3CB0" w:rsidRDefault="008A43D5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8A43D5" w:rsidRPr="00601922" w:rsidRDefault="008A43D5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A43D5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A43D5" w:rsidRPr="008A43D5" w:rsidRDefault="008A43D5" w:rsidP="008A43D5">
            <w:pPr>
              <w:tabs>
                <w:tab w:val="left" w:pos="526"/>
              </w:tabs>
              <w:ind w:left="526" w:right="-66" w:hanging="306"/>
              <w:rPr>
                <w:rFonts w:ascii="Angsana New" w:hAnsi="Angsana New"/>
                <w:spacing w:val="-14"/>
                <w:sz w:val="25"/>
                <w:szCs w:val="25"/>
              </w:rPr>
            </w:pPr>
            <w:r w:rsidRPr="008A43D5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(เดิมชื่อ 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  <w:cs/>
              </w:rPr>
              <w:t>บริษัท บีอีซี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</w:rPr>
              <w:t>-</w:t>
            </w:r>
            <w:r w:rsidR="00016EEB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 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  <w:cs/>
              </w:rPr>
              <w:t>เทโร</w:t>
            </w:r>
            <w:r w:rsidRPr="008A43D5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 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  <w:cs/>
              </w:rPr>
              <w:t>เอ็นเตอร์เทนเม้นท์ จำกัด</w:t>
            </w:r>
            <w:r w:rsidRPr="008A43D5">
              <w:rPr>
                <w:rFonts w:ascii="Angsana New" w:hAnsi="Angsana New" w:hint="cs"/>
                <w:spacing w:val="-14"/>
                <w:sz w:val="25"/>
                <w:szCs w:val="25"/>
                <w:u w:val="single"/>
                <w:cs/>
              </w:rPr>
              <w:t xml:space="preserve"> (มหาชน)</w:t>
            </w:r>
            <w:r w:rsidRPr="008A43D5">
              <w:rPr>
                <w:rFonts w:ascii="Angsana New" w:hAnsi="Angsana New"/>
                <w:spacing w:val="-14"/>
                <w:sz w:val="25"/>
                <w:szCs w:val="25"/>
                <w:u w:val="single"/>
              </w:rPr>
              <w:t>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8A43D5" w:rsidRDefault="008A43D5" w:rsidP="00DA41FD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8A43D5" w:rsidRPr="001A7D15" w:rsidRDefault="008A43D5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A43D5" w:rsidRDefault="008A43D5" w:rsidP="00DA41FD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8A43D5" w:rsidRPr="00BD3CB0" w:rsidRDefault="008A43D5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8A43D5" w:rsidRPr="00BD3CB0" w:rsidRDefault="008A43D5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8A43D5" w:rsidRPr="00601922" w:rsidRDefault="008A43D5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64498" w:rsidRPr="00A538C4" w:rsidTr="00BD3CB0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 xml:space="preserve">.บริษัท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บีอีซี-เทโร โชว์ จำกัด**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B64498" w:rsidRPr="00DA41FD" w:rsidRDefault="00DA41FD" w:rsidP="00DA41FD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B64498" w:rsidRPr="005101CB" w:rsidRDefault="00B64498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>40.00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4498" w:rsidRPr="00BD3CB0" w:rsidRDefault="00DA41FD" w:rsidP="00DA41FD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B64498" w:rsidRPr="00BD3CB0" w:rsidRDefault="00B64498" w:rsidP="0058655F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BD3CB0">
              <w:rPr>
                <w:rFonts w:ascii="Angsana New" w:hAnsi="Angsana New"/>
                <w:sz w:val="25"/>
                <w:szCs w:val="25"/>
              </w:rPr>
              <w:t xml:space="preserve">,999,900  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B64498" w:rsidRPr="00BD3CB0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64498" w:rsidRPr="00A538C4" w:rsidTr="00BD3CB0">
        <w:tc>
          <w:tcPr>
            <w:tcW w:w="4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64498" w:rsidRPr="005101CB" w:rsidRDefault="00B64498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64498" w:rsidRPr="005101CB" w:rsidRDefault="00B64498" w:rsidP="0058655F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64498" w:rsidRPr="00BD3CB0" w:rsidRDefault="00DA41FD" w:rsidP="00DA41FD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64498" w:rsidRPr="00BD3CB0" w:rsidRDefault="00B64498" w:rsidP="0058655F">
            <w:pPr>
              <w:ind w:left="-108" w:right="-22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/>
                <w:sz w:val="25"/>
                <w:szCs w:val="25"/>
              </w:rPr>
              <w:t>(</w:t>
            </w:r>
            <w:r w:rsidRPr="00BD3CB0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BD3CB0">
              <w:rPr>
                <w:rFonts w:ascii="Angsana New" w:hAnsi="Angsana New"/>
                <w:sz w:val="25"/>
                <w:szCs w:val="25"/>
              </w:rPr>
              <w:t xml:space="preserve">,999,900)  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B64498" w:rsidRPr="00BD3CB0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64498" w:rsidRPr="00A538C4" w:rsidTr="00BD3CB0">
        <w:tc>
          <w:tcPr>
            <w:tcW w:w="58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98" w:rsidRPr="008C6599" w:rsidRDefault="00B64498" w:rsidP="00FF1B78">
            <w:pPr>
              <w:ind w:left="526" w:right="-209" w:hanging="526"/>
              <w:rPr>
                <w:rFonts w:ascii="Angsana New" w:hAnsi="Angsana New"/>
                <w:sz w:val="25"/>
                <w:szCs w:val="25"/>
                <w:highlight w:val="yellow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รวมเงินลงทุนในบริษัท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ที่เกี่ยวข้องกัน</w:t>
            </w: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ที่ถือหุ้นโดยบริษัทย่อย (งบการเงินรวม)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64498" w:rsidRPr="00BD3CB0" w:rsidRDefault="00B64498" w:rsidP="0058655F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98" w:rsidRPr="00BD3CB0" w:rsidRDefault="00B64498" w:rsidP="0058655F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CB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64498" w:rsidRPr="00BD3CB0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64498" w:rsidRPr="00601922" w:rsidRDefault="00B64498" w:rsidP="0058655F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:rsidR="00D40D00" w:rsidRDefault="00D40D00" w:rsidP="00D40D00">
      <w:pPr>
        <w:widowControl w:val="0"/>
        <w:tabs>
          <w:tab w:val="left" w:pos="360"/>
          <w:tab w:val="left" w:pos="900"/>
          <w:tab w:val="left" w:pos="1440"/>
        </w:tabs>
        <w:spacing w:line="216" w:lineRule="auto"/>
        <w:ind w:right="-108"/>
        <w:rPr>
          <w:rFonts w:ascii="Angsana New" w:hAnsi="Angsana New"/>
          <w:sz w:val="25"/>
          <w:szCs w:val="25"/>
          <w:cs/>
        </w:rPr>
        <w:sectPr w:rsidR="00D40D00" w:rsidSect="00C9117A">
          <w:footerReference w:type="default" r:id="rId8"/>
          <w:type w:val="continuous"/>
          <w:pgSz w:w="11909" w:h="16834" w:code="9"/>
          <w:pgMar w:top="1009" w:right="584" w:bottom="448" w:left="1701" w:header="720" w:footer="283" w:gutter="0"/>
          <w:pgNumType w:start="14" w:chapStyle="1"/>
          <w:cols w:space="720"/>
          <w:noEndnote/>
          <w:docGrid w:linePitch="435"/>
        </w:sectPr>
      </w:pPr>
    </w:p>
    <w:p w:rsidR="00BD1553" w:rsidRDefault="00BD155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Default="008372B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14"/>
          <w:szCs w:val="14"/>
        </w:rPr>
      </w:pPr>
    </w:p>
    <w:p w:rsidR="008372B3" w:rsidRPr="00AD7FAF" w:rsidRDefault="008372B3" w:rsidP="008372B3">
      <w:pPr>
        <w:tabs>
          <w:tab w:val="left" w:pos="284"/>
          <w:tab w:val="left" w:pos="360"/>
          <w:tab w:val="left" w:pos="851"/>
        </w:tabs>
        <w:spacing w:line="192" w:lineRule="auto"/>
        <w:ind w:left="295" w:right="-161" w:hanging="902"/>
        <w:jc w:val="right"/>
        <w:rPr>
          <w:rFonts w:ascii="Angsana New" w:hAnsi="Angsana New"/>
          <w:b/>
          <w:bCs/>
          <w:sz w:val="30"/>
          <w:szCs w:val="30"/>
        </w:rPr>
      </w:pPr>
      <w:r w:rsidRPr="00AD7FA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AD7FAF">
        <w:rPr>
          <w:rFonts w:ascii="Angsana New" w:hAnsi="Angsana New"/>
          <w:sz w:val="30"/>
          <w:szCs w:val="30"/>
        </w:rPr>
        <w:t xml:space="preserve">: </w:t>
      </w:r>
      <w:r w:rsidRPr="00AD7FAF">
        <w:rPr>
          <w:rFonts w:ascii="Angsana New" w:hAnsi="Angsana New" w:hint="cs"/>
          <w:sz w:val="30"/>
          <w:szCs w:val="30"/>
          <w:cs/>
        </w:rPr>
        <w:t>บา</w:t>
      </w:r>
      <w:r w:rsidRPr="00AD7FAF">
        <w:rPr>
          <w:rFonts w:ascii="Angsana New" w:hAnsi="Angsana New"/>
          <w:sz w:val="30"/>
          <w:szCs w:val="30"/>
          <w:cs/>
        </w:rPr>
        <w:t>ท</w:t>
      </w:r>
    </w:p>
    <w:tbl>
      <w:tblPr>
        <w:tblW w:w="9869" w:type="dxa"/>
        <w:tblInd w:w="24" w:type="dxa"/>
        <w:tblLayout w:type="fixed"/>
        <w:tblLook w:val="0600"/>
      </w:tblPr>
      <w:tblGrid>
        <w:gridCol w:w="4494"/>
        <w:gridCol w:w="1238"/>
        <w:gridCol w:w="1239"/>
        <w:gridCol w:w="1449"/>
        <w:gridCol w:w="1449"/>
      </w:tblGrid>
      <w:tr w:rsidR="007516F6" w:rsidRPr="00AD7FAF" w:rsidTr="00BC6D61">
        <w:tc>
          <w:tcPr>
            <w:tcW w:w="4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6F6" w:rsidRPr="00AD7FAF" w:rsidRDefault="007516F6" w:rsidP="008372B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6F6" w:rsidRPr="00AD7FAF" w:rsidRDefault="007516F6" w:rsidP="00AD7FAF">
            <w:pPr>
              <w:ind w:left="-18" w:right="-57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D7FAF">
              <w:rPr>
                <w:rFonts w:ascii="Angsana New" w:hAnsi="Angsana New"/>
                <w:sz w:val="30"/>
                <w:szCs w:val="30"/>
              </w:rPr>
              <w:t>(%)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6F6" w:rsidRPr="00AD7FAF" w:rsidRDefault="007516F6" w:rsidP="007516F6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7516F6" w:rsidRPr="00AD7FAF" w:rsidTr="00EA50C9">
        <w:tc>
          <w:tcPr>
            <w:tcW w:w="4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6F6" w:rsidRPr="00AD7FAF" w:rsidRDefault="007516F6" w:rsidP="008372B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6F6" w:rsidRPr="00AD7FAF" w:rsidRDefault="007516F6" w:rsidP="00AD7FAF">
            <w:pPr>
              <w:ind w:left="-18" w:right="-57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6F6" w:rsidRPr="00AD7FAF" w:rsidRDefault="007516F6" w:rsidP="00AD7FAF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D7FAF" w:rsidRPr="00AD7FAF" w:rsidTr="007516F6">
        <w:tc>
          <w:tcPr>
            <w:tcW w:w="4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FAF" w:rsidRPr="00AD7FAF" w:rsidRDefault="00AD7FAF" w:rsidP="008372B3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D7FAF" w:rsidRPr="00AD7FAF" w:rsidRDefault="00AD7FAF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D7F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FAF" w:rsidRPr="00AD7FAF" w:rsidRDefault="00AD7FAF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D7F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D7FAF" w:rsidRPr="00AD7FAF" w:rsidRDefault="00AD7FAF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D7F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FAF" w:rsidRPr="00AD7FAF" w:rsidRDefault="00AD7FAF" w:rsidP="008372B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AD7FAF" w:rsidRPr="00AD7FAF" w:rsidTr="00BC6D61"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2B3" w:rsidRPr="00AD7FAF" w:rsidRDefault="007516F6" w:rsidP="007516F6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ตราสารทุนที่ไม่อยู่ในความต้องการของตลาด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8372B3" w:rsidRPr="00AD7FAF" w:rsidRDefault="008372B3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372B3" w:rsidRPr="00AD7FAF" w:rsidRDefault="008372B3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6F6" w:rsidRPr="00AD7FAF" w:rsidTr="007516F6"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7516F6" w:rsidRDefault="007516F6" w:rsidP="007516F6">
            <w:pPr>
              <w:tabs>
                <w:tab w:val="left" w:pos="526"/>
              </w:tabs>
              <w:ind w:left="526" w:hanging="26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38" w:type="dxa"/>
            <w:tcBorders>
              <w:left w:val="single" w:sz="4" w:space="0" w:color="auto"/>
              <w:right w:val="dashed" w:sz="4" w:space="0" w:color="auto"/>
            </w:tcBorders>
          </w:tcPr>
          <w:p w:rsidR="007516F6" w:rsidRPr="00AD7FAF" w:rsidRDefault="007516F6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left w:val="nil"/>
              <w:right w:val="single" w:sz="4" w:space="0" w:color="auto"/>
            </w:tcBorders>
          </w:tcPr>
          <w:p w:rsidR="007516F6" w:rsidRPr="00AD7FAF" w:rsidRDefault="007516F6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516F6" w:rsidRPr="00AD7FAF" w:rsidRDefault="007516F6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left w:val="nil"/>
              <w:right w:val="single" w:sz="4" w:space="0" w:color="auto"/>
            </w:tcBorders>
            <w:vAlign w:val="center"/>
          </w:tcPr>
          <w:p w:rsidR="007516F6" w:rsidRPr="00AD7FAF" w:rsidRDefault="007516F6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FAF" w:rsidRPr="00AD7FAF" w:rsidTr="00BC6D61"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8372B3" w:rsidRPr="00AD7FAF" w:rsidRDefault="008372B3" w:rsidP="008372B3">
            <w:pPr>
              <w:ind w:left="-18" w:right="-7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 xml:space="preserve">  1.</w:t>
            </w:r>
            <w:r w:rsidRPr="00AD7FAF">
              <w:rPr>
                <w:rFonts w:ascii="Angsana New" w:hAnsi="Angsana New"/>
                <w:sz w:val="30"/>
                <w:szCs w:val="30"/>
                <w:cs/>
              </w:rPr>
              <w:t>บริษัท ยู แอนด์ ไอ คอร์โปเรชั่น จำกัด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238" w:type="dxa"/>
            <w:tcBorders>
              <w:left w:val="single" w:sz="4" w:space="0" w:color="auto"/>
              <w:right w:val="dashed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39" w:type="dxa"/>
            <w:tcBorders>
              <w:left w:val="nil"/>
              <w:right w:val="single" w:sz="4" w:space="0" w:color="auto"/>
            </w:tcBorders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372B3" w:rsidRPr="00AD7FAF" w:rsidRDefault="008372B3" w:rsidP="008372B3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34,999,300</w:t>
            </w:r>
          </w:p>
        </w:tc>
        <w:tc>
          <w:tcPr>
            <w:tcW w:w="1449" w:type="dxa"/>
            <w:tcBorders>
              <w:left w:val="nil"/>
              <w:right w:val="single" w:sz="4" w:space="0" w:color="auto"/>
            </w:tcBorders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D7FAF" w:rsidRPr="00AD7FAF" w:rsidTr="00BC6D61"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 xml:space="preserve">  2.</w:t>
            </w:r>
            <w:r w:rsidRPr="00AD7FAF">
              <w:rPr>
                <w:rFonts w:ascii="Angsana New" w:hAnsi="Angsana New"/>
                <w:sz w:val="30"/>
                <w:szCs w:val="30"/>
                <w:cs/>
              </w:rPr>
              <w:t>บริษัท บีอีซี สตูดิโอ จำกัด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238" w:type="dxa"/>
            <w:tcBorders>
              <w:left w:val="single" w:sz="4" w:space="0" w:color="auto"/>
              <w:right w:val="dashed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39" w:type="dxa"/>
            <w:tcBorders>
              <w:left w:val="nil"/>
              <w:right w:val="single" w:sz="4" w:space="0" w:color="auto"/>
            </w:tcBorders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372B3" w:rsidRPr="00AD7FAF" w:rsidRDefault="008372B3" w:rsidP="008372B3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4,999,930</w:t>
            </w:r>
          </w:p>
        </w:tc>
        <w:tc>
          <w:tcPr>
            <w:tcW w:w="1449" w:type="dxa"/>
            <w:tcBorders>
              <w:left w:val="nil"/>
              <w:right w:val="single" w:sz="4" w:space="0" w:color="auto"/>
            </w:tcBorders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D7FAF" w:rsidRPr="00AD7FAF" w:rsidTr="00BC6D61"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 xml:space="preserve">  3.</w:t>
            </w:r>
            <w:r w:rsidRPr="00AD7FAF">
              <w:rPr>
                <w:rFonts w:ascii="Angsana New" w:hAnsi="Angsana New"/>
                <w:sz w:val="30"/>
                <w:szCs w:val="30"/>
                <w:cs/>
              </w:rPr>
              <w:t>บริษัท บางกอกแซทเทิลไลท์ แอนด์</w:t>
            </w:r>
          </w:p>
        </w:tc>
        <w:tc>
          <w:tcPr>
            <w:tcW w:w="1238" w:type="dxa"/>
            <w:tcBorders>
              <w:left w:val="single" w:sz="4" w:space="0" w:color="auto"/>
              <w:right w:val="dashed" w:sz="4" w:space="0" w:color="auto"/>
            </w:tcBorders>
          </w:tcPr>
          <w:p w:rsidR="008372B3" w:rsidRPr="00AD7FAF" w:rsidRDefault="008372B3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left w:val="nil"/>
              <w:right w:val="single" w:sz="4" w:space="0" w:color="auto"/>
            </w:tcBorders>
          </w:tcPr>
          <w:p w:rsidR="008372B3" w:rsidRPr="00AD7FAF" w:rsidRDefault="008372B3" w:rsidP="008372B3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left w:val="nil"/>
              <w:right w:val="single" w:sz="4" w:space="0" w:color="auto"/>
            </w:tcBorders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FAF" w:rsidRPr="00AD7FAF" w:rsidTr="007516F6"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8372B3" w:rsidRPr="00AD7FAF" w:rsidRDefault="008372B3" w:rsidP="008372B3">
            <w:pPr>
              <w:ind w:firstLine="6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  <w:cs/>
              </w:rPr>
              <w:t>เทเลคอมมิวนิเคชั่น จำกัด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238" w:type="dxa"/>
            <w:tcBorders>
              <w:left w:val="single" w:sz="4" w:space="0" w:color="auto"/>
              <w:right w:val="dashed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39" w:type="dxa"/>
            <w:tcBorders>
              <w:left w:val="nil"/>
              <w:right w:val="single" w:sz="4" w:space="0" w:color="auto"/>
            </w:tcBorders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372B3" w:rsidRPr="00AD7FAF" w:rsidRDefault="008372B3" w:rsidP="008372B3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24,999,930</w:t>
            </w:r>
          </w:p>
        </w:tc>
        <w:tc>
          <w:tcPr>
            <w:tcW w:w="1449" w:type="dxa"/>
            <w:tcBorders>
              <w:left w:val="nil"/>
              <w:right w:val="single" w:sz="4" w:space="0" w:color="auto"/>
            </w:tcBorders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7FAF" w:rsidRPr="00AD7FAF" w:rsidTr="007516F6"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 xml:space="preserve">  4.</w:t>
            </w:r>
            <w:r w:rsidRPr="00AD7FAF">
              <w:rPr>
                <w:rFonts w:ascii="Angsana New" w:hAnsi="Angsana New"/>
                <w:sz w:val="30"/>
                <w:szCs w:val="30"/>
                <w:cs/>
              </w:rPr>
              <w:t>บริษัท แซทเทิลไลท์ ทีวี บรอดคาสติ้ง จำกัด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372B3" w:rsidRPr="00AD7FAF" w:rsidRDefault="008372B3" w:rsidP="008372B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8372B3" w:rsidRPr="00AD7FAF" w:rsidRDefault="008372B3" w:rsidP="008372B3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999,930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2B3" w:rsidRPr="00AD7FAF" w:rsidRDefault="008372B3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6F6" w:rsidRPr="00AD7FAF" w:rsidTr="007516F6">
        <w:tc>
          <w:tcPr>
            <w:tcW w:w="69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6F6" w:rsidRPr="00AD7FAF" w:rsidRDefault="007516F6" w:rsidP="007516F6">
            <w:pPr>
              <w:ind w:left="620" w:right="-118" w:hanging="620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รวมราคาทุน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516F6" w:rsidRPr="00AD7FAF" w:rsidRDefault="007516F6" w:rsidP="008372B3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65,999,090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6F6" w:rsidRPr="00AD7FAF" w:rsidRDefault="007516F6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6F6" w:rsidRPr="00AD7FAF" w:rsidTr="007516F6">
        <w:tc>
          <w:tcPr>
            <w:tcW w:w="69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F6" w:rsidRPr="00AD7FAF" w:rsidRDefault="007516F6" w:rsidP="007516F6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sz w:val="30"/>
                <w:szCs w:val="30"/>
                <w:cs/>
              </w:rPr>
            </w:pP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AD7FA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516F6" w:rsidRPr="00AD7FAF" w:rsidRDefault="007516F6" w:rsidP="008372B3">
            <w:pPr>
              <w:ind w:left="-10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(33,022,876)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6F6" w:rsidRPr="00AD7FAF" w:rsidRDefault="007516F6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6F6" w:rsidRPr="00AD7FAF" w:rsidTr="00EA50C9">
        <w:tc>
          <w:tcPr>
            <w:tcW w:w="69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F6" w:rsidRPr="00AD7FAF" w:rsidRDefault="007516F6" w:rsidP="007516F6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  <w:r w:rsidRPr="00AD7FA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D7F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D7FA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516F6" w:rsidRPr="00AD7FAF" w:rsidRDefault="007516F6" w:rsidP="008372B3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32,976,214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6F6" w:rsidRPr="00AD7FAF" w:rsidRDefault="007516F6" w:rsidP="008372B3">
            <w:pPr>
              <w:ind w:left="526" w:right="-209" w:hanging="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F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372B3" w:rsidRDefault="008372B3" w:rsidP="008372B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BD1553" w:rsidRPr="00AD7FAF" w:rsidRDefault="00BD1553" w:rsidP="00D40D00">
      <w:pPr>
        <w:tabs>
          <w:tab w:val="left" w:pos="526"/>
        </w:tabs>
        <w:rPr>
          <w:rFonts w:ascii="Angsana New" w:hAnsi="Angsana New"/>
          <w:u w:val="single"/>
          <w:cs/>
        </w:rPr>
        <w:sectPr w:rsidR="00BD1553" w:rsidRPr="00AD7FAF" w:rsidSect="00C9117A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:rsidR="0020486D" w:rsidRPr="00EA781B" w:rsidRDefault="0020486D" w:rsidP="00347DE1">
      <w:pPr>
        <w:pStyle w:val="BodyText2"/>
        <w:tabs>
          <w:tab w:val="clear" w:pos="360"/>
        </w:tabs>
        <w:ind w:left="-84" w:right="-157"/>
        <w:jc w:val="thaiDistribute"/>
        <w:rPr>
          <w:rFonts w:ascii="Angsana New" w:hAnsi="Angsana New"/>
          <w:sz w:val="30"/>
          <w:szCs w:val="30"/>
        </w:rPr>
      </w:pPr>
      <w:r w:rsidRPr="00EA781B">
        <w:rPr>
          <w:rFonts w:ascii="Angsana New" w:hAnsi="Angsana New"/>
          <w:sz w:val="30"/>
          <w:szCs w:val="30"/>
        </w:rPr>
        <w:lastRenderedPageBreak/>
        <w:t xml:space="preserve">* </w:t>
      </w:r>
      <w:r w:rsidRPr="00EA781B">
        <w:rPr>
          <w:rFonts w:ascii="Angsana New" w:hAnsi="Angsana New" w:hint="cs"/>
          <w:sz w:val="30"/>
          <w:szCs w:val="30"/>
          <w:cs/>
        </w:rPr>
        <w:t>ถือเป็นเงินลงทุนในบริษัทร่วม เนื่องจาก บริษัท เทโร เอ็นเ</w:t>
      </w:r>
      <w:r w:rsidR="0007014D" w:rsidRPr="00EA781B">
        <w:rPr>
          <w:rFonts w:ascii="Angsana New" w:hAnsi="Angsana New" w:hint="cs"/>
          <w:sz w:val="30"/>
          <w:szCs w:val="30"/>
          <w:cs/>
        </w:rPr>
        <w:t>ท</w:t>
      </w:r>
      <w:r w:rsidRPr="00EA781B">
        <w:rPr>
          <w:rFonts w:ascii="Angsana New" w:hAnsi="Angsana New" w:hint="cs"/>
          <w:sz w:val="30"/>
          <w:szCs w:val="30"/>
          <w:cs/>
        </w:rPr>
        <w:t>อร์เทนเม้นท์ จำกัด (มหาชน</w:t>
      </w:r>
      <w:r w:rsidR="00BC7629" w:rsidRPr="00EA781B">
        <w:rPr>
          <w:rFonts w:ascii="Angsana New" w:hAnsi="Angsana New" w:hint="cs"/>
          <w:sz w:val="30"/>
          <w:szCs w:val="30"/>
          <w:cs/>
        </w:rPr>
        <w:t>)</w:t>
      </w:r>
      <w:r w:rsidR="0007014D" w:rsidRPr="00EA781B">
        <w:rPr>
          <w:rFonts w:ascii="Angsana New" w:hAnsi="Angsana New" w:hint="cs"/>
          <w:sz w:val="30"/>
          <w:szCs w:val="30"/>
          <w:cs/>
        </w:rPr>
        <w:t xml:space="preserve"> (เดิมชื่อ </w:t>
      </w:r>
      <w:r w:rsidR="0007014D" w:rsidRPr="00EA781B">
        <w:rPr>
          <w:rFonts w:ascii="Angsana New" w:hAnsi="Angsana New"/>
          <w:sz w:val="30"/>
          <w:szCs w:val="30"/>
          <w:cs/>
        </w:rPr>
        <w:t>บริษัท บีอีซี</w:t>
      </w:r>
      <w:r w:rsidR="0007014D" w:rsidRPr="00EA781B">
        <w:rPr>
          <w:rFonts w:ascii="Angsana New" w:hAnsi="Angsana New"/>
          <w:sz w:val="30"/>
          <w:szCs w:val="30"/>
        </w:rPr>
        <w:t>-</w:t>
      </w:r>
      <w:r w:rsidR="0007014D" w:rsidRPr="00EA781B">
        <w:rPr>
          <w:rFonts w:ascii="Angsana New" w:hAnsi="Angsana New" w:hint="cs"/>
          <w:sz w:val="30"/>
          <w:szCs w:val="30"/>
          <w:cs/>
        </w:rPr>
        <w:t xml:space="preserve"> </w:t>
      </w:r>
      <w:r w:rsidR="0007014D" w:rsidRPr="00EA781B">
        <w:rPr>
          <w:rFonts w:ascii="Angsana New" w:hAnsi="Angsana New"/>
          <w:sz w:val="30"/>
          <w:szCs w:val="30"/>
          <w:cs/>
        </w:rPr>
        <w:t>เทโร</w:t>
      </w:r>
      <w:r w:rsidR="0007014D" w:rsidRPr="00EA781B">
        <w:rPr>
          <w:rFonts w:ascii="Angsana New" w:hAnsi="Angsana New" w:hint="cs"/>
          <w:sz w:val="30"/>
          <w:szCs w:val="30"/>
          <w:cs/>
        </w:rPr>
        <w:t xml:space="preserve"> </w:t>
      </w:r>
      <w:r w:rsidR="00EA781B">
        <w:rPr>
          <w:rFonts w:ascii="Angsana New" w:hAnsi="Angsana New"/>
          <w:sz w:val="30"/>
          <w:szCs w:val="30"/>
          <w:cs/>
        </w:rPr>
        <w:br/>
      </w:r>
      <w:r w:rsidR="0007014D" w:rsidRPr="00EA781B">
        <w:rPr>
          <w:rFonts w:ascii="Angsana New" w:hAnsi="Angsana New"/>
          <w:sz w:val="30"/>
          <w:szCs w:val="30"/>
          <w:cs/>
        </w:rPr>
        <w:t>เอ็นเตอร์เทนเม้นท์ จำกัด</w:t>
      </w:r>
      <w:r w:rsidR="0007014D" w:rsidRPr="00EA781B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07014D" w:rsidRPr="00EA781B">
        <w:rPr>
          <w:rFonts w:ascii="Angsana New" w:hAnsi="Angsana New"/>
          <w:sz w:val="30"/>
          <w:szCs w:val="30"/>
        </w:rPr>
        <w:t>)</w:t>
      </w:r>
      <w:r w:rsidRPr="00EA781B">
        <w:rPr>
          <w:rFonts w:ascii="Angsana New" w:hAnsi="Angsana New" w:hint="cs"/>
          <w:sz w:val="30"/>
          <w:szCs w:val="30"/>
          <w:cs/>
        </w:rPr>
        <w:t xml:space="preserve"> มีสิทธิออกเสียงลงคะแนนในที่ประชุม ร้อยละ 49.70</w:t>
      </w:r>
    </w:p>
    <w:p w:rsidR="008C6599" w:rsidRPr="00EA781B" w:rsidRDefault="00132AAF" w:rsidP="00347DE1">
      <w:pPr>
        <w:pStyle w:val="BodyText2"/>
        <w:tabs>
          <w:tab w:val="clear" w:pos="360"/>
          <w:tab w:val="left" w:pos="0"/>
        </w:tabs>
        <w:ind w:left="-84" w:right="-439"/>
        <w:jc w:val="left"/>
        <w:rPr>
          <w:rFonts w:ascii="Angsana New" w:hAnsi="Angsana New"/>
          <w:sz w:val="30"/>
          <w:szCs w:val="30"/>
        </w:rPr>
      </w:pPr>
      <w:r w:rsidRPr="00EA781B">
        <w:rPr>
          <w:rFonts w:ascii="Angsana New" w:hAnsi="Angsana New" w:hint="cs"/>
          <w:sz w:val="30"/>
          <w:szCs w:val="30"/>
          <w:cs/>
        </w:rPr>
        <w:t>**</w:t>
      </w:r>
      <w:r w:rsidR="00F55E4B" w:rsidRPr="00EA781B">
        <w:rPr>
          <w:rFonts w:ascii="Angsana New" w:hAnsi="Angsana New" w:hint="cs"/>
          <w:sz w:val="30"/>
          <w:szCs w:val="30"/>
          <w:cs/>
        </w:rPr>
        <w:t xml:space="preserve"> </w:t>
      </w:r>
      <w:r w:rsidR="00237974" w:rsidRPr="00EA781B">
        <w:rPr>
          <w:rFonts w:ascii="Angsana New" w:hAnsi="Angsana New" w:hint="cs"/>
          <w:sz w:val="30"/>
          <w:szCs w:val="30"/>
          <w:cs/>
        </w:rPr>
        <w:t>อยู่ระหว่างการชำระบัญชี</w:t>
      </w:r>
    </w:p>
    <w:p w:rsidR="00FF1B78" w:rsidRPr="008B7B76" w:rsidRDefault="00FF1B78" w:rsidP="00E07AF7">
      <w:pPr>
        <w:tabs>
          <w:tab w:val="left" w:pos="360"/>
          <w:tab w:val="left" w:pos="900"/>
          <w:tab w:val="left" w:pos="1440"/>
        </w:tabs>
        <w:ind w:right="-518"/>
        <w:rPr>
          <w:rFonts w:ascii="Angsana New" w:hAnsi="Angsana New"/>
          <w:sz w:val="12"/>
          <w:szCs w:val="12"/>
        </w:rPr>
      </w:pPr>
    </w:p>
    <w:p w:rsidR="00937EE9" w:rsidRDefault="006A1E04" w:rsidP="00347DE1">
      <w:pPr>
        <w:tabs>
          <w:tab w:val="left" w:pos="360"/>
          <w:tab w:val="left" w:pos="900"/>
          <w:tab w:val="left" w:pos="1440"/>
        </w:tabs>
        <w:ind w:left="-406" w:right="-518" w:firstLine="322"/>
        <w:outlineLvl w:val="0"/>
        <w:rPr>
          <w:rFonts w:ascii="Angsana New" w:hAnsi="Angsana New"/>
          <w:b/>
          <w:bCs/>
        </w:rPr>
      </w:pPr>
      <w:r w:rsidRPr="001E35FE">
        <w:rPr>
          <w:rFonts w:ascii="Angsana New" w:hAnsi="Angsana New" w:hint="cs"/>
          <w:b/>
          <w:bCs/>
          <w:cs/>
        </w:rPr>
        <w:t>รายการที่เกิดขึ้นกับบริษัทย่อย</w:t>
      </w:r>
    </w:p>
    <w:p w:rsidR="004F074A" w:rsidRDefault="004F074A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แซทเทิลไลท์ ทีวี บรอดคาสติ้ง จำกัด</w:t>
      </w:r>
    </w:p>
    <w:p w:rsidR="00646772" w:rsidRDefault="004F074A" w:rsidP="00847C03">
      <w:pPr>
        <w:ind w:left="280" w:right="-157" w:firstLine="56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เมื่อวันที่ 28</w:t>
      </w:r>
      <w:r w:rsidRPr="00646772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ตุลาคม</w:t>
      </w:r>
      <w:r>
        <w:rPr>
          <w:rFonts w:ascii="Angsana New" w:hAnsi="Angsana New"/>
          <w:cs/>
        </w:rPr>
        <w:t xml:space="preserve"> 25</w:t>
      </w:r>
      <w:r>
        <w:rPr>
          <w:rFonts w:ascii="Angsana New" w:hAnsi="Angsana New" w:hint="cs"/>
          <w:cs/>
        </w:rPr>
        <w:t>63</w:t>
      </w:r>
      <w:r w:rsidRPr="00646772">
        <w:rPr>
          <w:rFonts w:ascii="Angsana New" w:hAnsi="Angsana New"/>
          <w:cs/>
        </w:rPr>
        <w:t xml:space="preserve"> บริษัท </w:t>
      </w:r>
      <w:r w:rsidRPr="004F074A">
        <w:rPr>
          <w:rFonts w:ascii="Angsana New" w:hAnsi="Angsana New"/>
          <w:cs/>
        </w:rPr>
        <w:t>แซทเทิลไลท์ ทีวี บรอดคาสติ้ง</w:t>
      </w:r>
      <w:r>
        <w:rPr>
          <w:rFonts w:ascii="Angsana New" w:hAnsi="Angsana New" w:hint="cs"/>
          <w:cs/>
        </w:rPr>
        <w:t xml:space="preserve"> </w:t>
      </w:r>
      <w:r w:rsidRPr="00646772">
        <w:rPr>
          <w:rFonts w:ascii="Angsana New" w:hAnsi="Angsana New"/>
          <w:cs/>
        </w:rPr>
        <w:t>จำกัด</w:t>
      </w:r>
      <w:r w:rsidRPr="00646772">
        <w:rPr>
          <w:rFonts w:ascii="Angsana New" w:hAnsi="Angsana New" w:hint="cs"/>
          <w:cs/>
        </w:rPr>
        <w:t xml:space="preserve"> ซึ่งเป็นบริษัทย่อยของบริษัทได้</w:t>
      </w:r>
      <w:r>
        <w:rPr>
          <w:rFonts w:ascii="Angsana New" w:hAnsi="Angsana New" w:hint="cs"/>
          <w:cs/>
        </w:rPr>
        <w:t xml:space="preserve">จดทะเบียนเลิกกิจการกับกระทรวงพาณิชย์ </w:t>
      </w:r>
      <w:r w:rsidR="00341BF4">
        <w:rPr>
          <w:rFonts w:ascii="Angsana New" w:hAnsi="Angsana New" w:hint="cs"/>
          <w:cs/>
        </w:rPr>
        <w:t xml:space="preserve">และอยู่ระหว่างการชำระบัญชี </w:t>
      </w:r>
      <w:r>
        <w:rPr>
          <w:rFonts w:ascii="Angsana New" w:hAnsi="Angsana New" w:hint="cs"/>
          <w:cs/>
        </w:rPr>
        <w:t>จึงได้จัดประเภทเป็นเงินลงทุนใน</w:t>
      </w:r>
      <w:r w:rsidR="00EA781B">
        <w:rPr>
          <w:rFonts w:ascii="Angsana New" w:hAnsi="Angsana New" w:hint="cs"/>
          <w:cs/>
        </w:rPr>
        <w:t>ตราสาร</w:t>
      </w:r>
      <w:r w:rsidR="00EA781B" w:rsidRPr="000E6E9A">
        <w:rPr>
          <w:rFonts w:ascii="Angsana New" w:hAnsi="Angsana New" w:hint="cs"/>
          <w:spacing w:val="-4"/>
          <w:cs/>
        </w:rPr>
        <w:t>ทุนที่ไม่อยู่ในความต้องการของตลาด ซึ่ง</w:t>
      </w:r>
      <w:r w:rsidR="00341BF4" w:rsidRPr="000E6E9A">
        <w:rPr>
          <w:rFonts w:ascii="Angsana New" w:hAnsi="Angsana New" w:hint="cs"/>
          <w:spacing w:val="-4"/>
          <w:cs/>
        </w:rPr>
        <w:t>เมื่อ</w:t>
      </w:r>
      <w:r w:rsidR="007B0001" w:rsidRPr="000E6E9A">
        <w:rPr>
          <w:rFonts w:ascii="Angsana New" w:hAnsi="Angsana New" w:hint="cs"/>
          <w:spacing w:val="-4"/>
          <w:cs/>
        </w:rPr>
        <w:t>วันที่</w:t>
      </w:r>
      <w:r w:rsidR="00341BF4" w:rsidRPr="000E6E9A">
        <w:rPr>
          <w:rFonts w:ascii="Angsana New" w:hAnsi="Angsana New"/>
          <w:spacing w:val="-4"/>
        </w:rPr>
        <w:t xml:space="preserve"> </w:t>
      </w:r>
      <w:r w:rsidR="007B0001" w:rsidRPr="000E6E9A">
        <w:rPr>
          <w:rFonts w:ascii="Angsana New" w:hAnsi="Angsana New"/>
          <w:spacing w:val="-4"/>
        </w:rPr>
        <w:t xml:space="preserve">8 </w:t>
      </w:r>
      <w:r w:rsidR="007B0001" w:rsidRPr="000E6E9A">
        <w:rPr>
          <w:rFonts w:ascii="Angsana New" w:hAnsi="Angsana New" w:hint="cs"/>
          <w:spacing w:val="-4"/>
          <w:cs/>
        </w:rPr>
        <w:t xml:space="preserve">กุมภาพันธ์ </w:t>
      </w:r>
      <w:r w:rsidR="007B0001" w:rsidRPr="000E6E9A">
        <w:rPr>
          <w:rFonts w:ascii="Angsana New" w:hAnsi="Angsana New"/>
          <w:spacing w:val="-4"/>
        </w:rPr>
        <w:t xml:space="preserve">2564 </w:t>
      </w:r>
      <w:r w:rsidR="00EA781B" w:rsidRPr="000E6E9A">
        <w:rPr>
          <w:rFonts w:ascii="Angsana New" w:hAnsi="Angsana New" w:hint="cs"/>
          <w:spacing w:val="-4"/>
          <w:cs/>
        </w:rPr>
        <w:t>บริษัทได้จดทะเบียนเสร็จ</w:t>
      </w:r>
      <w:r w:rsidR="000E2F62" w:rsidRPr="000E6E9A">
        <w:rPr>
          <w:rFonts w:ascii="Angsana New" w:hAnsi="Angsana New" w:hint="cs"/>
          <w:spacing w:val="-4"/>
          <w:cs/>
        </w:rPr>
        <w:t>การชำระบัญชีแล้ว</w:t>
      </w:r>
    </w:p>
    <w:p w:rsidR="00646772" w:rsidRDefault="00646772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 สตูดิโอ จำกัด</w:t>
      </w:r>
    </w:p>
    <w:p w:rsidR="00646772" w:rsidRDefault="00373C91" w:rsidP="00847C03">
      <w:pPr>
        <w:ind w:left="280" w:right="-157" w:firstLine="56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เมื่อวันที่ 23</w:t>
      </w:r>
      <w:r w:rsidRPr="00646772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พฤศจิกายน</w:t>
      </w:r>
      <w:r>
        <w:rPr>
          <w:rFonts w:ascii="Angsana New" w:hAnsi="Angsana New"/>
          <w:cs/>
        </w:rPr>
        <w:t xml:space="preserve"> 25</w:t>
      </w:r>
      <w:r>
        <w:rPr>
          <w:rFonts w:ascii="Angsana New" w:hAnsi="Angsana New" w:hint="cs"/>
          <w:cs/>
        </w:rPr>
        <w:t>63</w:t>
      </w:r>
      <w:r w:rsidRPr="00646772">
        <w:rPr>
          <w:rFonts w:ascii="Angsana New" w:hAnsi="Angsana New"/>
          <w:cs/>
        </w:rPr>
        <w:t xml:space="preserve"> บริษัท </w:t>
      </w:r>
      <w:r>
        <w:rPr>
          <w:rFonts w:ascii="Angsana New" w:hAnsi="Angsana New" w:hint="cs"/>
          <w:cs/>
        </w:rPr>
        <w:t xml:space="preserve">บีอีซี สตูดิโอ </w:t>
      </w:r>
      <w:r w:rsidRPr="00646772">
        <w:rPr>
          <w:rFonts w:ascii="Angsana New" w:hAnsi="Angsana New"/>
          <w:cs/>
        </w:rPr>
        <w:t>จำกัด</w:t>
      </w:r>
      <w:r w:rsidRPr="00646772">
        <w:rPr>
          <w:rFonts w:ascii="Angsana New" w:hAnsi="Angsana New" w:hint="cs"/>
          <w:cs/>
        </w:rPr>
        <w:t xml:space="preserve"> ซึ่งเป็นบริษัทย่อยของบริษัทได้</w:t>
      </w:r>
      <w:r>
        <w:rPr>
          <w:rFonts w:ascii="Angsana New" w:hAnsi="Angsana New" w:hint="cs"/>
          <w:cs/>
        </w:rPr>
        <w:t xml:space="preserve">จดทะเบียนเลิกกิจการกับกระทรวงพาณิชย์ </w:t>
      </w:r>
      <w:r w:rsidR="00341BF4">
        <w:rPr>
          <w:rFonts w:ascii="Angsana New" w:hAnsi="Angsana New" w:hint="cs"/>
          <w:cs/>
        </w:rPr>
        <w:t xml:space="preserve">และอยู่ระหว่างการชำระบัญชี </w:t>
      </w:r>
      <w:r>
        <w:rPr>
          <w:rFonts w:ascii="Angsana New" w:hAnsi="Angsana New" w:hint="cs"/>
          <w:cs/>
        </w:rPr>
        <w:t>จึงได้จัดประเภทเป็นเงินลงทุนใน</w:t>
      </w:r>
      <w:r w:rsidR="000E2F62">
        <w:rPr>
          <w:rFonts w:ascii="Angsana New" w:hAnsi="Angsana New" w:hint="cs"/>
          <w:cs/>
        </w:rPr>
        <w:t>ตราสารทุนที่ไม่อยู่ในความต้องการของตลาด ซึ่งเมื่อวันที่</w:t>
      </w:r>
      <w:r w:rsidR="000E2F62">
        <w:rPr>
          <w:rFonts w:ascii="Angsana New" w:hAnsi="Angsana New"/>
        </w:rPr>
        <w:t xml:space="preserve"> 29 </w:t>
      </w:r>
      <w:r w:rsidR="000E2F62">
        <w:rPr>
          <w:rFonts w:ascii="Angsana New" w:hAnsi="Angsana New" w:hint="cs"/>
          <w:cs/>
        </w:rPr>
        <w:t xml:space="preserve">มกราคม </w:t>
      </w:r>
      <w:r w:rsidR="000E2F62">
        <w:rPr>
          <w:rFonts w:ascii="Angsana New" w:hAnsi="Angsana New"/>
        </w:rPr>
        <w:t xml:space="preserve">2564 </w:t>
      </w:r>
      <w:r w:rsidR="000E2F62">
        <w:rPr>
          <w:rFonts w:ascii="Angsana New" w:hAnsi="Angsana New" w:hint="cs"/>
          <w:cs/>
        </w:rPr>
        <w:t>บริษัทได้จดทะเบียนเสร็จการชำระบัญชีแล้ว</w:t>
      </w:r>
      <w:r w:rsidR="00341BF4">
        <w:rPr>
          <w:rFonts w:ascii="Angsana New" w:hAnsi="Angsana New" w:hint="cs"/>
          <w:cs/>
        </w:rPr>
        <w:t xml:space="preserve">  </w:t>
      </w:r>
    </w:p>
    <w:p w:rsidR="00646772" w:rsidRDefault="00646772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บางกอกแซทเทิลไลท์ แอนด์</w:t>
      </w:r>
      <w:r>
        <w:rPr>
          <w:rFonts w:ascii="Angsana New" w:hAnsi="Angsana New"/>
          <w:b/>
          <w:bCs/>
        </w:rPr>
        <w:t xml:space="preserve"> </w:t>
      </w:r>
      <w:r w:rsidRPr="00646772">
        <w:rPr>
          <w:rFonts w:ascii="Angsana New" w:hAnsi="Angsana New"/>
          <w:b/>
          <w:bCs/>
          <w:cs/>
        </w:rPr>
        <w:t>เทเลคอมมิวนิเคชั่น จำกัด</w:t>
      </w:r>
    </w:p>
    <w:p w:rsidR="00646772" w:rsidRPr="000E6E9A" w:rsidRDefault="00373C91" w:rsidP="00847C03">
      <w:pPr>
        <w:ind w:left="280" w:right="-157" w:firstLine="560"/>
        <w:jc w:val="thaiDistribute"/>
        <w:rPr>
          <w:rFonts w:ascii="Angsana New" w:hAnsi="Angsana New"/>
        </w:rPr>
      </w:pPr>
      <w:r w:rsidRPr="000E6E9A">
        <w:rPr>
          <w:rFonts w:ascii="Angsana New" w:hAnsi="Angsana New" w:hint="cs"/>
          <w:spacing w:val="-6"/>
          <w:cs/>
        </w:rPr>
        <w:t>เมื่อวันที่ 23 พฤศจิกายน</w:t>
      </w:r>
      <w:r w:rsidRPr="000E6E9A">
        <w:rPr>
          <w:rFonts w:ascii="Angsana New" w:hAnsi="Angsana New"/>
          <w:spacing w:val="-6"/>
          <w:cs/>
        </w:rPr>
        <w:t xml:space="preserve"> 25</w:t>
      </w:r>
      <w:r w:rsidRPr="000E6E9A">
        <w:rPr>
          <w:rFonts w:ascii="Angsana New" w:hAnsi="Angsana New" w:hint="cs"/>
          <w:spacing w:val="-6"/>
          <w:cs/>
        </w:rPr>
        <w:t>63</w:t>
      </w:r>
      <w:r w:rsidRPr="000E6E9A">
        <w:rPr>
          <w:rFonts w:ascii="Angsana New" w:hAnsi="Angsana New"/>
          <w:spacing w:val="-6"/>
          <w:cs/>
        </w:rPr>
        <w:t xml:space="preserve"> บริษัท บางกอกแซทเทิลไลท์ แอนด์</w:t>
      </w:r>
      <w:r w:rsidRPr="000E6E9A">
        <w:rPr>
          <w:rFonts w:ascii="Angsana New" w:hAnsi="Angsana New"/>
          <w:spacing w:val="-6"/>
        </w:rPr>
        <w:t xml:space="preserve"> </w:t>
      </w:r>
      <w:r w:rsidRPr="000E6E9A">
        <w:rPr>
          <w:rFonts w:ascii="Angsana New" w:hAnsi="Angsana New"/>
          <w:spacing w:val="-6"/>
          <w:cs/>
        </w:rPr>
        <w:t>เทเลคอมมิวนิเคชั่น</w:t>
      </w:r>
      <w:r w:rsidRPr="000E6E9A">
        <w:rPr>
          <w:rFonts w:ascii="Angsana New" w:hAnsi="Angsana New" w:hint="cs"/>
          <w:spacing w:val="-6"/>
          <w:cs/>
        </w:rPr>
        <w:t xml:space="preserve"> </w:t>
      </w:r>
      <w:r w:rsidRPr="000E6E9A">
        <w:rPr>
          <w:rFonts w:ascii="Angsana New" w:hAnsi="Angsana New"/>
          <w:spacing w:val="-6"/>
          <w:cs/>
        </w:rPr>
        <w:t>จำกัด</w:t>
      </w:r>
      <w:r w:rsidRPr="000E6E9A">
        <w:rPr>
          <w:rFonts w:ascii="Angsana New" w:hAnsi="Angsana New" w:hint="cs"/>
          <w:spacing w:val="-6"/>
          <w:cs/>
        </w:rPr>
        <w:t xml:space="preserve"> ซึ่งเป็นบริษัทย่อย</w:t>
      </w:r>
      <w:r w:rsidRPr="000E6E9A">
        <w:rPr>
          <w:rFonts w:ascii="Angsana New" w:hAnsi="Angsana New" w:hint="cs"/>
          <w:cs/>
        </w:rPr>
        <w:t xml:space="preserve">ของบริษัทได้จดทะเบียนเลิกกิจการกับกระทรวงพาณิชย์ </w:t>
      </w:r>
      <w:r w:rsidR="00341BF4" w:rsidRPr="000E6E9A">
        <w:rPr>
          <w:rFonts w:ascii="Angsana New" w:hAnsi="Angsana New" w:hint="cs"/>
          <w:cs/>
        </w:rPr>
        <w:t xml:space="preserve">และอยู่ระหว่างการชำระบัญชี </w:t>
      </w:r>
      <w:r w:rsidRPr="000E6E9A">
        <w:rPr>
          <w:rFonts w:ascii="Angsana New" w:hAnsi="Angsana New" w:hint="cs"/>
          <w:cs/>
        </w:rPr>
        <w:t>จึงได้จัดประเภทเป็นเงินลงทุนใน</w:t>
      </w:r>
      <w:r w:rsidR="00CB40E3" w:rsidRPr="000E6E9A">
        <w:rPr>
          <w:rFonts w:ascii="Angsana New" w:hAnsi="Angsana New" w:hint="cs"/>
          <w:cs/>
        </w:rPr>
        <w:t>ตราสารทุนที่ไม่อยู่ในความต้องการของตลาด ซึ่งเมื่อวันที่</w:t>
      </w:r>
      <w:r w:rsidR="00CB40E3" w:rsidRPr="000E6E9A">
        <w:rPr>
          <w:rFonts w:ascii="Angsana New" w:hAnsi="Angsana New"/>
        </w:rPr>
        <w:t xml:space="preserve"> 29 </w:t>
      </w:r>
      <w:r w:rsidR="00CB40E3" w:rsidRPr="000E6E9A">
        <w:rPr>
          <w:rFonts w:ascii="Angsana New" w:hAnsi="Angsana New" w:hint="cs"/>
          <w:cs/>
        </w:rPr>
        <w:t xml:space="preserve">มกราคม </w:t>
      </w:r>
      <w:r w:rsidR="00CB40E3" w:rsidRPr="000E6E9A">
        <w:rPr>
          <w:rFonts w:ascii="Angsana New" w:hAnsi="Angsana New"/>
        </w:rPr>
        <w:t xml:space="preserve">2564 </w:t>
      </w:r>
      <w:r w:rsidR="00CB40E3" w:rsidRPr="000E6E9A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 </w:t>
      </w:r>
    </w:p>
    <w:p w:rsidR="00847C03" w:rsidRDefault="00847C03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</w:p>
    <w:p w:rsidR="00847C03" w:rsidRDefault="00847C03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</w:p>
    <w:p w:rsidR="00847C03" w:rsidRDefault="00847C03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</w:p>
    <w:p w:rsidR="00760893" w:rsidRDefault="00760893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</w:p>
    <w:p w:rsidR="004F074A" w:rsidRPr="00646772" w:rsidRDefault="004F074A" w:rsidP="00347DE1">
      <w:pPr>
        <w:ind w:left="-140" w:right="-893" w:firstLine="378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lastRenderedPageBreak/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:rsidR="00347DE1" w:rsidRDefault="004F074A" w:rsidP="00EA50C9">
      <w:pPr>
        <w:spacing w:line="360" w:lineRule="exact"/>
        <w:ind w:left="278" w:right="-159" w:firstLine="561"/>
        <w:jc w:val="thaiDistribute"/>
        <w:rPr>
          <w:rFonts w:ascii="Angsana New" w:hAnsi="Angsana New"/>
          <w:b/>
          <w:bCs/>
        </w:rPr>
      </w:pPr>
      <w:r w:rsidRPr="00CB40E3">
        <w:rPr>
          <w:rFonts w:ascii="Angsana New" w:hAnsi="Angsana New" w:hint="cs"/>
          <w:cs/>
        </w:rPr>
        <w:t>เมื่อวันที่ 14 ธันวาคม</w:t>
      </w:r>
      <w:r w:rsidRPr="00CB40E3">
        <w:rPr>
          <w:rFonts w:ascii="Angsana New" w:hAnsi="Angsana New"/>
          <w:cs/>
        </w:rPr>
        <w:t xml:space="preserve"> 25</w:t>
      </w:r>
      <w:r w:rsidRPr="00CB40E3">
        <w:rPr>
          <w:rFonts w:ascii="Angsana New" w:hAnsi="Angsana New" w:hint="cs"/>
          <w:cs/>
        </w:rPr>
        <w:t>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และอยู่ระหว่างการชำระบัญชีจึงได้จัดประเภทเป็นเงินลงทุนใน</w:t>
      </w:r>
      <w:r w:rsidR="00847C03">
        <w:rPr>
          <w:rFonts w:ascii="Angsana New" w:hAnsi="Angsana New"/>
          <w:cs/>
        </w:rPr>
        <w:br/>
      </w:r>
      <w:r w:rsidR="00CB40E3" w:rsidRPr="00CB40E3">
        <w:rPr>
          <w:rFonts w:ascii="Angsana New" w:hAnsi="Angsana New" w:hint="cs"/>
          <w:cs/>
        </w:rPr>
        <w:t>ตราสารทุนที่ไม่อยู่</w:t>
      </w:r>
      <w:r w:rsidR="00347DE1" w:rsidRPr="00347DE1">
        <w:rPr>
          <w:rFonts w:ascii="Angsana New" w:hAnsi="Angsana New" w:hint="cs"/>
          <w:cs/>
        </w:rPr>
        <w:t>ในความต้องการของตลาด</w:t>
      </w:r>
    </w:p>
    <w:p w:rsidR="00646772" w:rsidRDefault="00646772" w:rsidP="00347DE1">
      <w:pPr>
        <w:ind w:left="-98" w:right="-157" w:firstLine="35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="001325ED" w:rsidRPr="001325ED">
        <w:rPr>
          <w:rFonts w:ascii="Angsana New" w:hAnsi="Angsana New"/>
          <w:b/>
          <w:bCs/>
          <w:cs/>
        </w:rPr>
        <w:t>เทโร</w:t>
      </w:r>
      <w:r w:rsidR="003A7969">
        <w:rPr>
          <w:rFonts w:ascii="Angsana New" w:hAnsi="Angsana New" w:hint="cs"/>
          <w:b/>
          <w:bCs/>
          <w:cs/>
        </w:rPr>
        <w:t xml:space="preserve"> </w:t>
      </w:r>
      <w:r w:rsidR="001325ED" w:rsidRPr="001325ED">
        <w:rPr>
          <w:rFonts w:ascii="Angsana New" w:hAnsi="Angsana New"/>
          <w:b/>
          <w:bCs/>
          <w:cs/>
        </w:rPr>
        <w:t>เอ็นเ</w:t>
      </w:r>
      <w:r w:rsidR="001325ED" w:rsidRPr="001325ED">
        <w:rPr>
          <w:rFonts w:ascii="Angsana New" w:hAnsi="Angsana New" w:hint="cs"/>
          <w:b/>
          <w:bCs/>
          <w:cs/>
        </w:rPr>
        <w:t>ท</w:t>
      </w:r>
      <w:r w:rsidR="001325ED" w:rsidRPr="001325ED">
        <w:rPr>
          <w:rFonts w:ascii="Angsana New" w:hAnsi="Angsana New"/>
          <w:b/>
          <w:bCs/>
          <w:cs/>
        </w:rPr>
        <w:t>อร์เทนเม้นท์ จำกั</w:t>
      </w:r>
      <w:r w:rsidR="001325ED" w:rsidRPr="001325ED">
        <w:rPr>
          <w:rFonts w:ascii="Angsana New" w:hAnsi="Angsana New" w:hint="cs"/>
          <w:b/>
          <w:bCs/>
          <w:cs/>
        </w:rPr>
        <w:t>ด (มหาชน)</w:t>
      </w:r>
      <w:r w:rsidR="001325ED">
        <w:rPr>
          <w:rFonts w:ascii="Angsana New" w:hAnsi="Angsana New" w:hint="cs"/>
          <w:b/>
          <w:bCs/>
          <w:cs/>
        </w:rPr>
        <w:t xml:space="preserve"> (เดิมชื่อ </w:t>
      </w:r>
      <w:r w:rsidR="00CB40E3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</w:t>
      </w:r>
      <w:r w:rsidRPr="00646772">
        <w:rPr>
          <w:rFonts w:ascii="Angsana New" w:hAnsi="Angsana New"/>
          <w:b/>
          <w:bCs/>
        </w:rPr>
        <w:t>-</w:t>
      </w:r>
      <w:r w:rsidRPr="00646772">
        <w:rPr>
          <w:rFonts w:ascii="Angsana New" w:hAnsi="Angsana New"/>
          <w:b/>
          <w:bCs/>
          <w:cs/>
        </w:rPr>
        <w:t>เทโร</w:t>
      </w:r>
      <w:r w:rsidRPr="00646772">
        <w:rPr>
          <w:rFonts w:ascii="Angsana New" w:hAnsi="Angsana New" w:hint="cs"/>
          <w:b/>
          <w:bCs/>
          <w:cs/>
        </w:rPr>
        <w:t xml:space="preserve"> </w:t>
      </w:r>
      <w:r w:rsidRPr="00646772">
        <w:rPr>
          <w:rFonts w:ascii="Angsana New" w:hAnsi="Angsana New"/>
          <w:b/>
          <w:bCs/>
          <w:cs/>
        </w:rPr>
        <w:t>เอ็นเตอร์เทนเม้นท์ จำกัด</w:t>
      </w:r>
      <w:r>
        <w:rPr>
          <w:rFonts w:ascii="Angsana New" w:hAnsi="Angsana New" w:hint="cs"/>
          <w:b/>
          <w:bCs/>
          <w:cs/>
        </w:rPr>
        <w:t xml:space="preserve"> </w:t>
      </w:r>
      <w:r w:rsidRPr="00646772">
        <w:rPr>
          <w:rFonts w:ascii="Angsana New" w:hAnsi="Angsana New" w:hint="cs"/>
          <w:b/>
          <w:bCs/>
          <w:cs/>
        </w:rPr>
        <w:t>(มหาชน)</w:t>
      </w:r>
      <w:r w:rsidR="001325ED">
        <w:rPr>
          <w:rFonts w:ascii="Angsana New" w:hAnsi="Angsana New"/>
          <w:b/>
          <w:bCs/>
        </w:rPr>
        <w:t>)</w:t>
      </w:r>
    </w:p>
    <w:p w:rsidR="008B7B76" w:rsidRDefault="009F58B1" w:rsidP="00847C03">
      <w:pPr>
        <w:ind w:left="280" w:right="-157" w:firstLine="56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เมื่อวันที่ 8</w:t>
      </w:r>
      <w:r w:rsidR="00646772" w:rsidRPr="009F58B1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ธันวาคม</w:t>
      </w:r>
      <w:r>
        <w:rPr>
          <w:rFonts w:ascii="Angsana New" w:hAnsi="Angsana New"/>
          <w:cs/>
        </w:rPr>
        <w:t xml:space="preserve"> 25</w:t>
      </w:r>
      <w:r>
        <w:rPr>
          <w:rFonts w:ascii="Angsana New" w:hAnsi="Angsana New" w:hint="cs"/>
          <w:cs/>
        </w:rPr>
        <w:t>63</w:t>
      </w:r>
      <w:r>
        <w:rPr>
          <w:rFonts w:ascii="Angsana New" w:hAnsi="Angsana New"/>
          <w:cs/>
        </w:rPr>
        <w:t xml:space="preserve"> บริษัท</w:t>
      </w:r>
      <w:r w:rsidR="00646772" w:rsidRPr="009F58B1">
        <w:rPr>
          <w:rFonts w:ascii="Angsana New" w:hAnsi="Angsana New" w:hint="cs"/>
          <w:cs/>
        </w:rPr>
        <w:t>ได้</w:t>
      </w:r>
      <w:r w:rsidR="00646772" w:rsidRPr="009F58B1">
        <w:rPr>
          <w:rFonts w:ascii="Angsana New" w:hAnsi="Angsana New"/>
          <w:cs/>
        </w:rPr>
        <w:t>จำหน่ายเงินลงทุนใน</w:t>
      </w:r>
      <w:r w:rsidR="001325ED" w:rsidRPr="001325ED">
        <w:rPr>
          <w:rFonts w:ascii="Angsana New" w:hAnsi="Angsana New" w:hint="cs"/>
          <w:cs/>
        </w:rPr>
        <w:t xml:space="preserve">บริษัท </w:t>
      </w:r>
      <w:r w:rsidR="001325ED" w:rsidRPr="001325ED">
        <w:rPr>
          <w:rFonts w:ascii="Angsana New" w:hAnsi="Angsana New"/>
          <w:cs/>
        </w:rPr>
        <w:t>เทโร</w:t>
      </w:r>
      <w:r w:rsidR="00AA0644">
        <w:rPr>
          <w:rFonts w:ascii="Angsana New" w:hAnsi="Angsana New" w:hint="cs"/>
          <w:cs/>
        </w:rPr>
        <w:t xml:space="preserve"> </w:t>
      </w:r>
      <w:r w:rsidR="001325ED" w:rsidRPr="001325ED">
        <w:rPr>
          <w:rFonts w:ascii="Angsana New" w:hAnsi="Angsana New"/>
          <w:cs/>
        </w:rPr>
        <w:t>เอ็นเ</w:t>
      </w:r>
      <w:r w:rsidR="001325ED" w:rsidRPr="001325ED">
        <w:rPr>
          <w:rFonts w:ascii="Angsana New" w:hAnsi="Angsana New" w:hint="cs"/>
          <w:cs/>
        </w:rPr>
        <w:t>ท</w:t>
      </w:r>
      <w:r w:rsidR="001325ED" w:rsidRPr="001325ED">
        <w:rPr>
          <w:rFonts w:ascii="Angsana New" w:hAnsi="Angsana New"/>
          <w:cs/>
        </w:rPr>
        <w:t>อร์เทนเม้นท์ จำกั</w:t>
      </w:r>
      <w:r w:rsidR="001325ED" w:rsidRPr="001325ED">
        <w:rPr>
          <w:rFonts w:ascii="Angsana New" w:hAnsi="Angsana New" w:hint="cs"/>
          <w:cs/>
        </w:rPr>
        <w:t>ด (มหาชน)</w:t>
      </w:r>
      <w:r w:rsidR="001325ED">
        <w:rPr>
          <w:rFonts w:ascii="Angsana New" w:hAnsi="Angsana New" w:hint="cs"/>
          <w:cs/>
        </w:rPr>
        <w:t xml:space="preserve"> </w:t>
      </w:r>
      <w:r w:rsidR="001325ED">
        <w:rPr>
          <w:rFonts w:ascii="Angsana New" w:hAnsi="Angsana New"/>
          <w:b/>
          <w:bCs/>
          <w:cs/>
        </w:rPr>
        <w:br/>
      </w:r>
      <w:r w:rsidR="001325ED" w:rsidRPr="001325ED">
        <w:rPr>
          <w:rFonts w:ascii="Angsana New" w:hAnsi="Angsana New" w:hint="cs"/>
          <w:cs/>
        </w:rPr>
        <w:t>(เดิมชื่อ</w:t>
      </w:r>
      <w:r w:rsidR="00CB40E3">
        <w:rPr>
          <w:rFonts w:ascii="Angsana New" w:hAnsi="Angsana New" w:hint="cs"/>
          <w:cs/>
        </w:rPr>
        <w:t xml:space="preserve"> บริษัท</w:t>
      </w:r>
      <w:r w:rsidR="001325ED" w:rsidRPr="001325ED">
        <w:rPr>
          <w:rFonts w:ascii="Angsana New" w:hAnsi="Angsana New" w:hint="cs"/>
          <w:cs/>
        </w:rPr>
        <w:t xml:space="preserve"> </w:t>
      </w:r>
      <w:r w:rsidR="001325ED" w:rsidRPr="001325ED">
        <w:rPr>
          <w:rFonts w:ascii="Angsana New" w:hAnsi="Angsana New"/>
          <w:cs/>
        </w:rPr>
        <w:t>บีอีซี</w:t>
      </w:r>
      <w:r w:rsidR="001325ED" w:rsidRPr="001325ED">
        <w:rPr>
          <w:rFonts w:ascii="Angsana New" w:hAnsi="Angsana New"/>
        </w:rPr>
        <w:t>-</w:t>
      </w:r>
      <w:r w:rsidR="001325ED" w:rsidRPr="001325ED">
        <w:rPr>
          <w:rFonts w:ascii="Angsana New" w:hAnsi="Angsana New"/>
          <w:cs/>
        </w:rPr>
        <w:t>เทโร</w:t>
      </w:r>
      <w:r w:rsidR="001325ED" w:rsidRPr="001325ED">
        <w:rPr>
          <w:rFonts w:ascii="Angsana New" w:hAnsi="Angsana New" w:hint="cs"/>
          <w:cs/>
        </w:rPr>
        <w:t xml:space="preserve"> </w:t>
      </w:r>
      <w:r w:rsidR="001325ED" w:rsidRPr="001325ED">
        <w:rPr>
          <w:rFonts w:ascii="Angsana New" w:hAnsi="Angsana New"/>
          <w:cs/>
        </w:rPr>
        <w:t>เอ็นเตอร์เทนเม้นท์ จำกัด</w:t>
      </w:r>
      <w:r w:rsidR="001325ED" w:rsidRPr="001325ED">
        <w:rPr>
          <w:rFonts w:ascii="Angsana New" w:hAnsi="Angsana New" w:hint="cs"/>
          <w:cs/>
        </w:rPr>
        <w:t xml:space="preserve"> (มหาชน)</w:t>
      </w:r>
      <w:r w:rsidR="001325ED" w:rsidRPr="001325ED">
        <w:rPr>
          <w:rFonts w:ascii="Angsana New" w:hAnsi="Angsana New"/>
        </w:rPr>
        <w:t>)</w:t>
      </w:r>
      <w:r w:rsidR="001325ED">
        <w:rPr>
          <w:rFonts w:ascii="Angsana New" w:hAnsi="Angsana New" w:hint="cs"/>
          <w:cs/>
        </w:rPr>
        <w:t xml:space="preserve"> </w:t>
      </w:r>
      <w:r w:rsidR="00653436">
        <w:rPr>
          <w:rFonts w:ascii="Angsana New" w:hAnsi="Angsana New"/>
          <w:cs/>
        </w:rPr>
        <w:t>ให้แก่</w:t>
      </w:r>
      <w:r w:rsidR="008B7B76">
        <w:rPr>
          <w:rFonts w:ascii="Angsana New" w:hAnsi="Angsana New" w:hint="cs"/>
          <w:cs/>
        </w:rPr>
        <w:t xml:space="preserve">นายไบรอัน ลินด์เซ มาร์การ์ </w:t>
      </w:r>
      <w:r w:rsidR="00AA0644" w:rsidRPr="009F58B1">
        <w:rPr>
          <w:rFonts w:ascii="Angsana New" w:hAnsi="Angsana New" w:hint="cs"/>
          <w:cs/>
        </w:rPr>
        <w:t>ทั้ง</w:t>
      </w:r>
      <w:r w:rsidR="00AA0644" w:rsidRPr="009F58B1">
        <w:rPr>
          <w:rFonts w:ascii="Angsana New" w:hAnsi="Angsana New"/>
          <w:cs/>
        </w:rPr>
        <w:t>จำนวน</w:t>
      </w:r>
      <w:r w:rsidR="00AA0644" w:rsidRPr="009F58B1">
        <w:rPr>
          <w:rFonts w:ascii="Angsana New" w:hAnsi="Angsana New" w:hint="cs"/>
          <w:cs/>
        </w:rPr>
        <w:t>ในราคา</w:t>
      </w:r>
      <w:r w:rsidR="00AA0644" w:rsidRPr="009F58B1">
        <w:rPr>
          <w:rFonts w:ascii="Angsana New" w:hAnsi="Angsana New"/>
        </w:rPr>
        <w:t xml:space="preserve"> </w:t>
      </w:r>
      <w:r w:rsidR="00AA0644">
        <w:rPr>
          <w:rFonts w:ascii="Angsana New" w:hAnsi="Angsana New" w:hint="cs"/>
          <w:cs/>
        </w:rPr>
        <w:t xml:space="preserve">15 </w:t>
      </w:r>
      <w:r w:rsidR="00AA0644">
        <w:rPr>
          <w:rFonts w:ascii="Angsana New" w:hAnsi="Angsana New"/>
          <w:cs/>
        </w:rPr>
        <w:t xml:space="preserve">ล้านบาท </w:t>
      </w:r>
      <w:r w:rsidR="00653436">
        <w:rPr>
          <w:rFonts w:ascii="Angsana New" w:hAnsi="Angsana New" w:hint="cs"/>
          <w:cs/>
        </w:rPr>
        <w:t>บริษัทได้</w:t>
      </w:r>
      <w:r w:rsidR="008B7B76">
        <w:rPr>
          <w:rFonts w:ascii="Angsana New" w:hAnsi="Angsana New" w:hint="cs"/>
          <w:cs/>
        </w:rPr>
        <w:t>รับชำระเงินค่าหุ้นแล้วทั้งจำนวน</w:t>
      </w:r>
    </w:p>
    <w:p w:rsidR="00646772" w:rsidRDefault="00AA0644" w:rsidP="00347DE1">
      <w:pPr>
        <w:ind w:left="-56" w:right="-157" w:firstLine="89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ในปี 2563 </w:t>
      </w:r>
      <w:r w:rsidR="008B7B76">
        <w:rPr>
          <w:rFonts w:ascii="Angsana New" w:hAnsi="Angsana New" w:hint="cs"/>
          <w:cs/>
        </w:rPr>
        <w:t>บริษัท</w:t>
      </w:r>
      <w:r w:rsidR="00653436">
        <w:rPr>
          <w:rFonts w:ascii="Angsana New" w:hAnsi="Angsana New" w:hint="cs"/>
          <w:cs/>
        </w:rPr>
        <w:t>รับรู้ผล</w:t>
      </w:r>
      <w:r>
        <w:rPr>
          <w:rFonts w:ascii="Angsana New" w:hAnsi="Angsana New" w:hint="cs"/>
          <w:cs/>
        </w:rPr>
        <w:t>กำไร</w:t>
      </w:r>
      <w:r w:rsidR="000E6E9A">
        <w:rPr>
          <w:rFonts w:ascii="Angsana New" w:hAnsi="Angsana New" w:hint="cs"/>
          <w:cs/>
        </w:rPr>
        <w:t>/</w:t>
      </w:r>
      <w:r w:rsidR="00653436">
        <w:rPr>
          <w:rFonts w:ascii="Angsana New" w:hAnsi="Angsana New" w:hint="cs"/>
          <w:cs/>
        </w:rPr>
        <w:t>ขาดทุนจากการจำหน่ายเงินลงทุน</w:t>
      </w:r>
      <w:r w:rsidR="008B7B76">
        <w:rPr>
          <w:rFonts w:ascii="Angsana New" w:hAnsi="Angsana New" w:hint="cs"/>
          <w:cs/>
        </w:rPr>
        <w:t>ในงบกำไรขาดทุน</w:t>
      </w:r>
      <w:r>
        <w:rPr>
          <w:rFonts w:ascii="Angsana New" w:hAnsi="Angsana New" w:hint="cs"/>
          <w:cs/>
        </w:rPr>
        <w:t>แล้ว ดังนี้</w:t>
      </w:r>
    </w:p>
    <w:p w:rsidR="00AA0644" w:rsidRPr="00847C03" w:rsidRDefault="00AA0644" w:rsidP="00347DE1">
      <w:pPr>
        <w:ind w:left="-56" w:right="-157" w:firstLine="896"/>
        <w:jc w:val="thaiDistribute"/>
        <w:rPr>
          <w:rFonts w:ascii="Angsana New" w:hAnsi="Angsana New"/>
          <w:sz w:val="8"/>
          <w:szCs w:val="8"/>
        </w:rPr>
      </w:pPr>
    </w:p>
    <w:tbl>
      <w:tblPr>
        <w:tblW w:w="95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0"/>
        <w:gridCol w:w="2158"/>
        <w:gridCol w:w="2159"/>
      </w:tblGrid>
      <w:tr w:rsidR="00AA0644" w:rsidRPr="00874060" w:rsidTr="009665FA">
        <w:tc>
          <w:tcPr>
            <w:tcW w:w="5230" w:type="dxa"/>
            <w:vMerge w:val="restart"/>
            <w:vAlign w:val="center"/>
          </w:tcPr>
          <w:p w:rsidR="00AA0644" w:rsidRPr="00EA50C9" w:rsidRDefault="00AA0644" w:rsidP="009665FA">
            <w:pPr>
              <w:spacing w:line="360" w:lineRule="exact"/>
              <w:ind w:left="-108" w:right="-106"/>
              <w:jc w:val="center"/>
              <w:rPr>
                <w:sz w:val="30"/>
                <w:szCs w:val="30"/>
                <w:cs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317" w:type="dxa"/>
            <w:gridSpan w:val="2"/>
            <w:vAlign w:val="center"/>
          </w:tcPr>
          <w:p w:rsidR="00AA0644" w:rsidRPr="00EA50C9" w:rsidRDefault="00AA0644" w:rsidP="009665FA">
            <w:pPr>
              <w:spacing w:line="360" w:lineRule="exact"/>
              <w:ind w:right="-108"/>
              <w:contextualSpacing/>
              <w:jc w:val="center"/>
              <w:rPr>
                <w:sz w:val="30"/>
                <w:szCs w:val="30"/>
                <w:cs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จำนวนเงิน (บาท)</w:t>
            </w:r>
          </w:p>
        </w:tc>
      </w:tr>
      <w:tr w:rsidR="00AA0644" w:rsidRPr="00874060" w:rsidTr="009665FA">
        <w:tc>
          <w:tcPr>
            <w:tcW w:w="5230" w:type="dxa"/>
            <w:vMerge/>
            <w:tcBorders>
              <w:bottom w:val="single" w:sz="4" w:space="0" w:color="auto"/>
            </w:tcBorders>
          </w:tcPr>
          <w:p w:rsidR="00AA0644" w:rsidRPr="00EA50C9" w:rsidRDefault="00AA0644" w:rsidP="009665FA">
            <w:pPr>
              <w:spacing w:line="360" w:lineRule="exact"/>
              <w:ind w:right="-86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:rsidR="00AA0644" w:rsidRPr="00EA50C9" w:rsidRDefault="00AA0644" w:rsidP="009665FA">
            <w:pPr>
              <w:spacing w:line="360" w:lineRule="exact"/>
              <w:ind w:right="-108" w:hanging="108"/>
              <w:contextualSpacing/>
              <w:jc w:val="center"/>
              <w:rPr>
                <w:sz w:val="30"/>
                <w:szCs w:val="30"/>
                <w:cs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9" w:type="dxa"/>
            <w:vAlign w:val="center"/>
          </w:tcPr>
          <w:p w:rsidR="00AA0644" w:rsidRPr="00EA50C9" w:rsidRDefault="00AA0644" w:rsidP="009665FA">
            <w:pPr>
              <w:spacing w:line="360" w:lineRule="exact"/>
              <w:ind w:right="-108" w:hanging="115"/>
              <w:contextualSpacing/>
              <w:jc w:val="center"/>
              <w:rPr>
                <w:sz w:val="30"/>
                <w:szCs w:val="30"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644" w:rsidRPr="001A7D15" w:rsidTr="00EA50C9">
        <w:tc>
          <w:tcPr>
            <w:tcW w:w="5230" w:type="dxa"/>
            <w:tcBorders>
              <w:top w:val="nil"/>
              <w:bottom w:val="nil"/>
            </w:tcBorders>
            <w:vAlign w:val="center"/>
          </w:tcPr>
          <w:p w:rsidR="00AA0644" w:rsidRPr="00EA50C9" w:rsidRDefault="00AA0644" w:rsidP="00CE67FB">
            <w:pPr>
              <w:ind w:right="-108"/>
              <w:rPr>
                <w:sz w:val="30"/>
                <w:szCs w:val="30"/>
                <w:cs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กำไร(ขาดทุน)จากการจำหน่ายเงินลงทุนในบริษัทย่อย</w:t>
            </w:r>
          </w:p>
        </w:tc>
        <w:tc>
          <w:tcPr>
            <w:tcW w:w="2158" w:type="dxa"/>
            <w:tcBorders>
              <w:bottom w:val="nil"/>
            </w:tcBorders>
            <w:shd w:val="clear" w:color="auto" w:fill="auto"/>
            <w:vAlign w:val="center"/>
          </w:tcPr>
          <w:p w:rsidR="00AA0644" w:rsidRPr="00EA50C9" w:rsidRDefault="00CE67FB" w:rsidP="00CE67FB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41</w:t>
            </w:r>
            <w:r w:rsidRPr="00EA50C9">
              <w:rPr>
                <w:sz w:val="30"/>
                <w:szCs w:val="30"/>
              </w:rPr>
              <w:t>,772,117</w:t>
            </w:r>
          </w:p>
        </w:tc>
        <w:tc>
          <w:tcPr>
            <w:tcW w:w="2159" w:type="dxa"/>
            <w:tcBorders>
              <w:bottom w:val="nil"/>
            </w:tcBorders>
            <w:vAlign w:val="center"/>
          </w:tcPr>
          <w:p w:rsidR="00AA0644" w:rsidRPr="00EA50C9" w:rsidRDefault="00E81E8B" w:rsidP="00CE67FB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EA50C9">
              <w:rPr>
                <w:sz w:val="30"/>
                <w:szCs w:val="30"/>
              </w:rPr>
              <w:t>(</w:t>
            </w:r>
            <w:r w:rsidR="00CE67FB" w:rsidRPr="00EA50C9">
              <w:rPr>
                <w:sz w:val="30"/>
                <w:szCs w:val="30"/>
              </w:rPr>
              <w:t>107,116,158</w:t>
            </w:r>
            <w:r w:rsidRPr="00EA50C9">
              <w:rPr>
                <w:sz w:val="30"/>
                <w:szCs w:val="30"/>
              </w:rPr>
              <w:t>)</w:t>
            </w:r>
          </w:p>
        </w:tc>
      </w:tr>
      <w:tr w:rsidR="00EA50C9" w:rsidRPr="001A7D15" w:rsidTr="00EA50C9">
        <w:tc>
          <w:tcPr>
            <w:tcW w:w="5230" w:type="dxa"/>
            <w:tcBorders>
              <w:top w:val="nil"/>
              <w:bottom w:val="nil"/>
            </w:tcBorders>
            <w:vAlign w:val="center"/>
          </w:tcPr>
          <w:p w:rsidR="00EA50C9" w:rsidRPr="00EA50C9" w:rsidRDefault="00EA50C9" w:rsidP="00EA50C9">
            <w:pPr>
              <w:ind w:right="-108"/>
              <w:rPr>
                <w:sz w:val="30"/>
                <w:szCs w:val="30"/>
                <w:cs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กลับรายการผลต่างจากการแปลงค่างบการเงินจากการ</w:t>
            </w:r>
          </w:p>
        </w:tc>
        <w:tc>
          <w:tcPr>
            <w:tcW w:w="21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C9" w:rsidRPr="00EA50C9" w:rsidRDefault="00EA50C9" w:rsidP="00CE67FB">
            <w:pPr>
              <w:tabs>
                <w:tab w:val="left" w:pos="1769"/>
              </w:tabs>
              <w:ind w:right="96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50C9" w:rsidRPr="00EA50C9" w:rsidRDefault="00EA50C9" w:rsidP="00CE67FB">
            <w:pPr>
              <w:tabs>
                <w:tab w:val="decimal" w:pos="694"/>
              </w:tabs>
              <w:ind w:right="-106"/>
              <w:jc w:val="center"/>
              <w:rPr>
                <w:sz w:val="30"/>
                <w:szCs w:val="30"/>
              </w:rPr>
            </w:pPr>
          </w:p>
        </w:tc>
      </w:tr>
      <w:tr w:rsidR="00AA0644" w:rsidRPr="001A7D15" w:rsidTr="009665FA">
        <w:tc>
          <w:tcPr>
            <w:tcW w:w="5230" w:type="dxa"/>
            <w:tcBorders>
              <w:top w:val="nil"/>
              <w:bottom w:val="single" w:sz="4" w:space="0" w:color="auto"/>
            </w:tcBorders>
            <w:vAlign w:val="center"/>
          </w:tcPr>
          <w:p w:rsidR="00AA0644" w:rsidRPr="00EA50C9" w:rsidRDefault="00EA50C9" w:rsidP="00EA50C9">
            <w:pPr>
              <w:ind w:right="-108" w:firstLine="172"/>
              <w:rPr>
                <w:sz w:val="30"/>
                <w:szCs w:val="30"/>
                <w:cs/>
              </w:rPr>
            </w:pPr>
            <w:r w:rsidRPr="00EA50C9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21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A0644" w:rsidRPr="00EA50C9" w:rsidRDefault="00AA0644" w:rsidP="00CE67FB">
            <w:pPr>
              <w:tabs>
                <w:tab w:val="left" w:pos="1769"/>
              </w:tabs>
              <w:ind w:right="96"/>
              <w:jc w:val="right"/>
              <w:rPr>
                <w:sz w:val="30"/>
                <w:szCs w:val="30"/>
              </w:rPr>
            </w:pPr>
            <w:r w:rsidRPr="00EA50C9">
              <w:rPr>
                <w:sz w:val="30"/>
                <w:szCs w:val="30"/>
                <w:cs/>
              </w:rPr>
              <w:t>(</w:t>
            </w:r>
            <w:r w:rsidR="00CE67FB" w:rsidRPr="00EA50C9">
              <w:rPr>
                <w:sz w:val="30"/>
                <w:szCs w:val="30"/>
              </w:rPr>
              <w:t>4,195,697</w:t>
            </w:r>
            <w:r w:rsidRPr="00EA50C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A0644" w:rsidRPr="00EA50C9" w:rsidRDefault="00CE67FB" w:rsidP="00CE67FB">
            <w:pPr>
              <w:tabs>
                <w:tab w:val="decimal" w:pos="694"/>
              </w:tabs>
              <w:ind w:right="-106"/>
              <w:jc w:val="center"/>
              <w:rPr>
                <w:sz w:val="30"/>
                <w:szCs w:val="30"/>
              </w:rPr>
            </w:pPr>
            <w:r w:rsidRPr="00EA50C9">
              <w:rPr>
                <w:sz w:val="30"/>
                <w:szCs w:val="30"/>
              </w:rPr>
              <w:t>-</w:t>
            </w:r>
          </w:p>
        </w:tc>
      </w:tr>
      <w:tr w:rsidR="00AA0644" w:rsidRPr="001A7D15" w:rsidTr="009665FA"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644" w:rsidRPr="00EA50C9" w:rsidRDefault="00AA0644" w:rsidP="00CE67FB">
            <w:pPr>
              <w:ind w:right="-108"/>
              <w:rPr>
                <w:spacing w:val="-10"/>
                <w:sz w:val="30"/>
                <w:szCs w:val="30"/>
                <w:cs/>
              </w:rPr>
            </w:pPr>
            <w:r w:rsidRPr="00EA50C9">
              <w:rPr>
                <w:rFonts w:hint="cs"/>
                <w:spacing w:val="-10"/>
                <w:sz w:val="30"/>
                <w:szCs w:val="30"/>
                <w:cs/>
              </w:rPr>
              <w:t>กำไร(ขาดทุน)จากการจำหน่ายเงินลงทุนในบริษัทย่อย-สุทธิ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644" w:rsidRPr="00EA50C9" w:rsidRDefault="00CE67FB" w:rsidP="00CE67FB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EA50C9">
              <w:rPr>
                <w:sz w:val="30"/>
                <w:szCs w:val="30"/>
              </w:rPr>
              <w:t>37,576,420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644" w:rsidRPr="00EA50C9" w:rsidRDefault="00E81E8B" w:rsidP="00CE67FB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EA50C9">
              <w:rPr>
                <w:sz w:val="30"/>
                <w:szCs w:val="30"/>
              </w:rPr>
              <w:t>(</w:t>
            </w:r>
            <w:r w:rsidR="00CE67FB" w:rsidRPr="00EA50C9">
              <w:rPr>
                <w:sz w:val="30"/>
                <w:szCs w:val="30"/>
              </w:rPr>
              <w:t>107,116,158</w:t>
            </w:r>
            <w:r w:rsidRPr="00EA50C9">
              <w:rPr>
                <w:sz w:val="30"/>
                <w:szCs w:val="30"/>
              </w:rPr>
              <w:t>)</w:t>
            </w:r>
          </w:p>
        </w:tc>
      </w:tr>
    </w:tbl>
    <w:p w:rsidR="003A7969" w:rsidRPr="00847C03" w:rsidRDefault="003A7969" w:rsidP="00CE67FB">
      <w:pPr>
        <w:tabs>
          <w:tab w:val="left" w:pos="1325"/>
        </w:tabs>
        <w:ind w:right="162"/>
        <w:jc w:val="right"/>
        <w:rPr>
          <w:rFonts w:ascii="Angsana New" w:hAnsi="Angsana New"/>
          <w:b/>
          <w:bCs/>
          <w:spacing w:val="-6"/>
          <w:sz w:val="6"/>
          <w:szCs w:val="6"/>
        </w:rPr>
      </w:pPr>
    </w:p>
    <w:p w:rsidR="00984ACE" w:rsidRPr="00D42CCA" w:rsidRDefault="00984ACE" w:rsidP="009665FA">
      <w:pPr>
        <w:tabs>
          <w:tab w:val="left" w:pos="900"/>
          <w:tab w:val="left" w:pos="1440"/>
        </w:tabs>
        <w:spacing w:line="360" w:lineRule="exact"/>
        <w:ind w:left="238" w:right="-147" w:hanging="363"/>
        <w:jc w:val="thaiDistribute"/>
        <w:outlineLvl w:val="0"/>
        <w:rPr>
          <w:rFonts w:ascii="Angsana New" w:hAnsi="Angsana New"/>
          <w:b/>
          <w:bCs/>
        </w:rPr>
      </w:pPr>
      <w:r w:rsidRPr="00D42CCA">
        <w:rPr>
          <w:rFonts w:ascii="Angsana New" w:hAnsi="Angsana New"/>
          <w:b/>
          <w:bCs/>
          <w:cs/>
        </w:rPr>
        <w:t>บริษัทย่อยที่ถือหุ้นโดย</w:t>
      </w:r>
      <w:r w:rsidR="001325ED" w:rsidRPr="00D42CCA">
        <w:rPr>
          <w:rFonts w:ascii="Angsana New" w:hAnsi="Angsana New" w:hint="cs"/>
          <w:b/>
          <w:bCs/>
          <w:cs/>
        </w:rPr>
        <w:t xml:space="preserve">บริษัท </w:t>
      </w:r>
      <w:r w:rsidR="001325ED" w:rsidRPr="00D42CCA">
        <w:rPr>
          <w:rFonts w:ascii="Angsana New" w:hAnsi="Angsana New"/>
          <w:b/>
          <w:bCs/>
          <w:cs/>
        </w:rPr>
        <w:t>เทโร</w:t>
      </w:r>
      <w:r w:rsidR="000E6E9A">
        <w:rPr>
          <w:rFonts w:ascii="Angsana New" w:hAnsi="Angsana New" w:hint="cs"/>
          <w:b/>
          <w:bCs/>
          <w:cs/>
        </w:rPr>
        <w:t xml:space="preserve"> </w:t>
      </w:r>
      <w:r w:rsidR="001325ED" w:rsidRPr="00D42CCA">
        <w:rPr>
          <w:rFonts w:ascii="Angsana New" w:hAnsi="Angsana New"/>
          <w:b/>
          <w:bCs/>
          <w:cs/>
        </w:rPr>
        <w:t>เอ็นเ</w:t>
      </w:r>
      <w:r w:rsidR="001325ED" w:rsidRPr="00D42CCA">
        <w:rPr>
          <w:rFonts w:ascii="Angsana New" w:hAnsi="Angsana New" w:hint="cs"/>
          <w:b/>
          <w:bCs/>
          <w:cs/>
        </w:rPr>
        <w:t>ท</w:t>
      </w:r>
      <w:r w:rsidR="001325ED" w:rsidRPr="00D42CCA">
        <w:rPr>
          <w:rFonts w:ascii="Angsana New" w:hAnsi="Angsana New"/>
          <w:b/>
          <w:bCs/>
          <w:cs/>
        </w:rPr>
        <w:t>อร์เทนเม้นท์ จำกั</w:t>
      </w:r>
      <w:r w:rsidR="001325ED" w:rsidRPr="00D42CCA">
        <w:rPr>
          <w:rFonts w:ascii="Angsana New" w:hAnsi="Angsana New" w:hint="cs"/>
          <w:b/>
          <w:bCs/>
          <w:cs/>
        </w:rPr>
        <w:t xml:space="preserve">ด (มหาชน) (เดิมชื่อ </w:t>
      </w:r>
      <w:r w:rsidR="00F97D81" w:rsidRPr="00D42CCA">
        <w:rPr>
          <w:rFonts w:ascii="Angsana New" w:hAnsi="Angsana New" w:hint="cs"/>
          <w:b/>
          <w:bCs/>
          <w:cs/>
        </w:rPr>
        <w:t xml:space="preserve">บริษัท </w:t>
      </w:r>
      <w:r w:rsidR="001325ED" w:rsidRPr="00D42CCA">
        <w:rPr>
          <w:rFonts w:ascii="Angsana New" w:hAnsi="Angsana New"/>
          <w:b/>
          <w:bCs/>
          <w:cs/>
        </w:rPr>
        <w:t>บีอีซี</w:t>
      </w:r>
      <w:r w:rsidR="001325ED" w:rsidRPr="00D42CCA">
        <w:rPr>
          <w:rFonts w:ascii="Angsana New" w:hAnsi="Angsana New"/>
          <w:b/>
          <w:bCs/>
        </w:rPr>
        <w:t>-</w:t>
      </w:r>
      <w:r w:rsidR="001325ED" w:rsidRPr="00D42CCA">
        <w:rPr>
          <w:rFonts w:ascii="Angsana New" w:hAnsi="Angsana New"/>
          <w:b/>
          <w:bCs/>
          <w:cs/>
        </w:rPr>
        <w:t>เทโร</w:t>
      </w:r>
      <w:r w:rsidR="001325ED" w:rsidRPr="00D42CCA">
        <w:rPr>
          <w:rFonts w:ascii="Angsana New" w:hAnsi="Angsana New" w:hint="cs"/>
          <w:b/>
          <w:bCs/>
          <w:cs/>
        </w:rPr>
        <w:t xml:space="preserve"> </w:t>
      </w:r>
      <w:r w:rsidR="00D42CCA" w:rsidRPr="00D42CCA">
        <w:rPr>
          <w:rFonts w:ascii="Angsana New" w:hAnsi="Angsana New" w:hint="cs"/>
          <w:b/>
          <w:bCs/>
          <w:cs/>
        </w:rPr>
        <w:t xml:space="preserve">                                                                       </w:t>
      </w:r>
      <w:r w:rsidR="001325ED" w:rsidRPr="00D42CCA">
        <w:rPr>
          <w:rFonts w:ascii="Angsana New" w:hAnsi="Angsana New"/>
          <w:b/>
          <w:bCs/>
          <w:cs/>
        </w:rPr>
        <w:t>เอ็นเตอร์เทนเม้นท์ จำกัด</w:t>
      </w:r>
      <w:r w:rsidR="001325ED" w:rsidRPr="00D42CCA">
        <w:rPr>
          <w:rFonts w:ascii="Angsana New" w:hAnsi="Angsana New" w:hint="cs"/>
          <w:b/>
          <w:bCs/>
          <w:cs/>
        </w:rPr>
        <w:t xml:space="preserve"> (มหาชน)</w:t>
      </w:r>
      <w:r w:rsidR="001325ED" w:rsidRPr="00D42CCA">
        <w:rPr>
          <w:rFonts w:ascii="Angsana New" w:hAnsi="Angsana New"/>
          <w:b/>
          <w:bCs/>
        </w:rPr>
        <w:t>)</w:t>
      </w:r>
    </w:p>
    <w:p w:rsidR="00984ACE" w:rsidRPr="00847C03" w:rsidRDefault="00984ACE" w:rsidP="00237974">
      <w:pPr>
        <w:tabs>
          <w:tab w:val="left" w:pos="360"/>
          <w:tab w:val="left" w:pos="900"/>
          <w:tab w:val="left" w:pos="1440"/>
        </w:tabs>
        <w:ind w:right="-518"/>
        <w:jc w:val="thaiDistribute"/>
        <w:rPr>
          <w:b/>
          <w:bCs/>
          <w:sz w:val="2"/>
          <w:szCs w:val="2"/>
        </w:rPr>
      </w:pPr>
    </w:p>
    <w:p w:rsidR="00984ACE" w:rsidRPr="00847C03" w:rsidRDefault="00984ACE" w:rsidP="00847C03">
      <w:pPr>
        <w:ind w:left="-140" w:right="-893" w:firstLine="378"/>
        <w:jc w:val="both"/>
        <w:outlineLvl w:val="0"/>
        <w:rPr>
          <w:b/>
          <w:bCs/>
          <w:cs/>
        </w:rPr>
      </w:pPr>
      <w:r w:rsidRPr="00347DE1">
        <w:rPr>
          <w:rFonts w:ascii="Angsana New" w:hAnsi="Angsana New"/>
          <w:b/>
          <w:bCs/>
          <w:cs/>
        </w:rPr>
        <w:t>บริษัท</w:t>
      </w:r>
      <w:r w:rsidRPr="00EE0C9F">
        <w:rPr>
          <w:b/>
          <w:bCs/>
          <w:cs/>
        </w:rPr>
        <w:t xml:space="preserve">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>เทโร</w:t>
      </w:r>
      <w:r w:rsidR="00261FE9">
        <w:rPr>
          <w:b/>
          <w:bCs/>
        </w:rPr>
        <w:t xml:space="preserve"> </w:t>
      </w:r>
      <w:r w:rsidRPr="00EE0C9F">
        <w:rPr>
          <w:b/>
          <w:bCs/>
          <w:cs/>
        </w:rPr>
        <w:t>ศาสน จำกัด</w:t>
      </w:r>
    </w:p>
    <w:p w:rsidR="00984ACE" w:rsidRPr="00EA50C9" w:rsidRDefault="00984ACE" w:rsidP="00847C03">
      <w:pPr>
        <w:ind w:left="280" w:right="-157" w:firstLine="560"/>
        <w:jc w:val="thaiDistribute"/>
        <w:rPr>
          <w:spacing w:val="-6"/>
        </w:rPr>
      </w:pPr>
      <w:r w:rsidRPr="00EA50C9">
        <w:rPr>
          <w:rFonts w:ascii="Angsana New" w:hAnsi="Angsana New" w:hint="cs"/>
          <w:spacing w:val="-6"/>
          <w:cs/>
        </w:rPr>
        <w:t xml:space="preserve">เมื่อวันที่ 1 </w:t>
      </w:r>
      <w:r w:rsidRPr="00EA50C9">
        <w:rPr>
          <w:rFonts w:ascii="Angsana New" w:hAnsi="Angsana New"/>
          <w:spacing w:val="-6"/>
          <w:cs/>
        </w:rPr>
        <w:t>กุมภาพันธ์ 255</w:t>
      </w:r>
      <w:r w:rsidRPr="00EA50C9">
        <w:rPr>
          <w:rFonts w:ascii="Angsana New" w:hAnsi="Angsana New"/>
          <w:spacing w:val="-6"/>
        </w:rPr>
        <w:t>9</w:t>
      </w:r>
      <w:r w:rsidRPr="00EA50C9">
        <w:rPr>
          <w:rFonts w:ascii="Angsana New" w:hAnsi="Angsana New"/>
          <w:spacing w:val="-6"/>
          <w:cs/>
        </w:rPr>
        <w:t xml:space="preserve"> </w:t>
      </w:r>
      <w:r w:rsidR="00D95AC2" w:rsidRPr="00EA50C9">
        <w:rPr>
          <w:rFonts w:ascii="Angsana New" w:hAnsi="Angsana New" w:hint="cs"/>
          <w:spacing w:val="-6"/>
          <w:cs/>
        </w:rPr>
        <w:t xml:space="preserve">บริษัท </w:t>
      </w:r>
      <w:r w:rsidR="00D95AC2" w:rsidRPr="00EA50C9">
        <w:rPr>
          <w:rFonts w:ascii="Angsana New" w:hAnsi="Angsana New"/>
          <w:spacing w:val="-6"/>
          <w:cs/>
        </w:rPr>
        <w:t>เทโร</w:t>
      </w:r>
      <w:r w:rsidR="00894AEE" w:rsidRPr="00EA50C9">
        <w:rPr>
          <w:rFonts w:ascii="Angsana New" w:hAnsi="Angsana New" w:hint="cs"/>
          <w:spacing w:val="-6"/>
          <w:cs/>
        </w:rPr>
        <w:t xml:space="preserve"> </w:t>
      </w:r>
      <w:r w:rsidR="00D95AC2" w:rsidRPr="00EA50C9">
        <w:rPr>
          <w:rFonts w:ascii="Angsana New" w:hAnsi="Angsana New"/>
          <w:spacing w:val="-6"/>
          <w:cs/>
        </w:rPr>
        <w:t>เอ็นเ</w:t>
      </w:r>
      <w:r w:rsidR="00D95AC2" w:rsidRPr="00EA50C9">
        <w:rPr>
          <w:rFonts w:ascii="Angsana New" w:hAnsi="Angsana New" w:hint="cs"/>
          <w:spacing w:val="-6"/>
          <w:cs/>
        </w:rPr>
        <w:t>ท</w:t>
      </w:r>
      <w:r w:rsidR="00D95AC2" w:rsidRPr="00EA50C9">
        <w:rPr>
          <w:rFonts w:ascii="Angsana New" w:hAnsi="Angsana New"/>
          <w:spacing w:val="-6"/>
          <w:cs/>
        </w:rPr>
        <w:t>อร์เทนเม้นท์ จำกั</w:t>
      </w:r>
      <w:r w:rsidR="00D95AC2" w:rsidRPr="00EA50C9">
        <w:rPr>
          <w:rFonts w:ascii="Angsana New" w:hAnsi="Angsana New" w:hint="cs"/>
          <w:spacing w:val="-6"/>
          <w:cs/>
        </w:rPr>
        <w:t xml:space="preserve">ด (มหาชน) (เดิมชื่อ </w:t>
      </w:r>
      <w:r w:rsidR="00F97D81" w:rsidRPr="00EA50C9">
        <w:rPr>
          <w:rFonts w:ascii="Angsana New" w:hAnsi="Angsana New" w:hint="cs"/>
          <w:spacing w:val="-6"/>
          <w:cs/>
        </w:rPr>
        <w:t xml:space="preserve">บริษัท </w:t>
      </w:r>
      <w:r w:rsidR="00D95AC2" w:rsidRPr="00EA50C9">
        <w:rPr>
          <w:rFonts w:ascii="Angsana New" w:hAnsi="Angsana New"/>
          <w:spacing w:val="-6"/>
          <w:cs/>
        </w:rPr>
        <w:t>บีอีซี</w:t>
      </w:r>
      <w:r w:rsidR="00D95AC2" w:rsidRPr="00EA50C9">
        <w:rPr>
          <w:rFonts w:ascii="Angsana New" w:hAnsi="Angsana New"/>
          <w:spacing w:val="-6"/>
        </w:rPr>
        <w:t>-</w:t>
      </w:r>
      <w:r w:rsidR="00D95AC2" w:rsidRPr="00EA50C9">
        <w:rPr>
          <w:rFonts w:ascii="Angsana New" w:hAnsi="Angsana New"/>
          <w:spacing w:val="-6"/>
          <w:cs/>
        </w:rPr>
        <w:t>เทโร</w:t>
      </w:r>
      <w:r w:rsidR="00D95AC2" w:rsidRPr="00EA50C9">
        <w:rPr>
          <w:rFonts w:ascii="Angsana New" w:hAnsi="Angsana New" w:hint="cs"/>
          <w:spacing w:val="-6"/>
          <w:cs/>
        </w:rPr>
        <w:t xml:space="preserve"> </w:t>
      </w:r>
      <w:r w:rsidR="00D95AC2" w:rsidRPr="00EA50C9">
        <w:rPr>
          <w:rFonts w:ascii="Angsana New" w:hAnsi="Angsana New"/>
          <w:spacing w:val="-6"/>
          <w:cs/>
        </w:rPr>
        <w:br/>
        <w:t>เอ็นเตอร์เทนเม้นท์</w:t>
      </w:r>
      <w:r w:rsidR="00D95AC2" w:rsidRPr="00EA50C9">
        <w:rPr>
          <w:rFonts w:ascii="Angsana New" w:hAnsi="Angsana New"/>
          <w:spacing w:val="-6"/>
          <w:sz w:val="2"/>
          <w:szCs w:val="2"/>
          <w:cs/>
        </w:rPr>
        <w:t xml:space="preserve"> </w:t>
      </w:r>
      <w:r w:rsidR="00D95AC2" w:rsidRPr="00EA50C9">
        <w:rPr>
          <w:rFonts w:ascii="Angsana New" w:hAnsi="Angsana New"/>
          <w:spacing w:val="-6"/>
          <w:cs/>
        </w:rPr>
        <w:t>จำกัด</w:t>
      </w:r>
      <w:r w:rsidR="00D95AC2" w:rsidRPr="00EA50C9">
        <w:rPr>
          <w:rFonts w:ascii="Angsana New" w:hAnsi="Angsana New" w:hint="cs"/>
          <w:spacing w:val="-6"/>
          <w:sz w:val="6"/>
          <w:szCs w:val="6"/>
          <w:cs/>
        </w:rPr>
        <w:t xml:space="preserve"> </w:t>
      </w:r>
      <w:r w:rsidR="00D95AC2" w:rsidRPr="00EA50C9">
        <w:rPr>
          <w:rFonts w:ascii="Angsana New" w:hAnsi="Angsana New" w:hint="cs"/>
          <w:spacing w:val="-6"/>
          <w:cs/>
        </w:rPr>
        <w:t>(มหาชน)</w:t>
      </w:r>
      <w:r w:rsidR="00D95AC2" w:rsidRPr="00EA50C9">
        <w:rPr>
          <w:rFonts w:ascii="Angsana New" w:hAnsi="Angsana New"/>
          <w:spacing w:val="-6"/>
        </w:rPr>
        <w:t>)</w:t>
      </w:r>
      <w:r w:rsidR="00031CA9" w:rsidRPr="00EA50C9">
        <w:rPr>
          <w:rFonts w:ascii="Angsana New" w:hAnsi="Angsana New" w:hint="cs"/>
          <w:spacing w:val="-6"/>
          <w:sz w:val="14"/>
          <w:szCs w:val="14"/>
          <w:cs/>
        </w:rPr>
        <w:t xml:space="preserve"> </w:t>
      </w:r>
      <w:r w:rsidR="00031CA9" w:rsidRPr="00EA50C9">
        <w:rPr>
          <w:rFonts w:ascii="Angsana New" w:hAnsi="Angsana New" w:hint="cs"/>
          <w:spacing w:val="-6"/>
          <w:cs/>
        </w:rPr>
        <w:t>ซึ่งเป็นบริษัทย่อย</w:t>
      </w:r>
      <w:r w:rsidR="00031CA9" w:rsidRPr="00EA50C9">
        <w:rPr>
          <w:rFonts w:hint="cs"/>
          <w:spacing w:val="-6"/>
          <w:cs/>
        </w:rPr>
        <w:t>ข</w:t>
      </w:r>
      <w:r w:rsidRPr="00EA50C9">
        <w:rPr>
          <w:rFonts w:hint="cs"/>
          <w:spacing w:val="-6"/>
          <w:cs/>
        </w:rPr>
        <w:t>องบริษัท</w:t>
      </w:r>
      <w:r w:rsidR="003F3F00" w:rsidRPr="00EA50C9">
        <w:rPr>
          <w:rFonts w:hint="cs"/>
          <w:spacing w:val="-6"/>
          <w:cs/>
        </w:rPr>
        <w:t xml:space="preserve"> </w:t>
      </w:r>
      <w:r w:rsidRPr="00EA50C9">
        <w:rPr>
          <w:rFonts w:hint="cs"/>
          <w:spacing w:val="-6"/>
          <w:cs/>
        </w:rPr>
        <w:t>ได้</w:t>
      </w:r>
      <w:r w:rsidRPr="00EA50C9">
        <w:rPr>
          <w:spacing w:val="-6"/>
          <w:cs/>
        </w:rPr>
        <w:t>จำหน่ายเงินลงทุนใน</w:t>
      </w:r>
      <w:r w:rsidR="00D95AC2" w:rsidRPr="00EA50C9">
        <w:rPr>
          <w:spacing w:val="-6"/>
          <w:cs/>
        </w:rPr>
        <w:br/>
      </w:r>
      <w:r w:rsidRPr="00EA50C9">
        <w:rPr>
          <w:rFonts w:hint="cs"/>
          <w:spacing w:val="-6"/>
          <w:cs/>
        </w:rPr>
        <w:t xml:space="preserve">บริษัท </w:t>
      </w:r>
      <w:r w:rsidR="008751F4" w:rsidRPr="00EA50C9">
        <w:rPr>
          <w:spacing w:val="-6"/>
          <w:cs/>
        </w:rPr>
        <w:t>บีอีซี-เทโร</w:t>
      </w:r>
      <w:r w:rsidR="0097720D" w:rsidRPr="00EA50C9">
        <w:rPr>
          <w:spacing w:val="-6"/>
        </w:rPr>
        <w:t xml:space="preserve"> </w:t>
      </w:r>
      <w:r w:rsidR="008751F4" w:rsidRPr="00EA50C9">
        <w:rPr>
          <w:spacing w:val="-6"/>
          <w:cs/>
        </w:rPr>
        <w:t>ศาสน</w:t>
      </w:r>
      <w:r w:rsidR="008751F4" w:rsidRPr="00EA50C9">
        <w:rPr>
          <w:rFonts w:hint="cs"/>
          <w:spacing w:val="-6"/>
          <w:cs/>
        </w:rPr>
        <w:t xml:space="preserve"> จำกัด (เปลี่ยน</w:t>
      </w:r>
      <w:r w:rsidRPr="00EA50C9">
        <w:rPr>
          <w:rFonts w:hint="cs"/>
          <w:spacing w:val="-6"/>
          <w:cs/>
        </w:rPr>
        <w:t>ชื่อ</w:t>
      </w:r>
      <w:r w:rsidR="008751F4" w:rsidRPr="00EA50C9">
        <w:rPr>
          <w:rFonts w:hint="cs"/>
          <w:spacing w:val="-6"/>
          <w:cs/>
        </w:rPr>
        <w:t>เป็น</w:t>
      </w:r>
      <w:r w:rsidR="0097720D" w:rsidRPr="00EA50C9">
        <w:rPr>
          <w:spacing w:val="-6"/>
        </w:rPr>
        <w:t xml:space="preserve"> </w:t>
      </w:r>
      <w:r w:rsidRPr="00EA50C9">
        <w:rPr>
          <w:spacing w:val="-6"/>
          <w:cs/>
        </w:rPr>
        <w:t xml:space="preserve">บริษัท </w:t>
      </w:r>
      <w:r w:rsidR="008751F4" w:rsidRPr="00EA50C9">
        <w:rPr>
          <w:rFonts w:hint="cs"/>
          <w:spacing w:val="-6"/>
          <w:cs/>
        </w:rPr>
        <w:t>เทโร</w:t>
      </w:r>
      <w:r w:rsidR="0097720D" w:rsidRPr="00EA50C9">
        <w:rPr>
          <w:spacing w:val="-6"/>
        </w:rPr>
        <w:t xml:space="preserve"> </w:t>
      </w:r>
      <w:r w:rsidR="008751F4" w:rsidRPr="00EA50C9">
        <w:rPr>
          <w:rFonts w:hint="cs"/>
          <w:spacing w:val="-6"/>
          <w:cs/>
        </w:rPr>
        <w:t>ศาสน สปอร์ตคลับ</w:t>
      </w:r>
      <w:r w:rsidRPr="00EA50C9">
        <w:rPr>
          <w:spacing w:val="-6"/>
          <w:cs/>
        </w:rPr>
        <w:t xml:space="preserve"> จำกัด</w:t>
      </w:r>
      <w:r w:rsidRPr="00EA50C9">
        <w:rPr>
          <w:rFonts w:hint="cs"/>
          <w:spacing w:val="-6"/>
          <w:cs/>
        </w:rPr>
        <w:t>)</w:t>
      </w:r>
      <w:r w:rsidR="0097720D" w:rsidRPr="00EA50C9">
        <w:rPr>
          <w:spacing w:val="-6"/>
        </w:rPr>
        <w:t xml:space="preserve"> </w:t>
      </w:r>
      <w:r w:rsidRPr="00EA50C9">
        <w:rPr>
          <w:rFonts w:hint="cs"/>
          <w:spacing w:val="-6"/>
          <w:cs/>
        </w:rPr>
        <w:t>ทั้ง</w:t>
      </w:r>
      <w:r w:rsidRPr="00EA50C9">
        <w:rPr>
          <w:spacing w:val="-6"/>
          <w:cs/>
        </w:rPr>
        <w:t>จำนวน</w:t>
      </w:r>
      <w:r w:rsidRPr="00EA50C9">
        <w:rPr>
          <w:rFonts w:hint="cs"/>
          <w:spacing w:val="-6"/>
          <w:cs/>
        </w:rPr>
        <w:t>ในราคา</w:t>
      </w:r>
      <w:r w:rsidR="00A241DE" w:rsidRPr="00EA50C9">
        <w:rPr>
          <w:spacing w:val="-6"/>
        </w:rPr>
        <w:t xml:space="preserve"> </w:t>
      </w:r>
      <w:r w:rsidRPr="00EA50C9">
        <w:rPr>
          <w:rFonts w:hint="cs"/>
          <w:spacing w:val="-6"/>
          <w:cs/>
        </w:rPr>
        <w:t>135</w:t>
      </w:r>
      <w:r w:rsidR="00A241DE" w:rsidRPr="00EA50C9">
        <w:rPr>
          <w:spacing w:val="-6"/>
        </w:rPr>
        <w:t xml:space="preserve"> </w:t>
      </w:r>
      <w:r w:rsidRPr="00EA50C9">
        <w:rPr>
          <w:spacing w:val="-6"/>
          <w:cs/>
        </w:rPr>
        <w:t>ล้านบาท ให้แก่บริษัท</w:t>
      </w:r>
      <w:r w:rsidR="0097720D" w:rsidRPr="00EA50C9">
        <w:rPr>
          <w:spacing w:val="-6"/>
        </w:rPr>
        <w:t xml:space="preserve"> </w:t>
      </w:r>
      <w:r w:rsidRPr="00EA50C9">
        <w:rPr>
          <w:spacing w:val="-6"/>
          <w:cs/>
        </w:rPr>
        <w:t xml:space="preserve">อินสไพร์ เอนเตอร์เทนเม้นท์ จํากัด </w:t>
      </w:r>
      <w:r w:rsidR="00FF1B78" w:rsidRPr="00EA50C9">
        <w:rPr>
          <w:rFonts w:hint="cs"/>
          <w:spacing w:val="-6"/>
          <w:cs/>
        </w:rPr>
        <w:t>ซึ่งบริษัทย่อยไม่สามารถเก็บเงินได้ 20 ล้านบาท จึงได้</w:t>
      </w:r>
      <w:r w:rsidR="00AA0644" w:rsidRPr="00EA50C9">
        <w:rPr>
          <w:spacing w:val="-6"/>
          <w:cs/>
        </w:rPr>
        <w:br/>
      </w:r>
      <w:r w:rsidR="00847C03" w:rsidRPr="00EA50C9">
        <w:rPr>
          <w:rFonts w:hint="cs"/>
          <w:spacing w:val="-6"/>
          <w:cs/>
        </w:rPr>
        <w:t>ตั้งค่าเผื่อหนี้สงสัยจะสูญครบถ้วนแล้ว</w:t>
      </w:r>
    </w:p>
    <w:p w:rsidR="00484F1E" w:rsidRPr="00CE67FB" w:rsidRDefault="00484F1E" w:rsidP="00AA0644">
      <w:pPr>
        <w:ind w:left="-56" w:right="-157" w:firstLine="896"/>
        <w:jc w:val="thaiDistribute"/>
        <w:rPr>
          <w:cs/>
        </w:rPr>
      </w:pPr>
      <w:r w:rsidRPr="00CE67FB">
        <w:rPr>
          <w:rFonts w:hint="cs"/>
          <w:cs/>
        </w:rPr>
        <w:t>ณ วั</w:t>
      </w:r>
      <w:r w:rsidRPr="00CE67FB">
        <w:rPr>
          <w:rFonts w:ascii="Angsana New" w:hAnsi="Angsana New" w:hint="cs"/>
          <w:cs/>
        </w:rPr>
        <w:t>น</w:t>
      </w:r>
      <w:r w:rsidRPr="00CE67FB">
        <w:rPr>
          <w:rFonts w:hint="cs"/>
          <w:cs/>
        </w:rPr>
        <w:t>ที่</w:t>
      </w:r>
      <w:r w:rsidRPr="00CE67FB">
        <w:t xml:space="preserve"> </w:t>
      </w:r>
      <w:r w:rsidRPr="00847C03">
        <w:rPr>
          <w:rFonts w:ascii="Angsana New" w:hAnsi="Angsana New"/>
        </w:rPr>
        <w:t>31</w:t>
      </w:r>
      <w:r w:rsidRPr="00CE67FB">
        <w:t xml:space="preserve"> </w:t>
      </w:r>
      <w:r w:rsidR="008C6599" w:rsidRPr="00CE67FB">
        <w:rPr>
          <w:rFonts w:hint="cs"/>
          <w:cs/>
        </w:rPr>
        <w:t>ธันวาคม 256</w:t>
      </w:r>
      <w:r w:rsidR="00FF1B78" w:rsidRPr="00CE67FB">
        <w:t>3</w:t>
      </w:r>
      <w:r w:rsidR="008C6599" w:rsidRPr="00CE67FB">
        <w:rPr>
          <w:rFonts w:hint="cs"/>
          <w:cs/>
        </w:rPr>
        <w:t xml:space="preserve"> และ 25</w:t>
      </w:r>
      <w:r w:rsidR="008223F9" w:rsidRPr="00CE67FB">
        <w:t>6</w:t>
      </w:r>
      <w:r w:rsidR="00FF1B78" w:rsidRPr="00CE67FB">
        <w:t>2</w:t>
      </w:r>
      <w:r w:rsidRPr="00CE67FB">
        <w:rPr>
          <w:rFonts w:hint="cs"/>
          <w:cs/>
        </w:rPr>
        <w:t xml:space="preserve"> ลูกหนี้จากการจำหน่ายเงินลงทุน มีดังนี้</w:t>
      </w:r>
    </w:p>
    <w:p w:rsidR="00484F1E" w:rsidRPr="00874060" w:rsidRDefault="00484F1E" w:rsidP="00953076">
      <w:pPr>
        <w:ind w:left="360" w:right="-175"/>
        <w:jc w:val="right"/>
        <w:rPr>
          <w:sz w:val="29"/>
          <w:szCs w:val="29"/>
          <w:cs/>
        </w:rPr>
      </w:pPr>
      <w:r w:rsidRPr="005A5115">
        <w:rPr>
          <w:b/>
          <w:bCs/>
        </w:rPr>
        <w:tab/>
      </w:r>
      <w:r w:rsidRPr="00874060">
        <w:rPr>
          <w:rFonts w:hint="cs"/>
          <w:sz w:val="29"/>
          <w:szCs w:val="29"/>
          <w:cs/>
        </w:rPr>
        <w:t xml:space="preserve">หน่วย </w:t>
      </w:r>
      <w:r w:rsidRPr="00874060">
        <w:rPr>
          <w:sz w:val="29"/>
          <w:szCs w:val="29"/>
        </w:rPr>
        <w:t xml:space="preserve">: </w:t>
      </w:r>
      <w:r w:rsidRPr="00874060">
        <w:rPr>
          <w:rFonts w:hint="cs"/>
          <w:sz w:val="29"/>
          <w:szCs w:val="29"/>
          <w:cs/>
        </w:rPr>
        <w:t>บาท</w:t>
      </w:r>
    </w:p>
    <w:tbl>
      <w:tblPr>
        <w:tblW w:w="95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6"/>
        <w:gridCol w:w="2185"/>
        <w:gridCol w:w="2186"/>
      </w:tblGrid>
      <w:tr w:rsidR="007F12DF" w:rsidRPr="005A5115" w:rsidTr="009665FA">
        <w:tc>
          <w:tcPr>
            <w:tcW w:w="5176" w:type="dxa"/>
            <w:vMerge w:val="restart"/>
            <w:vAlign w:val="center"/>
          </w:tcPr>
          <w:p w:rsidR="007F12DF" w:rsidRPr="000E6E9A" w:rsidRDefault="007F12DF" w:rsidP="009665FA">
            <w:pPr>
              <w:spacing w:line="380" w:lineRule="exact"/>
              <w:ind w:left="-108" w:right="-106"/>
              <w:jc w:val="center"/>
              <w:rPr>
                <w:sz w:val="30"/>
                <w:szCs w:val="30"/>
                <w:cs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371" w:type="dxa"/>
            <w:gridSpan w:val="2"/>
          </w:tcPr>
          <w:p w:rsidR="007F12DF" w:rsidRPr="000E6E9A" w:rsidRDefault="007F12DF" w:rsidP="009665FA">
            <w:pPr>
              <w:spacing w:line="380" w:lineRule="exact"/>
              <w:ind w:right="-108"/>
              <w:contextualSpacing/>
              <w:jc w:val="center"/>
              <w:rPr>
                <w:sz w:val="30"/>
                <w:szCs w:val="30"/>
                <w:cs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</w:tr>
      <w:tr w:rsidR="008223F9" w:rsidRPr="005A5115" w:rsidTr="009665FA">
        <w:tc>
          <w:tcPr>
            <w:tcW w:w="5176" w:type="dxa"/>
            <w:vMerge/>
            <w:tcBorders>
              <w:bottom w:val="single" w:sz="4" w:space="0" w:color="auto"/>
            </w:tcBorders>
          </w:tcPr>
          <w:p w:rsidR="008223F9" w:rsidRPr="000E6E9A" w:rsidRDefault="008223F9" w:rsidP="009665FA">
            <w:pPr>
              <w:spacing w:line="380" w:lineRule="exact"/>
              <w:ind w:right="-86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8223F9" w:rsidRPr="000E6E9A" w:rsidRDefault="008223F9" w:rsidP="009665FA">
            <w:pPr>
              <w:spacing w:line="380" w:lineRule="exact"/>
              <w:ind w:right="-108"/>
              <w:contextualSpacing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256</w:t>
            </w:r>
            <w:r w:rsidR="00FF1B78" w:rsidRPr="000E6E9A">
              <w:rPr>
                <w:sz w:val="30"/>
                <w:szCs w:val="30"/>
              </w:rPr>
              <w:t>3</w:t>
            </w:r>
          </w:p>
        </w:tc>
        <w:tc>
          <w:tcPr>
            <w:tcW w:w="2186" w:type="dxa"/>
          </w:tcPr>
          <w:p w:rsidR="008223F9" w:rsidRPr="000E6E9A" w:rsidRDefault="008223F9" w:rsidP="009665FA">
            <w:pPr>
              <w:spacing w:line="380" w:lineRule="exact"/>
              <w:ind w:right="-108"/>
              <w:contextualSpacing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256</w:t>
            </w:r>
            <w:r w:rsidR="00FF1B78" w:rsidRPr="000E6E9A">
              <w:rPr>
                <w:sz w:val="30"/>
                <w:szCs w:val="30"/>
              </w:rPr>
              <w:t>2</w:t>
            </w:r>
          </w:p>
        </w:tc>
      </w:tr>
      <w:tr w:rsidR="00FF1B78" w:rsidRPr="005A5115" w:rsidTr="009665FA">
        <w:tc>
          <w:tcPr>
            <w:tcW w:w="5176" w:type="dxa"/>
            <w:tcBorders>
              <w:top w:val="nil"/>
              <w:bottom w:val="nil"/>
            </w:tcBorders>
            <w:vAlign w:val="bottom"/>
          </w:tcPr>
          <w:p w:rsidR="00FF1B78" w:rsidRPr="000E6E9A" w:rsidRDefault="00FF1B78" w:rsidP="000E6E9A">
            <w:pPr>
              <w:spacing w:line="400" w:lineRule="exact"/>
              <w:ind w:right="1065"/>
              <w:rPr>
                <w:sz w:val="30"/>
                <w:szCs w:val="30"/>
                <w:cs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มูลค่ายุติธรรมของจำนวนเงินสดที่จะได้รับ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left" w:pos="1325"/>
              </w:tabs>
              <w:spacing w:line="400" w:lineRule="exact"/>
              <w:ind w:right="162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20,000,000</w:t>
            </w:r>
          </w:p>
        </w:tc>
        <w:tc>
          <w:tcPr>
            <w:tcW w:w="2186" w:type="dxa"/>
            <w:tcBorders>
              <w:bottom w:val="nil"/>
            </w:tcBorders>
            <w:vAlign w:val="bottom"/>
          </w:tcPr>
          <w:p w:rsidR="00FF1B78" w:rsidRPr="000E6E9A" w:rsidRDefault="00FF1B78" w:rsidP="000E6E9A">
            <w:pPr>
              <w:tabs>
                <w:tab w:val="left" w:pos="1325"/>
              </w:tabs>
              <w:spacing w:line="400" w:lineRule="exact"/>
              <w:ind w:right="162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20,000,000</w:t>
            </w:r>
          </w:p>
        </w:tc>
      </w:tr>
      <w:tr w:rsidR="00FF1B78" w:rsidRPr="005A5115" w:rsidTr="009665FA">
        <w:tc>
          <w:tcPr>
            <w:tcW w:w="5176" w:type="dxa"/>
            <w:tcBorders>
              <w:top w:val="nil"/>
              <w:bottom w:val="nil"/>
            </w:tcBorders>
            <w:vAlign w:val="bottom"/>
          </w:tcPr>
          <w:p w:rsidR="00FF1B78" w:rsidRPr="000E6E9A" w:rsidRDefault="00FF1B78" w:rsidP="000E6E9A">
            <w:pPr>
              <w:spacing w:line="400" w:lineRule="exact"/>
              <w:ind w:right="1065"/>
              <w:rPr>
                <w:sz w:val="30"/>
                <w:szCs w:val="30"/>
                <w:cs/>
              </w:rPr>
            </w:pPr>
            <w:r w:rsidRPr="000E6E9A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0E6E9A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left" w:pos="1769"/>
              </w:tabs>
              <w:spacing w:line="400" w:lineRule="exact"/>
              <w:ind w:right="96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  <w:cs/>
              </w:rPr>
              <w:t>(</w:t>
            </w:r>
            <w:r w:rsidRPr="000E6E9A">
              <w:rPr>
                <w:rFonts w:hint="cs"/>
                <w:sz w:val="30"/>
                <w:szCs w:val="30"/>
                <w:cs/>
              </w:rPr>
              <w:t>2</w:t>
            </w:r>
            <w:r w:rsidRPr="000E6E9A">
              <w:rPr>
                <w:sz w:val="30"/>
                <w:szCs w:val="30"/>
              </w:rPr>
              <w:t>0,000,000</w:t>
            </w:r>
            <w:r w:rsidRPr="000E6E9A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8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left" w:pos="1769"/>
              </w:tabs>
              <w:spacing w:line="400" w:lineRule="exact"/>
              <w:ind w:right="96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  <w:cs/>
              </w:rPr>
              <w:t>(</w:t>
            </w:r>
            <w:r w:rsidRPr="000E6E9A">
              <w:rPr>
                <w:rFonts w:hint="cs"/>
                <w:sz w:val="30"/>
                <w:szCs w:val="30"/>
                <w:cs/>
              </w:rPr>
              <w:t>2</w:t>
            </w:r>
            <w:r w:rsidRPr="000E6E9A">
              <w:rPr>
                <w:sz w:val="30"/>
                <w:szCs w:val="30"/>
              </w:rPr>
              <w:t>0,000,000</w:t>
            </w:r>
            <w:r w:rsidRPr="000E6E9A">
              <w:rPr>
                <w:sz w:val="30"/>
                <w:szCs w:val="30"/>
                <w:cs/>
              </w:rPr>
              <w:t>)</w:t>
            </w:r>
          </w:p>
        </w:tc>
      </w:tr>
      <w:tr w:rsidR="00FF1B78" w:rsidRPr="005A5115" w:rsidTr="009665FA">
        <w:tc>
          <w:tcPr>
            <w:tcW w:w="5176" w:type="dxa"/>
            <w:tcBorders>
              <w:top w:val="nil"/>
              <w:bottom w:val="nil"/>
            </w:tcBorders>
            <w:vAlign w:val="bottom"/>
          </w:tcPr>
          <w:p w:rsidR="00FF1B78" w:rsidRPr="000E6E9A" w:rsidRDefault="00FF1B78" w:rsidP="000E6E9A">
            <w:pPr>
              <w:spacing w:line="400" w:lineRule="exact"/>
              <w:ind w:right="-112"/>
              <w:rPr>
                <w:sz w:val="30"/>
                <w:szCs w:val="30"/>
                <w:cs/>
              </w:rPr>
            </w:pPr>
            <w:r w:rsidRPr="000E6E9A">
              <w:rPr>
                <w:sz w:val="30"/>
                <w:szCs w:val="30"/>
                <w:cs/>
              </w:rPr>
              <w:t>มูลค่ายุติธรรมของจำนวนเงินสดที่จะได้รับ-สุทธิ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decimal" w:pos="694"/>
              </w:tabs>
              <w:spacing w:line="400" w:lineRule="exact"/>
              <w:ind w:right="-106"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-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:rsidR="00FF1B78" w:rsidRPr="000E6E9A" w:rsidRDefault="00FF1B78" w:rsidP="000E6E9A">
            <w:pPr>
              <w:tabs>
                <w:tab w:val="decimal" w:pos="694"/>
              </w:tabs>
              <w:spacing w:line="400" w:lineRule="exact"/>
              <w:ind w:right="-106"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-</w:t>
            </w:r>
          </w:p>
        </w:tc>
      </w:tr>
      <w:tr w:rsidR="00FF1B78" w:rsidRPr="005A5115" w:rsidTr="009665FA">
        <w:tc>
          <w:tcPr>
            <w:tcW w:w="5176" w:type="dxa"/>
            <w:tcBorders>
              <w:top w:val="nil"/>
              <w:bottom w:val="nil"/>
            </w:tcBorders>
            <w:vAlign w:val="bottom"/>
          </w:tcPr>
          <w:p w:rsidR="00FF1B78" w:rsidRPr="000E6E9A" w:rsidRDefault="00FF1B78" w:rsidP="000E6E9A">
            <w:pPr>
              <w:spacing w:line="400" w:lineRule="exact"/>
              <w:ind w:right="1065"/>
              <w:rPr>
                <w:sz w:val="30"/>
                <w:szCs w:val="30"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 xml:space="preserve">ลูกหนี้จากการแลกเปลี่ยน </w:t>
            </w:r>
            <w:r w:rsidRPr="000E6E9A">
              <w:rPr>
                <w:sz w:val="30"/>
                <w:szCs w:val="30"/>
              </w:rPr>
              <w:t xml:space="preserve">- </w:t>
            </w:r>
            <w:r w:rsidRPr="000E6E9A">
              <w:rPr>
                <w:rFonts w:hint="cs"/>
                <w:sz w:val="30"/>
                <w:szCs w:val="30"/>
                <w:cs/>
              </w:rPr>
              <w:t>ยกมา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left" w:pos="1325"/>
              </w:tabs>
              <w:spacing w:line="400" w:lineRule="exact"/>
              <w:ind w:right="162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68,292</w:t>
            </w:r>
          </w:p>
        </w:tc>
        <w:tc>
          <w:tcPr>
            <w:tcW w:w="2186" w:type="dxa"/>
            <w:tcBorders>
              <w:bottom w:val="nil"/>
            </w:tcBorders>
            <w:vAlign w:val="bottom"/>
          </w:tcPr>
          <w:p w:rsidR="00FF1B78" w:rsidRPr="000E6E9A" w:rsidRDefault="00FF1B78" w:rsidP="000E6E9A">
            <w:pPr>
              <w:tabs>
                <w:tab w:val="left" w:pos="1325"/>
              </w:tabs>
              <w:spacing w:line="400" w:lineRule="exact"/>
              <w:ind w:right="162"/>
              <w:jc w:val="right"/>
              <w:rPr>
                <w:sz w:val="30"/>
                <w:szCs w:val="30"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5,656,902</w:t>
            </w:r>
          </w:p>
        </w:tc>
      </w:tr>
      <w:tr w:rsidR="00FF1B78" w:rsidRPr="005A5115" w:rsidTr="009665FA">
        <w:tc>
          <w:tcPr>
            <w:tcW w:w="5176" w:type="dxa"/>
            <w:tcBorders>
              <w:top w:val="nil"/>
              <w:bottom w:val="nil"/>
            </w:tcBorders>
            <w:vAlign w:val="bottom"/>
          </w:tcPr>
          <w:p w:rsidR="00FF1B78" w:rsidRPr="000E6E9A" w:rsidRDefault="00FF1B78" w:rsidP="000E6E9A">
            <w:pPr>
              <w:spacing w:line="400" w:lineRule="exact"/>
              <w:ind w:right="1065"/>
              <w:rPr>
                <w:sz w:val="30"/>
                <w:szCs w:val="30"/>
              </w:rPr>
            </w:pPr>
            <w:r w:rsidRPr="000E6E9A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0E6E9A">
              <w:rPr>
                <w:rFonts w:hint="cs"/>
                <w:sz w:val="30"/>
                <w:szCs w:val="30"/>
                <w:cs/>
              </w:rPr>
              <w:t xml:space="preserve"> ใช้สิทธิในการแลกเปลี่ยนโฆษณาในปี</w:t>
            </w:r>
          </w:p>
        </w:tc>
        <w:tc>
          <w:tcPr>
            <w:tcW w:w="2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decimal" w:pos="694"/>
              </w:tabs>
              <w:spacing w:line="400" w:lineRule="exact"/>
              <w:ind w:right="-106"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-</w:t>
            </w:r>
          </w:p>
        </w:tc>
        <w:tc>
          <w:tcPr>
            <w:tcW w:w="2186" w:type="dxa"/>
            <w:tcBorders>
              <w:top w:val="nil"/>
              <w:bottom w:val="nil"/>
            </w:tcBorders>
            <w:vAlign w:val="bottom"/>
          </w:tcPr>
          <w:p w:rsidR="00FF1B78" w:rsidRPr="000E6E9A" w:rsidRDefault="00FF1B78" w:rsidP="000E6E9A">
            <w:pPr>
              <w:tabs>
                <w:tab w:val="left" w:pos="1762"/>
              </w:tabs>
              <w:spacing w:line="400" w:lineRule="exact"/>
              <w:ind w:right="96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  <w:cs/>
              </w:rPr>
              <w:t>(</w:t>
            </w:r>
            <w:r w:rsidRPr="000E6E9A">
              <w:rPr>
                <w:sz w:val="30"/>
                <w:szCs w:val="30"/>
              </w:rPr>
              <w:t>5,588,610</w:t>
            </w:r>
            <w:r w:rsidRPr="000E6E9A">
              <w:rPr>
                <w:sz w:val="30"/>
                <w:szCs w:val="30"/>
                <w:cs/>
              </w:rPr>
              <w:t>)</w:t>
            </w:r>
          </w:p>
        </w:tc>
      </w:tr>
      <w:tr w:rsidR="00FF1B78" w:rsidRPr="005A5115" w:rsidTr="009665FA">
        <w:tc>
          <w:tcPr>
            <w:tcW w:w="5176" w:type="dxa"/>
            <w:tcBorders>
              <w:top w:val="nil"/>
              <w:bottom w:val="single" w:sz="4" w:space="0" w:color="auto"/>
            </w:tcBorders>
            <w:vAlign w:val="bottom"/>
          </w:tcPr>
          <w:p w:rsidR="00FF1B78" w:rsidRPr="000E6E9A" w:rsidRDefault="009665FA" w:rsidP="000E6E9A">
            <w:pPr>
              <w:spacing w:line="400" w:lineRule="exact"/>
              <w:ind w:right="1065"/>
              <w:rPr>
                <w:sz w:val="30"/>
                <w:szCs w:val="30"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2185" w:type="dxa"/>
            <w:tcBorders>
              <w:top w:val="nil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left" w:pos="1769"/>
              </w:tabs>
              <w:spacing w:line="400" w:lineRule="exact"/>
              <w:ind w:right="96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  <w:cs/>
              </w:rPr>
              <w:t>(</w:t>
            </w:r>
            <w:r w:rsidRPr="000E6E9A">
              <w:rPr>
                <w:rFonts w:hint="cs"/>
                <w:sz w:val="30"/>
                <w:szCs w:val="30"/>
                <w:cs/>
              </w:rPr>
              <w:t>68</w:t>
            </w:r>
            <w:r w:rsidRPr="000E6E9A">
              <w:rPr>
                <w:sz w:val="30"/>
                <w:szCs w:val="30"/>
              </w:rPr>
              <w:t>,</w:t>
            </w:r>
            <w:r w:rsidRPr="000E6E9A">
              <w:rPr>
                <w:rFonts w:hint="cs"/>
                <w:sz w:val="30"/>
                <w:szCs w:val="30"/>
                <w:cs/>
              </w:rPr>
              <w:t>292</w:t>
            </w:r>
            <w:r w:rsidRPr="000E6E9A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86" w:type="dxa"/>
            <w:tcBorders>
              <w:top w:val="nil"/>
            </w:tcBorders>
            <w:vAlign w:val="bottom"/>
          </w:tcPr>
          <w:p w:rsidR="00FF1B78" w:rsidRPr="000E6E9A" w:rsidRDefault="00D03218" w:rsidP="000E6E9A">
            <w:pPr>
              <w:tabs>
                <w:tab w:val="decimal" w:pos="694"/>
              </w:tabs>
              <w:spacing w:line="400" w:lineRule="exact"/>
              <w:ind w:right="-106"/>
              <w:jc w:val="center"/>
              <w:rPr>
                <w:sz w:val="30"/>
                <w:szCs w:val="30"/>
                <w:cs/>
              </w:rPr>
            </w:pPr>
            <w:r w:rsidRPr="000E6E9A">
              <w:rPr>
                <w:sz w:val="30"/>
                <w:szCs w:val="30"/>
              </w:rPr>
              <w:t>-</w:t>
            </w:r>
          </w:p>
        </w:tc>
      </w:tr>
      <w:tr w:rsidR="00FF1B78" w:rsidRPr="005A5115" w:rsidTr="009665FA">
        <w:tc>
          <w:tcPr>
            <w:tcW w:w="5176" w:type="dxa"/>
            <w:tcBorders>
              <w:top w:val="single" w:sz="4" w:space="0" w:color="auto"/>
            </w:tcBorders>
            <w:vAlign w:val="bottom"/>
          </w:tcPr>
          <w:p w:rsidR="00FF1B78" w:rsidRPr="000E6E9A" w:rsidRDefault="00FF1B78" w:rsidP="000E6E9A">
            <w:pPr>
              <w:spacing w:line="400" w:lineRule="exact"/>
              <w:ind w:right="1065"/>
              <w:rPr>
                <w:sz w:val="30"/>
                <w:szCs w:val="30"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ลูกหนี้จากการแลกเปลี่ยน</w:t>
            </w:r>
            <w:r w:rsidRPr="000E6E9A">
              <w:rPr>
                <w:sz w:val="30"/>
                <w:szCs w:val="30"/>
              </w:rPr>
              <w:t xml:space="preserve"> - </w:t>
            </w:r>
            <w:r w:rsidRPr="000E6E9A">
              <w:rPr>
                <w:rFonts w:hint="cs"/>
                <w:sz w:val="30"/>
                <w:szCs w:val="30"/>
                <w:cs/>
              </w:rPr>
              <w:t>ยกไป</w:t>
            </w:r>
          </w:p>
        </w:tc>
        <w:tc>
          <w:tcPr>
            <w:tcW w:w="2185" w:type="dxa"/>
            <w:shd w:val="clear" w:color="auto" w:fill="auto"/>
            <w:vAlign w:val="bottom"/>
          </w:tcPr>
          <w:p w:rsidR="00FF1B78" w:rsidRPr="000E6E9A" w:rsidRDefault="0007014D" w:rsidP="000E6E9A">
            <w:pPr>
              <w:tabs>
                <w:tab w:val="decimal" w:pos="694"/>
              </w:tabs>
              <w:spacing w:line="400" w:lineRule="exact"/>
              <w:ind w:right="-106"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-</w:t>
            </w:r>
          </w:p>
        </w:tc>
        <w:tc>
          <w:tcPr>
            <w:tcW w:w="2186" w:type="dxa"/>
            <w:vAlign w:val="bottom"/>
          </w:tcPr>
          <w:p w:rsidR="00FF1B78" w:rsidRPr="000E6E9A" w:rsidRDefault="00FF1B78" w:rsidP="000E6E9A">
            <w:pPr>
              <w:tabs>
                <w:tab w:val="left" w:pos="1325"/>
              </w:tabs>
              <w:spacing w:line="400" w:lineRule="exact"/>
              <w:ind w:right="162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68,292</w:t>
            </w:r>
          </w:p>
        </w:tc>
      </w:tr>
      <w:tr w:rsidR="00FF1B78" w:rsidRPr="005A5115" w:rsidTr="000E6E9A">
        <w:tc>
          <w:tcPr>
            <w:tcW w:w="5176" w:type="dxa"/>
            <w:tcBorders>
              <w:bottom w:val="single" w:sz="4" w:space="0" w:color="auto"/>
            </w:tcBorders>
          </w:tcPr>
          <w:p w:rsidR="00FF1B78" w:rsidRPr="000E6E9A" w:rsidRDefault="00FF1B78" w:rsidP="000E6E9A">
            <w:pPr>
              <w:spacing w:line="400" w:lineRule="exact"/>
              <w:ind w:right="-862"/>
              <w:rPr>
                <w:b/>
                <w:bCs/>
                <w:sz w:val="30"/>
                <w:szCs w:val="30"/>
                <w:cs/>
              </w:rPr>
            </w:pPr>
            <w:r w:rsidRPr="000E6E9A">
              <w:rPr>
                <w:rFonts w:hint="cs"/>
                <w:sz w:val="30"/>
                <w:szCs w:val="30"/>
                <w:cs/>
              </w:rPr>
              <w:t>รวมลูกหนี้จากการจำหน่ายเงินลงทุน</w:t>
            </w:r>
            <w:r w:rsidRPr="000E6E9A">
              <w:rPr>
                <w:b/>
                <w:bCs/>
                <w:sz w:val="30"/>
                <w:szCs w:val="30"/>
              </w:rPr>
              <w:t>-</w:t>
            </w:r>
            <w:r w:rsidRPr="000E6E9A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1B78" w:rsidRPr="000E6E9A" w:rsidRDefault="00FF1B78" w:rsidP="000E6E9A">
            <w:pPr>
              <w:tabs>
                <w:tab w:val="decimal" w:pos="694"/>
              </w:tabs>
              <w:spacing w:line="400" w:lineRule="exact"/>
              <w:ind w:right="-106"/>
              <w:jc w:val="center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-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:rsidR="00FF1B78" w:rsidRPr="000E6E9A" w:rsidRDefault="00FF1B78" w:rsidP="000E6E9A">
            <w:pPr>
              <w:tabs>
                <w:tab w:val="left" w:pos="1325"/>
              </w:tabs>
              <w:spacing w:line="400" w:lineRule="exact"/>
              <w:ind w:right="162"/>
              <w:jc w:val="right"/>
              <w:rPr>
                <w:sz w:val="30"/>
                <w:szCs w:val="30"/>
              </w:rPr>
            </w:pPr>
            <w:r w:rsidRPr="000E6E9A">
              <w:rPr>
                <w:sz w:val="30"/>
                <w:szCs w:val="30"/>
              </w:rPr>
              <w:t>68,292</w:t>
            </w:r>
          </w:p>
        </w:tc>
      </w:tr>
    </w:tbl>
    <w:p w:rsidR="007F12DF" w:rsidRPr="00847C03" w:rsidRDefault="007F12DF" w:rsidP="007F12DF">
      <w:pPr>
        <w:tabs>
          <w:tab w:val="left" w:pos="360"/>
        </w:tabs>
        <w:ind w:left="672" w:right="-157"/>
        <w:outlineLvl w:val="0"/>
        <w:rPr>
          <w:spacing w:val="-4"/>
          <w:sz w:val="6"/>
          <w:szCs w:val="6"/>
        </w:rPr>
      </w:pPr>
    </w:p>
    <w:p w:rsidR="00CE67FB" w:rsidRPr="00D42CCA" w:rsidRDefault="007F12DF" w:rsidP="00D42CCA">
      <w:pPr>
        <w:ind w:left="-56" w:right="-157" w:firstLine="896"/>
        <w:jc w:val="thaiDistribute"/>
        <w:rPr>
          <w:spacing w:val="-6"/>
        </w:rPr>
      </w:pPr>
      <w:r w:rsidRPr="00CE67FB">
        <w:rPr>
          <w:spacing w:val="-6"/>
          <w:cs/>
        </w:rPr>
        <w:t>ลูกหนี้จากการจำหน่ายเงินลงทุนส่วนที่ถึงกำหนดรับชำระภายในหนึ่งปี ได้แสดงไว้ภายใต้สินทรัพย์หมุนเ</w:t>
      </w:r>
      <w:r w:rsidRPr="00CE67FB">
        <w:rPr>
          <w:color w:val="000000"/>
          <w:spacing w:val="-6"/>
          <w:cs/>
        </w:rPr>
        <w:t>วีย</w:t>
      </w:r>
      <w:r w:rsidRPr="00CE67FB">
        <w:rPr>
          <w:rFonts w:hint="cs"/>
          <w:color w:val="000000"/>
          <w:spacing w:val="-6"/>
          <w:cs/>
        </w:rPr>
        <w:t>น</w:t>
      </w:r>
    </w:p>
    <w:p w:rsidR="009158E0" w:rsidRPr="00AA0644" w:rsidRDefault="009158E0" w:rsidP="009665FA">
      <w:pPr>
        <w:tabs>
          <w:tab w:val="left" w:pos="360"/>
          <w:tab w:val="left" w:pos="900"/>
          <w:tab w:val="left" w:pos="1440"/>
        </w:tabs>
        <w:ind w:left="-142" w:right="-147" w:firstLine="44"/>
        <w:outlineLvl w:val="0"/>
        <w:rPr>
          <w:sz w:val="4"/>
          <w:szCs w:val="4"/>
        </w:rPr>
      </w:pPr>
      <w:r w:rsidRPr="00AA0644">
        <w:rPr>
          <w:b/>
          <w:bCs/>
          <w:cs/>
        </w:rPr>
        <w:lastRenderedPageBreak/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:rsidR="00E42EB9" w:rsidRPr="00E42EB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9158E0" w:rsidRDefault="009158E0" w:rsidP="00AA0644">
      <w:pPr>
        <w:ind w:left="-98" w:right="-157" w:firstLine="350"/>
        <w:jc w:val="thaiDistribute"/>
        <w:rPr>
          <w:b/>
          <w:b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:rsidR="009158E0" w:rsidRPr="00E10A1D" w:rsidRDefault="00631ED9" w:rsidP="009665FA">
      <w:pPr>
        <w:ind w:left="280" w:right="-157" w:firstLine="588"/>
        <w:jc w:val="thaiDistribute"/>
        <w:rPr>
          <w:rFonts w:ascii="Angsana New" w:hAnsi="Angsana New" w:cs="Angsana New"/>
          <w:cs/>
        </w:rPr>
      </w:pPr>
      <w:r w:rsidRPr="002B5DA0">
        <w:rPr>
          <w:rFonts w:ascii="Angsana New" w:hAnsi="Angsana New" w:cs="Angsana New"/>
          <w:cs/>
        </w:rPr>
        <w:t>เมื่อวันที่ 31 พฤษภาคม 2562 บริษัท บีอีซี อินเตอร์เนชั่นแนล ดิสทริบิวชั่น จำกัด ซึ่งเป็นบริษัทย่อ</w:t>
      </w:r>
      <w:r w:rsidR="007257B8">
        <w:rPr>
          <w:rFonts w:ascii="Angsana New" w:hAnsi="Angsana New" w:cs="Angsana New"/>
          <w:cs/>
        </w:rPr>
        <w:t>ยของบริษัท</w:t>
      </w:r>
      <w:r w:rsidR="009665FA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>บริษัท ทีวีบี ทรี เน็ตเวอร์ค จำกัด จำนวน 400</w:t>
      </w:r>
      <w:r w:rsidRPr="002B5DA0">
        <w:rPr>
          <w:rFonts w:ascii="Angsana New" w:hAnsi="Angsana New" w:cs="Angsana New"/>
        </w:rPr>
        <w:t>,</w:t>
      </w:r>
      <w:r w:rsidRPr="002B5DA0">
        <w:rPr>
          <w:rFonts w:ascii="Angsana New" w:hAnsi="Angsana New" w:cs="Angsana New"/>
          <w:cs/>
        </w:rPr>
        <w:t xml:space="preserve">000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="0097720D"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>ราคา 100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</w:t>
      </w:r>
      <w:r w:rsidR="0097720D" w:rsidRPr="009665FA">
        <w:rPr>
          <w:rFonts w:ascii="Angsana New" w:hAnsi="Angsana New" w:cs="Angsana New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ได้ตกลงยกหนี้ค่าสิทธิและดอกเบี้ยค้างจ่ายจำนวน 7.6</w:t>
      </w:r>
      <w:r w:rsidRPr="009665FA">
        <w:rPr>
          <w:rFonts w:ascii="Angsana New" w:hAnsi="Angsana New" w:cs="Angsana New"/>
        </w:rPr>
        <w:t>7</w:t>
      </w:r>
      <w:r w:rsidR="0097720D" w:rsidRPr="009665FA">
        <w:rPr>
          <w:rFonts w:ascii="Angsana New" w:hAnsi="Angsana New" w:cs="Angsana New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>ได้รับรู้การยกหนี้ให้ดังกล่าวเป็นรายได้อื่นในปี 2562</w:t>
      </w:r>
      <w:r w:rsidR="0097720D"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การซื้อหุ้นดังกล่าวทำให้สัดส่วนการถือหุ้นเพิ่มขึ้นจากเดิมร้อยละ 59.99 เป็นร้อยละ 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</w:t>
      </w:r>
      <w:r w:rsidR="007257B8" w:rsidRPr="009665FA">
        <w:rPr>
          <w:rFonts w:ascii="Angsana New" w:hAnsi="Angsana New" w:cs="Angsana New" w:hint="cs"/>
          <w:cs/>
          <w:lang w:val="en-GB"/>
        </w:rPr>
        <w:t>ควบคุมในบริษัทย่อยนั้นยังคงอยู่</w:t>
      </w:r>
      <w:r w:rsidRPr="009665FA">
        <w:rPr>
          <w:rFonts w:ascii="Angsana New" w:hAnsi="Angsana New" w:cs="Angsana New" w:hint="cs"/>
          <w:cs/>
          <w:lang w:val="en-GB"/>
        </w:rPr>
        <w:t>ในงบการเงินรวม</w:t>
      </w:r>
      <w:r w:rsidR="00C25A5D" w:rsidRPr="009665FA">
        <w:rPr>
          <w:rFonts w:ascii="Angsana New" w:hAnsi="Angsana New" w:cs="Angsana New" w:hint="cs"/>
          <w:cs/>
          <w:lang w:val="en-GB"/>
        </w:rPr>
        <w:t xml:space="preserve"> </w:t>
      </w:r>
      <w:r w:rsidRPr="009665FA">
        <w:rPr>
          <w:rFonts w:ascii="Angsana New" w:hAnsi="Angsana New" w:cs="Angsana New" w:hint="cs"/>
          <w:cs/>
          <w:lang w:val="en-GB"/>
        </w:rPr>
        <w:t>บริษัทย่อยของบริษัทรับรู้ส่วนได้เสียที่ไม่มีอำนาจควบคุมเพิ่มขึ้นเป็น</w:t>
      </w:r>
      <w:r w:rsidR="00847C03" w:rsidRPr="009665FA">
        <w:rPr>
          <w:rFonts w:ascii="Angsana New" w:hAnsi="Angsana New" w:cs="Angsana New"/>
          <w:cs/>
          <w:lang w:val="en-GB"/>
        </w:rPr>
        <w:br/>
      </w:r>
      <w:r w:rsidRPr="009665FA">
        <w:rPr>
          <w:rFonts w:ascii="Angsana New" w:hAnsi="Angsana New" w:cs="Angsana New" w:hint="cs"/>
          <w:cs/>
          <w:lang w:val="en-GB"/>
        </w:rPr>
        <w:t>จำนวนเงิน 29.09 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9665FA">
        <w:rPr>
          <w:rFonts w:ascii="Angsana New" w:hAnsi="Angsana New" w:cs="Angsana New" w:hint="cs"/>
          <w:cs/>
          <w:lang w:val="en-GB"/>
        </w:rPr>
        <w:t>เป็นจำนวนเงิน 29.09 ล้านบาท</w:t>
      </w:r>
    </w:p>
    <w:p w:rsidR="00E07AF7" w:rsidRPr="009665FA" w:rsidRDefault="00E07AF7" w:rsidP="00631ED9">
      <w:pPr>
        <w:ind w:left="284" w:right="-157" w:firstLine="710"/>
        <w:jc w:val="thaiDistribute"/>
        <w:outlineLvl w:val="0"/>
        <w:rPr>
          <w:rFonts w:ascii="Angsana New" w:hAnsi="Angsana New" w:cs="Angsana New"/>
          <w:spacing w:val="2"/>
          <w:sz w:val="8"/>
          <w:szCs w:val="8"/>
          <w:lang w:val="en-GB"/>
        </w:rPr>
      </w:pPr>
    </w:p>
    <w:p w:rsidR="00631ED9" w:rsidRPr="00DD7758" w:rsidRDefault="00631ED9" w:rsidP="00631ED9">
      <w:pPr>
        <w:ind w:left="284" w:right="-157" w:firstLine="710"/>
        <w:jc w:val="thaiDistribute"/>
        <w:outlineLvl w:val="0"/>
        <w:rPr>
          <w:sz w:val="4"/>
          <w:szCs w:val="4"/>
        </w:rPr>
      </w:pPr>
    </w:p>
    <w:p w:rsidR="007448CC" w:rsidRPr="00D42CCA" w:rsidRDefault="007448CC" w:rsidP="00D42CCA">
      <w:pPr>
        <w:tabs>
          <w:tab w:val="left" w:pos="426"/>
          <w:tab w:val="left" w:pos="900"/>
          <w:tab w:val="left" w:pos="1440"/>
        </w:tabs>
        <w:ind w:left="238" w:right="-157" w:hanging="350"/>
        <w:jc w:val="thaiDistribute"/>
        <w:outlineLvl w:val="0"/>
        <w:rPr>
          <w:sz w:val="4"/>
          <w:szCs w:val="4"/>
        </w:rPr>
      </w:pPr>
      <w:r w:rsidRPr="00D42CCA">
        <w:rPr>
          <w:b/>
          <w:bCs/>
          <w:cs/>
        </w:rPr>
        <w:t>บริษัท</w:t>
      </w:r>
      <w:r w:rsidRPr="00D42CCA">
        <w:rPr>
          <w:rFonts w:hint="cs"/>
          <w:b/>
          <w:bCs/>
          <w:cs/>
        </w:rPr>
        <w:t>ร่วม</w:t>
      </w:r>
      <w:r w:rsidRPr="00D42CCA">
        <w:rPr>
          <w:b/>
          <w:bCs/>
          <w:cs/>
        </w:rPr>
        <w:t>ที่ถือหุ้นโดย</w:t>
      </w:r>
      <w:r w:rsidR="007A74B4" w:rsidRPr="00D42CCA">
        <w:rPr>
          <w:rFonts w:ascii="Angsana New" w:hAnsi="Angsana New" w:hint="cs"/>
          <w:b/>
          <w:bCs/>
          <w:cs/>
        </w:rPr>
        <w:t xml:space="preserve">บริษัท </w:t>
      </w:r>
      <w:r w:rsidR="007A74B4" w:rsidRPr="00D42CCA">
        <w:rPr>
          <w:rFonts w:ascii="Angsana New" w:hAnsi="Angsana New"/>
          <w:b/>
          <w:bCs/>
          <w:cs/>
        </w:rPr>
        <w:t>เทโร</w:t>
      </w:r>
      <w:r w:rsidR="00894AEE" w:rsidRPr="00D42CCA">
        <w:rPr>
          <w:rFonts w:ascii="Angsana New" w:hAnsi="Angsana New" w:hint="cs"/>
          <w:b/>
          <w:bCs/>
          <w:cs/>
        </w:rPr>
        <w:t xml:space="preserve"> </w:t>
      </w:r>
      <w:r w:rsidR="007A74B4" w:rsidRPr="00D42CCA">
        <w:rPr>
          <w:rFonts w:ascii="Angsana New" w:hAnsi="Angsana New"/>
          <w:b/>
          <w:bCs/>
          <w:cs/>
        </w:rPr>
        <w:t>เอ็นเ</w:t>
      </w:r>
      <w:r w:rsidR="007A74B4" w:rsidRPr="00D42CCA">
        <w:rPr>
          <w:rFonts w:ascii="Angsana New" w:hAnsi="Angsana New" w:hint="cs"/>
          <w:b/>
          <w:bCs/>
          <w:cs/>
        </w:rPr>
        <w:t>ท</w:t>
      </w:r>
      <w:r w:rsidR="007A74B4" w:rsidRPr="00D42CCA">
        <w:rPr>
          <w:rFonts w:ascii="Angsana New" w:hAnsi="Angsana New"/>
          <w:b/>
          <w:bCs/>
          <w:cs/>
        </w:rPr>
        <w:t>อร์เทนเม้นท์ จำกั</w:t>
      </w:r>
      <w:r w:rsidR="007A74B4" w:rsidRPr="00D42CCA">
        <w:rPr>
          <w:rFonts w:ascii="Angsana New" w:hAnsi="Angsana New" w:hint="cs"/>
          <w:b/>
          <w:bCs/>
          <w:cs/>
        </w:rPr>
        <w:t xml:space="preserve">ด (มหาชน) (เดิมชื่อ </w:t>
      </w:r>
      <w:r w:rsidR="00F97D81" w:rsidRPr="00D42CCA">
        <w:rPr>
          <w:rFonts w:ascii="Angsana New" w:hAnsi="Angsana New" w:hint="cs"/>
          <w:b/>
          <w:bCs/>
          <w:cs/>
        </w:rPr>
        <w:t xml:space="preserve">บริษัท </w:t>
      </w:r>
      <w:r w:rsidR="007A74B4" w:rsidRPr="00D42CCA">
        <w:rPr>
          <w:rFonts w:ascii="Angsana New" w:hAnsi="Angsana New"/>
          <w:b/>
          <w:bCs/>
          <w:cs/>
        </w:rPr>
        <w:t>บีอีซี</w:t>
      </w:r>
      <w:r w:rsidR="007A74B4" w:rsidRPr="00D42CCA">
        <w:rPr>
          <w:rFonts w:ascii="Angsana New" w:hAnsi="Angsana New"/>
          <w:b/>
          <w:bCs/>
        </w:rPr>
        <w:t>-</w:t>
      </w:r>
      <w:r w:rsidR="007A74B4" w:rsidRPr="00D42CCA">
        <w:rPr>
          <w:rFonts w:ascii="Angsana New" w:hAnsi="Angsana New"/>
          <w:b/>
          <w:bCs/>
          <w:cs/>
        </w:rPr>
        <w:t>เทโร</w:t>
      </w:r>
      <w:r w:rsidR="007A74B4" w:rsidRPr="00D42CCA">
        <w:rPr>
          <w:rFonts w:ascii="Angsana New" w:hAnsi="Angsana New" w:hint="cs"/>
          <w:b/>
          <w:bCs/>
          <w:cs/>
        </w:rPr>
        <w:t xml:space="preserve"> </w:t>
      </w:r>
      <w:r w:rsidR="00D42CCA">
        <w:rPr>
          <w:rFonts w:ascii="Angsana New" w:hAnsi="Angsana New" w:hint="cs"/>
          <w:b/>
          <w:bCs/>
          <w:cs/>
        </w:rPr>
        <w:t xml:space="preserve">                             </w:t>
      </w:r>
      <w:r w:rsidR="00CE67FB" w:rsidRPr="00D42CCA">
        <w:rPr>
          <w:rFonts w:ascii="Angsana New" w:hAnsi="Angsana New"/>
          <w:b/>
          <w:bCs/>
          <w:cs/>
        </w:rPr>
        <w:t>เอ็นเตอร์เทนเม้นท์ จำกั</w:t>
      </w:r>
      <w:r w:rsidR="00CE67FB" w:rsidRPr="00D42CCA">
        <w:rPr>
          <w:rFonts w:ascii="Angsana New" w:hAnsi="Angsana New" w:hint="cs"/>
          <w:b/>
          <w:bCs/>
          <w:cs/>
        </w:rPr>
        <w:t xml:space="preserve">ด </w:t>
      </w:r>
      <w:r w:rsidR="007A74B4" w:rsidRPr="00D42CCA">
        <w:rPr>
          <w:rFonts w:ascii="Angsana New" w:hAnsi="Angsana New" w:hint="cs"/>
          <w:b/>
          <w:bCs/>
          <w:cs/>
        </w:rPr>
        <w:t>(มหาชน)</w:t>
      </w:r>
      <w:r w:rsidR="007A74B4" w:rsidRPr="00D42CCA">
        <w:rPr>
          <w:rFonts w:ascii="Angsana New" w:hAnsi="Angsana New"/>
          <w:b/>
          <w:bCs/>
        </w:rPr>
        <w:t>)</w:t>
      </w:r>
    </w:p>
    <w:p w:rsidR="00E42EB9" w:rsidRPr="00D42CCA" w:rsidRDefault="00E42EB9" w:rsidP="00DD7758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7448CC" w:rsidRDefault="007448CC" w:rsidP="00CE67FB">
      <w:pPr>
        <w:ind w:left="-98" w:right="-157" w:firstLine="350"/>
        <w:jc w:val="thaiDistribute"/>
        <w:rPr>
          <w:b/>
          <w:bCs/>
        </w:rPr>
      </w:pPr>
      <w:r w:rsidRPr="00C87F21">
        <w:rPr>
          <w:b/>
          <w:bCs/>
          <w:cs/>
        </w:rPr>
        <w:t>บริษัท บีอีซี</w:t>
      </w:r>
      <w:r w:rsidRPr="00C87F21">
        <w:rPr>
          <w:b/>
          <w:bCs/>
        </w:rPr>
        <w:t>-</w:t>
      </w:r>
      <w:r w:rsidRPr="00C87F21">
        <w:rPr>
          <w:b/>
          <w:bCs/>
          <w:cs/>
        </w:rPr>
        <w:t xml:space="preserve">เทโร </w:t>
      </w:r>
      <w:r w:rsidRPr="00C87F21">
        <w:rPr>
          <w:rFonts w:hint="cs"/>
          <w:b/>
          <w:bCs/>
          <w:cs/>
        </w:rPr>
        <w:t>โชว์</w:t>
      </w:r>
      <w:r w:rsidRPr="00C87F21">
        <w:rPr>
          <w:b/>
          <w:bCs/>
          <w:cs/>
        </w:rPr>
        <w:t xml:space="preserve"> จำกัด</w:t>
      </w:r>
    </w:p>
    <w:p w:rsidR="00232C13" w:rsidRPr="00AC5587" w:rsidRDefault="00631ED9" w:rsidP="00EA50C9">
      <w:pPr>
        <w:ind w:left="280" w:right="-157" w:firstLine="546"/>
        <w:jc w:val="thaiDistribute"/>
        <w:rPr>
          <w:spacing w:val="-4"/>
          <w:highlight w:val="yellow"/>
        </w:rPr>
      </w:pPr>
      <w:r w:rsidRPr="00631ED9">
        <w:rPr>
          <w:rFonts w:hint="cs"/>
          <w:spacing w:val="-2"/>
          <w:cs/>
        </w:rPr>
        <w:t xml:space="preserve">เมื่อวันที่ </w:t>
      </w:r>
      <w:r w:rsidRPr="00631ED9">
        <w:rPr>
          <w:spacing w:val="-2"/>
        </w:rPr>
        <w:t xml:space="preserve">27 </w:t>
      </w:r>
      <w:r w:rsidRPr="00631ED9">
        <w:rPr>
          <w:rFonts w:hint="cs"/>
          <w:spacing w:val="-2"/>
          <w:cs/>
        </w:rPr>
        <w:t>มีนาคม 2562</w:t>
      </w:r>
      <w:r w:rsidRPr="00631ED9">
        <w:rPr>
          <w:spacing w:val="-2"/>
          <w:cs/>
        </w:rPr>
        <w:t xml:space="preserve"> บริษัท บีอีซี</w:t>
      </w:r>
      <w:r w:rsidRPr="00631ED9">
        <w:rPr>
          <w:spacing w:val="-2"/>
        </w:rPr>
        <w:t>-</w:t>
      </w:r>
      <w:r w:rsidRPr="00631ED9">
        <w:rPr>
          <w:spacing w:val="-2"/>
          <w:cs/>
        </w:rPr>
        <w:t xml:space="preserve">เทโร </w:t>
      </w:r>
      <w:r w:rsidRPr="00631ED9">
        <w:rPr>
          <w:rFonts w:hint="cs"/>
          <w:spacing w:val="-2"/>
          <w:cs/>
        </w:rPr>
        <w:t>โชว์</w:t>
      </w:r>
      <w:r w:rsidRPr="00631ED9">
        <w:rPr>
          <w:spacing w:val="-2"/>
          <w:cs/>
        </w:rPr>
        <w:t xml:space="preserve"> จำกัด</w:t>
      </w:r>
      <w:r w:rsidRPr="00631ED9">
        <w:rPr>
          <w:rFonts w:hint="cs"/>
          <w:spacing w:val="-2"/>
          <w:cs/>
        </w:rPr>
        <w:t xml:space="preserve"> ซึ่งเป็นบริษัทร่วมของบริษัทย่อยได้จดทะเบียน</w:t>
      </w:r>
      <w:r w:rsidRPr="00847C03">
        <w:rPr>
          <w:rFonts w:hint="cs"/>
          <w:spacing w:val="-4"/>
          <w:cs/>
        </w:rPr>
        <w:t>เลิกกิจการกับกระทรวงพาณิชย์ และอยู่ระหว่างการชำระบัญชี จึงได้จัดประเภทเป็นเงินลงทุนในบริษัทที่เกี่ยวข้องกัน</w:t>
      </w:r>
    </w:p>
    <w:p w:rsidR="00BB7F28" w:rsidRPr="00631ED9" w:rsidRDefault="00BB7F28" w:rsidP="00631ED9">
      <w:pPr>
        <w:tabs>
          <w:tab w:val="left" w:pos="360"/>
          <w:tab w:val="left" w:pos="900"/>
          <w:tab w:val="left" w:pos="1440"/>
        </w:tabs>
        <w:ind w:left="-1701" w:right="-582"/>
        <w:rPr>
          <w:rFonts w:ascii="Angsana New" w:hAnsi="Angsana New"/>
          <w:b/>
          <w:bCs/>
          <w:spacing w:val="-2"/>
          <w:sz w:val="6"/>
          <w:szCs w:val="6"/>
          <w:highlight w:val="yellow"/>
        </w:rPr>
      </w:pPr>
    </w:p>
    <w:p w:rsidR="00BB7F28" w:rsidRDefault="00A47C03" w:rsidP="00EA50C9">
      <w:pPr>
        <w:ind w:left="280" w:right="-157" w:firstLine="546"/>
        <w:jc w:val="thaiDistribute"/>
        <w:rPr>
          <w:color w:val="000000"/>
        </w:rPr>
      </w:pPr>
      <w:r w:rsidRPr="00631ED9">
        <w:rPr>
          <w:rFonts w:hint="cs"/>
          <w:spacing w:val="-4"/>
          <w:cs/>
        </w:rPr>
        <w:tab/>
      </w:r>
      <w:r w:rsidR="00631ED9" w:rsidRPr="004F56F3">
        <w:rPr>
          <w:rFonts w:hint="cs"/>
          <w:spacing w:val="-10"/>
          <w:cs/>
        </w:rPr>
        <w:t xml:space="preserve">ณ </w:t>
      </w:r>
      <w:r w:rsidR="00631ED9" w:rsidRPr="00EA50C9">
        <w:rPr>
          <w:rFonts w:hint="cs"/>
          <w:spacing w:val="-2"/>
          <w:cs/>
        </w:rPr>
        <w:t>วันที่</w:t>
      </w:r>
      <w:r w:rsidR="00631ED9" w:rsidRPr="004F56F3">
        <w:rPr>
          <w:rFonts w:hint="cs"/>
          <w:spacing w:val="-10"/>
          <w:cs/>
        </w:rPr>
        <w:t xml:space="preserve"> </w:t>
      </w:r>
      <w:r w:rsidR="00631ED9" w:rsidRPr="004F56F3">
        <w:rPr>
          <w:spacing w:val="-10"/>
        </w:rPr>
        <w:t xml:space="preserve">27 </w:t>
      </w:r>
      <w:r w:rsidR="00631ED9" w:rsidRPr="004F56F3">
        <w:rPr>
          <w:rFonts w:hint="cs"/>
          <w:spacing w:val="-10"/>
          <w:cs/>
        </w:rPr>
        <w:t xml:space="preserve">มีนาคม 2562 งบการเงินของบริษัท บีอีซี-เทโร โชว์ จำกัด มีผลขาดทุนเกินทุน </w:t>
      </w:r>
      <w:r w:rsidR="00631ED9" w:rsidRPr="004F56F3">
        <w:rPr>
          <w:rFonts w:hint="cs"/>
          <w:cs/>
        </w:rPr>
        <w:t>ดังนั้นบริษัทย่อยจึงบันทึกเงินลงทุนในบริษัทร่วมเป็นศูนย์ และบันทึ</w:t>
      </w:r>
      <w:r w:rsidR="004F56F3">
        <w:rPr>
          <w:rFonts w:hint="cs"/>
          <w:cs/>
        </w:rPr>
        <w:t xml:space="preserve">กส่วนแบ่งขาดทุนจากเงินลงทุน </w:t>
      </w:r>
      <w:r w:rsidR="00631ED9" w:rsidRPr="004F56F3">
        <w:rPr>
          <w:rFonts w:hint="cs"/>
          <w:cs/>
        </w:rPr>
        <w:t>ซึ่งมีมูลค่า</w:t>
      </w:r>
      <w:r w:rsidR="00631ED9" w:rsidRPr="004F56F3">
        <w:rPr>
          <w:rFonts w:hint="cs"/>
          <w:spacing w:val="-8"/>
          <w:cs/>
        </w:rPr>
        <w:t xml:space="preserve">เกินกว่าราคาทุนเป็นจำนวนเงิน </w:t>
      </w:r>
      <w:r w:rsidR="00631ED9" w:rsidRPr="004F56F3">
        <w:rPr>
          <w:spacing w:val="-8"/>
        </w:rPr>
        <w:t>0.</w:t>
      </w:r>
      <w:r w:rsidR="00631ED9" w:rsidRPr="004F56F3">
        <w:rPr>
          <w:rFonts w:hint="cs"/>
          <w:spacing w:val="-8"/>
          <w:cs/>
        </w:rPr>
        <w:t>71</w:t>
      </w:r>
      <w:r w:rsidR="0097720D">
        <w:rPr>
          <w:spacing w:val="-8"/>
        </w:rPr>
        <w:t xml:space="preserve"> </w:t>
      </w:r>
      <w:r w:rsidR="00631ED9" w:rsidRPr="004F56F3">
        <w:rPr>
          <w:rFonts w:hint="cs"/>
          <w:spacing w:val="-8"/>
          <w:cs/>
        </w:rPr>
        <w:t>ล้านบาท ไปตั้งค่าเผื่อหนี้สงสัยจะสูญเงินให้กู้ยืมแก่</w:t>
      </w:r>
      <w:r w:rsidR="00631ED9" w:rsidRPr="004F56F3">
        <w:rPr>
          <w:rFonts w:hint="cs"/>
          <w:cs/>
        </w:rPr>
        <w:t xml:space="preserve">บริษัท บีอีซี-เทโร </w:t>
      </w:r>
      <w:r w:rsidR="00631ED9" w:rsidRPr="00E712D9">
        <w:rPr>
          <w:rFonts w:hint="cs"/>
          <w:cs/>
        </w:rPr>
        <w:t xml:space="preserve">โชว์ จำกัด </w:t>
      </w:r>
      <w:r w:rsidR="00E712D9" w:rsidRPr="00E712D9">
        <w:rPr>
          <w:rFonts w:hint="cs"/>
          <w:cs/>
        </w:rPr>
        <w:t>(ดูหมายเหตุ 7</w:t>
      </w:r>
      <w:r w:rsidR="00631ED9" w:rsidRPr="00E712D9">
        <w:rPr>
          <w:rFonts w:hint="cs"/>
          <w:cs/>
        </w:rPr>
        <w:t>)</w:t>
      </w:r>
    </w:p>
    <w:p w:rsidR="00271F5C" w:rsidRPr="00E42EB9" w:rsidRDefault="00271F5C" w:rsidP="00E42EB9">
      <w:pPr>
        <w:ind w:right="-161"/>
        <w:jc w:val="thaiDistribute"/>
        <w:rPr>
          <w:color w:val="000000"/>
          <w:sz w:val="2"/>
          <w:szCs w:val="2"/>
        </w:rPr>
      </w:pPr>
    </w:p>
    <w:p w:rsidR="00271F5C" w:rsidRDefault="00271F5C" w:rsidP="00271F5C">
      <w:pPr>
        <w:ind w:left="284" w:right="-890" w:firstLine="20"/>
        <w:jc w:val="both"/>
        <w:outlineLvl w:val="0"/>
        <w:rPr>
          <w:b/>
          <w:bCs/>
          <w:spacing w:val="-6"/>
        </w:rPr>
      </w:pPr>
      <w:r w:rsidRPr="000F653E">
        <w:rPr>
          <w:b/>
          <w:bCs/>
          <w:spacing w:val="-6"/>
        </w:rPr>
        <w:t>FOREVER BEC-TERO COMPANY LIMITED</w:t>
      </w:r>
    </w:p>
    <w:p w:rsidR="00271F5C" w:rsidRPr="000F653E" w:rsidRDefault="00271F5C" w:rsidP="00271F5C">
      <w:pPr>
        <w:ind w:left="-140" w:right="-893" w:firstLine="23"/>
        <w:jc w:val="both"/>
        <w:outlineLvl w:val="0"/>
        <w:rPr>
          <w:spacing w:val="-6"/>
          <w:sz w:val="6"/>
          <w:szCs w:val="6"/>
          <w:cs/>
        </w:rPr>
      </w:pPr>
    </w:p>
    <w:p w:rsidR="00271F5C" w:rsidRPr="00DD7758" w:rsidRDefault="00D739EE" w:rsidP="00EA50C9">
      <w:pPr>
        <w:ind w:left="280" w:right="-157" w:firstLine="546"/>
        <w:jc w:val="thaiDistribute"/>
        <w:rPr>
          <w:rFonts w:ascii="Angsana New" w:hAnsi="Angsana New"/>
          <w:cs/>
        </w:rPr>
      </w:pPr>
      <w:r w:rsidRPr="006B7583">
        <w:rPr>
          <w:rFonts w:asciiTheme="majorBidi" w:hAnsiTheme="majorBidi" w:cstheme="majorBidi"/>
          <w:spacing w:val="4"/>
          <w:cs/>
        </w:rPr>
        <w:t>ใน</w:t>
      </w:r>
      <w:r w:rsidRPr="00EA50C9">
        <w:rPr>
          <w:spacing w:val="-2"/>
          <w:cs/>
        </w:rPr>
        <w:t>เดือน</w:t>
      </w:r>
      <w:r w:rsidRPr="006B7583">
        <w:rPr>
          <w:rFonts w:asciiTheme="majorBidi" w:hAnsiTheme="majorBidi" w:cstheme="majorBidi"/>
          <w:spacing w:val="4"/>
          <w:cs/>
        </w:rPr>
        <w:t xml:space="preserve">ธันวาคม 2562 </w:t>
      </w:r>
      <w:r w:rsidR="00364E35">
        <w:rPr>
          <w:rFonts w:asciiTheme="majorBidi" w:hAnsiTheme="majorBidi" w:cstheme="majorBidi" w:hint="cs"/>
          <w:spacing w:val="4"/>
          <w:cs/>
        </w:rPr>
        <w:t xml:space="preserve">บริษัท เทโร เอ็นเทอร์เทนเม้นท์ จำกัด (มหาชน) (เดิมชื่อ </w:t>
      </w:r>
      <w:r w:rsidRPr="006B7583">
        <w:rPr>
          <w:rFonts w:asciiTheme="majorBidi" w:hAnsiTheme="majorBidi" w:cstheme="majorBidi"/>
          <w:spacing w:val="4"/>
          <w:cs/>
        </w:rPr>
        <w:t xml:space="preserve">บริษัท บีอีซี-เทโร </w:t>
      </w:r>
      <w:r w:rsidR="00EA50C9">
        <w:rPr>
          <w:rFonts w:asciiTheme="majorBidi" w:hAnsiTheme="majorBidi" w:cstheme="majorBidi" w:hint="cs"/>
          <w:spacing w:val="4"/>
          <w:cs/>
        </w:rPr>
        <w:br/>
      </w:r>
      <w:r w:rsidRPr="006B7583">
        <w:rPr>
          <w:rFonts w:asciiTheme="majorBidi" w:hAnsiTheme="majorBidi" w:cstheme="majorBidi"/>
          <w:spacing w:val="4"/>
          <w:cs/>
        </w:rPr>
        <w:t>เอ็นเตอร์เทนเม้นท์ จำกัด (มหาชน)</w:t>
      </w:r>
      <w:r w:rsidR="00364E35">
        <w:rPr>
          <w:rFonts w:asciiTheme="majorBidi" w:hAnsiTheme="majorBidi" w:cstheme="majorBidi" w:hint="cs"/>
          <w:spacing w:val="4"/>
          <w:cs/>
        </w:rPr>
        <w:t>)</w:t>
      </w:r>
      <w:r w:rsidRPr="006B7583">
        <w:rPr>
          <w:rFonts w:asciiTheme="majorBidi" w:hAnsiTheme="majorBidi" w:cstheme="majorBidi"/>
          <w:spacing w:val="4"/>
          <w:cs/>
        </w:rPr>
        <w:t xml:space="preserve"> ซึ่งเป็นบริษัทย่อยของบร</w:t>
      </w:r>
      <w:r w:rsidR="007F7750">
        <w:rPr>
          <w:rFonts w:asciiTheme="majorBidi" w:hAnsiTheme="majorBidi" w:cstheme="majorBidi"/>
          <w:spacing w:val="4"/>
          <w:cs/>
        </w:rPr>
        <w:t>ิษัท ได้</w:t>
      </w:r>
      <w:r w:rsidR="007F7750">
        <w:rPr>
          <w:rFonts w:asciiTheme="majorBidi" w:hAnsiTheme="majorBidi" w:cstheme="majorBidi" w:hint="cs"/>
          <w:spacing w:val="4"/>
          <w:cs/>
        </w:rPr>
        <w:t>ทำข้อตกลงร่วมกับ</w:t>
      </w:r>
      <w:r w:rsidRPr="006B7583">
        <w:rPr>
          <w:rFonts w:asciiTheme="majorBidi" w:hAnsiTheme="majorBidi" w:cstheme="majorBidi"/>
          <w:spacing w:val="4"/>
          <w:cs/>
        </w:rPr>
        <w:t xml:space="preserve"> </w:t>
      </w:r>
      <w:r w:rsidRPr="006B7583">
        <w:rPr>
          <w:rFonts w:asciiTheme="majorBidi" w:hAnsiTheme="majorBidi" w:cstheme="majorBidi"/>
        </w:rPr>
        <w:t>FOREVER</w:t>
      </w:r>
      <w:r w:rsidRPr="007A74B4">
        <w:rPr>
          <w:rFonts w:asciiTheme="majorBidi" w:hAnsiTheme="majorBidi" w:cstheme="majorBidi"/>
          <w:sz w:val="16"/>
          <w:szCs w:val="16"/>
        </w:rPr>
        <w:t xml:space="preserve"> </w:t>
      </w:r>
      <w:r w:rsidR="007F7750">
        <w:rPr>
          <w:rFonts w:asciiTheme="majorBidi" w:hAnsiTheme="majorBidi" w:cstheme="majorBidi"/>
        </w:rPr>
        <w:t>GROUP</w:t>
      </w:r>
      <w:r w:rsidRPr="007A74B4">
        <w:rPr>
          <w:rFonts w:asciiTheme="majorBidi" w:hAnsiTheme="majorBidi" w:cstheme="majorBidi"/>
          <w:sz w:val="18"/>
          <w:szCs w:val="18"/>
        </w:rPr>
        <w:t xml:space="preserve"> </w:t>
      </w:r>
      <w:r w:rsidRPr="006B7583">
        <w:rPr>
          <w:rFonts w:asciiTheme="majorBidi" w:hAnsiTheme="majorBidi" w:cstheme="majorBidi"/>
        </w:rPr>
        <w:t>COMPANY</w:t>
      </w:r>
      <w:r w:rsidRPr="007A74B4">
        <w:rPr>
          <w:rFonts w:asciiTheme="majorBidi" w:hAnsiTheme="majorBidi" w:cstheme="majorBidi"/>
          <w:sz w:val="10"/>
          <w:szCs w:val="10"/>
        </w:rPr>
        <w:t xml:space="preserve"> </w:t>
      </w:r>
      <w:r w:rsidRPr="006B7583">
        <w:rPr>
          <w:rFonts w:asciiTheme="majorBidi" w:hAnsiTheme="majorBidi" w:cstheme="majorBidi"/>
        </w:rPr>
        <w:t>LIMITED</w:t>
      </w:r>
      <w:r w:rsidR="007F7750">
        <w:rPr>
          <w:rFonts w:asciiTheme="majorBidi" w:hAnsiTheme="majorBidi" w:cstheme="majorBidi" w:hint="cs"/>
          <w:cs/>
        </w:rPr>
        <w:t xml:space="preserve"> เพื่อเลิกสัญญาการร่วมทุน</w:t>
      </w:r>
      <w:r w:rsidRPr="006B7583">
        <w:rPr>
          <w:rFonts w:asciiTheme="majorBidi" w:hAnsiTheme="majorBidi" w:cstheme="majorBidi"/>
          <w:spacing w:val="6"/>
          <w:cs/>
        </w:rPr>
        <w:t>ใน</w:t>
      </w:r>
      <w:r w:rsidRPr="006B7583">
        <w:rPr>
          <w:rFonts w:asciiTheme="majorBidi" w:hAnsiTheme="majorBidi" w:cstheme="majorBidi"/>
        </w:rPr>
        <w:t xml:space="preserve"> FOREVER BEC-TERO COMPANY LIMITED</w:t>
      </w:r>
      <w:r w:rsidRPr="006B7583">
        <w:rPr>
          <w:rFonts w:asciiTheme="majorBidi" w:hAnsiTheme="majorBidi" w:cstheme="majorBidi"/>
          <w:spacing w:val="-4"/>
          <w:cs/>
        </w:rPr>
        <w:t xml:space="preserve"> </w:t>
      </w:r>
      <w:r w:rsidR="009E7540">
        <w:rPr>
          <w:rFonts w:asciiTheme="majorBidi" w:hAnsiTheme="majorBidi" w:cstheme="majorBidi" w:hint="cs"/>
          <w:spacing w:val="-4"/>
          <w:cs/>
        </w:rPr>
        <w:t xml:space="preserve">โดยบริษัทย่อยของบริษัทตกลงจำหน่ายเงินลงทุนทั้งหมดใน </w:t>
      </w:r>
      <w:r w:rsidR="009E7540" w:rsidRPr="006B7583">
        <w:rPr>
          <w:rFonts w:asciiTheme="majorBidi" w:hAnsiTheme="majorBidi" w:cstheme="majorBidi"/>
        </w:rPr>
        <w:t>FOREVER BEC-TERO COMPANY LIMITED</w:t>
      </w:r>
      <w:r w:rsidR="009E7540">
        <w:rPr>
          <w:rFonts w:asciiTheme="majorBidi" w:hAnsiTheme="majorBidi" w:cstheme="majorBidi" w:hint="cs"/>
          <w:spacing w:val="-4"/>
          <w:cs/>
        </w:rPr>
        <w:t xml:space="preserve"> </w:t>
      </w:r>
      <w:r w:rsidRPr="006B7583">
        <w:rPr>
          <w:rFonts w:asciiTheme="majorBidi" w:hAnsiTheme="majorBidi" w:cstheme="majorBidi"/>
          <w:spacing w:val="-4"/>
          <w:cs/>
        </w:rPr>
        <w:t>จำนวน 12,25</w:t>
      </w:r>
      <w:r w:rsidR="007F7750">
        <w:rPr>
          <w:rFonts w:asciiTheme="majorBidi" w:hAnsiTheme="majorBidi" w:cstheme="majorBidi"/>
          <w:spacing w:val="-4"/>
          <w:cs/>
        </w:rPr>
        <w:t>0 หุ้น คิดเป็นสัดส่วนร้อยละ 49</w:t>
      </w:r>
      <w:r w:rsidR="007F7750">
        <w:rPr>
          <w:rFonts w:asciiTheme="majorBidi" w:hAnsiTheme="majorBidi" w:cstheme="majorBidi" w:hint="cs"/>
          <w:spacing w:val="-4"/>
          <w:cs/>
        </w:rPr>
        <w:t xml:space="preserve"> </w:t>
      </w:r>
      <w:r w:rsidRPr="006B7583">
        <w:rPr>
          <w:rFonts w:asciiTheme="majorBidi" w:hAnsiTheme="majorBidi" w:cstheme="majorBidi"/>
          <w:spacing w:val="-4"/>
          <w:cs/>
        </w:rPr>
        <w:t>ให้กับ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6B7583">
        <w:rPr>
          <w:rFonts w:asciiTheme="majorBidi" w:hAnsiTheme="majorBidi" w:cstheme="majorBidi"/>
        </w:rPr>
        <w:t xml:space="preserve">FOREVER GROUP COMPANY LIMITED </w:t>
      </w:r>
      <w:r w:rsidR="007F7750">
        <w:rPr>
          <w:rFonts w:asciiTheme="majorBidi" w:hAnsiTheme="majorBidi" w:cstheme="majorBidi"/>
          <w:spacing w:val="4"/>
          <w:cs/>
        </w:rPr>
        <w:t>ซึ่งเป็นผู้ถือหุ้นใหญ่ร้อยละ</w:t>
      </w:r>
      <w:r w:rsidR="007F7750">
        <w:rPr>
          <w:rFonts w:asciiTheme="majorBidi" w:hAnsiTheme="majorBidi" w:cstheme="majorBidi" w:hint="cs"/>
          <w:spacing w:val="4"/>
          <w:cs/>
        </w:rPr>
        <w:t xml:space="preserve"> </w:t>
      </w:r>
      <w:r w:rsidR="007F7750">
        <w:rPr>
          <w:rFonts w:asciiTheme="majorBidi" w:hAnsiTheme="majorBidi" w:cstheme="majorBidi"/>
          <w:spacing w:val="4"/>
          <w:cs/>
        </w:rPr>
        <w:t>51</w:t>
      </w:r>
      <w:r w:rsidR="007F7750">
        <w:rPr>
          <w:rFonts w:asciiTheme="majorBidi" w:hAnsiTheme="majorBidi" w:cstheme="majorBidi" w:hint="cs"/>
          <w:spacing w:val="4"/>
          <w:cs/>
        </w:rPr>
        <w:t xml:space="preserve"> </w:t>
      </w:r>
      <w:r w:rsidRPr="006B7583">
        <w:rPr>
          <w:rFonts w:asciiTheme="majorBidi" w:hAnsiTheme="majorBidi" w:cstheme="majorBidi"/>
          <w:spacing w:val="4"/>
          <w:cs/>
        </w:rPr>
        <w:t>ในบริษัทร่วมดังกล่าว โดยข้อตกลงดังกล่าวสามารถสรุปได้ดังนี้</w:t>
      </w:r>
    </w:p>
    <w:p w:rsidR="00D739EE" w:rsidRPr="00AA4B70" w:rsidRDefault="00D739EE" w:rsidP="00452A44">
      <w:pPr>
        <w:pStyle w:val="ListParagraph"/>
        <w:numPr>
          <w:ilvl w:val="0"/>
          <w:numId w:val="8"/>
        </w:numPr>
        <w:spacing w:after="160" w:line="259" w:lineRule="auto"/>
        <w:ind w:left="1190" w:right="-157" w:hanging="294"/>
        <w:contextualSpacing/>
        <w:jc w:val="thaiDistribute"/>
        <w:rPr>
          <w:rFonts w:asciiTheme="majorBidi" w:hAnsiTheme="majorBidi" w:cstheme="majorBidi"/>
          <w:szCs w:val="32"/>
        </w:rPr>
      </w:pPr>
      <w:r w:rsidRPr="003F3F00">
        <w:rPr>
          <w:rFonts w:asciiTheme="majorBidi" w:hAnsiTheme="majorBidi" w:cstheme="majorBidi"/>
          <w:szCs w:val="32"/>
          <w:cs/>
        </w:rPr>
        <w:t>บริษัทย่อยของบริษัทจะ</w:t>
      </w:r>
      <w:r w:rsidR="004B1022" w:rsidRPr="003F3F00">
        <w:rPr>
          <w:rFonts w:asciiTheme="majorBidi" w:hAnsiTheme="majorBidi" w:cstheme="majorBidi" w:hint="cs"/>
          <w:szCs w:val="32"/>
          <w:cs/>
        </w:rPr>
        <w:t>มีการทำสัญญาซื้อขายเงินลงทุนดังกล่าวในภายหลัง ดังนั้นบริษัทย่อยของบริษัทจึงเลิกใช้วิธีส่วนได้เสีย เนื่องจากหมดอิทธิพลอย่างเป็นสาระสำคัญในบริษัทร่วมดังกล่าว และ</w:t>
      </w:r>
      <w:r w:rsidR="004B1022" w:rsidRPr="003F3F00">
        <w:rPr>
          <w:rFonts w:asciiTheme="majorBidi" w:hAnsiTheme="majorBidi" w:cstheme="majorBidi"/>
          <w:szCs w:val="32"/>
          <w:cs/>
        </w:rPr>
        <w:t>จัดประเภทเงินลงทุน</w:t>
      </w:r>
      <w:r w:rsidR="004B1022" w:rsidRPr="003F3F00">
        <w:rPr>
          <w:rFonts w:asciiTheme="majorBidi" w:hAnsiTheme="majorBidi" w:cstheme="majorBidi" w:hint="cs"/>
          <w:szCs w:val="32"/>
          <w:cs/>
        </w:rPr>
        <w:t>ใน</w:t>
      </w:r>
      <w:r w:rsidR="004B1022" w:rsidRPr="003F3F00">
        <w:rPr>
          <w:rFonts w:asciiTheme="majorBidi" w:hAnsiTheme="majorBidi" w:cstheme="majorBidi"/>
          <w:szCs w:val="32"/>
          <w:cs/>
        </w:rPr>
        <w:t>บริษัทร่วมเป็น</w:t>
      </w:r>
      <w:r w:rsidR="004B1022" w:rsidRPr="003F3F00">
        <w:rPr>
          <w:rFonts w:asciiTheme="majorBidi" w:hAnsiTheme="majorBidi" w:cstheme="majorBidi"/>
          <w:b/>
          <w:bCs/>
          <w:szCs w:val="32"/>
          <w:cs/>
        </w:rPr>
        <w:t>เงินลงทุนในบริษัทอื่น</w:t>
      </w:r>
      <w:r w:rsidR="004B1022" w:rsidRPr="003F3F00">
        <w:rPr>
          <w:rFonts w:asciiTheme="majorBidi" w:hAnsiTheme="majorBidi" w:cstheme="majorBidi" w:hint="cs"/>
          <w:szCs w:val="32"/>
          <w:cs/>
        </w:rPr>
        <w:t xml:space="preserve"> โดยที่บริษัทย่อยของบริษัทจะได้</w:t>
      </w:r>
      <w:r w:rsidR="004B1022" w:rsidRPr="003F3F00">
        <w:rPr>
          <w:rFonts w:asciiTheme="majorBidi" w:hAnsiTheme="majorBidi" w:cstheme="majorBidi"/>
          <w:szCs w:val="32"/>
          <w:cs/>
        </w:rPr>
        <w:t>รับเงิน</w:t>
      </w:r>
      <w:r w:rsidR="004B1022" w:rsidRPr="003F3F00">
        <w:rPr>
          <w:rFonts w:asciiTheme="majorBidi" w:hAnsiTheme="majorBidi" w:cstheme="majorBidi" w:hint="cs"/>
          <w:szCs w:val="32"/>
          <w:cs/>
        </w:rPr>
        <w:t>จากการ</w:t>
      </w:r>
      <w:r w:rsidRPr="003F3F00">
        <w:rPr>
          <w:rFonts w:asciiTheme="majorBidi" w:hAnsiTheme="majorBidi" w:cstheme="majorBidi"/>
          <w:szCs w:val="32"/>
          <w:cs/>
        </w:rPr>
        <w:t>จำหน่ายเงินลงทุน</w:t>
      </w:r>
      <w:r w:rsidR="004B1022" w:rsidRPr="003F3F00">
        <w:rPr>
          <w:rFonts w:asciiTheme="majorBidi" w:hAnsiTheme="majorBidi" w:cstheme="majorBidi" w:hint="cs"/>
          <w:szCs w:val="32"/>
          <w:cs/>
        </w:rPr>
        <w:t>นั้น</w:t>
      </w:r>
      <w:r w:rsidRPr="003F3F00">
        <w:rPr>
          <w:rFonts w:asciiTheme="majorBidi" w:hAnsiTheme="majorBidi" w:cstheme="majorBidi"/>
          <w:szCs w:val="32"/>
          <w:cs/>
        </w:rPr>
        <w:t xml:space="preserve"> </w:t>
      </w:r>
      <w:r w:rsidR="004B1022" w:rsidRPr="003F3F00">
        <w:rPr>
          <w:rFonts w:asciiTheme="majorBidi" w:hAnsiTheme="majorBidi" w:cstheme="majorBidi" w:hint="cs"/>
          <w:szCs w:val="32"/>
          <w:cs/>
        </w:rPr>
        <w:t>เป็น</w:t>
      </w:r>
      <w:r w:rsidRPr="003F3F00">
        <w:rPr>
          <w:rFonts w:asciiTheme="majorBidi" w:hAnsiTheme="majorBidi" w:cstheme="majorBidi"/>
          <w:szCs w:val="32"/>
          <w:cs/>
        </w:rPr>
        <w:t>จำนวน 5 ล้านเหรียญสหรัฐอเมริกา</w:t>
      </w:r>
      <w:r w:rsidR="004B1022" w:rsidRPr="003F3F00">
        <w:rPr>
          <w:rFonts w:asciiTheme="majorBidi" w:hAnsiTheme="majorBidi" w:cstheme="majorBidi" w:hint="cs"/>
          <w:szCs w:val="32"/>
          <w:cs/>
        </w:rPr>
        <w:t xml:space="preserve"> </w:t>
      </w:r>
      <w:r w:rsidR="00510A53" w:rsidRPr="003F3F00">
        <w:rPr>
          <w:rFonts w:asciiTheme="majorBidi" w:hAnsiTheme="majorBidi" w:cstheme="majorBidi" w:hint="cs"/>
          <w:szCs w:val="32"/>
          <w:cs/>
        </w:rPr>
        <w:t>ซึ่งเป็นมูลค่า</w:t>
      </w:r>
      <w:r w:rsidR="007F7750" w:rsidRPr="003F3F00">
        <w:rPr>
          <w:rFonts w:asciiTheme="majorBidi" w:hAnsiTheme="majorBidi" w:cstheme="majorBidi" w:hint="cs"/>
          <w:szCs w:val="32"/>
          <w:cs/>
        </w:rPr>
        <w:t xml:space="preserve">ยุติธรรม </w:t>
      </w:r>
      <w:r w:rsidR="009E7540" w:rsidRPr="003F3F00">
        <w:rPr>
          <w:rFonts w:asciiTheme="majorBidi" w:hAnsiTheme="majorBidi" w:cstheme="majorBidi" w:hint="cs"/>
          <w:szCs w:val="32"/>
          <w:cs/>
        </w:rPr>
        <w:t>เป็น</w:t>
      </w:r>
      <w:r w:rsidR="00B17611" w:rsidRPr="003F3F00">
        <w:rPr>
          <w:rFonts w:asciiTheme="majorBidi" w:hAnsiTheme="majorBidi" w:cstheme="majorBidi" w:hint="cs"/>
          <w:szCs w:val="32"/>
          <w:cs/>
        </w:rPr>
        <w:t>จำนวน</w:t>
      </w:r>
      <w:r w:rsidR="00AA476D" w:rsidRPr="003F3F00">
        <w:rPr>
          <w:rFonts w:asciiTheme="majorBidi" w:hAnsiTheme="majorBidi" w:cstheme="majorBidi" w:hint="cs"/>
          <w:szCs w:val="32"/>
          <w:cs/>
        </w:rPr>
        <w:t>เงิน</w:t>
      </w:r>
      <w:r w:rsidR="00643E00" w:rsidRPr="003F3F00">
        <w:rPr>
          <w:rFonts w:asciiTheme="majorBidi" w:hAnsiTheme="majorBidi" w:cstheme="majorBidi" w:hint="cs"/>
          <w:szCs w:val="32"/>
          <w:cs/>
        </w:rPr>
        <w:t xml:space="preserve"> </w:t>
      </w:r>
      <w:r w:rsidR="00B17611" w:rsidRPr="003F3F00">
        <w:rPr>
          <w:rFonts w:asciiTheme="majorBidi" w:hAnsiTheme="majorBidi" w:cstheme="majorBidi" w:hint="cs"/>
          <w:szCs w:val="32"/>
          <w:cs/>
        </w:rPr>
        <w:t>149.94 ล้านบาท</w:t>
      </w:r>
      <w:r w:rsidR="00EF3F86" w:rsidRPr="003F3F00">
        <w:rPr>
          <w:rFonts w:asciiTheme="majorBidi" w:hAnsiTheme="majorBidi" w:cstheme="majorBidi" w:hint="cs"/>
          <w:szCs w:val="32"/>
          <w:cs/>
        </w:rPr>
        <w:t xml:space="preserve"> </w:t>
      </w:r>
      <w:r w:rsidR="00510A53" w:rsidRPr="003F3F00">
        <w:rPr>
          <w:rFonts w:asciiTheme="majorBidi" w:hAnsiTheme="majorBidi" w:cstheme="majorBidi" w:hint="cs"/>
          <w:szCs w:val="32"/>
          <w:cs/>
        </w:rPr>
        <w:t>โดย</w:t>
      </w:r>
      <w:r w:rsidR="009E7540" w:rsidRPr="003F3F00">
        <w:rPr>
          <w:rFonts w:asciiTheme="majorBidi" w:hAnsiTheme="majorBidi" w:cstheme="majorBidi" w:hint="cs"/>
          <w:szCs w:val="32"/>
          <w:cs/>
        </w:rPr>
        <w:t>เงินลงทุนในบริษัทร่วม</w:t>
      </w:r>
      <w:r w:rsidR="00510A53" w:rsidRPr="003F3F00">
        <w:rPr>
          <w:rFonts w:asciiTheme="majorBidi" w:hAnsiTheme="majorBidi" w:cstheme="majorBidi" w:hint="cs"/>
          <w:szCs w:val="32"/>
          <w:cs/>
        </w:rPr>
        <w:t xml:space="preserve"> ณ วันที่เลิกใช้วิธีส่วนได้เสีย</w:t>
      </w:r>
      <w:r w:rsidR="00890BA0" w:rsidRPr="003F3F00">
        <w:rPr>
          <w:rFonts w:asciiTheme="majorBidi" w:hAnsiTheme="majorBidi" w:cstheme="majorBidi" w:hint="cs"/>
          <w:szCs w:val="32"/>
          <w:cs/>
        </w:rPr>
        <w:t xml:space="preserve"> </w:t>
      </w:r>
      <w:r w:rsidR="009E7540" w:rsidRPr="003F3F00">
        <w:rPr>
          <w:rFonts w:asciiTheme="majorBidi" w:hAnsiTheme="majorBidi" w:cstheme="majorBidi" w:hint="cs"/>
          <w:szCs w:val="32"/>
          <w:cs/>
        </w:rPr>
        <w:t>มี</w:t>
      </w:r>
      <w:r w:rsidR="00890BA0" w:rsidRPr="003F3F00">
        <w:rPr>
          <w:rFonts w:asciiTheme="majorBidi" w:hAnsiTheme="majorBidi" w:cstheme="majorBidi" w:hint="cs"/>
          <w:szCs w:val="32"/>
          <w:cs/>
        </w:rPr>
        <w:t>มูลค่าตามบัญชี</w:t>
      </w:r>
      <w:r w:rsidR="00510A53" w:rsidRPr="003F3F00">
        <w:rPr>
          <w:rFonts w:asciiTheme="majorBidi" w:hAnsiTheme="majorBidi" w:cstheme="majorBidi" w:hint="cs"/>
          <w:szCs w:val="32"/>
          <w:cs/>
        </w:rPr>
        <w:t>เป็น</w:t>
      </w:r>
      <w:r w:rsidR="009E7540" w:rsidRPr="00AA4B70">
        <w:rPr>
          <w:rFonts w:asciiTheme="majorBidi" w:hAnsiTheme="majorBidi" w:cstheme="majorBidi" w:hint="cs"/>
          <w:spacing w:val="-6"/>
          <w:szCs w:val="32"/>
          <w:cs/>
        </w:rPr>
        <w:t xml:space="preserve">จำนวนเงิน </w:t>
      </w:r>
      <w:r w:rsidR="009E7540" w:rsidRPr="00AA4B70">
        <w:rPr>
          <w:rFonts w:asciiTheme="majorBidi" w:hAnsiTheme="majorBidi" w:cstheme="majorBidi"/>
          <w:spacing w:val="-6"/>
          <w:szCs w:val="32"/>
        </w:rPr>
        <w:t xml:space="preserve">157.12 </w:t>
      </w:r>
      <w:r w:rsidR="009E7540" w:rsidRPr="00AA4B70">
        <w:rPr>
          <w:rFonts w:asciiTheme="majorBidi" w:hAnsiTheme="majorBidi" w:cstheme="majorBidi" w:hint="cs"/>
          <w:spacing w:val="-6"/>
          <w:szCs w:val="32"/>
          <w:cs/>
        </w:rPr>
        <w:t xml:space="preserve">ล้านบาท </w:t>
      </w:r>
      <w:r w:rsidR="009E7540" w:rsidRPr="00AA4B70">
        <w:rPr>
          <w:rFonts w:asciiTheme="majorBidi" w:hAnsiTheme="majorBidi" w:cstheme="majorBidi" w:hint="cs"/>
          <w:szCs w:val="32"/>
          <w:cs/>
        </w:rPr>
        <w:t>จึง</w:t>
      </w:r>
      <w:r w:rsidR="007F7750" w:rsidRPr="00AA4B70">
        <w:rPr>
          <w:rFonts w:asciiTheme="majorBidi" w:hAnsiTheme="majorBidi" w:cstheme="majorBidi" w:hint="cs"/>
          <w:szCs w:val="32"/>
          <w:cs/>
        </w:rPr>
        <w:t>รับรู้</w:t>
      </w:r>
      <w:r w:rsidR="009E7540" w:rsidRPr="00AA4B70">
        <w:rPr>
          <w:rFonts w:asciiTheme="majorBidi" w:hAnsiTheme="majorBidi" w:cstheme="majorBidi" w:hint="cs"/>
          <w:szCs w:val="32"/>
          <w:cs/>
        </w:rPr>
        <w:t>ผล</w:t>
      </w:r>
      <w:r w:rsidR="00890C6B" w:rsidRPr="00AA4B70">
        <w:rPr>
          <w:rFonts w:asciiTheme="majorBidi" w:hAnsiTheme="majorBidi" w:cstheme="majorBidi" w:hint="cs"/>
          <w:szCs w:val="32"/>
          <w:cs/>
        </w:rPr>
        <w:t>ขาดทุน</w:t>
      </w:r>
      <w:r w:rsidR="009E7540" w:rsidRPr="00AA4B70">
        <w:rPr>
          <w:rFonts w:asciiTheme="majorBidi" w:hAnsiTheme="majorBidi" w:cstheme="majorBidi" w:hint="cs"/>
          <w:szCs w:val="32"/>
          <w:cs/>
        </w:rPr>
        <w:t xml:space="preserve">จากการโอนเปลี่ยนประเภทเงินลงทุน เป็นจำนวนเงิน </w:t>
      </w:r>
      <w:r w:rsidR="00376B06" w:rsidRPr="00AA4B70">
        <w:rPr>
          <w:rFonts w:asciiTheme="majorBidi" w:hAnsiTheme="majorBidi" w:cstheme="majorBidi" w:hint="cs"/>
          <w:szCs w:val="32"/>
          <w:cs/>
        </w:rPr>
        <w:t>7.18 ล้านบาท</w:t>
      </w:r>
      <w:r w:rsidR="009E7540" w:rsidRPr="00AA4B70">
        <w:rPr>
          <w:rFonts w:asciiTheme="majorBidi" w:hAnsiTheme="majorBidi" w:cstheme="majorBidi"/>
          <w:szCs w:val="32"/>
        </w:rPr>
        <w:t xml:space="preserve"> </w:t>
      </w:r>
      <w:r w:rsidR="009E7540" w:rsidRPr="00AA4B70">
        <w:rPr>
          <w:rFonts w:asciiTheme="majorBidi" w:hAnsiTheme="majorBidi" w:cstheme="majorBidi" w:hint="cs"/>
          <w:szCs w:val="32"/>
          <w:cs/>
        </w:rPr>
        <w:t>ในงบกำไรขาดทุนรวม</w:t>
      </w:r>
      <w:r w:rsidR="00EF3F86" w:rsidRPr="00AA4B70">
        <w:rPr>
          <w:rFonts w:asciiTheme="majorBidi" w:hAnsiTheme="majorBidi" w:cstheme="majorBidi" w:hint="cs"/>
          <w:szCs w:val="32"/>
          <w:cs/>
        </w:rPr>
        <w:t>ปี 2562</w:t>
      </w:r>
    </w:p>
    <w:p w:rsidR="003338DD" w:rsidRPr="00AA4B70" w:rsidRDefault="00D739EE" w:rsidP="00452A44">
      <w:pPr>
        <w:pStyle w:val="ListParagraph"/>
        <w:numPr>
          <w:ilvl w:val="0"/>
          <w:numId w:val="8"/>
        </w:numPr>
        <w:spacing w:after="160" w:line="259" w:lineRule="auto"/>
        <w:ind w:left="1218" w:right="-157" w:hanging="294"/>
        <w:contextualSpacing/>
        <w:jc w:val="thaiDistribute"/>
        <w:rPr>
          <w:rFonts w:asciiTheme="majorBidi" w:hAnsiTheme="majorBidi" w:cstheme="majorBidi"/>
          <w:szCs w:val="32"/>
        </w:rPr>
      </w:pPr>
      <w:r w:rsidRPr="00AA4B70">
        <w:rPr>
          <w:rFonts w:asciiTheme="majorBidi" w:hAnsiTheme="majorBidi" w:cstheme="majorBidi"/>
          <w:szCs w:val="32"/>
          <w:cs/>
        </w:rPr>
        <w:lastRenderedPageBreak/>
        <w:t>บริษัทย่อยของบริษัท</w:t>
      </w:r>
      <w:r w:rsidR="004B1022" w:rsidRPr="00AA4B70">
        <w:rPr>
          <w:rFonts w:asciiTheme="majorBidi" w:hAnsiTheme="majorBidi" w:cstheme="majorBidi" w:hint="cs"/>
          <w:szCs w:val="32"/>
          <w:cs/>
        </w:rPr>
        <w:t>จะ</w:t>
      </w:r>
      <w:r w:rsidR="00376B06" w:rsidRPr="00AA4B70">
        <w:rPr>
          <w:rFonts w:asciiTheme="majorBidi" w:hAnsiTheme="majorBidi" w:cstheme="majorBidi" w:hint="cs"/>
          <w:szCs w:val="32"/>
          <w:cs/>
        </w:rPr>
        <w:t>ได้รับเงินเพื่อชำร</w:t>
      </w:r>
      <w:r w:rsidR="00E616DB" w:rsidRPr="00AA4B70">
        <w:rPr>
          <w:rFonts w:asciiTheme="majorBidi" w:hAnsiTheme="majorBidi" w:cstheme="majorBidi" w:hint="cs"/>
          <w:szCs w:val="32"/>
          <w:cs/>
        </w:rPr>
        <w:t>ะ</w:t>
      </w:r>
      <w:r w:rsidR="004B1022" w:rsidRPr="00AA4B70">
        <w:rPr>
          <w:rFonts w:asciiTheme="majorBidi" w:hAnsiTheme="majorBidi" w:cstheme="majorBidi" w:hint="cs"/>
          <w:szCs w:val="32"/>
          <w:cs/>
        </w:rPr>
        <w:t xml:space="preserve">หนี้ต่างๆ ที่บริษัทร่วมยังค้างชำระ เป็นจำนวนเงินรวม </w:t>
      </w:r>
      <w:r w:rsidR="004B1022" w:rsidRPr="00AA4B70">
        <w:rPr>
          <w:rFonts w:asciiTheme="majorBidi" w:hAnsiTheme="majorBidi" w:cstheme="majorBidi"/>
          <w:szCs w:val="32"/>
        </w:rPr>
        <w:t xml:space="preserve">1.09 </w:t>
      </w:r>
      <w:r w:rsidR="004B1022" w:rsidRPr="00AA4B70">
        <w:rPr>
          <w:rFonts w:asciiTheme="majorBidi" w:hAnsiTheme="majorBidi" w:cstheme="majorBidi" w:hint="cs"/>
          <w:szCs w:val="32"/>
          <w:cs/>
        </w:rPr>
        <w:t>ล้าน</w:t>
      </w:r>
      <w:r w:rsidR="00376B06" w:rsidRPr="00AA4B70">
        <w:rPr>
          <w:rFonts w:asciiTheme="majorBidi" w:hAnsiTheme="majorBidi" w:cstheme="majorBidi"/>
          <w:szCs w:val="32"/>
          <w:cs/>
        </w:rPr>
        <w:t>เหรียญสหรัฐอเมริกา</w:t>
      </w:r>
      <w:r w:rsidR="004B1022" w:rsidRPr="00AA4B70">
        <w:rPr>
          <w:rFonts w:asciiTheme="majorBidi" w:hAnsiTheme="majorBidi" w:cstheme="majorBidi"/>
          <w:szCs w:val="32"/>
        </w:rPr>
        <w:t xml:space="preserve"> </w:t>
      </w:r>
      <w:r w:rsidR="004B1022" w:rsidRPr="00AA4B70">
        <w:rPr>
          <w:rFonts w:asciiTheme="majorBidi" w:hAnsiTheme="majorBidi" w:cstheme="majorBidi" w:hint="cs"/>
          <w:szCs w:val="32"/>
          <w:cs/>
        </w:rPr>
        <w:t xml:space="preserve">ซึ่งได้รับชำระแล้วในเดือนธันวาคม </w:t>
      </w:r>
      <w:r w:rsidR="004B1022" w:rsidRPr="00AA4B70">
        <w:rPr>
          <w:rFonts w:asciiTheme="majorBidi" w:hAnsiTheme="majorBidi" w:cstheme="majorBidi"/>
          <w:szCs w:val="32"/>
        </w:rPr>
        <w:t xml:space="preserve">2562 </w:t>
      </w:r>
      <w:r w:rsidR="00376B06" w:rsidRPr="00AA4B70">
        <w:rPr>
          <w:rFonts w:asciiTheme="majorBidi" w:hAnsiTheme="majorBidi" w:cstheme="majorBidi" w:hint="cs"/>
          <w:szCs w:val="32"/>
          <w:cs/>
        </w:rPr>
        <w:t>ทำให้ต้องรับรู้ผลขาดทุนในบัญชีหนี้สงสัยจะสูญ</w:t>
      </w:r>
      <w:r w:rsidR="00EA368A" w:rsidRPr="00AA4B70">
        <w:rPr>
          <w:rFonts w:asciiTheme="majorBidi" w:hAnsiTheme="majorBidi"/>
          <w:szCs w:val="32"/>
          <w:cs/>
        </w:rPr>
        <w:t>จากการเลิกสัญญาการร่วมทุนในบริษัทร่วม</w:t>
      </w:r>
      <w:r w:rsidR="00376B06" w:rsidRPr="00AA4B70">
        <w:rPr>
          <w:rFonts w:asciiTheme="majorBidi" w:hAnsiTheme="majorBidi" w:cstheme="majorBidi" w:hint="cs"/>
          <w:szCs w:val="32"/>
          <w:cs/>
        </w:rPr>
        <w:t xml:space="preserve"> ซึ่งเกิดจากผลต่างระหว่างมูลค่าเงินที่ได้ร</w:t>
      </w:r>
      <w:r w:rsidR="004B1022" w:rsidRPr="00AA4B70">
        <w:rPr>
          <w:rFonts w:asciiTheme="majorBidi" w:hAnsiTheme="majorBidi" w:cstheme="majorBidi" w:hint="cs"/>
          <w:szCs w:val="32"/>
          <w:cs/>
        </w:rPr>
        <w:t>ับกับมูลค่าตาม</w:t>
      </w:r>
      <w:r w:rsidR="00376B06" w:rsidRPr="00AA4B70">
        <w:rPr>
          <w:rFonts w:asciiTheme="majorBidi" w:hAnsiTheme="majorBidi" w:cstheme="majorBidi" w:hint="cs"/>
          <w:szCs w:val="32"/>
          <w:cs/>
        </w:rPr>
        <w:t xml:space="preserve">บัญชีของลูกหนี้อื่น และเงินให้กู้ยืม เป็นจำนวนเงิน </w:t>
      </w:r>
      <w:r w:rsidR="00376B06" w:rsidRPr="00AA4B70">
        <w:rPr>
          <w:rFonts w:asciiTheme="majorBidi" w:hAnsiTheme="majorBidi" w:cstheme="majorBidi"/>
          <w:szCs w:val="32"/>
        </w:rPr>
        <w:t xml:space="preserve">145.62 </w:t>
      </w:r>
      <w:r w:rsidR="00376B06" w:rsidRPr="00AA4B70">
        <w:rPr>
          <w:rFonts w:asciiTheme="majorBidi" w:hAnsiTheme="majorBidi" w:cstheme="majorBidi" w:hint="cs"/>
          <w:szCs w:val="32"/>
          <w:cs/>
        </w:rPr>
        <w:t>ล้านบาท</w:t>
      </w:r>
      <w:r w:rsidR="00EF3F86" w:rsidRPr="00AA4B70">
        <w:rPr>
          <w:rFonts w:ascii="Angsana New" w:hAnsi="Angsana New" w:hint="cs"/>
          <w:szCs w:val="32"/>
          <w:cs/>
        </w:rPr>
        <w:t>ในงบกำไรขาดทุนรวมปี 2562</w:t>
      </w:r>
    </w:p>
    <w:p w:rsidR="006E254C" w:rsidRPr="00D4736F" w:rsidRDefault="006E254C" w:rsidP="003C0EAD">
      <w:pPr>
        <w:tabs>
          <w:tab w:val="left" w:pos="284"/>
          <w:tab w:val="left" w:pos="900"/>
          <w:tab w:val="left" w:pos="1440"/>
          <w:tab w:val="left" w:pos="1620"/>
        </w:tabs>
        <w:ind w:left="-284" w:right="-448" w:firstLine="298"/>
        <w:jc w:val="both"/>
        <w:outlineLvl w:val="0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ข้อมูลทางการเงินของบริษัทร่วม</w:t>
      </w:r>
    </w:p>
    <w:p w:rsidR="006E254C" w:rsidRPr="00D4736F" w:rsidRDefault="006E254C" w:rsidP="00601922">
      <w:pPr>
        <w:tabs>
          <w:tab w:val="left" w:pos="284"/>
          <w:tab w:val="left" w:pos="1440"/>
        </w:tabs>
        <w:ind w:right="-446" w:firstLine="284"/>
        <w:jc w:val="thaiDistribute"/>
        <w:outlineLvl w:val="0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ข้อมูลทางการเงินตามที่แสดงอยู่ในงบการเงินของบริษัทร่วมโดยสรุป มีดังนี้</w:t>
      </w:r>
    </w:p>
    <w:p w:rsidR="006E254C" w:rsidRPr="00D4736F" w:rsidRDefault="006E254C" w:rsidP="00736F4F">
      <w:pPr>
        <w:tabs>
          <w:tab w:val="left" w:pos="284"/>
          <w:tab w:val="left" w:pos="851"/>
          <w:tab w:val="left" w:pos="1440"/>
        </w:tabs>
        <w:ind w:right="-17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ล้านบาท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5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0A6C12" w:rsidRPr="00D4736F" w:rsidTr="00736F4F">
        <w:trPr>
          <w:trHeight w:val="20"/>
        </w:trPr>
        <w:tc>
          <w:tcPr>
            <w:tcW w:w="3295" w:type="dxa"/>
            <w:vMerge w:val="restart"/>
            <w:vAlign w:val="center"/>
          </w:tcPr>
          <w:p w:rsidR="000A6C12" w:rsidRPr="00D4736F" w:rsidRDefault="000A6C12" w:rsidP="000A6C12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473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บริษัท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440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598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</w:tc>
      </w:tr>
      <w:tr w:rsidR="00B60EE8" w:rsidRPr="00D4736F" w:rsidTr="00D60086">
        <w:trPr>
          <w:trHeight w:val="176"/>
        </w:trPr>
        <w:tc>
          <w:tcPr>
            <w:tcW w:w="3295" w:type="dxa"/>
            <w:vMerge/>
            <w:tcBorders>
              <w:bottom w:val="single" w:sz="4" w:space="0" w:color="auto"/>
            </w:tcBorders>
          </w:tcPr>
          <w:p w:rsidR="00B60EE8" w:rsidRPr="00D4736F" w:rsidRDefault="00B60EE8" w:rsidP="00763A28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B60EE8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58655F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B60EE8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58655F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B60EE8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58655F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B60EE8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B60EE8" w:rsidRPr="00E24179" w:rsidRDefault="00B60EE8" w:rsidP="0058655F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60EE8" w:rsidRPr="00BC078A" w:rsidTr="003A7969">
        <w:trPr>
          <w:trHeight w:val="465"/>
        </w:trPr>
        <w:tc>
          <w:tcPr>
            <w:tcW w:w="3295" w:type="dxa"/>
            <w:tcBorders>
              <w:bottom w:val="dashed" w:sz="4" w:space="0" w:color="auto"/>
            </w:tcBorders>
            <w:vAlign w:val="center"/>
          </w:tcPr>
          <w:p w:rsidR="00B60EE8" w:rsidRPr="00BC078A" w:rsidRDefault="00B60EE8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z w:val="22"/>
                <w:szCs w:val="22"/>
              </w:rPr>
            </w:pPr>
            <w:r w:rsidRPr="00BC078A">
              <w:rPr>
                <w:rFonts w:ascii="Angsana New" w:hAnsi="Angsana New" w:cs="Angsana New"/>
                <w:sz w:val="22"/>
                <w:szCs w:val="22"/>
              </w:rPr>
              <w:t>FOREVER BEC-TERO COMPANY LIMITED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58655F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58655F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07014D" w:rsidP="0007014D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58655F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288.55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60EE8" w:rsidRPr="00E24179" w:rsidRDefault="0007014D" w:rsidP="0007014D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B60EE8" w:rsidRPr="00E24179" w:rsidRDefault="00B60EE8" w:rsidP="0058655F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43.77</w:t>
            </w:r>
          </w:p>
        </w:tc>
      </w:tr>
      <w:tr w:rsidR="00B60EE8" w:rsidRPr="00D4736F" w:rsidTr="0097448D">
        <w:trPr>
          <w:trHeight w:val="465"/>
        </w:trPr>
        <w:tc>
          <w:tcPr>
            <w:tcW w:w="3295" w:type="dxa"/>
            <w:tcBorders>
              <w:top w:val="dashed" w:sz="4" w:space="0" w:color="auto"/>
              <w:bottom w:val="nil"/>
            </w:tcBorders>
            <w:vAlign w:val="center"/>
          </w:tcPr>
          <w:p w:rsidR="00B60EE8" w:rsidRPr="00BC078A" w:rsidRDefault="00B60EE8" w:rsidP="00894AEE">
            <w:pPr>
              <w:tabs>
                <w:tab w:val="left" w:pos="284"/>
                <w:tab w:val="left" w:pos="851"/>
                <w:tab w:val="left" w:pos="1440"/>
              </w:tabs>
              <w:spacing w:line="340" w:lineRule="exact"/>
              <w:ind w:left="-48" w:right="-131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บริษัท ไลฟ์ เนชั่น เทโร เอ็นเ</w:t>
            </w:r>
            <w:r w:rsidR="003A7969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ท</w:t>
            </w:r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อร์เทนเม้นท์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07014D" w:rsidP="0007014D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B60EE8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5.79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07014D" w:rsidP="0007014D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B60EE8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87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.45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5A1F67" w:rsidP="005A1F67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32.76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B60EE8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438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.31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shd w:val="clear" w:color="auto" w:fill="auto"/>
            <w:vAlign w:val="center"/>
          </w:tcPr>
          <w:p w:rsidR="00B60EE8" w:rsidRPr="00E24179" w:rsidRDefault="005A1F67" w:rsidP="005A1F67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(4.62)</w:t>
            </w:r>
          </w:p>
        </w:tc>
        <w:tc>
          <w:tcPr>
            <w:tcW w:w="813" w:type="dxa"/>
            <w:tcBorders>
              <w:top w:val="dashed" w:sz="4" w:space="0" w:color="auto"/>
              <w:bottom w:val="nil"/>
            </w:tcBorders>
            <w:vAlign w:val="center"/>
          </w:tcPr>
          <w:p w:rsidR="00B60EE8" w:rsidRPr="00E24179" w:rsidRDefault="00B60EE8" w:rsidP="00894AEE">
            <w:pPr>
              <w:spacing w:line="34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.12</w:t>
            </w:r>
          </w:p>
        </w:tc>
      </w:tr>
      <w:tr w:rsidR="003A7969" w:rsidRPr="00D4736F" w:rsidTr="0097448D">
        <w:trPr>
          <w:trHeight w:val="465"/>
        </w:trPr>
        <w:tc>
          <w:tcPr>
            <w:tcW w:w="3295" w:type="dxa"/>
            <w:tcBorders>
              <w:top w:val="nil"/>
              <w:bottom w:val="nil"/>
            </w:tcBorders>
            <w:vAlign w:val="center"/>
          </w:tcPr>
          <w:p w:rsidR="003A7969" w:rsidRPr="0097448D" w:rsidRDefault="003A7969" w:rsidP="00894AEE">
            <w:pPr>
              <w:tabs>
                <w:tab w:val="left" w:pos="284"/>
                <w:tab w:val="left" w:pos="851"/>
                <w:tab w:val="left" w:pos="1440"/>
              </w:tabs>
              <w:spacing w:line="340" w:lineRule="exact"/>
              <w:ind w:left="-48" w:right="-117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97448D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(เดิมชื่อ บริษัท ไลฟ์ เนชั่น บีอีซี-เทโร</w:t>
            </w:r>
            <w:r w:rsidR="00894AEE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97448D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</w:t>
            </w:r>
            <w:r w:rsidR="00894AEE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br/>
            </w:r>
            <w:r w:rsidR="00894AEE" w:rsidRPr="0097448D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เอ็นเตอร์เทนเม้นท์ จำกัด)</w:t>
            </w: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7969" w:rsidRPr="00E24179" w:rsidRDefault="003A7969" w:rsidP="00894AEE">
            <w:pPr>
              <w:spacing w:line="34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:rsidR="003A7969" w:rsidRPr="00E24179" w:rsidRDefault="003A7969" w:rsidP="00894AEE">
            <w:pPr>
              <w:spacing w:line="34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0EE8" w:rsidRPr="00D4736F" w:rsidTr="00D60086">
        <w:trPr>
          <w:trHeight w:val="465"/>
        </w:trPr>
        <w:tc>
          <w:tcPr>
            <w:tcW w:w="329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60EE8" w:rsidRPr="00BC078A" w:rsidRDefault="00B60EE8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8672C7">
              <w:rPr>
                <w:rFonts w:hint="cs"/>
                <w:sz w:val="24"/>
                <w:szCs w:val="24"/>
                <w:cs/>
              </w:rPr>
              <w:t>บริษัท บีอีซี-เทโร โชว์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58655F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58655F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B60EE8" w:rsidP="0058655F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EE8" w:rsidRPr="00E24179" w:rsidRDefault="0007014D" w:rsidP="00D03218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60EE8" w:rsidRPr="00E24179" w:rsidRDefault="00B60EE8" w:rsidP="0058655F">
            <w:pPr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0.05</w:t>
            </w: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</w:tbl>
    <w:p w:rsidR="00271F5C" w:rsidRPr="00B60EE8" w:rsidRDefault="00271F5C" w:rsidP="00B60EE8">
      <w:pPr>
        <w:tabs>
          <w:tab w:val="left" w:pos="284"/>
          <w:tab w:val="left" w:pos="851"/>
          <w:tab w:val="left" w:pos="1440"/>
        </w:tabs>
        <w:ind w:right="-133"/>
        <w:outlineLvl w:val="0"/>
        <w:rPr>
          <w:rFonts w:ascii="Angsana New" w:hAnsi="Angsana New" w:cs="Angsana New"/>
          <w:sz w:val="6"/>
          <w:szCs w:val="6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0E6E9A" w:rsidRDefault="000E6E9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0E6E9A" w:rsidRDefault="000E6E9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0E6E9A" w:rsidRDefault="000E6E9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D42CCA" w:rsidRDefault="00D42CCA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</w:p>
    <w:p w:rsidR="006511DB" w:rsidRPr="006511DB" w:rsidRDefault="006511DB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lastRenderedPageBreak/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00" w:type="dxa"/>
        <w:tblInd w:w="108" w:type="dxa"/>
        <w:tblLayout w:type="fixed"/>
        <w:tblLook w:val="0000"/>
      </w:tblPr>
      <w:tblGrid>
        <w:gridCol w:w="3031"/>
        <w:gridCol w:w="2639"/>
        <w:gridCol w:w="1032"/>
        <w:gridCol w:w="1033"/>
        <w:gridCol w:w="1032"/>
        <w:gridCol w:w="1033"/>
      </w:tblGrid>
      <w:tr w:rsidR="000D7074" w:rsidRPr="00D4736F" w:rsidTr="00271F5C">
        <w:trPr>
          <w:cantSplit/>
          <w:trHeight w:val="315"/>
        </w:trPr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B60EE8" w:rsidRPr="00D4736F" w:rsidTr="00271F5C">
        <w:trPr>
          <w:cantSplit/>
          <w:trHeight w:val="267"/>
        </w:trPr>
        <w:tc>
          <w:tcPr>
            <w:tcW w:w="3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E8" w:rsidRPr="00D4736F" w:rsidRDefault="00B60EE8" w:rsidP="0051605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E8" w:rsidRPr="00D4736F" w:rsidRDefault="00B60EE8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60EE8" w:rsidRPr="00922742" w:rsidRDefault="00B60EE8" w:rsidP="00B60EE8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EE8" w:rsidRPr="00922742" w:rsidRDefault="00B60EE8" w:rsidP="0058655F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60EE8" w:rsidRPr="00922742" w:rsidRDefault="00B60EE8" w:rsidP="00B60EE8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EE8" w:rsidRPr="00922742" w:rsidRDefault="00B60EE8" w:rsidP="0058655F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60EE8" w:rsidRPr="00AD533F" w:rsidTr="00AD533F">
        <w:tc>
          <w:tcPr>
            <w:tcW w:w="3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406B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F406B8" w:rsidRPr="00AD533F" w:rsidRDefault="00F406B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F406B8" w:rsidRPr="00F406B8" w:rsidRDefault="00F406B8" w:rsidP="00F406B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รวมทั้งจัดหา ผลิตรายการ และขาย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406B8" w:rsidRPr="00AD533F" w:rsidRDefault="00F406B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F406B8" w:rsidRPr="00AD533F" w:rsidRDefault="00F406B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406B8" w:rsidRPr="00AD533F" w:rsidRDefault="00F406B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F406B8" w:rsidRPr="00AD533F" w:rsidRDefault="00F406B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06B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F406B8" w:rsidRPr="00AD533F" w:rsidRDefault="00F406B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F406B8" w:rsidRPr="00F406B8" w:rsidRDefault="00F406B8" w:rsidP="00AD533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เวลาโฆษณาทางโทรทัศน์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406B8" w:rsidRPr="00AD533F" w:rsidRDefault="00F406B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F406B8" w:rsidRPr="00AD533F" w:rsidRDefault="00F406B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406B8" w:rsidRPr="00AD533F" w:rsidRDefault="00F406B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F406B8" w:rsidRPr="00AD533F" w:rsidRDefault="00F406B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F406B8" w:rsidRDefault="00B60EE8" w:rsidP="00F406B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  <w:r w:rsidR="00F406B8" w:rsidRPr="00F406B8">
              <w:rPr>
                <w:rFonts w:ascii="Angsana New" w:hAnsi="Angsana New" w:hint="cs"/>
                <w:sz w:val="24"/>
                <w:szCs w:val="24"/>
                <w:cs/>
              </w:rPr>
              <w:t>รวมถึงเป็น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06B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F406B8" w:rsidRPr="00AD533F" w:rsidRDefault="00F406B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F406B8" w:rsidRPr="00F406B8" w:rsidRDefault="00F406B8" w:rsidP="00AD533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406B8" w:rsidRPr="00AD533F" w:rsidRDefault="00F406B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F406B8" w:rsidRPr="00AD533F" w:rsidRDefault="00F406B8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406B8" w:rsidRPr="00AD533F" w:rsidRDefault="00F406B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F406B8" w:rsidRPr="00AD533F" w:rsidRDefault="00F406B8" w:rsidP="00AD533F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2EE6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99,998,600</w:t>
            </w:r>
          </w:p>
        </w:tc>
      </w:tr>
      <w:tr w:rsidR="00EA2EE6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บรอดคาสติ้ง เซ็นเตอร์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149,989,500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left="252" w:right="-126" w:hanging="270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ยู แอนด์ ไอ คอร์โปเรชั่น จำกัด</w:t>
            </w:r>
            <w:r w:rsidR="00364E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64E35" w:rsidRPr="00AD533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ผลิตรายการและดำเนินการสถานีวิทยุ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07014D" w:rsidP="0007014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AD533F">
        <w:trPr>
          <w:trHeight w:val="335"/>
        </w:trPr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6.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D533F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AD533F" w:rsidRPr="00AD533F" w:rsidRDefault="00AD533F" w:rsidP="00364E35">
            <w:pPr>
              <w:ind w:left="252" w:hanging="270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บีอีซี สตูดิโอ จำกัด</w:t>
            </w:r>
            <w:r w:rsidR="00D6008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AD533F" w:rsidRPr="00AD533F" w:rsidRDefault="00AD533F" w:rsidP="00AD533F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ผลิตรายการและให้บริการ</w:t>
            </w:r>
          </w:p>
          <w:p w:rsidR="00AD533F" w:rsidRPr="00AD533F" w:rsidRDefault="00AD533F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อุปกรณ์ห้องสตูดิโอ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D533F" w:rsidRPr="00AD533F" w:rsidRDefault="0007014D" w:rsidP="0007014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AD533F" w:rsidRPr="00AD533F" w:rsidRDefault="00AD533F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D533F" w:rsidRPr="00AD533F" w:rsidRDefault="00AD533F" w:rsidP="00AD533F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3,734,93</w:t>
            </w:r>
            <w:r w:rsidR="00364E3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AD533F" w:rsidRPr="00AD533F" w:rsidRDefault="00AD533F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8.</w:t>
            </w:r>
            <w:r w:rsidRPr="00AD533F">
              <w:rPr>
                <w:rFonts w:ascii="Angsana New" w:hAnsi="Angsana New"/>
                <w:sz w:val="24"/>
                <w:szCs w:val="24"/>
              </w:rPr>
              <w:tab/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2EE6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199,997,200</w:t>
            </w:r>
          </w:p>
        </w:tc>
      </w:tr>
      <w:tr w:rsidR="00EA2EE6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2EE6" w:rsidRPr="00AD533F" w:rsidRDefault="00EA2EE6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741,989,612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EA2EE6" w:rsidRPr="00AD533F" w:rsidRDefault="00EA2EE6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533F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AD533F" w:rsidRPr="00AD533F" w:rsidRDefault="00AD533F" w:rsidP="00AD533F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บางกอกแซทเทิลไลท์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AD533F" w:rsidRPr="00AD533F" w:rsidRDefault="00AD533F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ให้บริการรับ</w:t>
            </w: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ส่งสัญญาณ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D533F" w:rsidRPr="00AD533F" w:rsidRDefault="0007014D" w:rsidP="0007014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AD533F" w:rsidRPr="00AD533F" w:rsidRDefault="00AD533F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D533F" w:rsidRPr="00AD533F" w:rsidRDefault="00AD533F" w:rsidP="00AD533F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21,648,966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AD533F" w:rsidRPr="00AD533F" w:rsidRDefault="00AD533F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right="-126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แอนด์ เทเลคอมมิวนิเคชั่น จำกัด </w:t>
            </w:r>
            <w:r w:rsidRPr="00AD533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ผ่านดาวเทียม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AD533F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49,999,767</w:t>
            </w: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AD533F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13.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แซทเทิลไลท์ ทีวี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ให้บริการโทรทัศน์ผ่านดาวเทียม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07014D" w:rsidP="0007014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AD533F" w:rsidTr="00D60086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AD533F" w:rsidRDefault="008223F9" w:rsidP="00AD533F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บรอดคาสติ้ง จำกัด </w:t>
            </w:r>
            <w:r w:rsidRPr="00AD533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AD533F" w:rsidRDefault="008223F9" w:rsidP="00AD533F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AD533F" w:rsidRDefault="008223F9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AD533F" w:rsidRDefault="008223F9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AD533F" w:rsidRDefault="008223F9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AD533F" w:rsidRDefault="008223F9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0086" w:rsidRPr="00AD533F" w:rsidTr="00D60086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14.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="00364E35">
              <w:rPr>
                <w:rFonts w:ascii="Angsana New" w:hAnsi="Angsana New"/>
                <w:sz w:val="24"/>
                <w:szCs w:val="24"/>
                <w:cs/>
              </w:rPr>
              <w:t xml:space="preserve"> เทโร</w:t>
            </w:r>
            <w:r w:rsidR="00EA50C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64E35">
              <w:rPr>
                <w:rFonts w:ascii="Angsana New" w:hAnsi="Angsana New"/>
                <w:sz w:val="24"/>
                <w:szCs w:val="24"/>
                <w:cs/>
              </w:rPr>
              <w:t>เอ็นเ</w:t>
            </w:r>
            <w:r w:rsidR="00364E35">
              <w:rPr>
                <w:rFonts w:ascii="Angsana New" w:hAnsi="Angsana New" w:hint="cs"/>
                <w:sz w:val="24"/>
                <w:szCs w:val="24"/>
                <w:cs/>
              </w:rPr>
              <w:t>ท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อร์เทนเม้นท์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D60086" w:rsidRPr="00ED2E7C" w:rsidRDefault="00D60086" w:rsidP="00D6008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2E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D60086" w:rsidRPr="00ED2E7C" w:rsidRDefault="00D60086" w:rsidP="00D60086">
            <w:pPr>
              <w:tabs>
                <w:tab w:val="decimal" w:pos="760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D2E7C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60086" w:rsidRPr="00ED2E7C" w:rsidRDefault="00D60086" w:rsidP="00D6008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2E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60086" w:rsidRPr="00AD533F" w:rsidTr="00D60086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 จำกัด </w:t>
            </w:r>
            <w:r w:rsidRPr="00AD533F">
              <w:rPr>
                <w:rFonts w:ascii="Angsana New" w:hAnsi="Angsana New"/>
                <w:sz w:val="24"/>
                <w:szCs w:val="24"/>
              </w:rPr>
              <w:t>(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D533F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โฆษณาทางโทรทัศน์</w:t>
            </w:r>
            <w:r w:rsidRPr="00AD533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AD533F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ผลิตและส่งเสริม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60086" w:rsidRPr="00AD533F" w:rsidRDefault="00D60086" w:rsidP="00D6008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0086" w:rsidRPr="00AD533F" w:rsidTr="00D60086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E6">
              <w:rPr>
                <w:rFonts w:ascii="Angsana New" w:hAnsi="Angsana New"/>
                <w:sz w:val="24"/>
                <w:szCs w:val="24"/>
              </w:rPr>
              <w:t>(</w:t>
            </w:r>
            <w:r w:rsidRPr="00C421E6">
              <w:rPr>
                <w:rFonts w:ascii="Angsana New" w:hAnsi="Angsana New"/>
                <w:sz w:val="24"/>
                <w:szCs w:val="24"/>
                <w:cs/>
              </w:rPr>
              <w:t>เดิมชื่</w:t>
            </w:r>
            <w:r>
              <w:rPr>
                <w:rFonts w:ascii="Angsana New" w:hAnsi="Angsana New"/>
                <w:sz w:val="24"/>
                <w:szCs w:val="24"/>
                <w:cs/>
              </w:rPr>
              <w:t>อ บริษัท</w:t>
            </w:r>
            <w:r w:rsidR="00364E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421E6">
              <w:rPr>
                <w:rFonts w:ascii="Angsana New" w:hAnsi="Angsana New"/>
                <w:sz w:val="24"/>
                <w:szCs w:val="24"/>
                <w:cs/>
              </w:rPr>
              <w:t xml:space="preserve">บีอีซี-เทโร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การจำหน่ายเพลง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จัดแสดงคอนเสิร์ต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60086" w:rsidRPr="00AD533F" w:rsidRDefault="00D60086" w:rsidP="00D6008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0086" w:rsidRPr="00AD533F" w:rsidTr="00D60086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D60086" w:rsidRDefault="00D60086" w:rsidP="00D60086">
            <w:pPr>
              <w:tabs>
                <w:tab w:val="left" w:pos="252"/>
              </w:tabs>
              <w:ind w:left="252" w:firstLine="15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E6">
              <w:rPr>
                <w:rFonts w:ascii="Angsana New" w:hAnsi="Angsana New"/>
                <w:sz w:val="24"/>
                <w:szCs w:val="24"/>
                <w:cs/>
              </w:rPr>
              <w:t>เอ็นเตอร์เทนเม้นท์ จำกัด (มหาชน))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F406B8" w:rsidRDefault="00D60086" w:rsidP="00D60086">
            <w:pPr>
              <w:ind w:right="-123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6B8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ผลิตภาพยนตร์และละคร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60086" w:rsidRPr="00AD533F" w:rsidRDefault="00D60086" w:rsidP="00D6008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0086" w:rsidRPr="00AD533F" w:rsidTr="00D60086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15.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D60086" w:rsidRPr="00F406B8" w:rsidRDefault="00D60086" w:rsidP="00D6008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="00F406B8" w:rsidRPr="00F406B8">
              <w:rPr>
                <w:rFonts w:ascii="Angsana New" w:hAnsi="Angsana New"/>
                <w:sz w:val="24"/>
                <w:szCs w:val="24"/>
                <w:cs/>
              </w:rPr>
              <w:t>ดิจิตอลแพลตฟอร์ม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D60086" w:rsidRPr="00AD533F" w:rsidRDefault="00D60086" w:rsidP="00D60086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60086" w:rsidRPr="00AD533F" w:rsidRDefault="00D60086" w:rsidP="00D60086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44,998,200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D60086" w:rsidRPr="00AD533F" w:rsidRDefault="00D60086" w:rsidP="00D60086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79,996,800</w:t>
            </w:r>
          </w:p>
        </w:tc>
      </w:tr>
      <w:tr w:rsidR="00D60086" w:rsidRPr="00AD533F" w:rsidTr="00D60086">
        <w:tc>
          <w:tcPr>
            <w:tcW w:w="3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16.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AD533F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AD533F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3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AD533F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D60086" w:rsidRPr="00AD533F" w:rsidRDefault="00D60086" w:rsidP="00D6008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0086" w:rsidRPr="00AD533F" w:rsidRDefault="00D60086" w:rsidP="00D6008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271F5C" w:rsidRPr="00F406B8" w:rsidRDefault="00271F5C" w:rsidP="00AD533F">
      <w:pPr>
        <w:ind w:right="-189"/>
        <w:jc w:val="right"/>
        <w:rPr>
          <w:rFonts w:ascii="Angsana New" w:hAnsi="Angsana New" w:cs="Angsana New"/>
          <w:sz w:val="25"/>
          <w:szCs w:val="25"/>
        </w:rPr>
      </w:pPr>
      <w:r w:rsidRPr="00F406B8">
        <w:rPr>
          <w:rFonts w:ascii="Angsana New" w:hAnsi="Angsana New"/>
          <w:sz w:val="25"/>
          <w:szCs w:val="25"/>
        </w:rPr>
        <w:t>*</w:t>
      </w:r>
      <w:r w:rsidR="00364E35">
        <w:rPr>
          <w:rFonts w:hint="cs"/>
          <w:sz w:val="25"/>
          <w:szCs w:val="25"/>
          <w:cs/>
        </w:rPr>
        <w:t>จดทะเบียนเลิกกิจการและ</w:t>
      </w:r>
      <w:r w:rsidR="00F406B8" w:rsidRPr="00F406B8">
        <w:rPr>
          <w:rFonts w:hint="cs"/>
          <w:sz w:val="25"/>
          <w:szCs w:val="25"/>
          <w:cs/>
        </w:rPr>
        <w:t>อยู่ระหว่างการชำระบัญชี</w:t>
      </w: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D42CCA" w:rsidRDefault="00D42CCA" w:rsidP="00AD533F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271F5C" w:rsidRPr="00AD533F" w:rsidRDefault="00271F5C" w:rsidP="00AD533F">
      <w:pPr>
        <w:ind w:right="-189"/>
        <w:jc w:val="right"/>
      </w:pPr>
      <w:r w:rsidRPr="00AD533F">
        <w:rPr>
          <w:rFonts w:ascii="Angsana New" w:hAnsi="Angsana New" w:cs="Angsana New" w:hint="cs"/>
          <w:sz w:val="24"/>
          <w:szCs w:val="24"/>
          <w:cs/>
        </w:rPr>
        <w:lastRenderedPageBreak/>
        <w:t xml:space="preserve">หน่วย </w:t>
      </w:r>
      <w:r w:rsidRPr="00AD533F">
        <w:rPr>
          <w:rFonts w:ascii="Angsana New" w:hAnsi="Angsana New" w:cs="Angsana New"/>
          <w:sz w:val="24"/>
          <w:szCs w:val="24"/>
        </w:rPr>
        <w:t xml:space="preserve">: </w:t>
      </w:r>
      <w:r w:rsidRPr="00AD533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96" w:type="dxa"/>
        <w:tblInd w:w="10" w:type="dxa"/>
        <w:tblLayout w:type="fixed"/>
        <w:tblLook w:val="0000"/>
      </w:tblPr>
      <w:tblGrid>
        <w:gridCol w:w="2940"/>
        <w:gridCol w:w="2633"/>
        <w:gridCol w:w="1080"/>
        <w:gridCol w:w="1081"/>
        <w:gridCol w:w="1081"/>
        <w:gridCol w:w="1081"/>
      </w:tblGrid>
      <w:tr w:rsidR="00271F5C" w:rsidRPr="00AD533F" w:rsidTr="00944A07"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F5C" w:rsidRPr="00AD533F" w:rsidRDefault="00271F5C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F5C" w:rsidRPr="00AD533F" w:rsidRDefault="00271F5C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5C" w:rsidRPr="00AD533F" w:rsidRDefault="00271F5C" w:rsidP="00AD533F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F5C" w:rsidRPr="00AD533F" w:rsidRDefault="00271F5C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271F5C" w:rsidRPr="00AD533F" w:rsidTr="00944A07"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C" w:rsidRPr="00AD533F" w:rsidRDefault="00271F5C" w:rsidP="00AD53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C" w:rsidRPr="00AD533F" w:rsidRDefault="00271F5C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71F5C" w:rsidRPr="00AD533F" w:rsidRDefault="00271F5C" w:rsidP="00AD533F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256</w:t>
            </w:r>
            <w:r w:rsidR="00B60EE8" w:rsidRPr="00AD533F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5C" w:rsidRPr="00AD533F" w:rsidRDefault="00271F5C" w:rsidP="00AD533F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256</w:t>
            </w:r>
            <w:r w:rsidR="00B60EE8" w:rsidRPr="00AD533F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71F5C" w:rsidRPr="00AD533F" w:rsidRDefault="00271F5C" w:rsidP="00AD533F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256</w:t>
            </w:r>
            <w:r w:rsidR="00B60EE8" w:rsidRPr="00AD533F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F5C" w:rsidRPr="00AD533F" w:rsidRDefault="00271F5C" w:rsidP="00AD533F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256</w:t>
            </w:r>
            <w:r w:rsidR="00B60EE8" w:rsidRPr="00AD533F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pStyle w:val="Heading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บริษัทที่ถือหุ้นโดย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364E35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1. 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 บีอีซี  อินเตอร์เนชั่นแนล </w:t>
            </w:r>
          </w:p>
          <w:p w:rsidR="00B60EE8" w:rsidRPr="00AD533F" w:rsidRDefault="00B60EE8" w:rsidP="00364E35">
            <w:pPr>
              <w:tabs>
                <w:tab w:val="left" w:pos="342"/>
              </w:tabs>
              <w:ind w:left="162" w:firstLine="19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254554" w:rsidRDefault="00B60EE8" w:rsidP="00364E35">
            <w:pPr>
              <w:tabs>
                <w:tab w:val="left" w:pos="342"/>
              </w:tabs>
              <w:ind w:left="162" w:firstLine="19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4554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9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944A07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0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="00944A07" w:rsidRPr="00AD533F">
              <w:rPr>
                <w:rFonts w:ascii="Angsana New" w:hAnsi="Angsana New"/>
                <w:sz w:val="24"/>
                <w:szCs w:val="24"/>
                <w:cs/>
              </w:rPr>
              <w:t>บริษัท เทโร</w:t>
            </w:r>
            <w:r w:rsidR="00364E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64E35">
              <w:rPr>
                <w:rFonts w:ascii="Angsana New" w:hAnsi="Angsana New"/>
                <w:sz w:val="24"/>
                <w:szCs w:val="24"/>
                <w:cs/>
              </w:rPr>
              <w:t>เอ็นเ</w:t>
            </w:r>
            <w:r w:rsidR="00364E35">
              <w:rPr>
                <w:rFonts w:ascii="Angsana New" w:hAnsi="Angsana New" w:hint="cs"/>
                <w:sz w:val="24"/>
                <w:szCs w:val="24"/>
                <w:cs/>
              </w:rPr>
              <w:t>ท</w:t>
            </w:r>
            <w:r w:rsidR="00944A07" w:rsidRPr="00AD533F">
              <w:rPr>
                <w:rFonts w:ascii="Angsana New" w:hAnsi="Angsana New"/>
                <w:sz w:val="24"/>
                <w:szCs w:val="24"/>
                <w:cs/>
              </w:rPr>
              <w:t>อร์เทนเม้นท์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EE8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ab/>
            </w:r>
            <w:r w:rsidRPr="00AD533F">
              <w:rPr>
                <w:rFonts w:ascii="Angsana New" w:hAnsi="Angsana New" w:hint="cs"/>
                <w:sz w:val="24"/>
                <w:szCs w:val="24"/>
              </w:rPr>
              <w:tab/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AD533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AD533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60EE8" w:rsidRPr="00AD533F" w:rsidRDefault="00B60EE8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B60EE8" w:rsidRPr="00AD533F" w:rsidRDefault="00B60EE8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0EE8" w:rsidRPr="00AD533F" w:rsidRDefault="00B60EE8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944A07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E6">
              <w:rPr>
                <w:rFonts w:ascii="Angsana New" w:hAnsi="Angsana New"/>
                <w:sz w:val="24"/>
                <w:szCs w:val="24"/>
              </w:rPr>
              <w:t>(</w:t>
            </w:r>
            <w:r w:rsidRPr="00C421E6">
              <w:rPr>
                <w:rFonts w:ascii="Angsana New" w:hAnsi="Angsana New"/>
                <w:sz w:val="24"/>
                <w:szCs w:val="24"/>
                <w:cs/>
              </w:rPr>
              <w:t>เดิมชื่</w:t>
            </w:r>
            <w:r>
              <w:rPr>
                <w:rFonts w:ascii="Angsana New" w:hAnsi="Angsana New"/>
                <w:sz w:val="24"/>
                <w:szCs w:val="24"/>
                <w:cs/>
              </w:rPr>
              <w:t>อ บริษัท</w:t>
            </w:r>
            <w:r w:rsidR="0025455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421E6">
              <w:rPr>
                <w:rFonts w:ascii="Angsana New" w:hAnsi="Angsana New"/>
                <w:sz w:val="24"/>
                <w:szCs w:val="24"/>
                <w:cs/>
              </w:rPr>
              <w:t xml:space="preserve">บีอีซี-เทโร 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AD533F" w:rsidRDefault="00944A07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60086" w:rsidRDefault="00944A07" w:rsidP="00364E35">
            <w:pPr>
              <w:tabs>
                <w:tab w:val="left" w:pos="252"/>
              </w:tabs>
              <w:ind w:left="252" w:firstLine="1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E6">
              <w:rPr>
                <w:rFonts w:ascii="Angsana New" w:hAnsi="Angsana New"/>
                <w:sz w:val="24"/>
                <w:szCs w:val="24"/>
                <w:cs/>
              </w:rPr>
              <w:t>เอ็นเตอร์เทนเม้นท์ จำกัด (มหาชน))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AD533F" w:rsidRDefault="00944A07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left" w:pos="162"/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D533F">
              <w:rPr>
                <w:rFonts w:ascii="Angsana New" w:hAnsi="Angsana New" w:hint="cs"/>
                <w:sz w:val="24"/>
                <w:szCs w:val="24"/>
              </w:rPr>
              <w:tab/>
            </w:r>
            <w:r w:rsidRPr="00AD533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AD533F" w:rsidRDefault="00944A07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AD533F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left" w:pos="180"/>
              </w:tabs>
              <w:ind w:left="-12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ab/>
              <w:t xml:space="preserve">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ไทยทิคเก็ต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เมเจอร์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ให้บริการทำโฆษณา 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บริการรับจอง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AD533F" w:rsidRDefault="00944A07" w:rsidP="00AD533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left" w:pos="766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AD533F" w:rsidRDefault="00944A07" w:rsidP="00AD533F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 w:rsidRPr="00AD533F">
              <w:rPr>
                <w:rFonts w:ascii="Angsana New" w:hAnsi="Angsana New"/>
                <w:sz w:val="24"/>
                <w:szCs w:val="24"/>
              </w:rPr>
              <w:t>,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AD533F">
              <w:rPr>
                <w:rFonts w:ascii="Angsana New" w:hAnsi="Angsana New"/>
                <w:sz w:val="24"/>
                <w:szCs w:val="24"/>
              </w:rPr>
              <w:t>,9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</w:p>
        </w:tc>
      </w:tr>
      <w:tr w:rsidR="00944A07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tabs>
                <w:tab w:val="left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 w:hint="cs"/>
                <w:sz w:val="24"/>
                <w:szCs w:val="24"/>
              </w:rPr>
              <w:tab/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ind w:right="-11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และขายบัตรเข้าชมการแสดง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 /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AD533F" w:rsidRDefault="00944A07" w:rsidP="00AD533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AD533F" w:rsidRDefault="00944A07" w:rsidP="00AD533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EA2EE6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EA2EE6" w:rsidRDefault="00944A07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บริการสำรองที่นั่งและจำหน่าย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EC561A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BE418F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ตั๋วรถโดยสาร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/ จำหน่ายของเล่น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EC561A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BE418F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ของที่ระลึกและของชำร่วย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EC561A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BE418F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A07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421F1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2. บริษัท เทโร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ซีเนริโอ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944A07" w:rsidRPr="00D4736F" w:rsidRDefault="00944A07" w:rsidP="00703034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ดำเนินการจัดแสดงเพลงบนเวที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944A07" w:rsidRPr="00AE1092" w:rsidRDefault="00944A07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0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944A07" w:rsidRPr="00DF2504" w:rsidRDefault="00944A07" w:rsidP="00133F66">
            <w:pPr>
              <w:tabs>
                <w:tab w:val="left" w:pos="716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4A07" w:rsidRPr="00EA2EE6" w:rsidRDefault="00944A07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7421F1" w:rsidRDefault="007421F1" w:rsidP="007421F1">
            <w:pPr>
              <w:ind w:left="204" w:right="-3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421F1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7421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เดิมชื่อ บริษัท บีอีซี-เทโร</w:t>
            </w:r>
            <w:r w:rsidRPr="007421F1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7421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ซีเนริโอ</w:t>
            </w:r>
            <w:r w:rsidRPr="007421F1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7421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จำกัด)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7421F1" w:rsidP="00703034">
            <w:pPr>
              <w:ind w:right="-10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Default="007421F1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A2005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. บริษัท บีอีซี-เทโร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เรดิโอ จำกัด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A36021" w:rsidRDefault="007421F1" w:rsidP="007A2005">
            <w:pPr>
              <w:ind w:right="-109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ขายโฆษณาเพื่อออกอากาศทาง</w:t>
            </w:r>
            <w:r w:rsidRPr="00A360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Default="007421F1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421F1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7421F1" w:rsidP="00703034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421F1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7421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เดิมชื่อ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บริษัท บีอีซี-เทโร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เรดิโอ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7421F1" w:rsidP="00703034">
            <w:pPr>
              <w:ind w:right="-10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36021">
              <w:rPr>
                <w:rFonts w:ascii="Angsana New" w:hAnsi="Angsana New" w:hint="cs"/>
                <w:sz w:val="24"/>
                <w:szCs w:val="24"/>
                <w:cs/>
              </w:rPr>
              <w:t>วิทยุ และจัดการแสดงคอนเสิร์ต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Default="007421F1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364E35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24"/>
                <w:szCs w:val="24"/>
              </w:rPr>
              <w:t>TERO MYANMAR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บริการรับจองและขายบัตรเข้าชมการ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AE1092" w:rsidRDefault="007421F1" w:rsidP="00133F66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133F66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6,215,250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7421F1" w:rsidP="00703034">
            <w:pPr>
              <w:tabs>
                <w:tab w:val="left" w:pos="368"/>
              </w:tabs>
              <w:ind w:left="20" w:firstLine="344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แสดง จัดหาและผลิตรายการบันเทิง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AE1092" w:rsidRDefault="007421F1" w:rsidP="00AE1092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133F66">
            <w:pPr>
              <w:ind w:left="-60" w:right="-4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364E35" w:rsidRDefault="00364E35" w:rsidP="00364E35">
            <w:pPr>
              <w:ind w:left="204" w:right="-126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421F1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7421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เดิมชื่อ </w:t>
            </w:r>
            <w:r w:rsidRPr="00364E35">
              <w:rPr>
                <w:rFonts w:ascii="Angsana New" w:hAnsi="Angsana New"/>
                <w:spacing w:val="-4"/>
                <w:sz w:val="24"/>
                <w:szCs w:val="24"/>
              </w:rPr>
              <w:t>BEC-TERO MYANMAR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จัดแสดงคอนเสิร์ต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และการแสดงโชว์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B60EE8" w:rsidRDefault="007421F1" w:rsidP="00703034">
            <w:pPr>
              <w:ind w:left="-60"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03034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364E35" w:rsidP="00B4490E">
            <w:pPr>
              <w:ind w:left="20" w:firstLine="25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COMPANY LIMITED</w:t>
            </w:r>
            <w:r w:rsidR="00EA50C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ผลิตและจำหน่ายเทปเพลง แผ่นเสียง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B60EE8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7421F1" w:rsidP="0070303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ซีดี และวีซีดี ในสาธารณรัฐแห่ง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B60EE8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Default="007421F1" w:rsidP="0070303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B60EE8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DF2504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D4736F" w:rsidRDefault="007421F1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AE1092" w:rsidRDefault="007421F1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BE418F" w:rsidRDefault="007421F1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7D0C10" w:rsidRDefault="007421F1" w:rsidP="00703034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.บริษัท ไลฟ์ เนชั่น เทโร </w:t>
            </w:r>
          </w:p>
          <w:p w:rsidR="007421F1" w:rsidRPr="007D0C10" w:rsidRDefault="007421F1" w:rsidP="00703034">
            <w:pPr>
              <w:ind w:left="3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เอ็นเท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อร์เทนเม้นท์ จำกัด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7D0C10" w:rsidRDefault="007421F1" w:rsidP="0070303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จัดคอนเสิร์ตศิลปินจากต่างประเทศ</w:t>
            </w:r>
          </w:p>
          <w:p w:rsidR="007421F1" w:rsidRPr="007D0C10" w:rsidRDefault="007421F1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AE1092" w:rsidRDefault="007421F1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0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EC561A" w:rsidRDefault="007421F1" w:rsidP="0058655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21F1" w:rsidRPr="00EA2EE6" w:rsidTr="00944A07"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7D0C10" w:rsidRDefault="007421F1" w:rsidP="00894AEE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(เดิมชื่อ 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ไลฟ์ เนชั่น บีอีซี-เทโร </w:t>
            </w:r>
          </w:p>
          <w:p w:rsidR="007421F1" w:rsidRDefault="007421F1" w:rsidP="00894AEE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เอ็นเตอร์เทนเม้นท์ จำกัด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33" w:type="dxa"/>
            <w:tcBorders>
              <w:left w:val="single" w:sz="4" w:space="0" w:color="auto"/>
              <w:right w:val="single" w:sz="4" w:space="0" w:color="auto"/>
            </w:tcBorders>
          </w:tcPr>
          <w:p w:rsidR="007421F1" w:rsidRPr="007D0C10" w:rsidRDefault="007421F1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7421F1" w:rsidRPr="00AE1092" w:rsidRDefault="007421F1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7421F1" w:rsidRPr="00EC561A" w:rsidRDefault="007421F1" w:rsidP="0058655F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21F1" w:rsidRPr="00EA2EE6" w:rsidTr="00EA2EE6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F1" w:rsidRPr="00CD157D" w:rsidRDefault="007421F1" w:rsidP="00C756E3">
            <w:pPr>
              <w:tabs>
                <w:tab w:val="left" w:pos="25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C756E3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812,371</w:t>
            </w:r>
            <w:r w:rsidRPr="00EA2EE6">
              <w:rPr>
                <w:rFonts w:ascii="Angsana New" w:hAnsi="Angsana New"/>
                <w:sz w:val="24"/>
                <w:szCs w:val="24"/>
              </w:rPr>
              <w:t>,7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A50C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58655F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/>
                <w:sz w:val="24"/>
                <w:szCs w:val="24"/>
              </w:rPr>
              <w:t>624,981,792</w:t>
            </w:r>
          </w:p>
        </w:tc>
      </w:tr>
      <w:tr w:rsidR="007421F1" w:rsidRPr="00EA2EE6" w:rsidTr="00EA2EE6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F1" w:rsidRPr="00CD157D" w:rsidRDefault="007421F1" w:rsidP="00C756E3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เงินปันผลที่บริษัทรับจากบริษัทย่อย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FE3C84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812,371</w:t>
            </w:r>
            <w:r w:rsidRPr="00EA2EE6">
              <w:rPr>
                <w:rFonts w:ascii="Angsana New" w:hAnsi="Angsana New"/>
                <w:sz w:val="24"/>
                <w:szCs w:val="24"/>
              </w:rPr>
              <w:t>,7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A50C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58655F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/>
                <w:sz w:val="24"/>
                <w:szCs w:val="24"/>
              </w:rPr>
              <w:t>579,981,867</w:t>
            </w:r>
          </w:p>
        </w:tc>
      </w:tr>
      <w:tr w:rsidR="007421F1" w:rsidRPr="00EA2EE6" w:rsidTr="00EA2EE6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F1" w:rsidRPr="00CD157D" w:rsidRDefault="007421F1" w:rsidP="00C756E3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เงินปันผลรับจากบริษัทย่อยที่ถือหุ้นโดยบริษัทย่อย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421F1" w:rsidRPr="00EA2EE6" w:rsidRDefault="007421F1" w:rsidP="00AD53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1F1" w:rsidRPr="00EA2EE6" w:rsidRDefault="007421F1" w:rsidP="0058655F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 w:rsidRPr="00EA2EE6">
              <w:rPr>
                <w:rFonts w:ascii="Angsana New" w:hAnsi="Angsana New"/>
                <w:sz w:val="24"/>
                <w:szCs w:val="24"/>
              </w:rPr>
              <w:t>,</w:t>
            </w: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EA2EE6">
              <w:rPr>
                <w:rFonts w:ascii="Angsana New" w:hAnsi="Angsana New"/>
                <w:sz w:val="24"/>
                <w:szCs w:val="24"/>
              </w:rPr>
              <w:t>,9</w:t>
            </w:r>
            <w:r w:rsidRPr="00EA2EE6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</w:p>
        </w:tc>
      </w:tr>
    </w:tbl>
    <w:p w:rsidR="00736F4F" w:rsidRDefault="00736F4F" w:rsidP="00F341AD">
      <w:pPr>
        <w:tabs>
          <w:tab w:val="left" w:pos="252"/>
        </w:tabs>
        <w:jc w:val="both"/>
        <w:rPr>
          <w:rFonts w:ascii="Angsana New" w:hAnsi="Angsana New"/>
          <w:sz w:val="24"/>
          <w:szCs w:val="24"/>
        </w:rPr>
        <w:sectPr w:rsidR="00736F4F" w:rsidSect="00C9117A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:rsidR="00D42CCA" w:rsidRDefault="00D42CCA" w:rsidP="00D42CCA">
      <w:pPr>
        <w:pStyle w:val="ListParagraph"/>
        <w:tabs>
          <w:tab w:val="left" w:pos="140"/>
          <w:tab w:val="left" w:pos="900"/>
          <w:tab w:val="left" w:pos="1440"/>
        </w:tabs>
        <w:ind w:left="-280" w:right="-582"/>
        <w:rPr>
          <w:rFonts w:cs="AngsanaUPC"/>
          <w:b/>
          <w:bCs/>
          <w:spacing w:val="-2"/>
          <w:szCs w:val="32"/>
        </w:rPr>
      </w:pPr>
    </w:p>
    <w:p w:rsidR="00D42CCA" w:rsidRDefault="00D42CCA" w:rsidP="00D42CCA">
      <w:pPr>
        <w:pStyle w:val="ListParagraph"/>
        <w:tabs>
          <w:tab w:val="left" w:pos="140"/>
          <w:tab w:val="left" w:pos="900"/>
          <w:tab w:val="left" w:pos="1440"/>
        </w:tabs>
        <w:ind w:left="-280" w:right="-582"/>
        <w:rPr>
          <w:rFonts w:cs="AngsanaUPC"/>
          <w:b/>
          <w:bCs/>
          <w:spacing w:val="-2"/>
          <w:szCs w:val="32"/>
        </w:rPr>
      </w:pPr>
    </w:p>
    <w:p w:rsidR="00D42CCA" w:rsidRDefault="00D42CCA" w:rsidP="00D42CCA">
      <w:pPr>
        <w:pStyle w:val="ListParagraph"/>
        <w:tabs>
          <w:tab w:val="left" w:pos="140"/>
          <w:tab w:val="left" w:pos="900"/>
          <w:tab w:val="left" w:pos="1440"/>
        </w:tabs>
        <w:ind w:left="-280" w:right="-582"/>
        <w:rPr>
          <w:rFonts w:cs="AngsanaUPC"/>
          <w:b/>
          <w:bCs/>
          <w:spacing w:val="-2"/>
          <w:szCs w:val="32"/>
        </w:rPr>
      </w:pPr>
    </w:p>
    <w:p w:rsidR="00D42CCA" w:rsidRDefault="00D42CCA" w:rsidP="00D42CCA">
      <w:pPr>
        <w:pStyle w:val="ListParagraph"/>
        <w:tabs>
          <w:tab w:val="left" w:pos="140"/>
          <w:tab w:val="left" w:pos="900"/>
          <w:tab w:val="left" w:pos="1440"/>
        </w:tabs>
        <w:ind w:left="-280" w:right="-582"/>
        <w:rPr>
          <w:rFonts w:cs="AngsanaUPC"/>
          <w:b/>
          <w:bCs/>
          <w:spacing w:val="-2"/>
          <w:szCs w:val="32"/>
        </w:rPr>
      </w:pPr>
    </w:p>
    <w:p w:rsidR="00D42CCA" w:rsidRDefault="00D42CCA" w:rsidP="00D42CCA">
      <w:pPr>
        <w:pStyle w:val="ListParagraph"/>
        <w:tabs>
          <w:tab w:val="left" w:pos="140"/>
          <w:tab w:val="left" w:pos="900"/>
          <w:tab w:val="left" w:pos="1440"/>
        </w:tabs>
        <w:ind w:left="-280" w:right="-582"/>
        <w:rPr>
          <w:rFonts w:cs="AngsanaUPC"/>
          <w:b/>
          <w:bCs/>
          <w:spacing w:val="-2"/>
          <w:szCs w:val="32"/>
        </w:rPr>
      </w:pPr>
    </w:p>
    <w:p w:rsidR="00D42CCA" w:rsidRDefault="00D42CCA" w:rsidP="00D42CCA">
      <w:pPr>
        <w:pStyle w:val="ListParagraph"/>
        <w:tabs>
          <w:tab w:val="left" w:pos="140"/>
          <w:tab w:val="left" w:pos="900"/>
          <w:tab w:val="left" w:pos="1440"/>
        </w:tabs>
        <w:ind w:left="-280" w:right="-582"/>
        <w:rPr>
          <w:rFonts w:cs="AngsanaUPC"/>
          <w:b/>
          <w:bCs/>
          <w:spacing w:val="-2"/>
          <w:szCs w:val="32"/>
        </w:rPr>
      </w:pPr>
    </w:p>
    <w:p w:rsidR="00562672" w:rsidRPr="0039297D" w:rsidRDefault="00562672" w:rsidP="00452A44">
      <w:pPr>
        <w:pStyle w:val="ListParagraph"/>
        <w:numPr>
          <w:ilvl w:val="0"/>
          <w:numId w:val="6"/>
        </w:numPr>
        <w:tabs>
          <w:tab w:val="clear" w:pos="360"/>
          <w:tab w:val="left" w:pos="140"/>
          <w:tab w:val="left" w:pos="900"/>
          <w:tab w:val="left" w:pos="1440"/>
        </w:tabs>
        <w:ind w:left="-280" w:right="-582" w:hanging="336"/>
        <w:rPr>
          <w:rFonts w:cs="AngsanaUPC"/>
          <w:b/>
          <w:bCs/>
          <w:spacing w:val="-2"/>
          <w:szCs w:val="32"/>
        </w:rPr>
      </w:pPr>
      <w:r w:rsidRPr="0039297D">
        <w:rPr>
          <w:rFonts w:cs="AngsanaUPC"/>
          <w:b/>
          <w:bCs/>
          <w:spacing w:val="-2"/>
          <w:szCs w:val="32"/>
          <w:cs/>
        </w:rPr>
        <w:lastRenderedPageBreak/>
        <w:t>อสังหาริมทรัพย์เพื่อการลงทุน</w:t>
      </w:r>
    </w:p>
    <w:p w:rsidR="00562672" w:rsidRPr="00481699" w:rsidRDefault="00562672" w:rsidP="00481699">
      <w:pPr>
        <w:tabs>
          <w:tab w:val="left" w:pos="990"/>
        </w:tabs>
        <w:ind w:left="357" w:right="-189"/>
        <w:jc w:val="right"/>
        <w:rPr>
          <w:rFonts w:ascii="Angsana New" w:hAnsi="Angsana New"/>
          <w:sz w:val="29"/>
          <w:szCs w:val="29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spacing w:val="8"/>
          <w:sz w:val="29"/>
          <w:szCs w:val="29"/>
          <w:cs/>
        </w:rPr>
        <w:t>หน่วย</w:t>
      </w:r>
      <w:r w:rsidR="00367E92" w:rsidRPr="00481699">
        <w:rPr>
          <w:rFonts w:ascii="Angsana New" w:hAnsi="Angsana New"/>
          <w:spacing w:val="8"/>
          <w:sz w:val="29"/>
          <w:szCs w:val="29"/>
        </w:rPr>
        <w:t xml:space="preserve"> </w:t>
      </w:r>
      <w:r w:rsidRPr="00481699">
        <w:rPr>
          <w:rFonts w:ascii="Angsana New" w:hAnsi="Angsana New"/>
          <w:spacing w:val="8"/>
          <w:sz w:val="29"/>
          <w:szCs w:val="29"/>
        </w:rPr>
        <w:t>:</w:t>
      </w:r>
      <w:r w:rsidRPr="00481699">
        <w:rPr>
          <w:rFonts w:ascii="Angsana New" w:hAnsi="Angsana New" w:hint="cs"/>
          <w:spacing w:val="8"/>
          <w:sz w:val="29"/>
          <w:szCs w:val="29"/>
          <w:cs/>
        </w:rPr>
        <w:t xml:space="preserve"> บา</w:t>
      </w:r>
      <w:r w:rsidRPr="00481699">
        <w:rPr>
          <w:rFonts w:ascii="Angsana New" w:hAnsi="Angsana New"/>
          <w:spacing w:val="8"/>
          <w:sz w:val="29"/>
          <w:szCs w:val="29"/>
          <w:cs/>
        </w:rPr>
        <w:t>ท</w:t>
      </w:r>
    </w:p>
    <w:tbl>
      <w:tblPr>
        <w:tblW w:w="1006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6"/>
        <w:gridCol w:w="1567"/>
        <w:gridCol w:w="1567"/>
        <w:gridCol w:w="1567"/>
        <w:gridCol w:w="1568"/>
      </w:tblGrid>
      <w:tr w:rsidR="00562672" w:rsidRPr="00D4736F" w:rsidTr="00D23EDA">
        <w:trPr>
          <w:trHeight w:val="20"/>
        </w:trPr>
        <w:tc>
          <w:tcPr>
            <w:tcW w:w="3796" w:type="dxa"/>
            <w:vMerge w:val="restart"/>
            <w:vAlign w:val="center"/>
          </w:tcPr>
          <w:p w:rsidR="00C75781" w:rsidRPr="00944A07" w:rsidRDefault="00562672" w:rsidP="00481699">
            <w:pPr>
              <w:tabs>
                <w:tab w:val="left" w:pos="990"/>
              </w:tabs>
              <w:ind w:left="-91" w:right="-108" w:hanging="14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3134" w:type="dxa"/>
            <w:gridSpan w:val="2"/>
          </w:tcPr>
          <w:p w:rsidR="00562672" w:rsidRPr="00944A07" w:rsidRDefault="00562672" w:rsidP="00481699">
            <w:pPr>
              <w:tabs>
                <w:tab w:val="left" w:pos="990"/>
              </w:tabs>
              <w:ind w:right="-111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:rsidR="00562672" w:rsidRPr="00944A07" w:rsidRDefault="00562672" w:rsidP="00481699">
            <w:pPr>
              <w:tabs>
                <w:tab w:val="left" w:pos="990"/>
              </w:tabs>
              <w:ind w:right="-108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60EE8" w:rsidRPr="00D4736F" w:rsidTr="00D23EDA">
        <w:trPr>
          <w:trHeight w:val="20"/>
        </w:trPr>
        <w:tc>
          <w:tcPr>
            <w:tcW w:w="3796" w:type="dxa"/>
            <w:vMerge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tabs>
                <w:tab w:val="left" w:pos="990"/>
              </w:tabs>
              <w:ind w:right="-842"/>
              <w:jc w:val="thaiDistribute"/>
              <w:rPr>
                <w:sz w:val="29"/>
                <w:szCs w:val="29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63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</w:t>
            </w:r>
            <w:r w:rsidRPr="00944A07">
              <w:rPr>
                <w:sz w:val="29"/>
                <w:szCs w:val="29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63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</w:t>
            </w:r>
            <w:r w:rsidRPr="00944A07">
              <w:rPr>
                <w:sz w:val="29"/>
                <w:szCs w:val="29"/>
              </w:rPr>
              <w:t>2</w:t>
            </w:r>
          </w:p>
        </w:tc>
      </w:tr>
      <w:tr w:rsidR="00B60EE8" w:rsidRPr="00D4736F" w:rsidTr="00D23EDA">
        <w:trPr>
          <w:trHeight w:val="20"/>
        </w:trPr>
        <w:tc>
          <w:tcPr>
            <w:tcW w:w="3796" w:type="dxa"/>
            <w:tcBorders>
              <w:bottom w:val="nil"/>
            </w:tcBorders>
          </w:tcPr>
          <w:p w:rsidR="00B60EE8" w:rsidRPr="00944A07" w:rsidRDefault="00B60EE8" w:rsidP="00481699">
            <w:pPr>
              <w:tabs>
                <w:tab w:val="left" w:pos="990"/>
              </w:tabs>
              <w:ind w:right="-842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 xml:space="preserve">ราคาทุน </w:t>
            </w:r>
          </w:p>
        </w:tc>
        <w:tc>
          <w:tcPr>
            <w:tcW w:w="1567" w:type="dxa"/>
            <w:tcBorders>
              <w:bottom w:val="nil"/>
            </w:tcBorders>
          </w:tcPr>
          <w:p w:rsidR="00B60EE8" w:rsidRPr="002B13F9" w:rsidRDefault="00B60EE8" w:rsidP="00481699">
            <w:pPr>
              <w:ind w:left="-108" w:right="176"/>
              <w:jc w:val="right"/>
              <w:rPr>
                <w:sz w:val="29"/>
                <w:szCs w:val="29"/>
              </w:rPr>
            </w:pPr>
            <w:r w:rsidRPr="002B13F9">
              <w:rPr>
                <w:rFonts w:hint="cs"/>
                <w:sz w:val="29"/>
                <w:szCs w:val="29"/>
                <w:cs/>
              </w:rPr>
              <w:t>4</w:t>
            </w:r>
            <w:r w:rsidRPr="002B13F9">
              <w:rPr>
                <w:sz w:val="29"/>
                <w:szCs w:val="29"/>
                <w:cs/>
              </w:rPr>
              <w:t>,</w:t>
            </w:r>
            <w:r w:rsidRPr="002B13F9">
              <w:rPr>
                <w:sz w:val="29"/>
                <w:szCs w:val="29"/>
              </w:rPr>
              <w:t>715,415</w:t>
            </w:r>
          </w:p>
        </w:tc>
        <w:tc>
          <w:tcPr>
            <w:tcW w:w="1567" w:type="dxa"/>
            <w:tcBorders>
              <w:bottom w:val="nil"/>
            </w:tcBorders>
          </w:tcPr>
          <w:p w:rsidR="00B60EE8" w:rsidRPr="00944A07" w:rsidRDefault="00B60EE8" w:rsidP="00481699">
            <w:pPr>
              <w:ind w:left="-108" w:right="176"/>
              <w:jc w:val="right"/>
              <w:rPr>
                <w:sz w:val="29"/>
                <w:szCs w:val="29"/>
              </w:rPr>
            </w:pPr>
            <w:r w:rsidRPr="00944A07">
              <w:rPr>
                <w:rFonts w:hint="cs"/>
                <w:sz w:val="29"/>
                <w:szCs w:val="29"/>
                <w:cs/>
              </w:rPr>
              <w:t>4</w:t>
            </w:r>
            <w:r w:rsidRPr="00944A07">
              <w:rPr>
                <w:sz w:val="29"/>
                <w:szCs w:val="29"/>
                <w:cs/>
              </w:rPr>
              <w:t>,</w:t>
            </w:r>
            <w:r w:rsidRPr="00944A07">
              <w:rPr>
                <w:sz w:val="29"/>
                <w:szCs w:val="29"/>
              </w:rPr>
              <w:t>715,415</w:t>
            </w:r>
          </w:p>
        </w:tc>
        <w:tc>
          <w:tcPr>
            <w:tcW w:w="1567" w:type="dxa"/>
            <w:tcBorders>
              <w:bottom w:val="nil"/>
            </w:tcBorders>
            <w:shd w:val="clear" w:color="auto" w:fill="auto"/>
          </w:tcPr>
          <w:p w:rsidR="00B60EE8" w:rsidRPr="00944A07" w:rsidRDefault="00B60EE8" w:rsidP="00481699">
            <w:pPr>
              <w:ind w:left="-108" w:right="133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>763</w:t>
            </w:r>
            <w:r w:rsidRPr="00944A07">
              <w:rPr>
                <w:sz w:val="29"/>
                <w:szCs w:val="29"/>
                <w:cs/>
              </w:rPr>
              <w:t>,</w:t>
            </w:r>
            <w:r w:rsidRPr="00944A07">
              <w:rPr>
                <w:sz w:val="29"/>
                <w:szCs w:val="29"/>
              </w:rPr>
              <w:t>980</w:t>
            </w:r>
          </w:p>
        </w:tc>
        <w:tc>
          <w:tcPr>
            <w:tcW w:w="1568" w:type="dxa"/>
            <w:tcBorders>
              <w:bottom w:val="nil"/>
            </w:tcBorders>
          </w:tcPr>
          <w:p w:rsidR="00B60EE8" w:rsidRPr="00944A07" w:rsidRDefault="00B60EE8" w:rsidP="00481699">
            <w:pPr>
              <w:ind w:left="-108" w:right="133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>763</w:t>
            </w:r>
            <w:r w:rsidRPr="00944A07">
              <w:rPr>
                <w:sz w:val="29"/>
                <w:szCs w:val="29"/>
                <w:cs/>
              </w:rPr>
              <w:t>,</w:t>
            </w:r>
            <w:r w:rsidRPr="00944A07">
              <w:rPr>
                <w:sz w:val="29"/>
                <w:szCs w:val="29"/>
              </w:rPr>
              <w:t>980</w:t>
            </w:r>
          </w:p>
        </w:tc>
      </w:tr>
      <w:tr w:rsidR="00B60EE8" w:rsidRPr="00D4736F" w:rsidTr="00D23EDA">
        <w:trPr>
          <w:trHeight w:val="20"/>
        </w:trPr>
        <w:tc>
          <w:tcPr>
            <w:tcW w:w="3796" w:type="dxa"/>
            <w:tcBorders>
              <w:top w:val="nil"/>
              <w:bottom w:val="single" w:sz="4" w:space="0" w:color="auto"/>
            </w:tcBorders>
          </w:tcPr>
          <w:p w:rsidR="00B60EE8" w:rsidRPr="00944A07" w:rsidRDefault="00B60EE8" w:rsidP="00481699">
            <w:pPr>
              <w:tabs>
                <w:tab w:val="left" w:pos="990"/>
              </w:tabs>
              <w:ind w:right="-842"/>
              <w:rPr>
                <w:sz w:val="29"/>
                <w:szCs w:val="29"/>
                <w:cs/>
              </w:rPr>
            </w:pPr>
            <w:r w:rsidRPr="00944A07">
              <w:rPr>
                <w:sz w:val="29"/>
                <w:szCs w:val="29"/>
                <w:u w:val="single"/>
                <w:cs/>
              </w:rPr>
              <w:t>บวก(หัก)</w:t>
            </w:r>
            <w:r w:rsidRPr="00944A07">
              <w:rPr>
                <w:sz w:val="29"/>
                <w:szCs w:val="29"/>
                <w:cs/>
              </w:rPr>
              <w:t xml:space="preserve"> กำไร</w:t>
            </w:r>
            <w:r w:rsidRPr="00944A07">
              <w:rPr>
                <w:sz w:val="29"/>
                <w:szCs w:val="29"/>
              </w:rPr>
              <w:t>(</w:t>
            </w:r>
            <w:r w:rsidRPr="00944A07">
              <w:rPr>
                <w:sz w:val="29"/>
                <w:szCs w:val="29"/>
                <w:cs/>
              </w:rPr>
              <w:t>ขาดทุน</w:t>
            </w:r>
            <w:r w:rsidRPr="00944A07">
              <w:rPr>
                <w:sz w:val="29"/>
                <w:szCs w:val="29"/>
              </w:rPr>
              <w:t>)</w:t>
            </w:r>
            <w:r w:rsidRPr="00944A07">
              <w:rPr>
                <w:sz w:val="29"/>
                <w:szCs w:val="29"/>
                <w:cs/>
              </w:rPr>
              <w:t>จากการปรับมูลค่า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B60EE8" w:rsidRPr="002B13F9" w:rsidRDefault="00B60EE8" w:rsidP="00481699">
            <w:pPr>
              <w:ind w:left="-108" w:right="176"/>
              <w:jc w:val="right"/>
              <w:rPr>
                <w:sz w:val="29"/>
                <w:szCs w:val="29"/>
              </w:rPr>
            </w:pPr>
            <w:r w:rsidRPr="002B13F9">
              <w:rPr>
                <w:sz w:val="29"/>
                <w:szCs w:val="29"/>
              </w:rPr>
              <w:t xml:space="preserve">       1,084,585</w:t>
            </w:r>
          </w:p>
        </w:tc>
        <w:tc>
          <w:tcPr>
            <w:tcW w:w="1567" w:type="dxa"/>
            <w:tcBorders>
              <w:top w:val="nil"/>
            </w:tcBorders>
          </w:tcPr>
          <w:p w:rsidR="00B60EE8" w:rsidRPr="00944A07" w:rsidRDefault="00B60EE8" w:rsidP="00481699">
            <w:pPr>
              <w:ind w:left="-108" w:right="176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 xml:space="preserve">       1,084,585</w:t>
            </w:r>
          </w:p>
        </w:tc>
        <w:tc>
          <w:tcPr>
            <w:tcW w:w="1567" w:type="dxa"/>
            <w:tcBorders>
              <w:top w:val="nil"/>
            </w:tcBorders>
            <w:shd w:val="clear" w:color="auto" w:fill="auto"/>
            <w:vAlign w:val="center"/>
          </w:tcPr>
          <w:p w:rsidR="00B60EE8" w:rsidRPr="00944A07" w:rsidRDefault="00B60EE8" w:rsidP="00481699">
            <w:pPr>
              <w:tabs>
                <w:tab w:val="left" w:pos="1277"/>
              </w:tabs>
              <w:ind w:left="-108" w:right="88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 xml:space="preserve">        </w:t>
            </w:r>
            <w:r w:rsidRPr="00944A07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944A07">
              <w:rPr>
                <w:sz w:val="29"/>
                <w:szCs w:val="29"/>
              </w:rPr>
              <w:t xml:space="preserve"> (163,980)</w:t>
            </w:r>
          </w:p>
        </w:tc>
        <w:tc>
          <w:tcPr>
            <w:tcW w:w="1568" w:type="dxa"/>
            <w:tcBorders>
              <w:top w:val="nil"/>
            </w:tcBorders>
            <w:vAlign w:val="center"/>
          </w:tcPr>
          <w:p w:rsidR="00B60EE8" w:rsidRPr="00944A07" w:rsidRDefault="00B60EE8" w:rsidP="00481699">
            <w:pPr>
              <w:ind w:left="-108" w:right="60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 xml:space="preserve">        </w:t>
            </w:r>
            <w:r w:rsidRPr="00944A07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944A07">
              <w:rPr>
                <w:sz w:val="29"/>
                <w:szCs w:val="29"/>
              </w:rPr>
              <w:t xml:space="preserve"> (163,980)</w:t>
            </w:r>
          </w:p>
        </w:tc>
      </w:tr>
      <w:tr w:rsidR="00B60EE8" w:rsidRPr="00D4736F" w:rsidTr="00D23EDA">
        <w:trPr>
          <w:trHeight w:val="20"/>
        </w:trPr>
        <w:tc>
          <w:tcPr>
            <w:tcW w:w="3796" w:type="dxa"/>
            <w:tcBorders>
              <w:top w:val="single" w:sz="4" w:space="0" w:color="auto"/>
              <w:bottom w:val="single" w:sz="4" w:space="0" w:color="auto"/>
            </w:tcBorders>
          </w:tcPr>
          <w:p w:rsidR="00B60EE8" w:rsidRPr="00944A07" w:rsidRDefault="00B60EE8" w:rsidP="00481699">
            <w:pPr>
              <w:tabs>
                <w:tab w:val="left" w:pos="990"/>
              </w:tabs>
              <w:ind w:right="-842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มูลค่ายุติธรรม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60EE8" w:rsidRPr="002B13F9" w:rsidRDefault="00B60EE8" w:rsidP="00481699">
            <w:pPr>
              <w:ind w:left="-108" w:right="176"/>
              <w:jc w:val="right"/>
              <w:rPr>
                <w:sz w:val="29"/>
                <w:szCs w:val="29"/>
                <w:cs/>
              </w:rPr>
            </w:pPr>
            <w:r w:rsidRPr="002B13F9">
              <w:rPr>
                <w:rFonts w:hint="cs"/>
                <w:sz w:val="29"/>
                <w:szCs w:val="29"/>
                <w:cs/>
              </w:rPr>
              <w:t>5</w:t>
            </w:r>
            <w:r w:rsidRPr="002B13F9">
              <w:rPr>
                <w:sz w:val="29"/>
                <w:szCs w:val="29"/>
                <w:cs/>
              </w:rPr>
              <w:t>,</w:t>
            </w:r>
            <w:r w:rsidRPr="002B13F9">
              <w:rPr>
                <w:sz w:val="29"/>
                <w:szCs w:val="29"/>
              </w:rPr>
              <w:t>80</w:t>
            </w:r>
            <w:r w:rsidRPr="002B13F9">
              <w:rPr>
                <w:sz w:val="29"/>
                <w:szCs w:val="29"/>
                <w:cs/>
              </w:rPr>
              <w:t>0,000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ind w:left="-108" w:right="176"/>
              <w:jc w:val="right"/>
              <w:rPr>
                <w:sz w:val="29"/>
                <w:szCs w:val="29"/>
                <w:cs/>
              </w:rPr>
            </w:pPr>
            <w:r w:rsidRPr="00944A07">
              <w:rPr>
                <w:rFonts w:hint="cs"/>
                <w:sz w:val="29"/>
                <w:szCs w:val="29"/>
                <w:cs/>
              </w:rPr>
              <w:t>5</w:t>
            </w:r>
            <w:r w:rsidRPr="00944A07">
              <w:rPr>
                <w:sz w:val="29"/>
                <w:szCs w:val="29"/>
                <w:cs/>
              </w:rPr>
              <w:t>,</w:t>
            </w:r>
            <w:r w:rsidRPr="00944A07">
              <w:rPr>
                <w:sz w:val="29"/>
                <w:szCs w:val="29"/>
              </w:rPr>
              <w:t>80</w:t>
            </w:r>
            <w:r w:rsidRPr="00944A07">
              <w:rPr>
                <w:sz w:val="29"/>
                <w:szCs w:val="29"/>
                <w:cs/>
              </w:rPr>
              <w:t>0,000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B60EE8" w:rsidRPr="00944A07" w:rsidRDefault="00B60EE8" w:rsidP="00481699">
            <w:pPr>
              <w:ind w:left="-108" w:right="133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6</w:t>
            </w:r>
            <w:r w:rsidRPr="00944A07">
              <w:rPr>
                <w:rFonts w:hint="cs"/>
                <w:sz w:val="29"/>
                <w:szCs w:val="29"/>
                <w:cs/>
              </w:rPr>
              <w:t>0</w:t>
            </w:r>
            <w:r w:rsidRPr="00944A07">
              <w:rPr>
                <w:sz w:val="29"/>
                <w:szCs w:val="29"/>
                <w:cs/>
              </w:rPr>
              <w:t>0,000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B60EE8" w:rsidRPr="00944A07" w:rsidRDefault="00B60EE8" w:rsidP="00481699">
            <w:pPr>
              <w:ind w:left="-108" w:right="133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6</w:t>
            </w:r>
            <w:r w:rsidRPr="00944A07">
              <w:rPr>
                <w:rFonts w:hint="cs"/>
                <w:sz w:val="29"/>
                <w:szCs w:val="29"/>
                <w:cs/>
              </w:rPr>
              <w:t>0</w:t>
            </w:r>
            <w:r w:rsidRPr="00944A07">
              <w:rPr>
                <w:sz w:val="29"/>
                <w:szCs w:val="29"/>
                <w:cs/>
              </w:rPr>
              <w:t>0,000</w:t>
            </w:r>
          </w:p>
        </w:tc>
      </w:tr>
    </w:tbl>
    <w:p w:rsidR="00F82B72" w:rsidRPr="00F82B72" w:rsidRDefault="0028085F" w:rsidP="00481699">
      <w:pPr>
        <w:tabs>
          <w:tab w:val="left" w:pos="284"/>
        </w:tabs>
        <w:ind w:left="-284" w:right="-175"/>
        <w:jc w:val="thaiDistribute"/>
        <w:outlineLvl w:val="0"/>
        <w:rPr>
          <w:rFonts w:ascii="Angsana New" w:hAnsi="Angsana New"/>
          <w:sz w:val="18"/>
          <w:szCs w:val="18"/>
        </w:rPr>
      </w:pPr>
      <w:r w:rsidRPr="0028085F">
        <w:rPr>
          <w:rFonts w:ascii="Angsana New" w:hAnsi="Angsana New" w:hint="cs"/>
          <w:cs/>
        </w:rPr>
        <w:tab/>
      </w:r>
    </w:p>
    <w:p w:rsidR="005B66D0" w:rsidRPr="00944A07" w:rsidRDefault="007140ED" w:rsidP="00F82B72">
      <w:pPr>
        <w:tabs>
          <w:tab w:val="left" w:pos="284"/>
        </w:tabs>
        <w:ind w:left="-284" w:right="-175" w:firstLine="536"/>
        <w:jc w:val="thaiDistribute"/>
        <w:outlineLvl w:val="0"/>
        <w:rPr>
          <w:rFonts w:ascii="Angsana New" w:hAnsi="Angsana New"/>
          <w:sz w:val="30"/>
          <w:szCs w:val="30"/>
        </w:rPr>
      </w:pPr>
      <w:r w:rsidRPr="00944A07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4062E3" w:rsidRPr="00944A07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944A07">
        <w:rPr>
          <w:rFonts w:ascii="Angsana New" w:hAnsi="Angsana New" w:hint="cs"/>
          <w:sz w:val="30"/>
          <w:szCs w:val="30"/>
          <w:cs/>
        </w:rPr>
        <w:t>แสดงด้วย</w:t>
      </w:r>
      <w:r w:rsidR="00562672" w:rsidRPr="00944A07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0114E8" w:rsidRPr="00944A07">
        <w:rPr>
          <w:rFonts w:ascii="Angsana New" w:hAnsi="Angsana New" w:hint="cs"/>
          <w:sz w:val="30"/>
          <w:szCs w:val="30"/>
          <w:cs/>
        </w:rPr>
        <w:t xml:space="preserve"> </w:t>
      </w:r>
      <w:r w:rsidR="00562672" w:rsidRPr="00944A07">
        <w:rPr>
          <w:rFonts w:ascii="Angsana New" w:hAnsi="Angsana New" w:hint="cs"/>
          <w:sz w:val="30"/>
          <w:szCs w:val="30"/>
          <w:cs/>
        </w:rPr>
        <w:t>ประเมินโดยผู้ประเมินอิสระ</w:t>
      </w:r>
      <w:r w:rsidR="000E27E3" w:rsidRPr="00944A07">
        <w:rPr>
          <w:rFonts w:ascii="Angsana New" w:hAnsi="Angsana New" w:hint="cs"/>
          <w:sz w:val="30"/>
          <w:szCs w:val="30"/>
          <w:cs/>
        </w:rPr>
        <w:t xml:space="preserve"> ตามวิธีเปรียบเทียบกับข้อมูลตลาด</w:t>
      </w:r>
    </w:p>
    <w:p w:rsidR="00B60EE8" w:rsidRPr="00D4736F" w:rsidRDefault="00B60EE8" w:rsidP="00B60EE8">
      <w:pPr>
        <w:framePr w:w="9940" w:wrap="auto" w:vAnchor="text" w:hAnchor="page" w:x="1055" w:y="222"/>
        <w:tabs>
          <w:tab w:val="left" w:pos="360"/>
          <w:tab w:val="left" w:pos="900"/>
          <w:tab w:val="left" w:pos="1440"/>
        </w:tabs>
        <w:ind w:right="-28"/>
        <w:jc w:val="both"/>
        <w:rPr>
          <w:rFonts w:ascii="Angsana New" w:hAnsi="Angsana New"/>
          <w:sz w:val="31"/>
          <w:szCs w:val="31"/>
        </w:rPr>
        <w:sectPr w:rsidR="00B60EE8" w:rsidRPr="00D4736F" w:rsidSect="00C9117A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:rsidR="002729C3" w:rsidRPr="002729C3" w:rsidRDefault="002729C3" w:rsidP="002729C3">
      <w:pPr>
        <w:pStyle w:val="BodyText3"/>
        <w:tabs>
          <w:tab w:val="clear" w:pos="360"/>
          <w:tab w:val="clear" w:pos="900"/>
          <w:tab w:val="left" w:pos="672"/>
        </w:tabs>
        <w:ind w:left="360" w:right="-706"/>
        <w:rPr>
          <w:rFonts w:ascii="Angsana New" w:hAnsi="Angsana New"/>
          <w:sz w:val="31"/>
          <w:szCs w:val="31"/>
        </w:rPr>
      </w:pPr>
    </w:p>
    <w:p w:rsidR="00873B33" w:rsidRPr="00D4736F" w:rsidRDefault="00873B33" w:rsidP="00452A44">
      <w:pPr>
        <w:pStyle w:val="BodyText3"/>
        <w:numPr>
          <w:ilvl w:val="0"/>
          <w:numId w:val="6"/>
        </w:numPr>
        <w:tabs>
          <w:tab w:val="clear" w:pos="900"/>
          <w:tab w:val="left" w:pos="672"/>
        </w:tabs>
        <w:ind w:right="-706" w:hanging="90"/>
        <w:rPr>
          <w:rFonts w:ascii="Angsana New" w:hAnsi="Angsana New"/>
          <w:sz w:val="31"/>
          <w:szCs w:val="31"/>
        </w:rPr>
      </w:pPr>
      <w:r w:rsidRPr="00CF425A">
        <w:rPr>
          <w:rFonts w:ascii="Angsana New" w:hAnsi="Angsana New"/>
          <w:b/>
          <w:bCs/>
          <w:cs/>
        </w:rPr>
        <w:t>อาคารและอุปกรณ์</w:t>
      </w:r>
    </w:p>
    <w:p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6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8A3DC3" w:rsidRPr="00D4736F" w:rsidTr="00611D79">
        <w:trPr>
          <w:cantSplit/>
          <w:trHeight w:val="259"/>
        </w:trPr>
        <w:tc>
          <w:tcPr>
            <w:tcW w:w="3066" w:type="dxa"/>
            <w:vMerge w:val="restart"/>
            <w:vAlign w:val="center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11D79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8A3DC3" w:rsidRPr="00D4736F" w:rsidTr="006321FE">
        <w:trPr>
          <w:cantSplit/>
          <w:trHeight w:val="646"/>
        </w:trPr>
        <w:tc>
          <w:tcPr>
            <w:tcW w:w="3066" w:type="dxa"/>
            <w:vMerge/>
            <w:tcBorders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อุปกรณ์ผลิตรายการโทรทัศน์และวิทยุ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78620B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1 มกราคม </w:t>
            </w:r>
            <w:r w:rsidRPr="002A7EBF">
              <w:rPr>
                <w:sz w:val="23"/>
                <w:szCs w:val="23"/>
                <w:u w:val="none"/>
                <w:cs/>
              </w:rPr>
              <w:t>25</w:t>
            </w:r>
            <w:r>
              <w:rPr>
                <w:sz w:val="23"/>
                <w:szCs w:val="23"/>
                <w:u w:val="none"/>
              </w:rPr>
              <w:t>62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783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344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080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360,195,228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A96FC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218,422,173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534,151,520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823,449,113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678,669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3720AC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2,872,454,703</w:t>
            </w:r>
          </w:p>
        </w:tc>
      </w:tr>
      <w:tr w:rsidR="0078620B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10,956,226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49,529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7,233,170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13,147,361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13,984,281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3720AC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45,460,567</w:t>
            </w:r>
          </w:p>
        </w:tc>
      </w:tr>
      <w:tr w:rsidR="0078620B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ind w:right="-72"/>
              <w:rPr>
                <w:sz w:val="23"/>
                <w:szCs w:val="23"/>
                <w:cs/>
              </w:rPr>
            </w:pPr>
            <w:bookmarkStart w:id="0" w:name="_Hlk316571566"/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(51,138,174)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3,390,616</w:t>
            </w:r>
            <w:r w:rsidRPr="00E24179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(26,921,697)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3720AC" w:rsidRDefault="0078620B" w:rsidP="0078620B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(81,450,487</w:t>
            </w:r>
            <w:r w:rsidRPr="003720AC">
              <w:rPr>
                <w:sz w:val="23"/>
                <w:szCs w:val="23"/>
              </w:rPr>
              <w:t>)</w:t>
            </w:r>
          </w:p>
        </w:tc>
      </w:tr>
      <w:bookmarkEnd w:id="0"/>
      <w:tr w:rsidR="0078620B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 xml:space="preserve">    678,669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(678,66</w:t>
            </w:r>
            <w:r>
              <w:rPr>
                <w:rFonts w:hint="cs"/>
                <w:sz w:val="23"/>
                <w:szCs w:val="23"/>
                <w:cs/>
              </w:rPr>
              <w:t>9</w:t>
            </w:r>
            <w:r w:rsidRPr="00781679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620B" w:rsidRPr="003720AC" w:rsidRDefault="0078620B" w:rsidP="0078620B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  <w:cs/>
              </w:rPr>
              <w:t>-</w:t>
            </w:r>
          </w:p>
        </w:tc>
      </w:tr>
      <w:tr w:rsidR="0078620B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620B" w:rsidRPr="002A7EBF" w:rsidRDefault="0078620B" w:rsidP="0078620B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sz w:val="23"/>
                <w:szCs w:val="23"/>
                <w:u w:val="none"/>
              </w:rPr>
              <w:t>6</w:t>
            </w:r>
            <w:r>
              <w:rPr>
                <w:sz w:val="23"/>
                <w:szCs w:val="23"/>
                <w:u w:val="none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743,162,132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148,913,304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E241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360,195,228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E24179" w:rsidRDefault="0078620B" w:rsidP="00A96FC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218,471,702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936A50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highlight w:val="yellow"/>
              </w:rPr>
            </w:pPr>
            <w:r w:rsidRPr="00781679">
              <w:rPr>
                <w:sz w:val="23"/>
                <w:szCs w:val="23"/>
              </w:rPr>
              <w:t>514,462,993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781679" w:rsidRDefault="0078620B" w:rsidP="00D55E35">
            <w:pPr>
              <w:tabs>
                <w:tab w:val="left" w:pos="1151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837,275,143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781679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13,984,28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620B" w:rsidRPr="003720AC" w:rsidRDefault="0078620B" w:rsidP="0078620B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2,</w:t>
            </w:r>
            <w:r>
              <w:rPr>
                <w:sz w:val="23"/>
                <w:szCs w:val="23"/>
              </w:rPr>
              <w:t>836,464,783</w:t>
            </w: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CC078E" w:rsidRDefault="00B067D6" w:rsidP="007B2E6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067D6">
              <w:rPr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422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649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CC078E" w:rsidRDefault="002B13F9" w:rsidP="00D55E3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CC078E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CC078E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CC078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CC078E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CC078E">
              <w:rPr>
                <w:sz w:val="23"/>
                <w:szCs w:val="23"/>
              </w:rPr>
              <w:t>7,839,32</w:t>
            </w:r>
            <w:r w:rsidR="007B2E6A"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CC078E" w:rsidRDefault="007B2E6A" w:rsidP="007B2E6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2B13F9" w:rsidRPr="00CC078E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979</w:t>
            </w:r>
            <w:r w:rsidR="002B13F9" w:rsidRPr="00CC078E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121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CC078E" w:rsidRDefault="00B067D6" w:rsidP="007B2E6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067D6">
              <w:rPr>
                <w:sz w:val="23"/>
                <w:szCs w:val="23"/>
              </w:rPr>
              <w:t>75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131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158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CC078E" w:rsidRDefault="00D74F28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807,31</w:t>
            </w:r>
            <w:r w:rsidR="007B2E6A">
              <w:rPr>
                <w:sz w:val="23"/>
                <w:szCs w:val="23"/>
              </w:rPr>
              <w:t>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CC078E" w:rsidRDefault="00B067D6" w:rsidP="007B2E6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067D6">
              <w:rPr>
                <w:sz w:val="23"/>
                <w:szCs w:val="23"/>
              </w:rPr>
              <w:t>102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179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574</w:t>
            </w: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(235,183,953)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D55E3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D55E35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633637">
              <w:rPr>
                <w:rFonts w:hint="cs"/>
                <w:sz w:val="23"/>
                <w:szCs w:val="23"/>
                <w:cs/>
              </w:rPr>
              <w:t>(</w:t>
            </w:r>
            <w:r w:rsidRPr="00633637">
              <w:rPr>
                <w:sz w:val="23"/>
                <w:szCs w:val="23"/>
              </w:rPr>
              <w:t>119,476,927</w:t>
            </w:r>
            <w:r w:rsidRPr="00633637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(24,845,945)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(379,506,825)</w:t>
            </w:r>
          </w:p>
        </w:tc>
      </w:tr>
      <w:tr w:rsidR="00500D5C" w:rsidRPr="00D4736F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500D5C" w:rsidRPr="002A7EBF" w:rsidRDefault="00500D5C" w:rsidP="002B13F9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Default="00500D5C" w:rsidP="007B2E6A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(3</w:t>
            </w:r>
            <w:r>
              <w:rPr>
                <w:sz w:val="23"/>
                <w:szCs w:val="23"/>
              </w:rPr>
              <w:t>,633)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Pr="00633637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00D5C" w:rsidRPr="00633637" w:rsidRDefault="00500D5C" w:rsidP="00D55E35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(507,300)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Pr="00633637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Pr="00633637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00D5C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Pr="00633637" w:rsidRDefault="00500D5C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00D5C" w:rsidRDefault="00500D5C" w:rsidP="007B2E6A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(510,933)</w:t>
            </w:r>
          </w:p>
        </w:tc>
      </w:tr>
      <w:tr w:rsidR="002B13F9" w:rsidRPr="00D4736F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7B2E6A" w:rsidP="00500D5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B067D6" w:rsidRPr="00B067D6">
              <w:rPr>
                <w:sz w:val="23"/>
                <w:szCs w:val="23"/>
              </w:rPr>
              <w:t>302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994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768</w:t>
            </w:r>
            <w:r w:rsidR="002B13F9"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7B2E6A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(128,791,21</w:t>
            </w:r>
            <w:r w:rsidR="007B2E6A">
              <w:rPr>
                <w:sz w:val="23"/>
                <w:szCs w:val="23"/>
              </w:rPr>
              <w:t>0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500D5C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(3</w:t>
            </w:r>
            <w:r w:rsidR="00500D5C">
              <w:rPr>
                <w:sz w:val="23"/>
                <w:szCs w:val="23"/>
              </w:rPr>
              <w:t>59</w:t>
            </w:r>
            <w:r w:rsidRPr="00633637">
              <w:rPr>
                <w:sz w:val="23"/>
                <w:szCs w:val="23"/>
              </w:rPr>
              <w:t>,</w:t>
            </w:r>
            <w:r w:rsidR="00500D5C">
              <w:rPr>
                <w:sz w:val="23"/>
                <w:szCs w:val="23"/>
              </w:rPr>
              <w:t>687</w:t>
            </w:r>
            <w:r w:rsidRPr="00633637">
              <w:rPr>
                <w:sz w:val="23"/>
                <w:szCs w:val="23"/>
              </w:rPr>
              <w:t>,</w:t>
            </w:r>
            <w:r w:rsidR="00500D5C">
              <w:rPr>
                <w:sz w:val="23"/>
                <w:szCs w:val="23"/>
              </w:rPr>
              <w:t>928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D55E35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(80,349,348)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7B2E6A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(3</w:t>
            </w:r>
            <w:r w:rsidR="007B2E6A">
              <w:rPr>
                <w:sz w:val="23"/>
                <w:szCs w:val="23"/>
              </w:rPr>
              <w:t>44</w:t>
            </w:r>
            <w:r w:rsidRPr="00633637">
              <w:rPr>
                <w:sz w:val="23"/>
                <w:szCs w:val="23"/>
              </w:rPr>
              <w:t>,</w:t>
            </w:r>
            <w:r w:rsidR="007B2E6A">
              <w:rPr>
                <w:sz w:val="23"/>
                <w:szCs w:val="23"/>
              </w:rPr>
              <w:t>299</w:t>
            </w:r>
            <w:r w:rsidRPr="00633637">
              <w:rPr>
                <w:sz w:val="23"/>
                <w:szCs w:val="23"/>
              </w:rPr>
              <w:t>,</w:t>
            </w:r>
            <w:r w:rsidR="007B2E6A">
              <w:rPr>
                <w:sz w:val="23"/>
                <w:szCs w:val="23"/>
              </w:rPr>
              <w:t>115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7B2E6A" w:rsidP="007B2E6A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B067D6" w:rsidRPr="00B067D6">
              <w:rPr>
                <w:sz w:val="23"/>
                <w:szCs w:val="23"/>
              </w:rPr>
              <w:t>245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103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659</w:t>
            </w:r>
            <w:r w:rsidR="002B13F9"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D55E35" w:rsidP="00500D5C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B067D6" w:rsidRPr="00B067D6">
              <w:rPr>
                <w:sz w:val="23"/>
                <w:szCs w:val="23"/>
              </w:rPr>
              <w:t>1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461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226</w:t>
            </w:r>
            <w:r w:rsidR="00B067D6">
              <w:rPr>
                <w:sz w:val="23"/>
                <w:szCs w:val="23"/>
              </w:rPr>
              <w:t>,</w:t>
            </w:r>
            <w:r w:rsidR="00B067D6" w:rsidRPr="00B067D6">
              <w:rPr>
                <w:sz w:val="23"/>
                <w:szCs w:val="23"/>
              </w:rPr>
              <w:t>028</w:t>
            </w:r>
            <w:r w:rsidR="002B13F9" w:rsidRPr="00633637">
              <w:rPr>
                <w:sz w:val="23"/>
                <w:szCs w:val="23"/>
              </w:rPr>
              <w:t>)</w:t>
            </w: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D55E3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13,691,511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D55E35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(13,691,51</w:t>
            </w:r>
            <w:r w:rsidR="00D55E35">
              <w:rPr>
                <w:sz w:val="23"/>
                <w:szCs w:val="23"/>
              </w:rPr>
              <w:t>1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โอนเป็นสินทรัพย์ไม่มีตัวตน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(292,770)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633637" w:rsidRDefault="002B13F9" w:rsidP="002B13F9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(292,770)</w:t>
            </w:r>
          </w:p>
        </w:tc>
      </w:tr>
      <w:tr w:rsidR="00CB44FC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CB44FC" w:rsidRPr="002A7EBF" w:rsidRDefault="00CB44FC" w:rsidP="00CB44FC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bookmarkStart w:id="1" w:name="OLE_LINK12"/>
            <w:bookmarkStart w:id="2" w:name="OLE_LINK13"/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6</w:t>
            </w:r>
            <w:r>
              <w:rPr>
                <w:sz w:val="23"/>
                <w:szCs w:val="23"/>
                <w:u w:val="none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217,402,42</w:t>
            </w:r>
            <w:r w:rsidR="00D55E35">
              <w:rPr>
                <w:sz w:val="23"/>
                <w:szCs w:val="23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7B2E6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20,122,09</w:t>
            </w:r>
            <w:r w:rsidR="007B2E6A">
              <w:rPr>
                <w:sz w:val="23"/>
                <w:szCs w:val="23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D55E35">
            <w:pPr>
              <w:tabs>
                <w:tab w:val="left" w:pos="1189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26,484,75</w:t>
            </w:r>
            <w:r w:rsidR="007B2E6A">
              <w:rPr>
                <w:sz w:val="23"/>
                <w:szCs w:val="23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6A98">
              <w:rPr>
                <w:sz w:val="23"/>
                <w:szCs w:val="23"/>
              </w:rPr>
              <w:t>151,297,05</w:t>
            </w:r>
            <w:r w:rsidR="00D55E35">
              <w:rPr>
                <w:sz w:val="23"/>
                <w:szCs w:val="23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680,994,15</w:t>
            </w:r>
            <w:r w:rsidR="00D55E35">
              <w:rPr>
                <w:sz w:val="23"/>
                <w:szCs w:val="23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807,31</w:t>
            </w:r>
            <w:r w:rsidR="007B2E6A">
              <w:rPr>
                <w:sz w:val="23"/>
                <w:szCs w:val="23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44FC" w:rsidRPr="00633637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1,097,107,80</w:t>
            </w:r>
            <w:r w:rsidR="007B2E6A">
              <w:rPr>
                <w:sz w:val="23"/>
                <w:szCs w:val="23"/>
              </w:rPr>
              <w:t>1</w:t>
            </w:r>
          </w:p>
        </w:tc>
      </w:tr>
      <w:bookmarkEnd w:id="1"/>
      <w:bookmarkEnd w:id="2"/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 xml:space="preserve">1 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มกราคม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25</w:t>
            </w:r>
            <w:r w:rsidRPr="002A7EBF">
              <w:rPr>
                <w:sz w:val="23"/>
                <w:szCs w:val="23"/>
                <w:u w:val="none"/>
              </w:rPr>
              <w:t>6</w:t>
            </w:r>
            <w:r>
              <w:rPr>
                <w:sz w:val="23"/>
                <w:szCs w:val="23"/>
                <w:u w:val="none"/>
              </w:rPr>
              <w:t>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712,509,688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150,964,057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 xml:space="preserve">          354,410,811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205,864,549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403,257,725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560,252,042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2,387,258,872</w:t>
            </w: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ค่าเสื่อมราคาสำหรับปี 25</w:t>
            </w:r>
            <w:r>
              <w:rPr>
                <w:sz w:val="23"/>
                <w:szCs w:val="23"/>
              </w:rPr>
              <w:t>62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rFonts w:hint="cs"/>
                <w:sz w:val="23"/>
                <w:szCs w:val="23"/>
                <w:cs/>
              </w:rPr>
              <w:t>34</w:t>
            </w:r>
            <w:r w:rsidRPr="00021526">
              <w:rPr>
                <w:sz w:val="23"/>
                <w:szCs w:val="23"/>
              </w:rPr>
              <w:t>,073,626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21526">
              <w:rPr>
                <w:sz w:val="23"/>
                <w:szCs w:val="23"/>
              </w:rPr>
              <w:t>577,220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5,753,312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9D5A3A">
              <w:rPr>
                <w:sz w:val="23"/>
                <w:szCs w:val="23"/>
              </w:rPr>
              <w:t>4,053,786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18,363,368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109,094,307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171,915,619</w:t>
            </w:r>
          </w:p>
        </w:tc>
      </w:tr>
      <w:tr w:rsidR="002B13F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21526" w:rsidRDefault="002B13F9" w:rsidP="00D55E35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(49,663,170)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(2,894,570)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9D5A3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9D5A3A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(18,258,911)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(70,816,651)</w:t>
            </w:r>
          </w:p>
        </w:tc>
      </w:tr>
      <w:tr w:rsidR="002B13F9" w:rsidRPr="00D4736F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2B13F9" w:rsidRPr="002A7EBF" w:rsidRDefault="002B13F9" w:rsidP="002B13F9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sz w:val="23"/>
                <w:szCs w:val="23"/>
                <w:u w:val="none"/>
              </w:rPr>
              <w:t>6</w:t>
            </w:r>
            <w:r>
              <w:rPr>
                <w:sz w:val="23"/>
                <w:szCs w:val="23"/>
                <w:u w:val="none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696,920,144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02152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148,646,707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360,164,123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9D5A3A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209,9</w:t>
            </w:r>
            <w:r>
              <w:rPr>
                <w:rFonts w:hint="cs"/>
                <w:sz w:val="23"/>
                <w:szCs w:val="23"/>
                <w:cs/>
              </w:rPr>
              <w:t>1</w:t>
            </w:r>
            <w:r>
              <w:rPr>
                <w:sz w:val="23"/>
                <w:szCs w:val="23"/>
              </w:rPr>
              <w:t>8,335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403,362,182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669,346,349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2B13F9" w:rsidRPr="000D4FF6" w:rsidRDefault="002B13F9" w:rsidP="002B13F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B13F9" w:rsidRPr="000D4FF6" w:rsidRDefault="002B13F9" w:rsidP="002B13F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2,488,357,840</w:t>
            </w:r>
          </w:p>
        </w:tc>
      </w:tr>
      <w:tr w:rsidR="00CB44FC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CB44FC" w:rsidRPr="002A7EBF" w:rsidRDefault="00CB44FC" w:rsidP="00CB44FC">
            <w:pPr>
              <w:ind w:right="-72"/>
              <w:jc w:val="both"/>
              <w:rPr>
                <w:sz w:val="23"/>
                <w:szCs w:val="23"/>
              </w:rPr>
            </w:pPr>
            <w:bookmarkStart w:id="3" w:name="OLE_LINK16"/>
            <w:bookmarkStart w:id="4" w:name="OLE_LINK17"/>
            <w:r w:rsidRPr="002A7EBF">
              <w:rPr>
                <w:sz w:val="23"/>
                <w:szCs w:val="23"/>
                <w:cs/>
              </w:rPr>
              <w:t>ค่าเสื่อมราคาสำหรับปี 25</w:t>
            </w:r>
            <w:r w:rsidRPr="002A7EBF">
              <w:rPr>
                <w:rFonts w:hint="cs"/>
                <w:sz w:val="23"/>
                <w:szCs w:val="23"/>
                <w:cs/>
              </w:rPr>
              <w:t>6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17,243,20</w:t>
            </w:r>
            <w:r w:rsidR="00D55E35"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D55E35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B671EC">
              <w:rPr>
                <w:sz w:val="23"/>
                <w:szCs w:val="23"/>
              </w:rPr>
              <w:t>190,53</w:t>
            </w:r>
            <w:r w:rsidR="00D55E35">
              <w:rPr>
                <w:sz w:val="23"/>
                <w:szCs w:val="23"/>
              </w:rPr>
              <w:t>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8,102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B671EC">
              <w:rPr>
                <w:sz w:val="23"/>
                <w:szCs w:val="23"/>
              </w:rPr>
              <w:t>3,399,060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14,194,583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100,255,95</w:t>
            </w:r>
            <w:r w:rsidR="00D55E35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135,291,4</w:t>
            </w:r>
            <w:r w:rsidR="00D74F28">
              <w:rPr>
                <w:sz w:val="23"/>
                <w:szCs w:val="23"/>
              </w:rPr>
              <w:t>40</w:t>
            </w:r>
          </w:p>
        </w:tc>
      </w:tr>
      <w:bookmarkEnd w:id="3"/>
      <w:bookmarkEnd w:id="4"/>
      <w:tr w:rsidR="00CB44FC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CB44FC" w:rsidRPr="002A7EBF" w:rsidRDefault="00586BAF" w:rsidP="00CB44FC">
            <w:pPr>
              <w:ind w:right="-72"/>
              <w:jc w:val="both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ลดลงจากการจำหน่า</w:t>
            </w:r>
            <w:r w:rsidR="00CB44FC">
              <w:rPr>
                <w:rFonts w:hint="cs"/>
                <w:sz w:val="23"/>
                <w:szCs w:val="23"/>
                <w:cs/>
              </w:rPr>
              <w:t>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CB44FC" w:rsidP="00A96FC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(222,835,100)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D55E35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Pr="000D6A98">
              <w:rPr>
                <w:sz w:val="23"/>
                <w:szCs w:val="23"/>
              </w:rPr>
              <w:t>118</w:t>
            </w:r>
            <w:r>
              <w:rPr>
                <w:sz w:val="23"/>
                <w:szCs w:val="23"/>
              </w:rPr>
              <w:t>,</w:t>
            </w:r>
            <w:r w:rsidRPr="000D6A98">
              <w:rPr>
                <w:sz w:val="23"/>
                <w:szCs w:val="23"/>
              </w:rPr>
              <w:t>012</w:t>
            </w:r>
            <w:r>
              <w:rPr>
                <w:sz w:val="23"/>
                <w:szCs w:val="23"/>
              </w:rPr>
              <w:t>,</w:t>
            </w:r>
            <w:r w:rsidRPr="000D6A98">
              <w:rPr>
                <w:sz w:val="23"/>
                <w:szCs w:val="23"/>
              </w:rPr>
              <w:t>589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A96FC0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(19,991,382)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CB44FC" w:rsidP="00A96FC0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(360,839,071)</w:t>
            </w:r>
          </w:p>
        </w:tc>
      </w:tr>
      <w:tr w:rsidR="00500D5C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500D5C" w:rsidRDefault="00500D5C" w:rsidP="00CB44FC">
            <w:pPr>
              <w:ind w:right="-72"/>
              <w:jc w:val="both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0D5C" w:rsidRDefault="00500D5C" w:rsidP="00A96FC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(3,632)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Default="00500D5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00D5C" w:rsidRDefault="00500D5C" w:rsidP="00500D5C">
            <w:pPr>
              <w:spacing w:line="211" w:lineRule="auto"/>
              <w:ind w:left="177" w:right="6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(507,298)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0D5C" w:rsidRDefault="00500D5C" w:rsidP="00500D5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00D5C" w:rsidRDefault="00500D5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0D5C" w:rsidRDefault="00500D5C" w:rsidP="00A96FC0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(510,930)</w:t>
            </w:r>
          </w:p>
        </w:tc>
      </w:tr>
      <w:tr w:rsidR="00CB44FC" w:rsidRPr="00FF012E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CB44FC" w:rsidRPr="002A7EBF" w:rsidRDefault="00CB44FC" w:rsidP="00CB44FC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500D5C" w:rsidP="00500D5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(298,542</w:t>
            </w:r>
            <w:r w:rsidR="00CB44FC" w:rsidRPr="00B671E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347</w:t>
            </w:r>
            <w:r w:rsidR="00CB44FC" w:rsidRPr="00B671EC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(</w:t>
            </w:r>
            <w:r w:rsidRPr="000D6A98">
              <w:rPr>
                <w:sz w:val="23"/>
                <w:szCs w:val="23"/>
              </w:rPr>
              <w:t>128</w:t>
            </w:r>
            <w:r>
              <w:rPr>
                <w:sz w:val="23"/>
                <w:szCs w:val="23"/>
              </w:rPr>
              <w:t>,</w:t>
            </w:r>
            <w:r w:rsidRPr="000D6A98">
              <w:rPr>
                <w:sz w:val="23"/>
                <w:szCs w:val="23"/>
              </w:rPr>
              <w:t>715</w:t>
            </w:r>
            <w:r>
              <w:rPr>
                <w:sz w:val="23"/>
                <w:szCs w:val="23"/>
              </w:rPr>
              <w:t>,</w:t>
            </w:r>
            <w:r w:rsidR="007B2E6A">
              <w:rPr>
                <w:sz w:val="23"/>
                <w:szCs w:val="23"/>
              </w:rPr>
              <w:t>316</w:t>
            </w:r>
            <w:r w:rsidRPr="00B671EC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B44FC" w:rsidRPr="00B671EC" w:rsidRDefault="00500D5C" w:rsidP="00500D5C">
            <w:pPr>
              <w:spacing w:line="211" w:lineRule="auto"/>
              <w:ind w:left="177" w:right="6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(359</w:t>
            </w:r>
            <w:r w:rsidR="00CB44FC" w:rsidRPr="00B671E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664,927</w:t>
            </w:r>
            <w:r w:rsidR="00CB44FC" w:rsidRPr="00B671EC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7B2E6A" w:rsidP="00D55E35">
            <w:pPr>
              <w:spacing w:line="211" w:lineRule="auto"/>
              <w:ind w:left="-142" w:right="54"/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(79,762,900</w:t>
            </w:r>
            <w:r w:rsidR="00CB44FC" w:rsidRPr="00B671EC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(321,534,466)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7B2E6A" w:rsidP="00D55E35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(244,889,764</w:t>
            </w:r>
            <w:r w:rsidR="00CB44FC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B44FC" w:rsidRPr="00B671EC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44FC" w:rsidRPr="00B671EC" w:rsidRDefault="00D74F28" w:rsidP="00500D5C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(1,433,</w:t>
            </w:r>
            <w:r w:rsidR="00500D5C">
              <w:rPr>
                <w:sz w:val="23"/>
                <w:szCs w:val="23"/>
              </w:rPr>
              <w:t>109</w:t>
            </w:r>
            <w:r>
              <w:rPr>
                <w:sz w:val="23"/>
                <w:szCs w:val="23"/>
              </w:rPr>
              <w:t>,</w:t>
            </w:r>
            <w:r w:rsidR="00500D5C">
              <w:rPr>
                <w:sz w:val="23"/>
                <w:szCs w:val="23"/>
              </w:rPr>
              <w:t>720</w:t>
            </w:r>
            <w:r w:rsidR="00CB44FC" w:rsidRPr="00B671EC">
              <w:rPr>
                <w:sz w:val="23"/>
                <w:szCs w:val="23"/>
              </w:rPr>
              <w:t>)</w:t>
            </w:r>
          </w:p>
        </w:tc>
      </w:tr>
      <w:tr w:rsidR="00CB44FC" w:rsidRPr="003720AC" w:rsidTr="00C84FF0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CB44FC" w:rsidRPr="002A7EBF" w:rsidRDefault="00CB44FC" w:rsidP="00CB44FC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6</w:t>
            </w:r>
            <w:r>
              <w:rPr>
                <w:sz w:val="23"/>
                <w:szCs w:val="23"/>
                <w:u w:val="none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192,782,273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20,121,92</w:t>
            </w:r>
            <w:r w:rsidR="007B2E6A">
              <w:rPr>
                <w:sz w:val="23"/>
                <w:szCs w:val="23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CB44FC" w:rsidRPr="000A5361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15,541,90</w:t>
            </w:r>
            <w:r w:rsidR="007B2E6A">
              <w:rPr>
                <w:sz w:val="23"/>
                <w:szCs w:val="23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76,030,917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524,712,53</w:t>
            </w:r>
            <w:r w:rsidR="007B2E6A">
              <w:rPr>
                <w:sz w:val="23"/>
                <w:szCs w:val="23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CB44FC" w:rsidRPr="000A5361" w:rsidRDefault="00CB44FC" w:rsidP="00CB44FC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829,189,55</w:t>
            </w:r>
            <w:r w:rsidR="007B2E6A">
              <w:rPr>
                <w:sz w:val="23"/>
                <w:szCs w:val="23"/>
              </w:rPr>
              <w:t>9</w:t>
            </w:r>
          </w:p>
        </w:tc>
      </w:tr>
      <w:tr w:rsidR="00CB44FC" w:rsidRPr="00D4736F" w:rsidTr="00C84FF0">
        <w:trPr>
          <w:cantSplit/>
          <w:trHeight w:hRule="exact" w:val="284"/>
        </w:trPr>
        <w:tc>
          <w:tcPr>
            <w:tcW w:w="30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B44FC" w:rsidRPr="002A7EBF" w:rsidRDefault="00CB44FC" w:rsidP="00CB44FC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B44FC" w:rsidRPr="00021526" w:rsidRDefault="00CB44FC" w:rsidP="00CB44F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021526" w:rsidRDefault="00CB44FC" w:rsidP="00CB44F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2A7EBF" w:rsidRDefault="00CB44FC" w:rsidP="00CB44F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2A7EBF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CB44FC" w:rsidRPr="00D4736F" w:rsidTr="00C84FF0">
        <w:trPr>
          <w:cantSplit/>
          <w:trHeight w:hRule="exact" w:val="284"/>
        </w:trPr>
        <w:tc>
          <w:tcPr>
            <w:tcW w:w="30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B44FC" w:rsidRPr="002A7EBF" w:rsidRDefault="00CB44FC" w:rsidP="00CB44FC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31 ธันวาคม 25</w:t>
            </w:r>
            <w:r w:rsidRPr="002A7EBF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2152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46,241,988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2152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266,597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2152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21526">
              <w:rPr>
                <w:sz w:val="23"/>
                <w:szCs w:val="23"/>
              </w:rPr>
              <w:t>31,105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8</w:t>
            </w:r>
            <w:r>
              <w:rPr>
                <w:sz w:val="23"/>
                <w:szCs w:val="23"/>
              </w:rPr>
              <w:t>,</w:t>
            </w:r>
            <w:r>
              <w:rPr>
                <w:rFonts w:hint="cs"/>
                <w:sz w:val="23"/>
                <w:szCs w:val="23"/>
                <w:cs/>
              </w:rPr>
              <w:t>553</w:t>
            </w:r>
            <w:r>
              <w:rPr>
                <w:sz w:val="23"/>
                <w:szCs w:val="23"/>
              </w:rPr>
              <w:t>,367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111,100,811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167,928,794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13</w:t>
            </w:r>
            <w:r>
              <w:rPr>
                <w:sz w:val="23"/>
                <w:szCs w:val="23"/>
              </w:rPr>
              <w:t>,984,281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44FC" w:rsidRPr="000D4FF6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D4FF6">
              <w:rPr>
                <w:sz w:val="23"/>
                <w:szCs w:val="23"/>
              </w:rPr>
              <w:t>348,106,943</w:t>
            </w:r>
          </w:p>
        </w:tc>
      </w:tr>
      <w:tr w:rsidR="00CB44FC" w:rsidRPr="005E3B64" w:rsidTr="00C84FF0">
        <w:trPr>
          <w:cantSplit/>
          <w:trHeight w:val="32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44FC" w:rsidRPr="002A7EBF" w:rsidRDefault="00CB44FC" w:rsidP="00CB44FC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cs/>
              </w:rPr>
              <w:t>6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24,620,15</w:t>
            </w:r>
            <w:r w:rsidR="00D55E35">
              <w:rPr>
                <w:sz w:val="23"/>
                <w:szCs w:val="23"/>
              </w:rPr>
              <w:t>4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16</w:t>
            </w:r>
            <w:r w:rsidR="00D55E35">
              <w:rPr>
                <w:sz w:val="23"/>
                <w:szCs w:val="23"/>
              </w:rPr>
              <w:t>8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CB44FC" w:rsidP="00A96FC0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0A5361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10,942,849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D55E35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75,266,137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D55E35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156,281,61</w:t>
            </w:r>
            <w:r w:rsidR="007B2E6A">
              <w:rPr>
                <w:sz w:val="23"/>
                <w:szCs w:val="23"/>
              </w:rPr>
              <w:t>6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D55E35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807,31</w:t>
            </w:r>
            <w:r w:rsidR="007B2E6A">
              <w:rPr>
                <w:sz w:val="23"/>
                <w:szCs w:val="23"/>
              </w:rPr>
              <w:t>8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B44FC" w:rsidRPr="000A5361" w:rsidRDefault="00CB44FC" w:rsidP="00CB44FC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A5361">
              <w:rPr>
                <w:sz w:val="23"/>
                <w:szCs w:val="23"/>
              </w:rPr>
              <w:t>267,918,242</w:t>
            </w:r>
          </w:p>
        </w:tc>
      </w:tr>
    </w:tbl>
    <w:p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</w:rPr>
        <w:sectPr w:rsidR="00D1283B" w:rsidSect="00C9117A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:rsidR="00873B33" w:rsidRPr="00D4736F" w:rsidRDefault="00873B33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  <w:r w:rsidR="0087673D"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</w:p>
    <w:tbl>
      <w:tblPr>
        <w:tblpPr w:leftFromText="180" w:rightFromText="180" w:vertAnchor="text" w:tblpX="817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2328"/>
        <w:gridCol w:w="2329"/>
        <w:gridCol w:w="2329"/>
        <w:gridCol w:w="2329"/>
        <w:gridCol w:w="2329"/>
      </w:tblGrid>
      <w:tr w:rsidR="0087673D" w:rsidRPr="00D4736F" w:rsidTr="0087673D">
        <w:trPr>
          <w:cantSplit/>
        </w:trPr>
        <w:tc>
          <w:tcPr>
            <w:tcW w:w="3348" w:type="dxa"/>
            <w:vMerge w:val="restart"/>
            <w:vAlign w:val="center"/>
          </w:tcPr>
          <w:p w:rsidR="0087673D" w:rsidRPr="00D4736F" w:rsidRDefault="0087673D" w:rsidP="00606033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644" w:type="dxa"/>
            <w:gridSpan w:val="5"/>
            <w:tcBorders>
              <w:left w:val="nil"/>
            </w:tcBorders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vMerge/>
            <w:vAlign w:val="bottom"/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8" w:type="dxa"/>
            <w:vAlign w:val="bottom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bottom w:val="nil"/>
            </w:tcBorders>
          </w:tcPr>
          <w:p w:rsidR="0087673D" w:rsidRPr="00643483" w:rsidRDefault="0087673D" w:rsidP="00606033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28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53</w:t>
            </w:r>
            <w:r>
              <w:rPr>
                <w:sz w:val="30"/>
                <w:szCs w:val="30"/>
              </w:rPr>
              <w:t>,047,399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49,727</w:t>
            </w:r>
            <w:r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792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034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27</w:t>
            </w:r>
            <w:r>
              <w:rPr>
                <w:sz w:val="30"/>
                <w:szCs w:val="30"/>
              </w:rPr>
              <w:t>,689,279</w:t>
            </w: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2,494</w:t>
            </w:r>
            <w:r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7,200,000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9,694</w:t>
            </w:r>
            <w:r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342</w:t>
            </w:r>
          </w:p>
        </w:tc>
      </w:tr>
      <w:tr w:rsidR="0078620B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78620B" w:rsidRPr="009F0694" w:rsidRDefault="0078620B" w:rsidP="0078620B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9F0694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469,505</w:t>
            </w:r>
            <w:r w:rsidRPr="009F069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9F0694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9F0694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9F0694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9F0694" w:rsidRDefault="0078620B" w:rsidP="0078620B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9F0694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469,505</w:t>
            </w:r>
            <w:r w:rsidRPr="009F0694">
              <w:rPr>
                <w:sz w:val="30"/>
                <w:szCs w:val="30"/>
                <w:cs/>
              </w:rPr>
              <w:t>)</w:t>
            </w: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55</w:t>
            </w:r>
            <w:r>
              <w:rPr>
                <w:sz w:val="30"/>
                <w:szCs w:val="30"/>
              </w:rPr>
              <w:t>,072</w:t>
            </w:r>
            <w:r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236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20</w:t>
            </w:r>
            <w:r w:rsidRPr="009F0694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56,9</w:t>
            </w:r>
            <w:r w:rsidRPr="009F0694">
              <w:rPr>
                <w:sz w:val="30"/>
                <w:szCs w:val="30"/>
              </w:rPr>
              <w:t>27,751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rFonts w:hint="cs"/>
                <w:sz w:val="30"/>
                <w:szCs w:val="30"/>
                <w:cs/>
              </w:rPr>
              <w:t>4</w:t>
            </w:r>
            <w:r w:rsidRPr="009F0694">
              <w:rPr>
                <w:sz w:val="30"/>
                <w:szCs w:val="30"/>
                <w:cs/>
              </w:rPr>
              <w:t>,</w:t>
            </w:r>
            <w:r w:rsidRPr="009F0694">
              <w:rPr>
                <w:rFonts w:hint="cs"/>
                <w:sz w:val="30"/>
                <w:szCs w:val="30"/>
                <w:cs/>
              </w:rPr>
              <w:t>792</w:t>
            </w:r>
            <w:r w:rsidRPr="009F0694">
              <w:rPr>
                <w:sz w:val="30"/>
                <w:szCs w:val="30"/>
                <w:cs/>
              </w:rPr>
              <w:t>,</w:t>
            </w:r>
            <w:r w:rsidRPr="009F0694">
              <w:rPr>
                <w:rFonts w:hint="cs"/>
                <w:sz w:val="30"/>
                <w:szCs w:val="30"/>
                <w:cs/>
              </w:rPr>
              <w:t>034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9F0694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36</w:t>
            </w:r>
            <w:r>
              <w:rPr>
                <w:sz w:val="30"/>
                <w:szCs w:val="30"/>
              </w:rPr>
              <w:t>,914</w:t>
            </w:r>
            <w:r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116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643483" w:rsidRDefault="0087673D" w:rsidP="00DB4296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333E9D" w:rsidRDefault="00333E9D" w:rsidP="002F454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5,692</w:t>
            </w:r>
            <w:r w:rsidR="00643483"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502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333E9D" w:rsidRDefault="0087673D" w:rsidP="00794F5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333E9D" w:rsidRDefault="00333E9D" w:rsidP="000B001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22,201</w:t>
            </w:r>
            <w:r w:rsidR="000B0010"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608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333E9D" w:rsidRDefault="00333E9D" w:rsidP="00333E9D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105</w:t>
            </w:r>
            <w:r>
              <w:rPr>
                <w:sz w:val="30"/>
                <w:szCs w:val="30"/>
              </w:rPr>
              <w:t>,28</w:t>
            </w:r>
            <w:r w:rsidR="00DE11E1">
              <w:rPr>
                <w:sz w:val="30"/>
                <w:szCs w:val="30"/>
              </w:rPr>
              <w:t>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333E9D" w:rsidRDefault="008445B8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</w:t>
            </w:r>
            <w:r w:rsidR="000726F0"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999</w:t>
            </w:r>
            <w:r w:rsidR="0087673D"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39</w:t>
            </w:r>
            <w:r w:rsidR="00DE11E1">
              <w:rPr>
                <w:sz w:val="30"/>
                <w:szCs w:val="30"/>
              </w:rPr>
              <w:t>0</w:t>
            </w:r>
          </w:p>
        </w:tc>
      </w:tr>
      <w:tr w:rsidR="00333E9D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333E9D" w:rsidRPr="00643483" w:rsidRDefault="00333E9D" w:rsidP="00333E9D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333E9D" w:rsidRPr="00333E9D" w:rsidRDefault="00333E9D" w:rsidP="00333E9D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359,507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333E9D" w:rsidRPr="00333E9D" w:rsidRDefault="00333E9D" w:rsidP="00333E9D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333E9D" w:rsidRPr="00333E9D" w:rsidRDefault="00333E9D" w:rsidP="00333E9D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 w:rsidR="00FD2BC3">
              <w:rPr>
                <w:sz w:val="30"/>
                <w:szCs w:val="30"/>
              </w:rPr>
              <w:t>488,24</w:t>
            </w:r>
            <w:r w:rsidR="0088698A">
              <w:rPr>
                <w:sz w:val="30"/>
                <w:szCs w:val="30"/>
              </w:rPr>
              <w:t>8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333E9D" w:rsidRPr="00333E9D" w:rsidRDefault="00333E9D" w:rsidP="00333E9D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333E9D" w:rsidRPr="00333E9D" w:rsidRDefault="00333E9D" w:rsidP="00333E9D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 w:rsidR="00FD2BC3">
              <w:rPr>
                <w:sz w:val="30"/>
                <w:szCs w:val="30"/>
              </w:rPr>
              <w:t>847,75</w:t>
            </w:r>
            <w:r w:rsidR="0088698A">
              <w:rPr>
                <w:sz w:val="30"/>
                <w:szCs w:val="30"/>
              </w:rPr>
              <w:t>5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78620B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7862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333E9D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1</w:t>
            </w:r>
            <w:r w:rsidR="00333E9D">
              <w:rPr>
                <w:rFonts w:hint="cs"/>
                <w:sz w:val="30"/>
                <w:szCs w:val="30"/>
                <w:cs/>
              </w:rPr>
              <w:t>60</w:t>
            </w:r>
            <w:r w:rsidR="00333E9D">
              <w:rPr>
                <w:sz w:val="30"/>
                <w:szCs w:val="30"/>
              </w:rPr>
              <w:t>,405</w:t>
            </w:r>
            <w:r w:rsidR="00643483" w:rsidRPr="00333E9D">
              <w:rPr>
                <w:sz w:val="30"/>
                <w:szCs w:val="30"/>
              </w:rPr>
              <w:t>,</w:t>
            </w:r>
            <w:r w:rsidR="00AE2A4E" w:rsidRPr="00333E9D">
              <w:rPr>
                <w:sz w:val="30"/>
                <w:szCs w:val="30"/>
              </w:rPr>
              <w:t>23</w:t>
            </w:r>
            <w:r w:rsidR="00333E9D">
              <w:rPr>
                <w:sz w:val="30"/>
                <w:szCs w:val="30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333E9D" w:rsidRDefault="0087673D" w:rsidP="00DB429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20</w:t>
            </w:r>
            <w:r w:rsidRPr="00333E9D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333E9D" w:rsidRDefault="00333E9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78,641</w:t>
            </w:r>
            <w:r w:rsidR="0087673D"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</w:t>
            </w:r>
            <w:r w:rsidR="0088698A">
              <w:rPr>
                <w:sz w:val="30"/>
                <w:szCs w:val="30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333E9D" w:rsidRDefault="00E867AD" w:rsidP="005263B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rFonts w:hint="cs"/>
                <w:sz w:val="30"/>
                <w:szCs w:val="30"/>
                <w:cs/>
              </w:rPr>
              <w:t>4</w:t>
            </w:r>
            <w:r w:rsidR="0087673D" w:rsidRPr="00333E9D">
              <w:rPr>
                <w:sz w:val="30"/>
                <w:szCs w:val="30"/>
                <w:cs/>
              </w:rPr>
              <w:t>,</w:t>
            </w:r>
            <w:r w:rsidR="00333E9D">
              <w:rPr>
                <w:rFonts w:hint="cs"/>
                <w:sz w:val="30"/>
                <w:szCs w:val="30"/>
                <w:cs/>
              </w:rPr>
              <w:t>897</w:t>
            </w:r>
            <w:r w:rsidR="0087673D" w:rsidRPr="00333E9D">
              <w:rPr>
                <w:sz w:val="30"/>
                <w:szCs w:val="30"/>
                <w:cs/>
              </w:rPr>
              <w:t>,</w:t>
            </w:r>
            <w:r w:rsidR="00333E9D">
              <w:rPr>
                <w:rFonts w:hint="cs"/>
                <w:sz w:val="30"/>
                <w:szCs w:val="30"/>
                <w:cs/>
              </w:rPr>
              <w:t>31</w:t>
            </w:r>
            <w:r w:rsidR="005263B9">
              <w:rPr>
                <w:sz w:val="30"/>
                <w:szCs w:val="30"/>
              </w:rPr>
              <w:t>4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333E9D" w:rsidRDefault="0087673D" w:rsidP="005263B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2</w:t>
            </w:r>
            <w:r w:rsidR="008445B8">
              <w:rPr>
                <w:rFonts w:hint="cs"/>
                <w:sz w:val="30"/>
                <w:szCs w:val="30"/>
                <w:cs/>
              </w:rPr>
              <w:t>64</w:t>
            </w:r>
            <w:r w:rsidR="008445B8">
              <w:rPr>
                <w:sz w:val="30"/>
                <w:szCs w:val="30"/>
              </w:rPr>
              <w:t>,065</w:t>
            </w:r>
            <w:r w:rsidR="00E867AD" w:rsidRPr="00333E9D">
              <w:rPr>
                <w:sz w:val="30"/>
                <w:szCs w:val="30"/>
              </w:rPr>
              <w:t>,</w:t>
            </w:r>
            <w:r w:rsidR="008445B8">
              <w:rPr>
                <w:sz w:val="30"/>
                <w:szCs w:val="30"/>
              </w:rPr>
              <w:t>75</w:t>
            </w:r>
            <w:r w:rsidR="0088698A">
              <w:rPr>
                <w:sz w:val="30"/>
                <w:szCs w:val="30"/>
              </w:rPr>
              <w:t>1</w:t>
            </w:r>
          </w:p>
        </w:tc>
      </w:tr>
      <w:tr w:rsidR="0087673D" w:rsidRPr="00D4736F" w:rsidTr="00E35C8D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39</w:t>
            </w:r>
            <w:r>
              <w:rPr>
                <w:sz w:val="30"/>
                <w:szCs w:val="30"/>
              </w:rPr>
              <w:t>,039,118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045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58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>
              <w:rPr>
                <w:sz w:val="30"/>
                <w:szCs w:val="30"/>
              </w:rPr>
              <w:t>,480,209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1,964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880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191,529,792</w:t>
            </w: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6,029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567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616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2,964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832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875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9,884,579</w:t>
            </w: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78620B" w:rsidRPr="00501FAC" w:rsidRDefault="0078620B" w:rsidP="0078620B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466,155</w:t>
            </w:r>
            <w:r w:rsidRPr="00501FA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501FAC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501FAC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501FAC" w:rsidRDefault="0078620B" w:rsidP="0078620B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78620B" w:rsidRPr="00501FAC" w:rsidRDefault="0078620B" w:rsidP="0078620B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466,155</w:t>
            </w:r>
            <w:r w:rsidRPr="00501FAC">
              <w:rPr>
                <w:sz w:val="30"/>
                <w:szCs w:val="30"/>
                <w:cs/>
              </w:rPr>
              <w:t>)</w:t>
            </w: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44</w:t>
            </w:r>
            <w:r>
              <w:rPr>
                <w:sz w:val="30"/>
                <w:szCs w:val="30"/>
              </w:rPr>
              <w:t>,602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530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rFonts w:hint="cs"/>
                <w:sz w:val="30"/>
                <w:szCs w:val="30"/>
                <w:cs/>
              </w:rPr>
              <w:t>20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103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201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,444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730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2,797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755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78620B" w:rsidRPr="00501FAC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200,948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216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78620B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256</w:t>
            </w:r>
            <w:r w:rsidR="007862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6,317</w:t>
            </w:r>
            <w:r w:rsidR="00643483" w:rsidRPr="008445B8">
              <w:rPr>
                <w:sz w:val="30"/>
                <w:szCs w:val="30"/>
              </w:rPr>
              <w:t>,</w:t>
            </w:r>
            <w:r w:rsidR="0032144E">
              <w:rPr>
                <w:sz w:val="30"/>
                <w:szCs w:val="30"/>
              </w:rPr>
              <w:t>046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  <w:r w:rsidR="00B055F4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72</w:t>
            </w:r>
            <w:r w:rsidR="00D74F28">
              <w:rPr>
                <w:sz w:val="30"/>
                <w:szCs w:val="30"/>
              </w:rPr>
              <w:t>6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9F61AC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957</w:t>
            </w:r>
            <w:r w:rsidR="005E3B64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</w:t>
            </w:r>
            <w:r w:rsidR="0088698A">
              <w:rPr>
                <w:sz w:val="30"/>
                <w:szCs w:val="30"/>
              </w:rPr>
              <w:t>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684</w:t>
            </w:r>
            <w:r w:rsidR="005E3B64" w:rsidRPr="008445B8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18</w:t>
            </w:r>
            <w:r w:rsidR="0088698A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10,977</w:t>
            </w:r>
            <w:r w:rsidR="00F91D1B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953</w:t>
            </w:r>
          </w:p>
        </w:tc>
      </w:tr>
      <w:tr w:rsidR="008445B8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445B8" w:rsidRPr="00643483" w:rsidRDefault="008445B8" w:rsidP="008445B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8445B8" w:rsidRPr="008445B8" w:rsidRDefault="008445B8" w:rsidP="00DE11E1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(</w:t>
            </w:r>
            <w:r w:rsidR="00FD2BC3">
              <w:rPr>
                <w:sz w:val="30"/>
                <w:szCs w:val="30"/>
              </w:rPr>
              <w:t>352,35</w:t>
            </w:r>
            <w:r w:rsidR="0088698A">
              <w:rPr>
                <w:sz w:val="30"/>
                <w:szCs w:val="30"/>
              </w:rPr>
              <w:t>0</w:t>
            </w:r>
            <w:r w:rsidRPr="008445B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445B8" w:rsidRPr="008445B8" w:rsidRDefault="008445B8" w:rsidP="008445B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445B8" w:rsidRPr="00333E9D" w:rsidRDefault="008445B8" w:rsidP="008445B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247,023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445B8" w:rsidRPr="008445B8" w:rsidRDefault="008445B8" w:rsidP="008445B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445B8" w:rsidRPr="008445B8" w:rsidRDefault="008445B8" w:rsidP="00DE11E1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(</w:t>
            </w:r>
            <w:r w:rsidR="00FD2BC3">
              <w:rPr>
                <w:sz w:val="30"/>
                <w:szCs w:val="30"/>
              </w:rPr>
              <w:t>599,37</w:t>
            </w:r>
            <w:r w:rsidR="0088698A">
              <w:rPr>
                <w:sz w:val="30"/>
                <w:szCs w:val="30"/>
              </w:rPr>
              <w:t>3</w:t>
            </w:r>
            <w:r w:rsidRPr="008445B8">
              <w:rPr>
                <w:sz w:val="30"/>
                <w:szCs w:val="30"/>
                <w:cs/>
              </w:rPr>
              <w:t>)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</w:tcBorders>
          </w:tcPr>
          <w:p w:rsidR="005E3B64" w:rsidRPr="00643483" w:rsidRDefault="005E3B64" w:rsidP="0078620B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7862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5E3B64" w:rsidRPr="008445B8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sz w:val="30"/>
                <w:szCs w:val="30"/>
              </w:rPr>
              <w:t>1</w:t>
            </w:r>
            <w:r w:rsidR="008445B8">
              <w:rPr>
                <w:rFonts w:hint="cs"/>
                <w:sz w:val="30"/>
                <w:szCs w:val="30"/>
                <w:cs/>
              </w:rPr>
              <w:t>50</w:t>
            </w:r>
            <w:r w:rsidR="008445B8">
              <w:rPr>
                <w:sz w:val="30"/>
                <w:szCs w:val="30"/>
              </w:rPr>
              <w:t>,567</w:t>
            </w:r>
            <w:r w:rsidR="00643483" w:rsidRPr="008445B8">
              <w:rPr>
                <w:sz w:val="30"/>
                <w:szCs w:val="30"/>
              </w:rPr>
              <w:t>,</w:t>
            </w:r>
            <w:r w:rsidR="008445B8">
              <w:rPr>
                <w:sz w:val="30"/>
                <w:szCs w:val="30"/>
              </w:rPr>
              <w:t>22</w:t>
            </w:r>
            <w:r w:rsidR="0088698A">
              <w:rPr>
                <w:sz w:val="30"/>
                <w:szCs w:val="30"/>
              </w:rPr>
              <w:t>6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64" w:rsidRPr="008445B8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rFonts w:hint="cs"/>
                <w:sz w:val="30"/>
                <w:szCs w:val="30"/>
                <w:cs/>
              </w:rPr>
              <w:t>20</w:t>
            </w:r>
            <w:r w:rsidR="005E3B64" w:rsidRPr="008445B8">
              <w:rPr>
                <w:sz w:val="30"/>
                <w:szCs w:val="30"/>
                <w:cs/>
              </w:rPr>
              <w:t>,</w:t>
            </w:r>
            <w:r w:rsidR="00501FAC" w:rsidRPr="008445B8">
              <w:rPr>
                <w:rFonts w:hint="cs"/>
                <w:sz w:val="30"/>
                <w:szCs w:val="30"/>
                <w:cs/>
              </w:rPr>
              <w:t>1</w:t>
            </w:r>
            <w:r w:rsidR="008445B8">
              <w:rPr>
                <w:rFonts w:hint="cs"/>
                <w:sz w:val="30"/>
                <w:szCs w:val="30"/>
                <w:cs/>
              </w:rPr>
              <w:t>21</w:t>
            </w:r>
            <w:r w:rsidR="005E3B64" w:rsidRPr="008445B8">
              <w:rPr>
                <w:sz w:val="30"/>
                <w:szCs w:val="30"/>
                <w:cs/>
              </w:rPr>
              <w:t>,</w:t>
            </w:r>
            <w:r w:rsidR="008445B8">
              <w:rPr>
                <w:rFonts w:hint="cs"/>
                <w:sz w:val="30"/>
                <w:szCs w:val="30"/>
                <w:cs/>
              </w:rPr>
              <w:t>92</w:t>
            </w:r>
            <w:r w:rsidR="00D74F28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64" w:rsidRPr="008445B8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sz w:val="30"/>
                <w:szCs w:val="30"/>
              </w:rPr>
              <w:t>3</w:t>
            </w:r>
            <w:r w:rsidR="008445B8">
              <w:rPr>
                <w:rFonts w:hint="cs"/>
                <w:sz w:val="30"/>
                <w:szCs w:val="30"/>
                <w:cs/>
              </w:rPr>
              <w:t>7</w:t>
            </w:r>
            <w:r w:rsidR="008445B8">
              <w:rPr>
                <w:sz w:val="30"/>
                <w:szCs w:val="30"/>
              </w:rPr>
              <w:t>,155</w:t>
            </w:r>
            <w:r w:rsidR="00E867AD" w:rsidRPr="008445B8">
              <w:rPr>
                <w:sz w:val="30"/>
                <w:szCs w:val="30"/>
              </w:rPr>
              <w:t>,</w:t>
            </w:r>
            <w:r w:rsidR="00F91D1B" w:rsidRPr="008445B8">
              <w:rPr>
                <w:sz w:val="30"/>
                <w:szCs w:val="30"/>
              </w:rPr>
              <w:t>7</w:t>
            </w:r>
            <w:r w:rsidR="008445B8">
              <w:rPr>
                <w:sz w:val="30"/>
                <w:szCs w:val="30"/>
              </w:rPr>
              <w:t>0</w:t>
            </w:r>
            <w:r w:rsidR="0088698A">
              <w:rPr>
                <w:sz w:val="30"/>
                <w:szCs w:val="30"/>
              </w:rPr>
              <w:t>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3,481</w:t>
            </w:r>
            <w:r w:rsidR="005E3B64" w:rsidRPr="008445B8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  <w:r w:rsidR="0088698A">
              <w:rPr>
                <w:rFonts w:hint="cs"/>
                <w:sz w:val="30"/>
                <w:szCs w:val="30"/>
                <w:cs/>
              </w:rPr>
              <w:t>39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5E3B64" w:rsidRPr="008445B8" w:rsidRDefault="008445B8" w:rsidP="00BA42B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211,326</w:t>
            </w:r>
            <w:r w:rsidR="00E867AD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</w:t>
            </w:r>
            <w:r w:rsidR="0088698A">
              <w:rPr>
                <w:sz w:val="30"/>
                <w:szCs w:val="30"/>
              </w:rPr>
              <w:t>6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78620B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78620B" w:rsidRPr="00643483" w:rsidRDefault="0078620B" w:rsidP="0078620B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78620B" w:rsidRPr="00FC0F35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10,469</w:t>
            </w:r>
            <w:r w:rsidRPr="00FC0F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706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620B" w:rsidRPr="00FC0F35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  <w:r w:rsidRPr="00FC0F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894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620B" w:rsidRPr="00FC0F35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23,483</w:t>
            </w:r>
            <w:r w:rsidRPr="00FC0F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021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620B" w:rsidRPr="00FC0F35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Pr="00FC0F35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994</w:t>
            </w:r>
            <w:r w:rsidRPr="00FC0F3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279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78620B" w:rsidRPr="00FC0F35" w:rsidRDefault="0078620B" w:rsidP="0078620B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35</w:t>
            </w:r>
            <w:r>
              <w:rPr>
                <w:sz w:val="30"/>
                <w:szCs w:val="30"/>
              </w:rPr>
              <w:t>,965,900</w:t>
            </w:r>
          </w:p>
        </w:tc>
      </w:tr>
      <w:tr w:rsidR="005E3B64" w:rsidRPr="008445B8" w:rsidTr="009C4CB5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78620B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7862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9,838</w:t>
            </w:r>
            <w:r w:rsidR="005E3B64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00</w:t>
            </w:r>
            <w:r w:rsidR="0088698A">
              <w:rPr>
                <w:sz w:val="30"/>
                <w:szCs w:val="30"/>
              </w:rPr>
              <w:t>5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  <w:r w:rsidR="00D74F28">
              <w:rPr>
                <w:sz w:val="30"/>
                <w:szCs w:val="30"/>
              </w:rPr>
              <w:t>8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41,485</w:t>
            </w:r>
            <w:r w:rsidR="00E867AD"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40</w:t>
            </w:r>
            <w:r w:rsidR="00FD2BC3">
              <w:rPr>
                <w:sz w:val="30"/>
                <w:szCs w:val="30"/>
              </w:rPr>
              <w:t>7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8445B8" w:rsidRDefault="00FC0F35" w:rsidP="00DE11E1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rFonts w:hint="cs"/>
                <w:sz w:val="30"/>
                <w:szCs w:val="30"/>
                <w:cs/>
              </w:rPr>
              <w:t>1</w:t>
            </w:r>
            <w:r w:rsidR="00E867AD" w:rsidRPr="008445B8">
              <w:rPr>
                <w:sz w:val="30"/>
                <w:szCs w:val="30"/>
              </w:rPr>
              <w:t>,</w:t>
            </w:r>
            <w:r w:rsidR="008445B8">
              <w:rPr>
                <w:rFonts w:hint="cs"/>
                <w:sz w:val="30"/>
                <w:szCs w:val="30"/>
                <w:cs/>
              </w:rPr>
              <w:t>415</w:t>
            </w:r>
            <w:r w:rsidR="005E3B64" w:rsidRPr="008445B8">
              <w:rPr>
                <w:sz w:val="30"/>
                <w:szCs w:val="30"/>
                <w:cs/>
              </w:rPr>
              <w:t>,</w:t>
            </w:r>
            <w:r w:rsidR="008445B8">
              <w:rPr>
                <w:rFonts w:hint="cs"/>
                <w:sz w:val="30"/>
                <w:szCs w:val="30"/>
                <w:cs/>
              </w:rPr>
              <w:t>37</w:t>
            </w:r>
            <w:r w:rsidR="0088698A">
              <w:rPr>
                <w:sz w:val="30"/>
                <w:szCs w:val="30"/>
              </w:rPr>
              <w:t>5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E3B64" w:rsidRPr="008445B8" w:rsidRDefault="008445B8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52</w:t>
            </w:r>
            <w:r>
              <w:rPr>
                <w:sz w:val="30"/>
                <w:szCs w:val="30"/>
              </w:rPr>
              <w:t>,738</w:t>
            </w:r>
            <w:r w:rsidR="00174532" w:rsidRPr="008445B8">
              <w:rPr>
                <w:sz w:val="30"/>
                <w:szCs w:val="30"/>
              </w:rPr>
              <w:t>,9</w:t>
            </w:r>
            <w:r>
              <w:rPr>
                <w:sz w:val="30"/>
                <w:szCs w:val="30"/>
              </w:rPr>
              <w:t>55</w:t>
            </w:r>
          </w:p>
        </w:tc>
      </w:tr>
    </w:tbl>
    <w:p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C9117A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:rsidR="00185EBF" w:rsidRDefault="00185EBF" w:rsidP="00452A44">
      <w:pPr>
        <w:pStyle w:val="BodyText3"/>
        <w:numPr>
          <w:ilvl w:val="0"/>
          <w:numId w:val="6"/>
        </w:numPr>
        <w:ind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สินทรัพย์สิทธิการใช้</w:t>
      </w:r>
    </w:p>
    <w:p w:rsidR="0028085F" w:rsidRDefault="0028085F" w:rsidP="0028085F">
      <w:pPr>
        <w:pStyle w:val="BodyText3"/>
        <w:tabs>
          <w:tab w:val="clear" w:pos="360"/>
        </w:tabs>
        <w:spacing w:line="120" w:lineRule="auto"/>
        <w:ind w:left="357" w:right="-709"/>
        <w:rPr>
          <w:rFonts w:ascii="Angsana New" w:hAnsi="Angsana New"/>
          <w:b/>
          <w:bCs/>
        </w:rPr>
      </w:pPr>
    </w:p>
    <w:p w:rsidR="00185EBF" w:rsidRPr="00185EBF" w:rsidRDefault="00185EBF" w:rsidP="00F14EA6">
      <w:pPr>
        <w:pStyle w:val="ListParagraph"/>
        <w:ind w:left="360" w:right="-168"/>
        <w:jc w:val="right"/>
        <w:rPr>
          <w:rFonts w:ascii="Angsana New" w:hAnsi="Angsana New"/>
          <w:sz w:val="31"/>
          <w:szCs w:val="31"/>
        </w:rPr>
      </w:pPr>
      <w:r w:rsidRPr="00A81099">
        <w:rPr>
          <w:rFonts w:ascii="Angsana New" w:hAnsi="Angsana New" w:hint="cs"/>
          <w:sz w:val="31"/>
          <w:szCs w:val="31"/>
          <w:cs/>
        </w:rPr>
        <w:t xml:space="preserve">หน่วย </w:t>
      </w:r>
      <w:r w:rsidRPr="00A81099">
        <w:rPr>
          <w:rFonts w:ascii="Angsana New" w:hAnsi="Angsana New"/>
          <w:sz w:val="31"/>
          <w:szCs w:val="31"/>
        </w:rPr>
        <w:t xml:space="preserve">: </w:t>
      </w:r>
      <w:r w:rsidRPr="00A8109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Style w:val="TableGrid"/>
        <w:tblW w:w="10002" w:type="dxa"/>
        <w:tblInd w:w="454" w:type="dxa"/>
        <w:tblLook w:val="04A0"/>
      </w:tblPr>
      <w:tblGrid>
        <w:gridCol w:w="5850"/>
        <w:gridCol w:w="2076"/>
        <w:gridCol w:w="2076"/>
      </w:tblGrid>
      <w:tr w:rsidR="007A2005" w:rsidTr="007A2005">
        <w:trPr>
          <w:trHeight w:val="419"/>
        </w:trPr>
        <w:tc>
          <w:tcPr>
            <w:tcW w:w="5850" w:type="dxa"/>
            <w:vMerge w:val="restart"/>
            <w:vAlign w:val="center"/>
          </w:tcPr>
          <w:p w:rsidR="007A2005" w:rsidRPr="00A81099" w:rsidRDefault="007A2005" w:rsidP="00FE3C84">
            <w:pPr>
              <w:spacing w:line="192" w:lineRule="auto"/>
              <w:ind w:right="116"/>
              <w:jc w:val="center"/>
              <w:rPr>
                <w:sz w:val="31"/>
                <w:szCs w:val="31"/>
                <w:cs/>
              </w:rPr>
            </w:pPr>
            <w:r w:rsidRPr="00A81099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4152" w:type="dxa"/>
            <w:gridSpan w:val="2"/>
            <w:vAlign w:val="center"/>
          </w:tcPr>
          <w:p w:rsidR="007A2005" w:rsidRPr="00A81099" w:rsidRDefault="007A2005" w:rsidP="00FE3C84">
            <w:pPr>
              <w:spacing w:line="192" w:lineRule="auto"/>
              <w:ind w:left="-101" w:right="-105"/>
              <w:jc w:val="center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2563</w:t>
            </w:r>
          </w:p>
        </w:tc>
      </w:tr>
      <w:tr w:rsidR="007A2005" w:rsidTr="00160AA5">
        <w:trPr>
          <w:trHeight w:val="419"/>
        </w:trPr>
        <w:tc>
          <w:tcPr>
            <w:tcW w:w="5850" w:type="dxa"/>
            <w:vMerge/>
          </w:tcPr>
          <w:p w:rsidR="007A2005" w:rsidRPr="00A81099" w:rsidRDefault="007A2005" w:rsidP="00FE3C84">
            <w:pPr>
              <w:pStyle w:val="ListParagraph"/>
              <w:ind w:left="0" w:right="-50"/>
              <w:jc w:val="right"/>
              <w:rPr>
                <w:rFonts w:cs="AngsanaUPC"/>
                <w:b/>
                <w:bCs/>
                <w:sz w:val="31"/>
                <w:szCs w:val="31"/>
              </w:rPr>
            </w:pPr>
          </w:p>
        </w:tc>
        <w:tc>
          <w:tcPr>
            <w:tcW w:w="2076" w:type="dxa"/>
            <w:vAlign w:val="center"/>
          </w:tcPr>
          <w:p w:rsidR="007A2005" w:rsidRPr="00A81099" w:rsidRDefault="007A2005" w:rsidP="007A2005">
            <w:pPr>
              <w:spacing w:line="192" w:lineRule="auto"/>
              <w:ind w:left="-101" w:right="-105"/>
              <w:jc w:val="center"/>
              <w:rPr>
                <w:sz w:val="31"/>
                <w:szCs w:val="31"/>
              </w:rPr>
            </w:pPr>
            <w:r w:rsidRPr="00A81099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76" w:type="dxa"/>
            <w:vAlign w:val="center"/>
          </w:tcPr>
          <w:p w:rsidR="007A2005" w:rsidRPr="00A81099" w:rsidRDefault="007A2005" w:rsidP="007A2005">
            <w:pPr>
              <w:spacing w:line="192" w:lineRule="auto"/>
              <w:ind w:left="-101" w:right="-105"/>
              <w:jc w:val="center"/>
              <w:rPr>
                <w:sz w:val="31"/>
                <w:szCs w:val="31"/>
              </w:rPr>
            </w:pPr>
            <w:r w:rsidRPr="00A81099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85EBF" w:rsidTr="00160AA5">
        <w:trPr>
          <w:trHeight w:val="431"/>
        </w:trPr>
        <w:tc>
          <w:tcPr>
            <w:tcW w:w="5850" w:type="dxa"/>
            <w:tcBorders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right="116"/>
              <w:jc w:val="thaiDistribute"/>
              <w:rPr>
                <w:sz w:val="31"/>
                <w:szCs w:val="31"/>
              </w:rPr>
            </w:pPr>
            <w:r w:rsidRPr="00A81099">
              <w:rPr>
                <w:sz w:val="31"/>
                <w:szCs w:val="31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2076" w:type="dxa"/>
            <w:tcBorders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left="-101" w:right="391"/>
              <w:jc w:val="right"/>
              <w:rPr>
                <w:sz w:val="31"/>
                <w:szCs w:val="31"/>
                <w:highlight w:val="yellow"/>
                <w:cs/>
              </w:rPr>
            </w:pPr>
          </w:p>
        </w:tc>
        <w:tc>
          <w:tcPr>
            <w:tcW w:w="2076" w:type="dxa"/>
            <w:tcBorders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left="-101" w:right="391"/>
              <w:jc w:val="right"/>
              <w:rPr>
                <w:sz w:val="31"/>
                <w:szCs w:val="31"/>
                <w:highlight w:val="yellow"/>
                <w:cs/>
              </w:rPr>
            </w:pPr>
          </w:p>
        </w:tc>
      </w:tr>
      <w:tr w:rsidR="00185EBF" w:rsidTr="00160AA5">
        <w:trPr>
          <w:trHeight w:val="431"/>
        </w:trPr>
        <w:tc>
          <w:tcPr>
            <w:tcW w:w="5850" w:type="dxa"/>
            <w:tcBorders>
              <w:top w:val="nil"/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left="382" w:right="116"/>
              <w:jc w:val="thaiDistribute"/>
              <w:rPr>
                <w:sz w:val="31"/>
                <w:szCs w:val="31"/>
                <w:cs/>
              </w:rPr>
            </w:pPr>
            <w:r w:rsidRPr="00A81099">
              <w:rPr>
                <w:sz w:val="31"/>
                <w:szCs w:val="31"/>
                <w:cs/>
              </w:rPr>
              <w:t>ฉบับที่ 16 มาถือปฏิบัติ ณ วันที่ 1 มกราคม 2563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160AA5" w:rsidRDefault="00185EBF" w:rsidP="00160AA5">
            <w:pPr>
              <w:spacing w:line="192" w:lineRule="auto"/>
              <w:ind w:left="-101" w:right="189"/>
              <w:jc w:val="right"/>
              <w:rPr>
                <w:sz w:val="31"/>
                <w:szCs w:val="31"/>
              </w:rPr>
            </w:pPr>
            <w:r w:rsidRPr="00160AA5">
              <w:rPr>
                <w:sz w:val="31"/>
                <w:szCs w:val="31"/>
                <w:cs/>
              </w:rPr>
              <w:t>12</w:t>
            </w:r>
            <w:r w:rsidR="00160AA5" w:rsidRPr="00160AA5">
              <w:rPr>
                <w:rFonts w:hint="cs"/>
                <w:sz w:val="31"/>
                <w:szCs w:val="31"/>
                <w:cs/>
              </w:rPr>
              <w:t>5</w:t>
            </w:r>
            <w:r w:rsidRPr="00160AA5">
              <w:rPr>
                <w:sz w:val="31"/>
                <w:szCs w:val="31"/>
              </w:rPr>
              <w:t>,</w:t>
            </w:r>
            <w:r w:rsidR="00160AA5" w:rsidRPr="00160AA5">
              <w:rPr>
                <w:rFonts w:hint="cs"/>
                <w:sz w:val="31"/>
                <w:szCs w:val="31"/>
                <w:cs/>
              </w:rPr>
              <w:t>528</w:t>
            </w:r>
            <w:r w:rsidR="00160AA5" w:rsidRPr="00160AA5">
              <w:rPr>
                <w:sz w:val="31"/>
                <w:szCs w:val="31"/>
              </w:rPr>
              <w:t>,962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AD2958" w:rsidRDefault="00185EBF" w:rsidP="00FE3C84">
            <w:pPr>
              <w:spacing w:line="192" w:lineRule="auto"/>
              <w:ind w:left="-101" w:right="189"/>
              <w:jc w:val="right"/>
              <w:rPr>
                <w:sz w:val="31"/>
                <w:szCs w:val="31"/>
              </w:rPr>
            </w:pPr>
            <w:r w:rsidRPr="00AD2958">
              <w:rPr>
                <w:sz w:val="31"/>
                <w:szCs w:val="31"/>
              </w:rPr>
              <w:t>5</w:t>
            </w:r>
            <w:r>
              <w:rPr>
                <w:rFonts w:hint="cs"/>
                <w:sz w:val="31"/>
                <w:szCs w:val="31"/>
                <w:cs/>
              </w:rPr>
              <w:t>8</w:t>
            </w:r>
            <w:r>
              <w:rPr>
                <w:sz w:val="31"/>
                <w:szCs w:val="31"/>
              </w:rPr>
              <w:t>,299,276</w:t>
            </w:r>
          </w:p>
        </w:tc>
      </w:tr>
      <w:tr w:rsidR="00185EBF" w:rsidTr="00160AA5">
        <w:trPr>
          <w:trHeight w:val="431"/>
        </w:trPr>
        <w:tc>
          <w:tcPr>
            <w:tcW w:w="5850" w:type="dxa"/>
            <w:tcBorders>
              <w:top w:val="nil"/>
              <w:bottom w:val="nil"/>
            </w:tcBorders>
          </w:tcPr>
          <w:p w:rsidR="00185EBF" w:rsidRPr="00A81099" w:rsidRDefault="00185EBF" w:rsidP="00B4490E">
            <w:pPr>
              <w:spacing w:line="192" w:lineRule="auto"/>
              <w:ind w:right="116"/>
              <w:jc w:val="thaiDistribute"/>
              <w:rPr>
                <w:sz w:val="31"/>
                <w:szCs w:val="31"/>
                <w:cs/>
              </w:rPr>
            </w:pPr>
            <w:r w:rsidRPr="00A81099">
              <w:rPr>
                <w:sz w:val="31"/>
                <w:szCs w:val="31"/>
                <w:cs/>
              </w:rPr>
              <w:t>เพิ่มขึ้นระหว่าง</w:t>
            </w:r>
            <w:r w:rsidR="00B4490E">
              <w:rPr>
                <w:rFonts w:hint="cs"/>
                <w:sz w:val="31"/>
                <w:szCs w:val="31"/>
                <w:cs/>
              </w:rPr>
              <w:t>ปี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160AA5" w:rsidRDefault="00185EBF" w:rsidP="00160AA5">
            <w:pPr>
              <w:spacing w:line="192" w:lineRule="auto"/>
              <w:ind w:left="-101" w:right="189"/>
              <w:jc w:val="right"/>
              <w:rPr>
                <w:sz w:val="31"/>
                <w:szCs w:val="31"/>
              </w:rPr>
            </w:pPr>
            <w:r w:rsidRPr="00160AA5">
              <w:rPr>
                <w:sz w:val="31"/>
                <w:szCs w:val="31"/>
              </w:rPr>
              <w:t>7</w:t>
            </w:r>
            <w:r w:rsidR="00160AA5" w:rsidRPr="00160AA5">
              <w:rPr>
                <w:sz w:val="31"/>
                <w:szCs w:val="31"/>
              </w:rPr>
              <w:t>9</w:t>
            </w:r>
            <w:r w:rsidRPr="00160AA5">
              <w:rPr>
                <w:sz w:val="31"/>
                <w:szCs w:val="31"/>
              </w:rPr>
              <w:t>,</w:t>
            </w:r>
            <w:r w:rsidR="00160AA5" w:rsidRPr="00160AA5">
              <w:rPr>
                <w:sz w:val="31"/>
                <w:szCs w:val="31"/>
              </w:rPr>
              <w:t>492,399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AD2958" w:rsidRDefault="00185EBF" w:rsidP="00FE3C84">
            <w:pPr>
              <w:spacing w:line="192" w:lineRule="auto"/>
              <w:ind w:left="-101" w:right="189"/>
              <w:jc w:val="right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12</w:t>
            </w:r>
            <w:r w:rsidRPr="00AD2958">
              <w:rPr>
                <w:sz w:val="31"/>
                <w:szCs w:val="31"/>
              </w:rPr>
              <w:t>,2</w:t>
            </w:r>
            <w:r>
              <w:rPr>
                <w:sz w:val="31"/>
                <w:szCs w:val="31"/>
              </w:rPr>
              <w:t>32,748</w:t>
            </w:r>
          </w:p>
        </w:tc>
      </w:tr>
      <w:tr w:rsidR="00185EBF" w:rsidTr="00160AA5">
        <w:trPr>
          <w:trHeight w:val="431"/>
        </w:trPr>
        <w:tc>
          <w:tcPr>
            <w:tcW w:w="5850" w:type="dxa"/>
            <w:tcBorders>
              <w:top w:val="nil"/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right="116"/>
              <w:jc w:val="thaiDistribute"/>
              <w:rPr>
                <w:sz w:val="31"/>
                <w:szCs w:val="31"/>
                <w:cs/>
              </w:rPr>
            </w:pPr>
            <w:r w:rsidRPr="00A81099">
              <w:rPr>
                <w:sz w:val="31"/>
                <w:szCs w:val="31"/>
                <w:u w:val="single"/>
                <w:cs/>
              </w:rPr>
              <w:t>หัก</w:t>
            </w:r>
            <w:r w:rsidRPr="00A81099">
              <w:rPr>
                <w:sz w:val="31"/>
                <w:szCs w:val="31"/>
                <w:cs/>
              </w:rPr>
              <w:t xml:space="preserve"> ค่าเสื่อมราคาสะสม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160AA5" w:rsidRDefault="00185EBF" w:rsidP="00364E35">
            <w:pPr>
              <w:spacing w:line="192" w:lineRule="auto"/>
              <w:ind w:left="-101" w:right="161"/>
              <w:jc w:val="right"/>
              <w:rPr>
                <w:sz w:val="31"/>
                <w:szCs w:val="31"/>
              </w:rPr>
            </w:pPr>
            <w:r w:rsidRPr="00160AA5">
              <w:rPr>
                <w:sz w:val="31"/>
                <w:szCs w:val="31"/>
                <w:cs/>
              </w:rPr>
              <w:t>(</w:t>
            </w:r>
            <w:r w:rsidRPr="00160AA5">
              <w:rPr>
                <w:sz w:val="31"/>
                <w:szCs w:val="31"/>
              </w:rPr>
              <w:t>5</w:t>
            </w:r>
            <w:r w:rsidR="00160AA5" w:rsidRPr="00160AA5">
              <w:rPr>
                <w:sz w:val="31"/>
                <w:szCs w:val="31"/>
              </w:rPr>
              <w:t>7,663</w:t>
            </w:r>
            <w:r w:rsidR="00F83CD2">
              <w:rPr>
                <w:sz w:val="31"/>
                <w:szCs w:val="31"/>
              </w:rPr>
              <w:t>,</w:t>
            </w:r>
            <w:r w:rsidR="00160AA5" w:rsidRPr="00160AA5">
              <w:rPr>
                <w:sz w:val="31"/>
                <w:szCs w:val="31"/>
              </w:rPr>
              <w:t>42</w:t>
            </w:r>
            <w:r w:rsidR="00364E35">
              <w:rPr>
                <w:sz w:val="31"/>
                <w:szCs w:val="31"/>
              </w:rPr>
              <w:t>4</w:t>
            </w:r>
            <w:r w:rsidRPr="00160AA5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AD2958" w:rsidRDefault="00185EBF" w:rsidP="00FE3C84">
            <w:pPr>
              <w:spacing w:line="192" w:lineRule="auto"/>
              <w:ind w:left="-101" w:right="161"/>
              <w:jc w:val="right"/>
              <w:rPr>
                <w:sz w:val="31"/>
                <w:szCs w:val="31"/>
              </w:rPr>
            </w:pPr>
            <w:r w:rsidRPr="00AD2958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26</w:t>
            </w:r>
            <w:r w:rsidRPr="00AD2958">
              <w:rPr>
                <w:sz w:val="31"/>
                <w:szCs w:val="31"/>
              </w:rPr>
              <w:t>,</w:t>
            </w:r>
            <w:r>
              <w:rPr>
                <w:rFonts w:hint="cs"/>
                <w:sz w:val="31"/>
                <w:szCs w:val="31"/>
                <w:cs/>
              </w:rPr>
              <w:t>986</w:t>
            </w:r>
            <w:r>
              <w:rPr>
                <w:sz w:val="31"/>
                <w:szCs w:val="31"/>
              </w:rPr>
              <w:t>,266</w:t>
            </w:r>
            <w:r w:rsidRPr="00AD2958">
              <w:rPr>
                <w:sz w:val="31"/>
                <w:szCs w:val="31"/>
                <w:cs/>
              </w:rPr>
              <w:t>)</w:t>
            </w:r>
          </w:p>
        </w:tc>
      </w:tr>
      <w:tr w:rsidR="00185EBF" w:rsidTr="00160AA5">
        <w:trPr>
          <w:trHeight w:val="431"/>
        </w:trPr>
        <w:tc>
          <w:tcPr>
            <w:tcW w:w="5850" w:type="dxa"/>
            <w:tcBorders>
              <w:top w:val="nil"/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right="116"/>
              <w:jc w:val="thaiDistribute"/>
              <w:rPr>
                <w:sz w:val="31"/>
                <w:szCs w:val="31"/>
                <w:cs/>
              </w:rPr>
            </w:pPr>
            <w:r w:rsidRPr="00A81099">
              <w:rPr>
                <w:sz w:val="31"/>
                <w:szCs w:val="31"/>
                <w:cs/>
              </w:rPr>
              <w:t>ลดลงจากการลดค่าเช่า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160AA5" w:rsidRDefault="00160AA5" w:rsidP="00160AA5">
            <w:pPr>
              <w:spacing w:line="192" w:lineRule="auto"/>
              <w:ind w:left="-101" w:right="161"/>
              <w:jc w:val="right"/>
              <w:rPr>
                <w:sz w:val="31"/>
                <w:szCs w:val="31"/>
                <w:cs/>
              </w:rPr>
            </w:pPr>
            <w:r w:rsidRPr="00160AA5">
              <w:rPr>
                <w:sz w:val="31"/>
                <w:szCs w:val="31"/>
              </w:rPr>
              <w:t>(1</w:t>
            </w:r>
            <w:r w:rsidR="00185EBF" w:rsidRPr="00160AA5">
              <w:rPr>
                <w:sz w:val="31"/>
                <w:szCs w:val="31"/>
              </w:rPr>
              <w:t>,</w:t>
            </w:r>
            <w:r w:rsidR="00364E35">
              <w:rPr>
                <w:sz w:val="31"/>
                <w:szCs w:val="31"/>
              </w:rPr>
              <w:t>982,976</w:t>
            </w:r>
            <w:r w:rsidR="00185EBF" w:rsidRPr="00160AA5">
              <w:rPr>
                <w:sz w:val="31"/>
                <w:szCs w:val="31"/>
              </w:rPr>
              <w:t>)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AD2958" w:rsidRDefault="00185EBF" w:rsidP="00FE3C84">
            <w:pPr>
              <w:spacing w:line="192" w:lineRule="auto"/>
              <w:ind w:left="-101" w:right="161"/>
              <w:jc w:val="right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(857,837</w:t>
            </w:r>
            <w:r w:rsidRPr="00AD2958">
              <w:rPr>
                <w:sz w:val="31"/>
                <w:szCs w:val="31"/>
              </w:rPr>
              <w:t>)</w:t>
            </w:r>
          </w:p>
        </w:tc>
      </w:tr>
      <w:tr w:rsidR="00185EBF" w:rsidTr="00160AA5">
        <w:trPr>
          <w:trHeight w:val="431"/>
        </w:trPr>
        <w:tc>
          <w:tcPr>
            <w:tcW w:w="5850" w:type="dxa"/>
            <w:tcBorders>
              <w:top w:val="nil"/>
              <w:bottom w:val="nil"/>
            </w:tcBorders>
          </w:tcPr>
          <w:p w:rsidR="00185EBF" w:rsidRPr="00A81099" w:rsidRDefault="00185EBF" w:rsidP="00FE3C84">
            <w:pPr>
              <w:spacing w:line="192" w:lineRule="auto"/>
              <w:ind w:right="116"/>
              <w:jc w:val="thaiDistribute"/>
              <w:rPr>
                <w:sz w:val="31"/>
                <w:szCs w:val="31"/>
                <w:cs/>
              </w:rPr>
            </w:pPr>
            <w:r w:rsidRPr="00A81099">
              <w:rPr>
                <w:sz w:val="31"/>
                <w:szCs w:val="31"/>
                <w:cs/>
              </w:rPr>
              <w:t>ลดลงจากการยกเลิกสัญญาเช่า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160AA5" w:rsidRDefault="00160AA5" w:rsidP="00160AA5">
            <w:pPr>
              <w:spacing w:line="192" w:lineRule="auto"/>
              <w:ind w:left="-101" w:right="161"/>
              <w:jc w:val="right"/>
              <w:rPr>
                <w:sz w:val="31"/>
                <w:szCs w:val="31"/>
                <w:cs/>
              </w:rPr>
            </w:pPr>
            <w:r w:rsidRPr="00160AA5">
              <w:rPr>
                <w:sz w:val="31"/>
                <w:szCs w:val="31"/>
              </w:rPr>
              <w:t>(6</w:t>
            </w:r>
            <w:r w:rsidR="00185EBF" w:rsidRPr="00160AA5">
              <w:rPr>
                <w:sz w:val="31"/>
                <w:szCs w:val="31"/>
              </w:rPr>
              <w:t>,</w:t>
            </w:r>
            <w:r w:rsidRPr="00160AA5">
              <w:rPr>
                <w:sz w:val="31"/>
                <w:szCs w:val="31"/>
              </w:rPr>
              <w:t>481,684</w:t>
            </w:r>
            <w:r w:rsidR="00185EBF" w:rsidRPr="00160AA5">
              <w:rPr>
                <w:sz w:val="31"/>
                <w:szCs w:val="31"/>
              </w:rPr>
              <w:t>)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 w:rsidR="00185EBF" w:rsidRPr="00AD2958" w:rsidRDefault="00185EBF" w:rsidP="00160AA5">
            <w:pPr>
              <w:spacing w:line="192" w:lineRule="auto"/>
              <w:ind w:left="-101" w:right="497"/>
              <w:jc w:val="right"/>
              <w:rPr>
                <w:sz w:val="31"/>
                <w:szCs w:val="31"/>
                <w:cs/>
              </w:rPr>
            </w:pPr>
            <w:r w:rsidRPr="00AD2958">
              <w:rPr>
                <w:sz w:val="31"/>
                <w:szCs w:val="31"/>
              </w:rPr>
              <w:t>-</w:t>
            </w:r>
          </w:p>
        </w:tc>
      </w:tr>
      <w:tr w:rsidR="00160AA5" w:rsidTr="00160AA5">
        <w:trPr>
          <w:trHeight w:val="431"/>
        </w:trPr>
        <w:tc>
          <w:tcPr>
            <w:tcW w:w="5850" w:type="dxa"/>
            <w:tcBorders>
              <w:top w:val="nil"/>
            </w:tcBorders>
          </w:tcPr>
          <w:p w:rsidR="00160AA5" w:rsidRPr="00A81099" w:rsidRDefault="00160AA5" w:rsidP="00B4490E">
            <w:pPr>
              <w:spacing w:line="192" w:lineRule="auto"/>
              <w:ind w:right="116"/>
              <w:jc w:val="thaiDistribute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ลดลงจาก</w:t>
            </w:r>
            <w:r w:rsidR="00E81E8B">
              <w:rPr>
                <w:rFonts w:hint="cs"/>
                <w:sz w:val="31"/>
                <w:szCs w:val="31"/>
                <w:cs/>
              </w:rPr>
              <w:t>การ</w:t>
            </w:r>
            <w:r w:rsidR="00B4490E">
              <w:rPr>
                <w:rFonts w:hint="cs"/>
                <w:sz w:val="31"/>
                <w:szCs w:val="31"/>
                <w:cs/>
              </w:rPr>
              <w:t>จำหน่าย</w:t>
            </w:r>
            <w:r w:rsidRPr="00160AA5">
              <w:rPr>
                <w:sz w:val="31"/>
                <w:szCs w:val="31"/>
                <w:cs/>
              </w:rPr>
              <w:t>บริษัทย่อย</w:t>
            </w:r>
          </w:p>
        </w:tc>
        <w:tc>
          <w:tcPr>
            <w:tcW w:w="2076" w:type="dxa"/>
            <w:tcBorders>
              <w:top w:val="nil"/>
            </w:tcBorders>
          </w:tcPr>
          <w:p w:rsidR="00160AA5" w:rsidRPr="00160AA5" w:rsidRDefault="00160AA5" w:rsidP="00160AA5">
            <w:pPr>
              <w:spacing w:line="192" w:lineRule="auto"/>
              <w:ind w:left="-101" w:right="161"/>
              <w:jc w:val="right"/>
              <w:rPr>
                <w:sz w:val="31"/>
                <w:szCs w:val="31"/>
              </w:rPr>
            </w:pPr>
            <w:r w:rsidRPr="00160AA5">
              <w:rPr>
                <w:rFonts w:hint="cs"/>
                <w:sz w:val="31"/>
                <w:szCs w:val="31"/>
                <w:cs/>
              </w:rPr>
              <w:t>(44</w:t>
            </w:r>
            <w:r w:rsidRPr="00160AA5">
              <w:rPr>
                <w:sz w:val="31"/>
                <w:szCs w:val="31"/>
              </w:rPr>
              <w:t>,070,956)</w:t>
            </w:r>
          </w:p>
        </w:tc>
        <w:tc>
          <w:tcPr>
            <w:tcW w:w="2076" w:type="dxa"/>
            <w:tcBorders>
              <w:top w:val="nil"/>
            </w:tcBorders>
          </w:tcPr>
          <w:p w:rsidR="00160AA5" w:rsidRPr="00AD2958" w:rsidRDefault="00160AA5" w:rsidP="00160AA5">
            <w:pPr>
              <w:spacing w:line="192" w:lineRule="auto"/>
              <w:ind w:left="-101" w:right="497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</w:tr>
      <w:tr w:rsidR="00185EBF" w:rsidTr="00160AA5">
        <w:trPr>
          <w:trHeight w:val="431"/>
        </w:trPr>
        <w:tc>
          <w:tcPr>
            <w:tcW w:w="5850" w:type="dxa"/>
            <w:vAlign w:val="center"/>
          </w:tcPr>
          <w:p w:rsidR="00185EBF" w:rsidRPr="00A81099" w:rsidRDefault="00185EBF" w:rsidP="00B4490E">
            <w:pPr>
              <w:spacing w:line="192" w:lineRule="auto"/>
              <w:ind w:right="116"/>
              <w:rPr>
                <w:sz w:val="31"/>
                <w:szCs w:val="31"/>
              </w:rPr>
            </w:pPr>
            <w:r w:rsidRPr="00A81099">
              <w:rPr>
                <w:sz w:val="31"/>
                <w:szCs w:val="31"/>
                <w:cs/>
              </w:rPr>
              <w:t>มูลค่าสุทธิตามบัญชี ยกไปปลาย</w:t>
            </w:r>
            <w:r w:rsidR="00B4490E">
              <w:rPr>
                <w:rFonts w:hint="cs"/>
                <w:sz w:val="31"/>
                <w:szCs w:val="31"/>
                <w:cs/>
              </w:rPr>
              <w:t>ปี</w:t>
            </w:r>
          </w:p>
        </w:tc>
        <w:tc>
          <w:tcPr>
            <w:tcW w:w="2076" w:type="dxa"/>
            <w:vAlign w:val="center"/>
          </w:tcPr>
          <w:p w:rsidR="00185EBF" w:rsidRPr="00160AA5" w:rsidRDefault="00160AA5" w:rsidP="00160AA5">
            <w:pPr>
              <w:spacing w:line="192" w:lineRule="auto"/>
              <w:ind w:left="-101" w:right="189"/>
              <w:jc w:val="right"/>
              <w:rPr>
                <w:sz w:val="31"/>
                <w:szCs w:val="31"/>
              </w:rPr>
            </w:pPr>
            <w:r w:rsidRPr="00160AA5">
              <w:rPr>
                <w:sz w:val="31"/>
                <w:szCs w:val="31"/>
              </w:rPr>
              <w:t>94</w:t>
            </w:r>
            <w:r w:rsidR="00185EBF" w:rsidRPr="00160AA5">
              <w:rPr>
                <w:sz w:val="31"/>
                <w:szCs w:val="31"/>
              </w:rPr>
              <w:t>,</w:t>
            </w:r>
            <w:r w:rsidRPr="00160AA5">
              <w:rPr>
                <w:sz w:val="31"/>
                <w:szCs w:val="31"/>
              </w:rPr>
              <w:t>822,321</w:t>
            </w:r>
          </w:p>
        </w:tc>
        <w:tc>
          <w:tcPr>
            <w:tcW w:w="2076" w:type="dxa"/>
            <w:vAlign w:val="center"/>
          </w:tcPr>
          <w:p w:rsidR="00185EBF" w:rsidRPr="00AD2958" w:rsidRDefault="00185EBF" w:rsidP="00160AA5">
            <w:pPr>
              <w:spacing w:line="192" w:lineRule="auto"/>
              <w:ind w:left="-101" w:right="18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42,687,</w:t>
            </w:r>
            <w:r w:rsidR="0032144E">
              <w:rPr>
                <w:sz w:val="31"/>
                <w:szCs w:val="31"/>
              </w:rPr>
              <w:t>921</w:t>
            </w:r>
          </w:p>
        </w:tc>
      </w:tr>
    </w:tbl>
    <w:p w:rsidR="00185EBF" w:rsidRPr="00586BA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  <w:sz w:val="16"/>
          <w:szCs w:val="16"/>
        </w:rPr>
      </w:pPr>
    </w:p>
    <w:p w:rsidR="00185EBF" w:rsidRPr="00586BAF" w:rsidRDefault="00586BAF" w:rsidP="00586BAF">
      <w:pPr>
        <w:pStyle w:val="BodyText3"/>
        <w:tabs>
          <w:tab w:val="clear" w:pos="360"/>
        </w:tabs>
        <w:ind w:left="360" w:right="-706" w:firstLine="494"/>
        <w:jc w:val="thaiDistribute"/>
        <w:rPr>
          <w:rFonts w:ascii="Angsana New" w:hAnsi="Angsana New"/>
          <w:b/>
          <w:bCs/>
        </w:rPr>
      </w:pPr>
      <w:r w:rsidRPr="00586BAF">
        <w:rPr>
          <w:rFonts w:ascii="Angsana New" w:hAnsi="Angsana New" w:hint="cs"/>
          <w:cs/>
        </w:rPr>
        <w:t xml:space="preserve">สินทรัพย์สิทธิการใช้เป็นสัญญาเช่าพื้นที่สำนักงานอาคารมาลีนนท์ ทาวเวอร์ </w:t>
      </w: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586BAF" w:rsidRDefault="00586BA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586BAF" w:rsidRDefault="00586BA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586BAF" w:rsidRDefault="00586BA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054FFD" w:rsidRPr="00D4736F" w:rsidRDefault="00054FFD" w:rsidP="00452A44">
      <w:pPr>
        <w:pStyle w:val="BodyText3"/>
        <w:numPr>
          <w:ilvl w:val="0"/>
          <w:numId w:val="6"/>
        </w:numPr>
        <w:ind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สินทรัพย์ไม่มีตัวตน</w:t>
      </w:r>
    </w:p>
    <w:p w:rsidR="00054FFD" w:rsidRPr="00D4736F" w:rsidRDefault="00054FFD" w:rsidP="00742D11">
      <w:pPr>
        <w:tabs>
          <w:tab w:val="left" w:pos="1440"/>
        </w:tabs>
        <w:spacing w:before="2" w:after="2"/>
        <w:ind w:right="21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70" w:type="dxa"/>
        <w:tblInd w:w="556" w:type="dxa"/>
        <w:tblLayout w:type="fixed"/>
        <w:tblLook w:val="0000"/>
      </w:tblPr>
      <w:tblGrid>
        <w:gridCol w:w="2828"/>
        <w:gridCol w:w="1660"/>
        <w:gridCol w:w="1661"/>
        <w:gridCol w:w="1660"/>
        <w:gridCol w:w="1661"/>
      </w:tblGrid>
      <w:tr w:rsidR="00D25B03" w:rsidRPr="00D4736F" w:rsidTr="0094769C">
        <w:trPr>
          <w:trHeight w:val="2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5B03" w:rsidRPr="00D4736F" w:rsidTr="0094769C">
        <w:trPr>
          <w:trHeight w:val="366"/>
        </w:trPr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25B03" w:rsidRPr="00D4736F" w:rsidTr="0094769C">
        <w:trPr>
          <w:trHeight w:val="450"/>
        </w:trPr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D25B03" w:rsidRPr="00BB2FE0" w:rsidRDefault="00B23F8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D25B03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:rsidTr="0094769C">
        <w:trPr>
          <w:trHeight w:val="440"/>
        </w:trPr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03" w:rsidRDefault="009708B4" w:rsidP="009708B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:rsidTr="0094769C">
        <w:trPr>
          <w:trHeight w:val="488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B03" w:rsidRPr="00BB2FE0" w:rsidRDefault="00D25B03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8B4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708B4" w:rsidRPr="00BB2FE0" w:rsidRDefault="009708B4" w:rsidP="007443B3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296,166,575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494043" w:rsidRDefault="0094769C" w:rsidP="0094769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494043" w:rsidRDefault="009708B4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30,236,914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326,403,489</w:t>
            </w:r>
          </w:p>
        </w:tc>
      </w:tr>
      <w:tr w:rsidR="009708B4" w:rsidRPr="00D4736F" w:rsidTr="007746E9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708B4" w:rsidRPr="00BB2FE0" w:rsidRDefault="009708B4" w:rsidP="00054FF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A01885" w:rsidP="0058655F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5,761,749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4769C" w:rsidP="0094769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A01885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2,380,000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8,141,749</w:t>
            </w:r>
          </w:p>
        </w:tc>
      </w:tr>
      <w:tr w:rsidR="009708B4" w:rsidRPr="00D4736F" w:rsidTr="007746E9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708B4" w:rsidRPr="00BB2FE0" w:rsidRDefault="009708B4" w:rsidP="0058655F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58655F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30900">
              <w:rPr>
                <w:rFonts w:ascii="Angsana New" w:hAnsi="Angsana New"/>
                <w:sz w:val="30"/>
                <w:szCs w:val="30"/>
              </w:rPr>
              <w:t>2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4769C" w:rsidP="0058655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58655F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30900">
              <w:rPr>
                <w:rFonts w:ascii="Angsana New" w:hAnsi="Angsana New"/>
                <w:sz w:val="30"/>
                <w:szCs w:val="30"/>
              </w:rPr>
              <w:t>2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708B4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708B4" w:rsidRDefault="009708B4" w:rsidP="0058655F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4769C" w:rsidP="0094769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B4" w:rsidRPr="00030900" w:rsidRDefault="009708B4" w:rsidP="00FE3C84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(9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000)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B4" w:rsidRPr="00936A50" w:rsidRDefault="009708B4" w:rsidP="0058655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3CD2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83CD2" w:rsidRPr="00BB2FE0" w:rsidRDefault="00F83CD2" w:rsidP="007443B3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CD2" w:rsidRPr="00030900" w:rsidRDefault="00A01885" w:rsidP="00F83CD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311,455,322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CD2" w:rsidRPr="00494043" w:rsidRDefault="00F83CD2" w:rsidP="00F83CD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CD2" w:rsidRPr="00494043" w:rsidRDefault="00A01885" w:rsidP="005275B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CD2" w:rsidRPr="00030900" w:rsidRDefault="00F83CD2" w:rsidP="00F83CD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D71">
              <w:rPr>
                <w:rFonts w:ascii="Angsana New" w:hAnsi="Angsana New"/>
                <w:sz w:val="30"/>
                <w:szCs w:val="30"/>
              </w:rPr>
              <w:t>334,545,236</w:t>
            </w:r>
          </w:p>
        </w:tc>
      </w:tr>
      <w:tr w:rsidR="0094769C" w:rsidRPr="00177137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E7D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81429E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429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29E">
              <w:rPr>
                <w:rFonts w:ascii="Angsana New" w:hAnsi="Angsana New"/>
                <w:sz w:val="30"/>
                <w:szCs w:val="30"/>
              </w:rPr>
              <w:t>018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29E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5275B4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5,092,400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E125CE" w:rsidP="0088698A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5CE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25CE">
              <w:rPr>
                <w:rFonts w:ascii="Angsana New" w:hAnsi="Angsana New"/>
                <w:sz w:val="30"/>
                <w:szCs w:val="30"/>
              </w:rPr>
              <w:t>110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25CE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94769C" w:rsidRPr="00177137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97448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5E5EB4" w:rsidRDefault="0094769C" w:rsidP="00E404B9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(20,232,11</w:t>
            </w:r>
            <w:r w:rsidR="00E404B9">
              <w:rPr>
                <w:rFonts w:ascii="Angsana New" w:hAnsi="Angsana New"/>
                <w:sz w:val="30"/>
                <w:szCs w:val="30"/>
              </w:rPr>
              <w:t>7</w:t>
            </w:r>
            <w:r w:rsidRPr="005E5E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FB7D86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(23,089,91</w:t>
            </w:r>
            <w:r w:rsidR="00F16583">
              <w:rPr>
                <w:rFonts w:ascii="Angsana New" w:hAnsi="Angsana New"/>
                <w:sz w:val="30"/>
                <w:szCs w:val="30"/>
              </w:rPr>
              <w:t>4</w:t>
            </w:r>
            <w:r w:rsidRPr="005E5E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F16583" w:rsidP="00997038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(43,322,03</w:t>
            </w:r>
            <w:r w:rsidR="00997038">
              <w:rPr>
                <w:rFonts w:ascii="Angsana New" w:hAnsi="Angsana New"/>
                <w:sz w:val="30"/>
                <w:szCs w:val="30"/>
              </w:rPr>
              <w:t>1</w:t>
            </w:r>
            <w:r w:rsidR="0094769C" w:rsidRPr="000A4D7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769C" w:rsidRPr="00177137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97448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88698A" w:rsidP="0039350C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429E" w:rsidRPr="0081429E">
              <w:rPr>
                <w:rFonts w:ascii="Angsana New" w:hAnsi="Angsana New"/>
                <w:sz w:val="30"/>
                <w:szCs w:val="30"/>
              </w:rPr>
              <w:t>136</w:t>
            </w:r>
            <w:r w:rsidR="0081429E">
              <w:rPr>
                <w:rFonts w:ascii="Angsana New" w:hAnsi="Angsana New"/>
                <w:sz w:val="30"/>
                <w:szCs w:val="30"/>
              </w:rPr>
              <w:t>,</w:t>
            </w:r>
            <w:r w:rsidR="0081429E" w:rsidRPr="0081429E">
              <w:rPr>
                <w:rFonts w:ascii="Angsana New" w:hAnsi="Angsana New"/>
                <w:sz w:val="30"/>
                <w:szCs w:val="30"/>
              </w:rPr>
              <w:t>278</w:t>
            </w:r>
            <w:r w:rsidR="0081429E">
              <w:rPr>
                <w:rFonts w:ascii="Angsana New" w:hAnsi="Angsana New"/>
                <w:sz w:val="30"/>
                <w:szCs w:val="30"/>
              </w:rPr>
              <w:t>,</w:t>
            </w:r>
            <w:r w:rsidR="0081429E" w:rsidRPr="0081429E">
              <w:rPr>
                <w:rFonts w:ascii="Angsana New" w:hAnsi="Angsana New"/>
                <w:sz w:val="30"/>
                <w:szCs w:val="30"/>
              </w:rPr>
              <w:t>609</w:t>
            </w:r>
            <w:r w:rsidR="0094769C" w:rsidRPr="005E5E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88698A" w:rsidP="005275B4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125CE" w:rsidRPr="00E125CE">
              <w:rPr>
                <w:rFonts w:ascii="Angsana New" w:hAnsi="Angsana New"/>
                <w:sz w:val="30"/>
                <w:szCs w:val="30"/>
              </w:rPr>
              <w:t>136</w:t>
            </w:r>
            <w:r w:rsidR="00E125CE">
              <w:rPr>
                <w:rFonts w:ascii="Angsana New" w:hAnsi="Angsana New"/>
                <w:sz w:val="30"/>
                <w:szCs w:val="30"/>
              </w:rPr>
              <w:t>,</w:t>
            </w:r>
            <w:r w:rsidR="00E125CE" w:rsidRPr="00E125CE">
              <w:rPr>
                <w:rFonts w:ascii="Angsana New" w:hAnsi="Angsana New"/>
                <w:sz w:val="30"/>
                <w:szCs w:val="30"/>
              </w:rPr>
              <w:t>278</w:t>
            </w:r>
            <w:r w:rsidR="00E125CE">
              <w:rPr>
                <w:rFonts w:ascii="Angsana New" w:hAnsi="Angsana New"/>
                <w:sz w:val="30"/>
                <w:szCs w:val="30"/>
              </w:rPr>
              <w:t>,</w:t>
            </w:r>
            <w:r w:rsidR="00E125CE" w:rsidRPr="00E125CE">
              <w:rPr>
                <w:rFonts w:ascii="Angsana New" w:hAnsi="Angsana New"/>
                <w:sz w:val="30"/>
                <w:szCs w:val="30"/>
              </w:rPr>
              <w:t>609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769C" w:rsidRPr="00177137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Default="00586BAF" w:rsidP="00586BAF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94769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จากอาคารและอุปกรณ์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5E5EB4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292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5E5EB4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292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39350C" w:rsidP="00F83CD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171,255,427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450F97" w:rsidP="00450F9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4769C" w:rsidRPr="00B070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092,4</w:t>
            </w:r>
            <w:r w:rsidR="0094769C" w:rsidRPr="00B070B0">
              <w:rPr>
                <w:rFonts w:ascii="Angsana New" w:hAnsi="Angsana New"/>
                <w:sz w:val="30"/>
                <w:szCs w:val="30"/>
              </w:rPr>
              <w:t>0</w:t>
            </w:r>
            <w:r w:rsidR="00F1658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191,347,82</w:t>
            </w:r>
            <w:r w:rsidR="008372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EA46A3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209,523,631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58655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209,523,631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35,617,443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58655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35,617,443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245,141,074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58655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245,141,074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30,130,248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361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30,228,609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97448D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="00FB7D86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="00FB7D8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FB7D86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="00FB7D8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97448D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(124,701,738)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D4FF6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(124,701,738)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134,925,97</w:t>
            </w:r>
            <w:r w:rsidR="00FB7D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361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135,024,33</w:t>
            </w:r>
            <w:r w:rsidR="00FB7D8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4769C" w:rsidRPr="00D4736F" w:rsidTr="0094769C">
        <w:trPr>
          <w:trHeight w:val="426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94769C" w:rsidRPr="00D4736F" w:rsidTr="0094769C">
        <w:trPr>
          <w:trHeight w:val="426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30900" w:rsidRDefault="00A01885" w:rsidP="0058655F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66,314,248</w:t>
            </w:r>
          </w:p>
        </w:tc>
        <w:tc>
          <w:tcPr>
            <w:tcW w:w="16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30900" w:rsidRDefault="0094769C" w:rsidP="0094769C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30900" w:rsidRDefault="00A01885" w:rsidP="00450F9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16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376DAF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DAF">
              <w:rPr>
                <w:rFonts w:ascii="Angsana New" w:hAnsi="Angsana New"/>
                <w:sz w:val="30"/>
                <w:szCs w:val="30"/>
              </w:rPr>
              <w:t>89,404,162</w:t>
            </w:r>
          </w:p>
        </w:tc>
      </w:tr>
      <w:tr w:rsidR="0094769C" w:rsidRPr="00CF5109" w:rsidTr="0094769C">
        <w:trPr>
          <w:trHeight w:val="426"/>
        </w:trPr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EA256C" w:rsidRDefault="005275B4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36,329,449</w:t>
            </w:r>
          </w:p>
        </w:tc>
        <w:tc>
          <w:tcPr>
            <w:tcW w:w="16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14,901,639</w:t>
            </w:r>
          </w:p>
        </w:tc>
        <w:tc>
          <w:tcPr>
            <w:tcW w:w="16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EA256C" w:rsidRDefault="00450F97" w:rsidP="00450F9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4769C" w:rsidRPr="00306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092,4</w:t>
            </w:r>
            <w:r w:rsidR="0094769C" w:rsidRPr="003067BB">
              <w:rPr>
                <w:rFonts w:ascii="Angsana New" w:hAnsi="Angsana New"/>
                <w:sz w:val="30"/>
                <w:szCs w:val="30"/>
              </w:rPr>
              <w:t>0</w:t>
            </w:r>
            <w:r w:rsidR="00F1658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EA256C" w:rsidRDefault="0094769C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56,323,488</w:t>
            </w:r>
          </w:p>
        </w:tc>
      </w:tr>
    </w:tbl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A01885" w:rsidRDefault="00A01885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50182C" w:rsidRPr="00D4736F" w:rsidRDefault="0050182C" w:rsidP="00A80EB3">
      <w:pPr>
        <w:tabs>
          <w:tab w:val="left" w:pos="1440"/>
        </w:tabs>
        <w:spacing w:before="2" w:after="2"/>
        <w:ind w:right="24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69" w:type="dxa"/>
        <w:tblInd w:w="556" w:type="dxa"/>
        <w:tblLayout w:type="fixed"/>
        <w:tblLook w:val="0000"/>
      </w:tblPr>
      <w:tblGrid>
        <w:gridCol w:w="2665"/>
        <w:gridCol w:w="1701"/>
        <w:gridCol w:w="1701"/>
        <w:gridCol w:w="1701"/>
        <w:gridCol w:w="1701"/>
      </w:tblGrid>
      <w:tr w:rsidR="00B23F85" w:rsidRPr="00D4736F" w:rsidTr="00FE3C84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23F85" w:rsidRPr="00D4736F" w:rsidTr="00FE3C84">
        <w:trPr>
          <w:trHeight w:val="366"/>
        </w:trPr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23F85" w:rsidRPr="00D4736F" w:rsidTr="00FE3C84">
        <w:trPr>
          <w:trHeight w:val="450"/>
        </w:trPr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Default="00B23F85" w:rsidP="00FE3C8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F85" w:rsidRPr="00D4736F" w:rsidTr="00FE3C84">
        <w:trPr>
          <w:trHeight w:val="440"/>
        </w:trPr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F85" w:rsidRPr="00D4736F" w:rsidTr="00FE3C84">
        <w:trPr>
          <w:trHeight w:val="488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3F85" w:rsidRPr="00BB2FE0" w:rsidRDefault="00B23F85" w:rsidP="00FE3C84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B58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900B58" w:rsidRPr="00BB2FE0" w:rsidRDefault="00900B58" w:rsidP="00FE3C84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900B58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494043" w:rsidRDefault="00900B58" w:rsidP="00B23F8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494043" w:rsidRDefault="00900B58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900B58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900B58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900B58" w:rsidRPr="00BB2FE0" w:rsidRDefault="00900B58" w:rsidP="00FE3C84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900B58" w:rsidP="00FE3C84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2,187,500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900B58" w:rsidP="00B23F8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900B58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900B58" w:rsidP="00FE3C84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2,187,500</w:t>
            </w:r>
          </w:p>
        </w:tc>
      </w:tr>
      <w:tr w:rsidR="00900B58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900B58" w:rsidRPr="00BB2FE0" w:rsidRDefault="00900B58" w:rsidP="00FE3C84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80316B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  <w:r w:rsidR="00900B58" w:rsidRPr="000309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494043" w:rsidRDefault="00900B58" w:rsidP="00B23F8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494043" w:rsidRDefault="00900B58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B58" w:rsidRPr="00030900" w:rsidRDefault="0080316B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  <w:r w:rsidR="00900B58" w:rsidRPr="000309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B23F85" w:rsidRPr="00E045E4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E045E4" w:rsidRDefault="00985912" w:rsidP="00FE3C84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5,108</w:t>
            </w:r>
            <w:r w:rsidR="00B23F85" w:rsidRPr="00E045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9055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E045E4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E045E4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21,218</w:t>
            </w:r>
            <w:r w:rsidR="00B23F85" w:rsidRPr="002B2765">
              <w:rPr>
                <w:rFonts w:ascii="Angsana New" w:hAnsi="Angsana New"/>
                <w:sz w:val="30"/>
                <w:szCs w:val="30"/>
              </w:rPr>
              <w:t>,</w:t>
            </w:r>
            <w:r w:rsidRPr="002B2765">
              <w:rPr>
                <w:rFonts w:ascii="Angsana New" w:hAnsi="Angsana New"/>
                <w:sz w:val="30"/>
                <w:szCs w:val="30"/>
              </w:rPr>
              <w:t>71</w:t>
            </w:r>
            <w:r w:rsidR="009055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985912" w:rsidRDefault="00B23F85" w:rsidP="00FE3C84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98591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985912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10,136</w:t>
            </w:r>
            <w:r w:rsidR="00B23F85" w:rsidRPr="009859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7C2CA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985912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985912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26,246</w:t>
            </w:r>
            <w:r w:rsidR="00B23F85" w:rsidRPr="002B2765">
              <w:rPr>
                <w:rFonts w:ascii="Angsana New" w:hAnsi="Angsana New"/>
                <w:sz w:val="30"/>
                <w:szCs w:val="30"/>
              </w:rPr>
              <w:t>,</w:t>
            </w:r>
            <w:r w:rsidRPr="002B2765">
              <w:rPr>
                <w:rFonts w:ascii="Angsana New" w:hAnsi="Angsana New"/>
                <w:sz w:val="30"/>
                <w:szCs w:val="30"/>
              </w:rPr>
              <w:t>97</w:t>
            </w:r>
            <w:r w:rsidR="0090557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B23F85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4881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084881" w:rsidRPr="00BB2FE0" w:rsidRDefault="00084881" w:rsidP="00FE3C84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0D4FF6" w:rsidRDefault="00084881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1,862,3</w:t>
            </w:r>
            <w:r w:rsidRPr="000D4FF6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494043" w:rsidRDefault="00084881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494043" w:rsidRDefault="00084881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2B2765" w:rsidRDefault="00084881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1,862,331</w:t>
            </w:r>
          </w:p>
        </w:tc>
      </w:tr>
      <w:tr w:rsidR="00084881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084881" w:rsidRPr="00BB2FE0" w:rsidRDefault="00084881" w:rsidP="00FE3C84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1" w:rsidRPr="000D4FF6" w:rsidRDefault="00084881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340,698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1" w:rsidRPr="00030900" w:rsidRDefault="00084881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1" w:rsidRPr="00030900" w:rsidRDefault="00084881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1" w:rsidRPr="002B2765" w:rsidRDefault="00084881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340,698</w:t>
            </w:r>
          </w:p>
        </w:tc>
      </w:tr>
      <w:tr w:rsidR="00084881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084881" w:rsidRPr="00BB2FE0" w:rsidRDefault="00084881" w:rsidP="00FE3C84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0D4FF6" w:rsidRDefault="00084881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2,203,029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494043" w:rsidRDefault="00084881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494043" w:rsidRDefault="00084881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881" w:rsidRPr="002B2765" w:rsidRDefault="00084881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2,203,029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80316B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1,300,64</w:t>
            </w:r>
            <w:r w:rsidR="00D431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80316B" w:rsidRDefault="00985912" w:rsidP="0098591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98,361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80316B" w:rsidRDefault="00121B7A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121B7A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1,399,00</w:t>
            </w:r>
            <w:r w:rsidR="00D431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985912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3,503,67</w:t>
            </w:r>
            <w:r w:rsidR="00D4316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985912" w:rsidRDefault="00985912" w:rsidP="0098591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985912" w:rsidRDefault="00121B7A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121B7A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3,602,03</w:t>
            </w:r>
            <w:r w:rsidR="00D4316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3F85" w:rsidRPr="00D4736F" w:rsidTr="00FE3C84">
        <w:trPr>
          <w:trHeight w:val="42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494043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494043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494043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F85" w:rsidRPr="00D4736F" w:rsidTr="00FE3C84">
        <w:trPr>
          <w:trHeight w:val="426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030900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2,825,230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030900" w:rsidRDefault="00121B7A" w:rsidP="00121B7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030900" w:rsidRDefault="00121B7A" w:rsidP="00121B7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2B2765" w:rsidRDefault="00121B7A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2,825,230</w:t>
            </w:r>
          </w:p>
        </w:tc>
      </w:tr>
      <w:tr w:rsidR="00B23F85" w:rsidRPr="00CF5109" w:rsidTr="00FE3C84">
        <w:trPr>
          <w:trHeight w:val="426"/>
        </w:trPr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985912" w:rsidRDefault="00121B7A" w:rsidP="00D4316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  <w:r w:rsidR="00B23F85" w:rsidRPr="00985912">
              <w:rPr>
                <w:rFonts w:ascii="Angsana New" w:hAnsi="Angsana New"/>
                <w:sz w:val="30"/>
                <w:szCs w:val="30"/>
              </w:rPr>
              <w:t>,</w:t>
            </w:r>
            <w:r w:rsidR="00D4316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985912" w:rsidRDefault="00121B7A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14,901,639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985912" w:rsidRDefault="00121B7A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3F85" w:rsidRPr="002B2765" w:rsidRDefault="00121B7A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22,644</w:t>
            </w:r>
            <w:r w:rsidR="00B23F85" w:rsidRPr="002B2765">
              <w:rPr>
                <w:rFonts w:ascii="Angsana New" w:hAnsi="Angsana New"/>
                <w:sz w:val="30"/>
                <w:szCs w:val="30"/>
              </w:rPr>
              <w:t>,</w:t>
            </w:r>
            <w:r w:rsidRPr="002B2765">
              <w:rPr>
                <w:rFonts w:ascii="Angsana New" w:hAnsi="Angsana New"/>
                <w:sz w:val="30"/>
                <w:szCs w:val="30"/>
              </w:rPr>
              <w:t>93</w:t>
            </w:r>
            <w:r w:rsidR="00D4316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:rsidR="0062220C" w:rsidRPr="0062220C" w:rsidRDefault="0062220C" w:rsidP="00580BC3">
      <w:pPr>
        <w:tabs>
          <w:tab w:val="left" w:pos="1440"/>
        </w:tabs>
        <w:spacing w:before="2" w:after="2"/>
        <w:ind w:right="-77"/>
        <w:rPr>
          <w:rFonts w:ascii="Angsana New" w:hAnsi="Angsana New"/>
          <w:sz w:val="18"/>
          <w:szCs w:val="18"/>
        </w:rPr>
      </w:pPr>
    </w:p>
    <w:p w:rsidR="00580BC3" w:rsidRPr="0062220C" w:rsidRDefault="0062220C" w:rsidP="0062220C">
      <w:pPr>
        <w:tabs>
          <w:tab w:val="left" w:pos="1134"/>
        </w:tabs>
        <w:spacing w:before="2" w:after="2"/>
        <w:ind w:left="462" w:right="2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hint="cs"/>
          <w:sz w:val="31"/>
          <w:szCs w:val="31"/>
          <w:cs/>
        </w:rPr>
        <w:tab/>
      </w:r>
      <w:r w:rsidRPr="0062220C">
        <w:rPr>
          <w:rFonts w:ascii="Angsana New" w:hAnsi="Angsana New" w:cs="Angsana New"/>
          <w:sz w:val="30"/>
          <w:szCs w:val="30"/>
          <w:cs/>
        </w:rPr>
        <w:t>เมื่อวันที่ 18 ธันวาคม 2563 บริษัทได้ซื้อเครื่องหมายการค้ารายการ</w:t>
      </w:r>
      <w:r w:rsidR="00FA5DD7">
        <w:rPr>
          <w:rFonts w:ascii="Angsana New" w:hAnsi="Angsana New" w:cs="Angsana New" w:hint="cs"/>
          <w:sz w:val="30"/>
          <w:szCs w:val="30"/>
          <w:cs/>
        </w:rPr>
        <w:t xml:space="preserve">ข่าว </w:t>
      </w:r>
      <w:r w:rsidRPr="0062220C">
        <w:rPr>
          <w:rFonts w:ascii="Angsana New" w:hAnsi="Angsana New" w:cs="Angsana New"/>
          <w:sz w:val="30"/>
          <w:szCs w:val="30"/>
          <w:cs/>
        </w:rPr>
        <w:t>จากบริษัท เทโร เอ็นเทอร์เทนเม้นท์ จำกัด (มหาชน) (เดิมชื่อ บริษัท บีอีซี</w:t>
      </w:r>
      <w:r w:rsidRPr="0062220C">
        <w:rPr>
          <w:rFonts w:ascii="Angsana New" w:hAnsi="Angsana New" w:cs="Angsana New"/>
          <w:sz w:val="30"/>
          <w:szCs w:val="30"/>
        </w:rPr>
        <w:t>-</w:t>
      </w:r>
      <w:r w:rsidRPr="0062220C">
        <w:rPr>
          <w:rFonts w:ascii="Angsana New" w:hAnsi="Angsana New" w:cs="Angsana New"/>
          <w:sz w:val="30"/>
          <w:szCs w:val="30"/>
          <w:cs/>
        </w:rPr>
        <w:t>เทโร เอ็นเตอร์เทนเม้นท์ จำกัด (มหาชน)</w:t>
      </w:r>
      <w:r w:rsidRPr="0062220C">
        <w:rPr>
          <w:rFonts w:ascii="Angsana New" w:hAnsi="Angsana New" w:cs="Angsana New"/>
          <w:sz w:val="30"/>
          <w:szCs w:val="30"/>
        </w:rPr>
        <w:t>)</w:t>
      </w:r>
      <w:r w:rsidRPr="0062220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2220C">
        <w:rPr>
          <w:rFonts w:ascii="Angsana New" w:hAnsi="Angsana New" w:cs="Angsana New"/>
          <w:sz w:val="30"/>
          <w:szCs w:val="30"/>
          <w:cs/>
        </w:rPr>
        <w:t>เป็นจำนวนเงิน 15 ล้านบาท ซึ่งได้ชำระเงินทั้งจำนวนแล้ว</w:t>
      </w:r>
    </w:p>
    <w:p w:rsidR="00894AEE" w:rsidRDefault="00894AEE" w:rsidP="00843CB1">
      <w:pPr>
        <w:tabs>
          <w:tab w:val="left" w:pos="1440"/>
        </w:tabs>
        <w:spacing w:before="2" w:after="2"/>
        <w:ind w:right="-280"/>
        <w:jc w:val="center"/>
        <w:rPr>
          <w:rFonts w:ascii="Angsana New" w:hAnsi="Angsana New"/>
          <w:b/>
          <w:bCs/>
          <w:sz w:val="31"/>
          <w:szCs w:val="31"/>
        </w:rPr>
      </w:pPr>
    </w:p>
    <w:p w:rsidR="00E615C2" w:rsidRPr="0062220C" w:rsidRDefault="00E615C2" w:rsidP="0062220C">
      <w:pPr>
        <w:tabs>
          <w:tab w:val="left" w:pos="1440"/>
        </w:tabs>
        <w:spacing w:before="2" w:after="2"/>
        <w:ind w:right="-280"/>
        <w:rPr>
          <w:rFonts w:ascii="Angsana New" w:hAnsi="Angsana New"/>
          <w:b/>
          <w:bCs/>
          <w:sz w:val="31"/>
          <w:szCs w:val="31"/>
        </w:rPr>
        <w:sectPr w:rsidR="00E615C2" w:rsidRPr="0062220C" w:rsidSect="00C9117A">
          <w:pgSz w:w="11909" w:h="16834" w:code="9"/>
          <w:pgMar w:top="1009" w:right="697" w:bottom="448" w:left="1049" w:header="720" w:footer="283" w:gutter="0"/>
          <w:cols w:space="720"/>
          <w:noEndnote/>
          <w:docGrid w:linePitch="435"/>
        </w:sectPr>
      </w:pPr>
    </w:p>
    <w:p w:rsidR="00F25880" w:rsidRDefault="00F25880" w:rsidP="00F25880">
      <w:pPr>
        <w:pStyle w:val="BodyText3"/>
        <w:tabs>
          <w:tab w:val="clear" w:pos="360"/>
          <w:tab w:val="clear" w:pos="900"/>
          <w:tab w:val="left" w:pos="434"/>
        </w:tabs>
        <w:ind w:left="360" w:right="-706"/>
        <w:rPr>
          <w:rFonts w:ascii="Angsana New" w:hAnsi="Angsana New"/>
          <w:b/>
          <w:bCs/>
        </w:rPr>
      </w:pPr>
    </w:p>
    <w:p w:rsidR="00637EDE" w:rsidRPr="00D4736F" w:rsidRDefault="00E42745" w:rsidP="00452A44">
      <w:pPr>
        <w:pStyle w:val="BodyText3"/>
        <w:numPr>
          <w:ilvl w:val="0"/>
          <w:numId w:val="6"/>
        </w:numPr>
        <w:tabs>
          <w:tab w:val="clear" w:pos="900"/>
          <w:tab w:val="left" w:pos="434"/>
        </w:tabs>
        <w:ind w:right="-706" w:hanging="218"/>
        <w:rPr>
          <w:rFonts w:ascii="Angsana New" w:hAnsi="Angsana New"/>
          <w:b/>
          <w:bCs/>
        </w:rPr>
      </w:pPr>
      <w:r w:rsidRPr="00CF425A">
        <w:rPr>
          <w:rFonts w:ascii="Angsana New" w:hAnsi="Angsana New"/>
          <w:b/>
          <w:bCs/>
          <w:cs/>
        </w:rPr>
        <w:t>สิทธิการใช้ทรัพย์สินรอตัด</w:t>
      </w:r>
      <w:r w:rsidR="00056750">
        <w:rPr>
          <w:rFonts w:ascii="Angsana New" w:hAnsi="Angsana New" w:hint="cs"/>
          <w:b/>
          <w:bCs/>
          <w:cs/>
        </w:rPr>
        <w:t>จำหน่าย</w:t>
      </w:r>
    </w:p>
    <w:p w:rsidR="00873B33" w:rsidRPr="00865A70" w:rsidRDefault="00637EDE" w:rsidP="005263F9">
      <w:pPr>
        <w:tabs>
          <w:tab w:val="left" w:pos="360"/>
          <w:tab w:val="left" w:pos="1440"/>
        </w:tabs>
        <w:spacing w:line="192" w:lineRule="auto"/>
        <w:ind w:left="357" w:right="-327"/>
        <w:jc w:val="right"/>
        <w:rPr>
          <w:rFonts w:ascii="Angsana New" w:hAnsi="Angsana New"/>
          <w:sz w:val="28"/>
          <w:szCs w:val="28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="006E722C" w:rsidRPr="00865A70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6E722C" w:rsidRPr="00865A70">
        <w:rPr>
          <w:rFonts w:ascii="Angsana New" w:hAnsi="Angsana New"/>
          <w:sz w:val="28"/>
          <w:szCs w:val="28"/>
        </w:rPr>
        <w:t xml:space="preserve">: </w:t>
      </w:r>
      <w:r w:rsidR="006E722C" w:rsidRPr="00865A70">
        <w:rPr>
          <w:rFonts w:ascii="Angsana New" w:hAnsi="Angsana New" w:hint="cs"/>
          <w:sz w:val="28"/>
          <w:szCs w:val="28"/>
          <w:cs/>
        </w:rPr>
        <w:t>บาท</w:t>
      </w:r>
      <w:r w:rsidR="005263F9">
        <w:rPr>
          <w:rFonts w:ascii="Angsana New" w:hAnsi="Angsana New" w:hint="cs"/>
          <w:b/>
          <w:bCs/>
          <w:sz w:val="28"/>
          <w:szCs w:val="28"/>
          <w:cs/>
        </w:rPr>
        <w:tab/>
      </w:r>
    </w:p>
    <w:tbl>
      <w:tblPr>
        <w:tblW w:w="15231" w:type="dxa"/>
        <w:tblInd w:w="598" w:type="dxa"/>
        <w:tblLayout w:type="fixed"/>
        <w:tblLook w:val="0000"/>
      </w:tblPr>
      <w:tblGrid>
        <w:gridCol w:w="2898"/>
        <w:gridCol w:w="1541"/>
        <w:gridCol w:w="1542"/>
        <w:gridCol w:w="1541"/>
        <w:gridCol w:w="1542"/>
        <w:gridCol w:w="1542"/>
        <w:gridCol w:w="1541"/>
        <w:gridCol w:w="1542"/>
        <w:gridCol w:w="1542"/>
      </w:tblGrid>
      <w:tr w:rsidR="00C76737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37" w:rsidRPr="00865A70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60"/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32352F">
            <w:pPr>
              <w:spacing w:before="60"/>
              <w:ind w:left="-108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เครื่องส่งโทรทัศน์สี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และวิทยุ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อุปกรณ์โทรทัศน์สี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และวิทยุ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รถถ่ายทอด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สัญญาณโทรทัศน์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สินทรัพย์สถานี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เครือข่าย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E615C2">
            <w:pPr>
              <w:tabs>
                <w:tab w:val="decimal" w:pos="536"/>
                <w:tab w:val="decimal" w:pos="1978"/>
              </w:tabs>
              <w:spacing w:before="60"/>
              <w:ind w:left="-534" w:right="-126" w:firstLine="4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736AF9" w:rsidRDefault="00BD2261" w:rsidP="00E615C2">
            <w:pPr>
              <w:spacing w:before="40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36A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-108"/>
                <w:tab w:val="decimal" w:pos="874"/>
              </w:tabs>
              <w:spacing w:before="40"/>
              <w:ind w:left="-7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72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BFB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E74BFB" w:rsidRPr="00736AF9" w:rsidRDefault="00E74BFB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 มกราคม 25</w:t>
            </w:r>
            <w:r w:rsidRPr="00736AF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3555DA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736AF9" w:rsidRDefault="003555DA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="00E74B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94769C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736AF9" w:rsidRDefault="0094769C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082532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69C" w:rsidRPr="00082532" w:rsidRDefault="0094769C" w:rsidP="0097448D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082532">
              <w:rPr>
                <w:rFonts w:ascii="Angsana New" w:hAnsi="Angsana New"/>
                <w:sz w:val="28"/>
                <w:szCs w:val="28"/>
              </w:rPr>
              <w:t>,</w:t>
            </w: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082532">
              <w:rPr>
                <w:rFonts w:ascii="Angsana New" w:hAnsi="Angsana New"/>
                <w:sz w:val="28"/>
                <w:szCs w:val="28"/>
              </w:rPr>
              <w:t>,</w:t>
            </w: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8253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082532">
              <w:rPr>
                <w:rFonts w:ascii="Angsana New" w:hAnsi="Angsana New"/>
                <w:sz w:val="28"/>
                <w:szCs w:val="28"/>
              </w:rPr>
              <w:t>,</w:t>
            </w: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082532">
              <w:rPr>
                <w:rFonts w:ascii="Angsana New" w:hAnsi="Angsana New"/>
                <w:sz w:val="28"/>
                <w:szCs w:val="28"/>
              </w:rPr>
              <w:t>,</w:t>
            </w: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082532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082532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BFB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E74BFB" w:rsidRPr="00865A70" w:rsidRDefault="00E74BFB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92,618,778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64,759,085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349,128,129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961,565,767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22,078,880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2,187,339,373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865A70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3,679,309</w:t>
            </w:r>
            <w:r>
              <w:rPr>
                <w:rFonts w:ascii="Angsana New" w:hAnsi="Angsana New"/>
                <w:sz w:val="28"/>
                <w:szCs w:val="28"/>
              </w:rPr>
              <w:t>,864</w:t>
            </w:r>
          </w:p>
        </w:tc>
      </w:tr>
      <w:tr w:rsidR="00E74BFB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E74BFB" w:rsidRPr="00865A70" w:rsidRDefault="00E74BFB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1,572,504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38,00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16,770,806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14,197,27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28,73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99,584,014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132,191,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327</w:t>
            </w:r>
          </w:p>
        </w:tc>
      </w:tr>
      <w:tr w:rsidR="00E74BFB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E74BFB" w:rsidRPr="00865A70" w:rsidRDefault="00E74BFB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94,191,282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64,797,08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932A3">
              <w:rPr>
                <w:rFonts w:ascii="Angsana New" w:hAnsi="Angsana New"/>
                <w:sz w:val="28"/>
                <w:szCs w:val="28"/>
              </w:rPr>
              <w:t>,</w:t>
            </w:r>
            <w:r w:rsidRPr="003932A3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3932A3">
              <w:rPr>
                <w:rFonts w:ascii="Angsana New" w:hAnsi="Angsana New"/>
                <w:sz w:val="28"/>
                <w:szCs w:val="28"/>
              </w:rPr>
              <w:t>,</w:t>
            </w:r>
            <w:r w:rsidRPr="003932A3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365,898,935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975,763,038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22,107,611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BFB" w:rsidRPr="003932A3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2,286,923,38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3932A3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3,811,501,1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</w:tr>
      <w:tr w:rsidR="0094769C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865A70" w:rsidRDefault="0094769C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380,640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4,268,571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3,500,301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69C" w:rsidRPr="00082532" w:rsidRDefault="0094769C" w:rsidP="0097448D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25,747,709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33,897,691</w:t>
            </w:r>
          </w:p>
        </w:tc>
      </w:tr>
      <w:tr w:rsidR="0094769C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865A70" w:rsidRDefault="0094769C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94,571,922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64,797,373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82532">
              <w:rPr>
                <w:rFonts w:ascii="Angsana New" w:hAnsi="Angsana New"/>
                <w:sz w:val="28"/>
                <w:szCs w:val="28"/>
              </w:rPr>
              <w:t>,</w:t>
            </w:r>
            <w:r w:rsidRPr="00082532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082532">
              <w:rPr>
                <w:rFonts w:ascii="Angsana New" w:hAnsi="Angsana New"/>
                <w:sz w:val="28"/>
                <w:szCs w:val="28"/>
              </w:rPr>
              <w:t>,</w:t>
            </w:r>
            <w:r w:rsidRPr="00082532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370,167,506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979,263,339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22,107,790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69C" w:rsidRPr="00082532" w:rsidRDefault="0094769C" w:rsidP="0097448D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2,312,671,096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97448D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3,845,398,882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B17718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BFB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E74BFB" w:rsidRPr="00865A70" w:rsidRDefault="00E74BFB" w:rsidP="00E74BFB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380,640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5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4,268,571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3,500,301</w:t>
            </w:r>
          </w:p>
        </w:tc>
        <w:tc>
          <w:tcPr>
            <w:tcW w:w="15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25,747,709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BFB" w:rsidRPr="00591B05" w:rsidRDefault="00E74BFB" w:rsidP="0058655F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33,897,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691</w:t>
            </w:r>
          </w:p>
        </w:tc>
      </w:tr>
      <w:tr w:rsidR="0094769C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865A70" w:rsidRDefault="0094769C" w:rsidP="00E74BFB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769C" w:rsidRPr="00082532" w:rsidRDefault="0094769C" w:rsidP="00B4490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70B36" w:rsidRDefault="00C70B36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F25880" w:rsidRDefault="00F25880">
      <w:pPr>
        <w:rPr>
          <w:rFonts w:ascii="Angsana New" w:hAnsi="Angsana New"/>
          <w:sz w:val="6"/>
          <w:szCs w:val="6"/>
          <w:cs/>
        </w:rPr>
      </w:pPr>
      <w:r>
        <w:rPr>
          <w:rFonts w:ascii="Angsana New" w:hAnsi="Angsana New"/>
          <w:sz w:val="6"/>
          <w:szCs w:val="6"/>
          <w:cs/>
        </w:rPr>
        <w:br w:type="page"/>
      </w:r>
    </w:p>
    <w:p w:rsidR="00F25880" w:rsidRDefault="00F25880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  <w:cs/>
        </w:rPr>
        <w:sectPr w:rsidR="00F25880" w:rsidSect="00C9117A">
          <w:pgSz w:w="16834" w:h="11909" w:orient="landscape" w:code="9"/>
          <w:pgMar w:top="1077" w:right="1021" w:bottom="426" w:left="448" w:header="720" w:footer="283" w:gutter="0"/>
          <w:cols w:space="720"/>
          <w:noEndnote/>
          <w:docGrid w:linePitch="435"/>
        </w:sectPr>
      </w:pPr>
    </w:p>
    <w:p w:rsidR="00F25880" w:rsidRPr="00C04077" w:rsidRDefault="00F25880" w:rsidP="00452A44">
      <w:pPr>
        <w:numPr>
          <w:ilvl w:val="0"/>
          <w:numId w:val="13"/>
        </w:numPr>
        <w:ind w:left="434" w:right="-862" w:hanging="368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สิทธิการใช้คลื่นความถี่รอตัดจำหน่าย</w:t>
      </w:r>
    </w:p>
    <w:p w:rsidR="00F25880" w:rsidRPr="00470C5E" w:rsidRDefault="00F25880" w:rsidP="009B2DB8">
      <w:pPr>
        <w:ind w:left="2152" w:right="286"/>
        <w:jc w:val="right"/>
        <w:rPr>
          <w:cs/>
        </w:rPr>
      </w:pPr>
      <w:r w:rsidRPr="009C0079">
        <w:rPr>
          <w:b/>
          <w:bCs/>
          <w:spacing w:val="-6"/>
        </w:rPr>
        <w:tab/>
      </w:r>
      <w:r w:rsidRPr="00470C5E">
        <w:rPr>
          <w:cs/>
        </w:rPr>
        <w:t>หน</w:t>
      </w:r>
      <w:r w:rsidRPr="00470C5E">
        <w:rPr>
          <w:rFonts w:hint="cs"/>
          <w:cs/>
        </w:rPr>
        <w:t xml:space="preserve">่วย </w:t>
      </w:r>
      <w:r w:rsidRPr="00470C5E">
        <w:t xml:space="preserve">: </w:t>
      </w:r>
      <w:r w:rsidRPr="00470C5E">
        <w:rPr>
          <w:cs/>
        </w:rPr>
        <w:t>บาท</w:t>
      </w:r>
    </w:p>
    <w:tbl>
      <w:tblPr>
        <w:tblW w:w="970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2177"/>
        <w:gridCol w:w="2177"/>
      </w:tblGrid>
      <w:tr w:rsidR="00F25880" w:rsidRPr="009C0079" w:rsidTr="009B2DB8">
        <w:trPr>
          <w:trHeight w:val="349"/>
        </w:trPr>
        <w:tc>
          <w:tcPr>
            <w:tcW w:w="5355" w:type="dxa"/>
            <w:vMerge w:val="restart"/>
            <w:vAlign w:val="center"/>
          </w:tcPr>
          <w:p w:rsidR="00F25880" w:rsidRPr="009C0079" w:rsidRDefault="00F25880" w:rsidP="00F25880">
            <w:pPr>
              <w:ind w:right="116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รายการ</w:t>
            </w:r>
          </w:p>
        </w:tc>
        <w:tc>
          <w:tcPr>
            <w:tcW w:w="4354" w:type="dxa"/>
            <w:gridSpan w:val="2"/>
          </w:tcPr>
          <w:p w:rsidR="00F25880" w:rsidRPr="009C0079" w:rsidRDefault="00F25880" w:rsidP="00F25880">
            <w:pPr>
              <w:ind w:left="-101" w:right="-105"/>
              <w:jc w:val="center"/>
              <w:rPr>
                <w:spacing w:val="-6"/>
              </w:rPr>
            </w:pPr>
            <w:r w:rsidRPr="009C0079">
              <w:rPr>
                <w:spacing w:val="-6"/>
                <w:cs/>
              </w:rPr>
              <w:t>งบการเงินรวม</w:t>
            </w:r>
          </w:p>
        </w:tc>
      </w:tr>
      <w:tr w:rsidR="00F25880" w:rsidRPr="009C0079" w:rsidTr="009B2DB8">
        <w:trPr>
          <w:trHeight w:val="369"/>
        </w:trPr>
        <w:tc>
          <w:tcPr>
            <w:tcW w:w="5355" w:type="dxa"/>
            <w:vMerge/>
            <w:tcBorders>
              <w:bottom w:val="single" w:sz="4" w:space="0" w:color="auto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F25880" w:rsidRPr="009C0079" w:rsidRDefault="00F25880" w:rsidP="00F25880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3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F25880" w:rsidRPr="009C0079" w:rsidRDefault="00F25880" w:rsidP="00F25880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62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single" w:sz="4" w:space="0" w:color="auto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177" w:type="dxa"/>
            <w:tcBorders>
              <w:top w:val="single" w:sz="4" w:space="0" w:color="auto"/>
              <w:bottom w:val="nil"/>
            </w:tcBorders>
          </w:tcPr>
          <w:p w:rsidR="00F25880" w:rsidRPr="009C0079" w:rsidRDefault="00F25880" w:rsidP="00F25880">
            <w:pPr>
              <w:ind w:left="-101" w:right="447"/>
              <w:jc w:val="right"/>
              <w:rPr>
                <w:spacing w:val="-6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nil"/>
            </w:tcBorders>
          </w:tcPr>
          <w:p w:rsidR="00F25880" w:rsidRPr="009C0079" w:rsidRDefault="00F25880" w:rsidP="00F25880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 - ยกมา</w:t>
            </w:r>
          </w:p>
        </w:tc>
        <w:tc>
          <w:tcPr>
            <w:tcW w:w="2177" w:type="dxa"/>
            <w:tcBorders>
              <w:top w:val="nil"/>
              <w:bottom w:val="nil"/>
            </w:tcBorders>
            <w:shd w:val="clear" w:color="auto" w:fill="auto"/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</w:rPr>
            </w:pPr>
            <w:r w:rsidRPr="009B59E5">
              <w:rPr>
                <w:rFonts w:hint="cs"/>
                <w:spacing w:val="-6"/>
                <w:cs/>
              </w:rPr>
              <w:t>2,446,348,903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4F68C5">
              <w:rPr>
                <w:spacing w:val="-6"/>
                <w:cs/>
              </w:rPr>
              <w:t>5,790</w:t>
            </w:r>
            <w:r w:rsidRPr="004F68C5">
              <w:rPr>
                <w:spacing w:val="-6"/>
              </w:rPr>
              <w:t>,744,882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ปรับปรุงสิทธิการใช้คลื่นความถี่จากการได้รับยกเว้น</w:t>
            </w:r>
          </w:p>
        </w:tc>
        <w:tc>
          <w:tcPr>
            <w:tcW w:w="2177" w:type="dxa"/>
            <w:tcBorders>
              <w:top w:val="nil"/>
              <w:bottom w:val="nil"/>
            </w:tcBorders>
            <w:shd w:val="clear" w:color="auto" w:fill="auto"/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  <w:cs/>
              </w:rPr>
            </w:pP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ค่าธรรมเนียมใบอนุญาต</w:t>
            </w:r>
          </w:p>
        </w:tc>
        <w:tc>
          <w:tcPr>
            <w:tcW w:w="2177" w:type="dxa"/>
            <w:tcBorders>
              <w:top w:val="nil"/>
              <w:bottom w:val="nil"/>
            </w:tcBorders>
            <w:shd w:val="clear" w:color="auto" w:fill="auto"/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  <w:cs/>
              </w:rPr>
            </w:pP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หัก</w:t>
            </w:r>
            <w:r w:rsidRPr="009C0079">
              <w:rPr>
                <w:cs/>
              </w:rPr>
              <w:t xml:space="preserve">   มูลค่าอนาคตของจำนวนเงินที่ต้องจ่าย</w:t>
            </w:r>
          </w:p>
        </w:tc>
        <w:tc>
          <w:tcPr>
            <w:tcW w:w="2177" w:type="dxa"/>
            <w:tcBorders>
              <w:top w:val="nil"/>
              <w:bottom w:val="nil"/>
            </w:tcBorders>
            <w:shd w:val="clear" w:color="auto" w:fill="auto"/>
          </w:tcPr>
          <w:p w:rsidR="00F25880" w:rsidRPr="004E77B9" w:rsidRDefault="00F25880" w:rsidP="00F25880">
            <w:pPr>
              <w:ind w:left="-101" w:right="-109"/>
              <w:jc w:val="center"/>
              <w:rPr>
                <w:spacing w:val="-6"/>
              </w:rPr>
            </w:pPr>
            <w:r w:rsidRPr="004E77B9">
              <w:rPr>
                <w:spacing w:val="-6"/>
              </w:rPr>
              <w:t>-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>
              <w:rPr>
                <w:spacing w:val="-6"/>
              </w:rPr>
              <w:t>(1,776,400,000)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บวก</w:t>
            </w:r>
            <w:r w:rsidRPr="009C0079">
              <w:rPr>
                <w:cs/>
              </w:rPr>
              <w:t xml:space="preserve">  ดอกเบี้ยจ่ายรอตัดบัญชี</w:t>
            </w:r>
          </w:p>
        </w:tc>
        <w:tc>
          <w:tcPr>
            <w:tcW w:w="2177" w:type="dxa"/>
            <w:tcBorders>
              <w:top w:val="nil"/>
              <w:bottom w:val="nil"/>
            </w:tcBorders>
            <w:shd w:val="clear" w:color="auto" w:fill="auto"/>
          </w:tcPr>
          <w:p w:rsidR="00F25880" w:rsidRPr="004E77B9" w:rsidRDefault="00F25880" w:rsidP="00F25880">
            <w:pPr>
              <w:ind w:left="-101" w:right="-109"/>
              <w:jc w:val="center"/>
              <w:rPr>
                <w:spacing w:val="-6"/>
              </w:rPr>
            </w:pPr>
            <w:r w:rsidRPr="004E77B9">
              <w:rPr>
                <w:spacing w:val="-6"/>
              </w:rPr>
              <w:t>-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  <w:cs/>
              </w:rPr>
            </w:pPr>
            <w:r w:rsidRPr="004F68C5">
              <w:rPr>
                <w:spacing w:val="-6"/>
              </w:rPr>
              <w:t>120,406,370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ลดลงจากการคืนใบอนุญาตการใช้คลื่นความถี่</w:t>
            </w: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5880" w:rsidRPr="004E77B9" w:rsidRDefault="00F25880" w:rsidP="00F25880">
            <w:pPr>
              <w:ind w:left="-101" w:right="-109"/>
              <w:jc w:val="center"/>
              <w:rPr>
                <w:spacing w:val="-6"/>
              </w:rPr>
            </w:pPr>
            <w:r w:rsidRPr="004E77B9">
              <w:rPr>
                <w:spacing w:val="-6"/>
              </w:rPr>
              <w:t>-</w:t>
            </w: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4F68C5">
              <w:rPr>
                <w:spacing w:val="-6"/>
              </w:rPr>
              <w:t>(1,688,402,349)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 - ยกไป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</w:rPr>
            </w:pPr>
            <w:r w:rsidRPr="009B59E5">
              <w:rPr>
                <w:rFonts w:hint="cs"/>
                <w:spacing w:val="-6"/>
                <w:cs/>
              </w:rPr>
              <w:t>2,446,348,903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  <w:cs/>
              </w:rPr>
            </w:pPr>
            <w:r>
              <w:rPr>
                <w:spacing w:val="-6"/>
              </w:rPr>
              <w:t>2,446,348,903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single" w:sz="4" w:space="0" w:color="auto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177" w:type="dxa"/>
            <w:tcBorders>
              <w:top w:val="single" w:sz="4" w:space="0" w:color="auto"/>
              <w:bottom w:val="nil"/>
            </w:tcBorders>
          </w:tcPr>
          <w:p w:rsidR="00F25880" w:rsidRPr="00853C31" w:rsidRDefault="00F25880" w:rsidP="00F25880">
            <w:pPr>
              <w:ind w:left="-101" w:right="447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  <w:cs/>
              </w:rPr>
            </w:pP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ยกมา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</w:rPr>
            </w:pPr>
            <w:r w:rsidRPr="009B59E5">
              <w:rPr>
                <w:spacing w:val="-6"/>
              </w:rPr>
              <w:t>1,164,520,73</w:t>
            </w:r>
            <w:r>
              <w:rPr>
                <w:spacing w:val="-6"/>
              </w:rPr>
              <w:t>5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4F68C5">
              <w:rPr>
                <w:spacing w:val="-6"/>
              </w:rPr>
              <w:t>1,822,968,960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</w:rPr>
            </w:pPr>
            <w:r w:rsidRPr="009B59E5">
              <w:rPr>
                <w:spacing w:val="-6"/>
              </w:rPr>
              <w:t>137,648,509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>
              <w:rPr>
                <w:spacing w:val="-6"/>
              </w:rPr>
              <w:t>244,715,761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ลดลงจากการคืนใบอนุญาตการใช้คลื่นความถี่</w:t>
            </w: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F25880" w:rsidRPr="004E77B9" w:rsidRDefault="00F25880" w:rsidP="00F25880">
            <w:pPr>
              <w:ind w:left="-101" w:right="-109"/>
              <w:jc w:val="center"/>
              <w:rPr>
                <w:spacing w:val="-6"/>
              </w:rPr>
            </w:pPr>
            <w:r w:rsidRPr="009B59E5">
              <w:rPr>
                <w:spacing w:val="-6"/>
              </w:rPr>
              <w:t>-</w:t>
            </w: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49"/>
              <w:jc w:val="both"/>
              <w:rPr>
                <w:spacing w:val="-6"/>
              </w:rPr>
            </w:pPr>
            <w:r w:rsidRPr="004F68C5">
              <w:rPr>
                <w:spacing w:val="-6"/>
              </w:rPr>
              <w:t>(903,1</w:t>
            </w:r>
            <w:r>
              <w:rPr>
                <w:spacing w:val="-6"/>
              </w:rPr>
              <w:t>6</w:t>
            </w:r>
            <w:r w:rsidRPr="004F68C5">
              <w:rPr>
                <w:spacing w:val="-6"/>
              </w:rPr>
              <w:t>3,986)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top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ยกไป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</w:rPr>
            </w:pPr>
            <w:r w:rsidRPr="009B59E5">
              <w:rPr>
                <w:spacing w:val="-6"/>
              </w:rPr>
              <w:t>1,302,169,24</w:t>
            </w:r>
            <w:r>
              <w:rPr>
                <w:spacing w:val="-6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4F68C5">
              <w:rPr>
                <w:spacing w:val="-6"/>
              </w:rPr>
              <w:t>1,1</w:t>
            </w:r>
            <w:r>
              <w:rPr>
                <w:spacing w:val="-6"/>
              </w:rPr>
              <w:t>64,520,735</w:t>
            </w:r>
          </w:p>
        </w:tc>
      </w:tr>
      <w:tr w:rsidR="00F25880" w:rsidRPr="009C0079" w:rsidTr="009B2DB8">
        <w:trPr>
          <w:trHeight w:val="284"/>
        </w:trPr>
        <w:tc>
          <w:tcPr>
            <w:tcW w:w="5355" w:type="dxa"/>
            <w:tcBorders>
              <w:bottom w:val="single" w:sz="4" w:space="0" w:color="auto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spacing w:val="-6"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F25880" w:rsidRPr="00853C31" w:rsidRDefault="00F25880" w:rsidP="00F25880">
            <w:pPr>
              <w:ind w:left="-101" w:right="213"/>
              <w:jc w:val="right"/>
              <w:rPr>
                <w:spacing w:val="-6"/>
                <w:highlight w:val="yellow"/>
              </w:rPr>
            </w:pPr>
            <w:r w:rsidRPr="009B59E5">
              <w:rPr>
                <w:spacing w:val="-6"/>
              </w:rPr>
              <w:t>1,144,179,65</w:t>
            </w:r>
            <w:r>
              <w:rPr>
                <w:spacing w:val="-6"/>
              </w:rPr>
              <w:t>9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F25880" w:rsidRPr="004F68C5" w:rsidRDefault="00F25880" w:rsidP="00F25880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>
              <w:rPr>
                <w:spacing w:val="-6"/>
              </w:rPr>
              <w:t>1,281,828,168</w:t>
            </w:r>
          </w:p>
        </w:tc>
      </w:tr>
    </w:tbl>
    <w:p w:rsidR="00F25880" w:rsidRPr="00C86B5D" w:rsidRDefault="00F25880" w:rsidP="00F25880">
      <w:pPr>
        <w:ind w:right="116"/>
        <w:jc w:val="thaiDistribute"/>
        <w:rPr>
          <w:spacing w:val="-8"/>
          <w:sz w:val="10"/>
          <w:szCs w:val="10"/>
        </w:rPr>
      </w:pPr>
    </w:p>
    <w:p w:rsidR="00F25880" w:rsidRPr="009C0079" w:rsidRDefault="00F25880" w:rsidP="009B2DB8">
      <w:pPr>
        <w:ind w:left="378" w:right="286" w:firstLine="462"/>
        <w:jc w:val="thaiDistribute"/>
        <w:rPr>
          <w:cs/>
        </w:rPr>
      </w:pPr>
      <w:r w:rsidRPr="00536639">
        <w:rPr>
          <w:rFonts w:ascii="Angsana New" w:hAnsi="Angsana New" w:cs="Angsana New"/>
          <w:cs/>
        </w:rPr>
        <w:t>ตามคำสั่งหัวหน้าคณะรักษาความสงบแห่งชาติ (คสช.) ที่ 4/2562 เรื่อง มาตรการแก้ไขปัญหาการประกอบกิจการโทรทัศน์และกิจการโทรคมนาคม ลงวันที่ 11 เมษายน 2562 ให้ผู้รับใบอนุญาตให้ใช้คลื่นความถี่เพื่อให้บริการโทรทัศน์ในระบบดิจิตอล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และสองงวดสุดท้ายของราคาที่เกินกว่าราคาขั้นต่ำหรือราคาเริ่มต้นประกาศ</w:t>
      </w:r>
      <w:r w:rsidRPr="00536639">
        <w:rPr>
          <w:rFonts w:ascii="Angsana New" w:hAnsi="Angsana New" w:cs="Angsana New" w:hint="cs"/>
          <w:cs/>
        </w:rPr>
        <w:t>และ</w:t>
      </w:r>
      <w:r w:rsidRPr="00536639">
        <w:rPr>
          <w:rFonts w:ascii="Angsana New" w:hAnsi="Angsana New" w:cs="Angsana New"/>
          <w:cs/>
        </w:rPr>
        <w:t>เปิดโอกาสให้ผู้รับใบอนุญาตให้ใช้คลื่นความถี่เพื่อให้บริการโทรทัศน์ภาคพื้นดินในระบบดิจิตอล</w:t>
      </w:r>
      <w:r w:rsidRPr="00536639">
        <w:rPr>
          <w:rFonts w:ascii="Angsana New" w:hAnsi="Angsana New" w:cs="Angsana New" w:hint="cs"/>
          <w:cs/>
        </w:rPr>
        <w:t>สามารถ</w:t>
      </w:r>
      <w:r w:rsidRPr="00536639">
        <w:rPr>
          <w:rFonts w:ascii="Angsana New" w:hAnsi="Angsana New" w:cs="Angsana New"/>
          <w:cs/>
        </w:rPr>
        <w:t>คืน</w:t>
      </w:r>
      <w:r w:rsidR="009B2DB8">
        <w:rPr>
          <w:rFonts w:ascii="Angsana New" w:hAnsi="Angsana New" w:cs="Angsana New" w:hint="cs"/>
          <w:cs/>
        </w:rPr>
        <w:t xml:space="preserve">  </w:t>
      </w:r>
      <w:r w:rsidRPr="00536639">
        <w:rPr>
          <w:rFonts w:ascii="Angsana New" w:hAnsi="Angsana New" w:cs="Angsana New"/>
          <w:cs/>
        </w:rPr>
        <w:t>ใบอนุญาต</w:t>
      </w:r>
      <w:r w:rsidRPr="00536639">
        <w:rPr>
          <w:rFonts w:ascii="Angsana New" w:hAnsi="Angsana New" w:cs="Angsana New" w:hint="cs"/>
          <w:cs/>
        </w:rPr>
        <w:t>ได้</w:t>
      </w:r>
    </w:p>
    <w:p w:rsidR="00F25880" w:rsidRPr="009C0079" w:rsidRDefault="00F25880" w:rsidP="009B2DB8">
      <w:pPr>
        <w:ind w:left="378" w:right="286" w:firstLine="462"/>
        <w:jc w:val="thaiDistribute"/>
        <w:rPr>
          <w:cs/>
        </w:rPr>
      </w:pPr>
      <w:r>
        <w:rPr>
          <w:rFonts w:ascii="Angsana New" w:hAnsi="Angsana New" w:cs="Angsana New" w:hint="cs"/>
          <w:cs/>
        </w:rPr>
        <w:t>ดังนั้น</w:t>
      </w:r>
      <w:r w:rsidRPr="00264A20">
        <w:rPr>
          <w:rFonts w:ascii="Angsana New" w:hAnsi="Angsana New" w:cs="Angsana New"/>
          <w:cs/>
        </w:rPr>
        <w:t>วันที่ 11 เมษายน 2562 บริษัทย่อยของบริษัทได้ปรับปรุงลดราคาทุนของสิทธิการใช้คลื่นความถี่รอตัดจำหน่าย กับจำนวนเงินค่าธรรมเนียมใบอนุญาตให้ใช้คลื่นความถี่ค้างจ่ายที่ต้องชำระสองงวดสุดท้ายของราคาที่เกินกว่าราคาขั้นต่ำหรือราคาเริ่มต้น ของทั้ง 3 ใบอนุญา</w:t>
      </w:r>
      <w:r>
        <w:rPr>
          <w:rFonts w:ascii="Angsana New" w:hAnsi="Angsana New" w:cs="Angsana New"/>
          <w:cs/>
        </w:rPr>
        <w:t>ต จำนวนเงินรวม 1,776.40 ล้านบาท</w:t>
      </w:r>
      <w:r>
        <w:rPr>
          <w:rFonts w:ascii="Angsana New" w:hAnsi="Angsana New" w:cs="Angsana New" w:hint="cs"/>
          <w:cs/>
        </w:rPr>
        <w:t xml:space="preserve"> </w:t>
      </w:r>
      <w:r w:rsidRPr="00264A20">
        <w:rPr>
          <w:rFonts w:ascii="Angsana New" w:hAnsi="Angsana New" w:cs="Angsana New"/>
          <w:cs/>
        </w:rPr>
        <w:t>และปรับปรุง</w:t>
      </w:r>
      <w:r w:rsidRPr="00264A20">
        <w:rPr>
          <w:rFonts w:ascii="Angsana New" w:hAnsi="Angsana New" w:cs="Angsana New"/>
          <w:color w:val="000000"/>
          <w:cs/>
        </w:rPr>
        <w:t>ดอกเบี้ยจ่ายรอตัดบัญชี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264A20">
        <w:rPr>
          <w:rFonts w:ascii="Angsana New" w:hAnsi="Angsana New" w:cs="Angsana New"/>
          <w:color w:val="000000"/>
          <w:cs/>
        </w:rPr>
        <w:t>จำนวนเงินรวม 120.41 ล้านบาท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264A20">
        <w:rPr>
          <w:rFonts w:ascii="Angsana New" w:hAnsi="Angsana New" w:cs="Angsana New"/>
          <w:color w:val="000000"/>
          <w:cs/>
        </w:rPr>
        <w:t>โดย</w:t>
      </w:r>
      <w:r w:rsidRPr="00264A20">
        <w:rPr>
          <w:rFonts w:ascii="Angsana New" w:hAnsi="Angsana New" w:cs="Angsana New"/>
          <w:cs/>
        </w:rPr>
        <w:t>ได้ตัดจำหน่ายสิทธิการใช้คลื่นความถี่รอตัดจำหน่ายด้วยราคาตามบัญชีใหม่</w:t>
      </w:r>
      <w:r>
        <w:rPr>
          <w:rFonts w:ascii="Angsana New" w:hAnsi="Angsana New" w:cs="Angsana New" w:hint="cs"/>
          <w:cs/>
        </w:rPr>
        <w:t xml:space="preserve"> </w:t>
      </w:r>
      <w:r w:rsidRPr="001A64F7">
        <w:rPr>
          <w:rFonts w:ascii="Angsana New" w:hAnsi="Angsana New" w:cs="Angsana New"/>
          <w:cs/>
        </w:rPr>
        <w:t>เป็นค่าใช้จ่ายโดยวิธีเส้นตรงตามอายุของใบอนุญาตที่เหลือ</w:t>
      </w:r>
    </w:p>
    <w:p w:rsidR="00F25880" w:rsidRDefault="00F25880" w:rsidP="009B2DB8">
      <w:pPr>
        <w:ind w:left="378" w:right="286" w:firstLine="462"/>
        <w:jc w:val="thaiDistribute"/>
      </w:pPr>
      <w:r w:rsidRPr="007E75B5">
        <w:rPr>
          <w:rFonts w:ascii="Angsana New" w:hAnsi="Angsana New" w:cs="Angsana New"/>
          <w:cs/>
        </w:rPr>
        <w:t>เมื่อวันที่ 8 กรกฎาคม 2562 บริษัทย่อยของบริษัทได้ยื่นเอกสาร</w:t>
      </w:r>
      <w:r>
        <w:rPr>
          <w:rFonts w:ascii="Angsana New" w:hAnsi="Angsana New" w:cs="Angsana New"/>
          <w:cs/>
        </w:rPr>
        <w:t>ประกอบการคืนใบอนุญาตให้ใช้คลื่น</w:t>
      </w:r>
      <w:r>
        <w:rPr>
          <w:rFonts w:ascii="Angsana New" w:hAnsi="Angsana New" w:cs="Angsana New" w:hint="cs"/>
          <w:cs/>
        </w:rPr>
        <w:t>ค</w:t>
      </w:r>
      <w:r w:rsidRPr="007E75B5">
        <w:rPr>
          <w:rFonts w:ascii="Angsana New" w:hAnsi="Angsana New" w:cs="Angsana New"/>
          <w:cs/>
        </w:rPr>
        <w:t>วามถี่</w:t>
      </w:r>
      <w:r>
        <w:rPr>
          <w:rFonts w:ascii="Angsana New" w:hAnsi="Angsana New" w:cs="Angsana New" w:hint="cs"/>
          <w:cs/>
        </w:rPr>
        <w:t xml:space="preserve">       </w:t>
      </w:r>
      <w:r w:rsidRPr="007E75B5">
        <w:rPr>
          <w:rFonts w:ascii="Angsana New" w:hAnsi="Angsana New" w:cs="Angsana New"/>
          <w:spacing w:val="-2"/>
        </w:rPr>
        <w:t xml:space="preserve">2 </w:t>
      </w:r>
      <w:r w:rsidRPr="007E75B5">
        <w:rPr>
          <w:rFonts w:ascii="Angsana New" w:hAnsi="Angsana New" w:cs="Angsana New"/>
          <w:spacing w:val="-2"/>
          <w:cs/>
        </w:rPr>
        <w:t xml:space="preserve">หมวดหมู่ คือ หมวดหมู่ทั่วไปแบบความคมชัดปกติ (ช่อง 28 </w:t>
      </w:r>
      <w:r w:rsidRPr="007E75B5">
        <w:rPr>
          <w:rFonts w:ascii="Angsana New" w:hAnsi="Angsana New" w:cs="Angsana New"/>
          <w:spacing w:val="-2"/>
        </w:rPr>
        <w:t xml:space="preserve">SD) </w:t>
      </w:r>
      <w:r w:rsidRPr="007E75B5">
        <w:rPr>
          <w:rFonts w:ascii="Angsana New" w:hAnsi="Angsana New" w:cs="Angsana New"/>
          <w:spacing w:val="-2"/>
          <w:cs/>
        </w:rPr>
        <w:t xml:space="preserve">และหมวดหมู่ เด็ก เยาวชน และครอบครัว (ช่อง </w:t>
      </w:r>
      <w:r w:rsidRPr="007E75B5">
        <w:rPr>
          <w:rFonts w:ascii="Angsana New" w:hAnsi="Angsana New" w:cs="Angsana New"/>
          <w:spacing w:val="-2"/>
        </w:rPr>
        <w:t>13</w:t>
      </w:r>
      <w:r w:rsidRPr="007E75B5">
        <w:rPr>
          <w:rFonts w:ascii="Angsana New" w:hAnsi="Angsana New" w:cs="Angsana New"/>
          <w:spacing w:val="-2"/>
          <w:cs/>
        </w:rPr>
        <w:t xml:space="preserve"> </w:t>
      </w:r>
      <w:r w:rsidRPr="007E75B5">
        <w:rPr>
          <w:rFonts w:ascii="Angsana New" w:hAnsi="Angsana New" w:cs="Angsana New"/>
        </w:rPr>
        <w:t>Family</w:t>
      </w:r>
      <w:r w:rsidRPr="007E75B5">
        <w:rPr>
          <w:rFonts w:ascii="Angsana New" w:hAnsi="Angsana New" w:cs="Angsana New"/>
          <w:cs/>
        </w:rPr>
        <w:t>) กับสำนักงาน กสทช. และในวันที่ 6 สิงหาคม 2562 สำนักงาน กสทช. ได้มีหนังสือเห็นชอบการ</w:t>
      </w:r>
      <w:r w:rsidRPr="00C3152C">
        <w:rPr>
          <w:rFonts w:ascii="Angsana New" w:hAnsi="Angsana New" w:cs="Angsana New"/>
          <w:spacing w:val="-10"/>
          <w:cs/>
        </w:rPr>
        <w:t xml:space="preserve">ขอคืนใบอนุญาตการใช้คลื่นความถี่เพื่อให้บริการโทรทัศน์ภาคพื้นดินในระบบดิจิตอล ช่อง 28 </w:t>
      </w:r>
      <w:r w:rsidRPr="00C3152C">
        <w:rPr>
          <w:rFonts w:ascii="Angsana New" w:hAnsi="Angsana New" w:cs="Angsana New"/>
          <w:spacing w:val="-10"/>
        </w:rPr>
        <w:t>SD</w:t>
      </w:r>
      <w:r w:rsidRPr="00C3152C">
        <w:rPr>
          <w:rFonts w:ascii="Angsana New" w:hAnsi="Angsana New" w:cs="Angsana New"/>
          <w:spacing w:val="-10"/>
          <w:cs/>
        </w:rPr>
        <w:t xml:space="preserve"> และช่อง 13 Family</w:t>
      </w:r>
      <w:r>
        <w:rPr>
          <w:rFonts w:ascii="Angsana New" w:hAnsi="Angsana New" w:cs="Angsana New" w:hint="cs"/>
          <w:cs/>
        </w:rPr>
        <w:t xml:space="preserve"> </w:t>
      </w:r>
      <w:r w:rsidRPr="007E75B5">
        <w:rPr>
          <w:rFonts w:ascii="Angsana New" w:hAnsi="Angsana New" w:cs="Angsana New"/>
          <w:cs/>
        </w:rPr>
        <w:t>และกำหนดวันที่ยุติออกอากาศ</w:t>
      </w:r>
      <w:r w:rsidRPr="00C3152C">
        <w:rPr>
          <w:rFonts w:ascii="Angsana New" w:hAnsi="Angsana New" w:cs="Angsana New"/>
          <w:sz w:val="6"/>
          <w:szCs w:val="6"/>
        </w:rPr>
        <w:t xml:space="preserve"> </w:t>
      </w:r>
      <w:r w:rsidRPr="007E75B5">
        <w:rPr>
          <w:rFonts w:ascii="Angsana New" w:hAnsi="Angsana New" w:cs="Angsana New"/>
          <w:cs/>
        </w:rPr>
        <w:t>ตั้งแต่วันที่ 1 ตุลาคม 2562 เวลา 00.01 น. เป็นต้นไป ซึ่งสำนักงาน กสทช.</w:t>
      </w:r>
      <w:r>
        <w:rPr>
          <w:rFonts w:ascii="Angsana New" w:hAnsi="Angsana New" w:cs="Angsana New" w:hint="cs"/>
          <w:cs/>
        </w:rPr>
        <w:br/>
      </w:r>
      <w:r w:rsidRPr="009B2DB8">
        <w:rPr>
          <w:rFonts w:ascii="Angsana New" w:eastAsia="Batang" w:hAnsi="Angsana New" w:cs="Angsana New"/>
          <w:cs/>
        </w:rPr>
        <w:lastRenderedPageBreak/>
        <w:t>ได้อนุมัติการจ่ายค่าชดเชยอันเนื่องมาจากการคืนใบอนุญาตการใช้คลื่นความถี่ทั้งสองใบอนุญาตให้แก่บริษัทย่อย</w:t>
      </w:r>
      <w:r w:rsidR="009B2DB8">
        <w:rPr>
          <w:rFonts w:ascii="Angsana New" w:eastAsia="Batang" w:hAnsi="Angsana New" w:cs="Angsana New" w:hint="cs"/>
          <w:cs/>
        </w:rPr>
        <w:t xml:space="preserve"> </w:t>
      </w:r>
      <w:r w:rsidRPr="009B2DB8">
        <w:rPr>
          <w:rFonts w:ascii="Angsana New" w:eastAsia="Batang" w:hAnsi="Angsana New" w:cs="Angsana New"/>
          <w:cs/>
        </w:rPr>
        <w:t>ของบริษัท</w:t>
      </w:r>
      <w:r w:rsidRPr="009B2DB8">
        <w:rPr>
          <w:rFonts w:ascii="Angsana New" w:eastAsia="Batang" w:hAnsi="Angsana New" w:cs="Angsana New" w:hint="cs"/>
          <w:cs/>
        </w:rPr>
        <w:t xml:space="preserve"> </w:t>
      </w:r>
      <w:r w:rsidRPr="009B2DB8">
        <w:rPr>
          <w:rFonts w:ascii="Angsana New" w:eastAsia="Batang" w:hAnsi="Angsana New" w:cs="Angsana New"/>
          <w:cs/>
        </w:rPr>
        <w:t>เป็นจำนวนเงิน 1</w:t>
      </w:r>
      <w:r w:rsidRPr="009B2DB8">
        <w:rPr>
          <w:rFonts w:ascii="Angsana New" w:eastAsia="Batang" w:hAnsi="Angsana New" w:cs="Angsana New"/>
        </w:rPr>
        <w:t xml:space="preserve">,129.49 </w:t>
      </w:r>
      <w:r w:rsidRPr="009B2DB8">
        <w:rPr>
          <w:rFonts w:ascii="Angsana New" w:eastAsia="Batang" w:hAnsi="Angsana New" w:cs="Angsana New"/>
          <w:cs/>
        </w:rPr>
        <w:t xml:space="preserve">ล้านบาท (จำนวนเงินดังกล่าว จะถูกหักค่าธรรมเนียมใบอนุญาตการใช้คลื่นความถี่ งวดที่ </w:t>
      </w:r>
      <w:r w:rsidRPr="009B2DB8">
        <w:rPr>
          <w:rFonts w:ascii="Angsana New" w:eastAsia="Batang" w:hAnsi="Angsana New" w:cs="Angsana New"/>
        </w:rPr>
        <w:t xml:space="preserve">4 </w:t>
      </w:r>
      <w:r w:rsidRPr="009B2DB8">
        <w:rPr>
          <w:rFonts w:ascii="Angsana New" w:eastAsia="Batang" w:hAnsi="Angsana New" w:cs="Angsana New"/>
          <w:cs/>
        </w:rPr>
        <w:t xml:space="preserve">และอื่นๆ) บริษัทย่อยของบริษัทได้รับเงินค่าชดเชยแล้วในวันที่ </w:t>
      </w:r>
      <w:r w:rsidRPr="009B2DB8">
        <w:rPr>
          <w:rFonts w:ascii="Angsana New" w:eastAsia="Batang" w:hAnsi="Angsana New" w:cs="Angsana New"/>
        </w:rPr>
        <w:t xml:space="preserve">1 </w:t>
      </w:r>
      <w:r w:rsidRPr="009B2DB8">
        <w:rPr>
          <w:rFonts w:ascii="Angsana New" w:eastAsia="Batang" w:hAnsi="Angsana New" w:cs="Angsana New"/>
          <w:cs/>
        </w:rPr>
        <w:t xml:space="preserve">ตุลาคม </w:t>
      </w:r>
      <w:r w:rsidRPr="009B2DB8">
        <w:rPr>
          <w:rFonts w:ascii="Angsana New" w:eastAsia="Batang" w:hAnsi="Angsana New" w:cs="Angsana New"/>
        </w:rPr>
        <w:t xml:space="preserve">2562 </w:t>
      </w:r>
      <w:r w:rsidRPr="009B2DB8">
        <w:rPr>
          <w:rFonts w:ascii="Angsana New" w:eastAsia="Batang" w:hAnsi="Angsana New" w:cs="Angsana New"/>
          <w:cs/>
        </w:rPr>
        <w:t>และรับรู้ผลต่างระหว่างมูลค่าตามบัญชีกับเงินค่าชดเชยดังกล่าวเป็นรายได้สุทธิจากการคืนใบอนุญาตการใช้คลื่นความถี่ เป็น</w:t>
      </w:r>
      <w:r w:rsidR="009B2DB8">
        <w:rPr>
          <w:rFonts w:ascii="Angsana New" w:eastAsia="Batang" w:hAnsi="Angsana New" w:cs="Angsana New" w:hint="cs"/>
          <w:cs/>
        </w:rPr>
        <w:t xml:space="preserve">  </w:t>
      </w:r>
      <w:r w:rsidRPr="009B2DB8">
        <w:rPr>
          <w:rFonts w:ascii="Angsana New" w:eastAsia="Batang" w:hAnsi="Angsana New" w:cs="Angsana New"/>
          <w:cs/>
        </w:rPr>
        <w:t xml:space="preserve">จำนวนเงิน </w:t>
      </w:r>
      <w:r w:rsidRPr="009B2DB8">
        <w:rPr>
          <w:rFonts w:ascii="Angsana New" w:eastAsia="Batang" w:hAnsi="Angsana New" w:cs="Angsana New"/>
        </w:rPr>
        <w:t xml:space="preserve">344.26 </w:t>
      </w:r>
      <w:r w:rsidRPr="009B2DB8">
        <w:rPr>
          <w:rFonts w:ascii="Angsana New" w:eastAsia="Batang" w:hAnsi="Angsana New" w:cs="Angsana New"/>
          <w:cs/>
        </w:rPr>
        <w:t>ล้านบาทในงบกำไรขาดทุนรวม</w:t>
      </w:r>
      <w:r w:rsidRPr="009B2DB8">
        <w:rPr>
          <w:rFonts w:ascii="Angsana New" w:eastAsia="Batang" w:hAnsi="Angsana New" w:cs="Angsana New" w:hint="cs"/>
          <w:cs/>
        </w:rPr>
        <w:t>ปี 2562</w:t>
      </w:r>
    </w:p>
    <w:p w:rsidR="00F25880" w:rsidRPr="001C0C24" w:rsidRDefault="00F25880" w:rsidP="00F25880">
      <w:pPr>
        <w:ind w:left="426" w:right="-392" w:firstLine="425"/>
        <w:jc w:val="thaiDistribute"/>
        <w:rPr>
          <w:sz w:val="16"/>
          <w:szCs w:val="16"/>
          <w:cs/>
        </w:rPr>
      </w:pPr>
    </w:p>
    <w:p w:rsidR="00F25880" w:rsidRDefault="00F25880" w:rsidP="00BD76EF">
      <w:pPr>
        <w:numPr>
          <w:ilvl w:val="0"/>
          <w:numId w:val="13"/>
        </w:numPr>
        <w:ind w:left="420" w:right="-862" w:hanging="322"/>
        <w:jc w:val="both"/>
        <w:rPr>
          <w:b/>
          <w:bCs/>
        </w:rPr>
      </w:pPr>
      <w:r>
        <w:rPr>
          <w:rFonts w:hint="cs"/>
          <w:b/>
          <w:bCs/>
          <w:cs/>
        </w:rPr>
        <w:t>ผลประโยชน์จ่ายเพิ่มรอตัดบัญชี</w:t>
      </w:r>
    </w:p>
    <w:p w:rsidR="00F25880" w:rsidRPr="002A57E3" w:rsidRDefault="00F25880" w:rsidP="00BD76EF">
      <w:pPr>
        <w:ind w:left="420" w:right="286" w:firstLine="420"/>
        <w:jc w:val="thaiDistribute"/>
        <w:rPr>
          <w:color w:val="000000"/>
          <w:spacing w:val="-6"/>
          <w:cs/>
        </w:rPr>
      </w:pPr>
      <w:r w:rsidRPr="002A57E3">
        <w:rPr>
          <w:color w:val="000000"/>
          <w:spacing w:val="-6"/>
          <w:cs/>
        </w:rPr>
        <w:t>ในเดือนกรกฎาคม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>2554 บริษัท บางกอกเอ็นเตอร์เทนเม้นต</w:t>
      </w:r>
      <w:r>
        <w:rPr>
          <w:rFonts w:hint="cs"/>
          <w:color w:val="000000"/>
          <w:spacing w:val="-6"/>
          <w:cs/>
        </w:rPr>
        <w:t>์</w:t>
      </w:r>
      <w:r w:rsidRPr="002A57E3">
        <w:rPr>
          <w:color w:val="000000"/>
          <w:spacing w:val="-6"/>
          <w:cs/>
        </w:rPr>
        <w:t xml:space="preserve"> </w:t>
      </w:r>
      <w:r w:rsidRPr="009B2DB8">
        <w:rPr>
          <w:rFonts w:ascii="Angsana New" w:eastAsia="Batang" w:hAnsi="Angsana New" w:cs="Angsana New"/>
          <w:cs/>
        </w:rPr>
        <w:t>จำกัด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>ซึ่งเป็นบริษัทย่อยของบริษัทได้จ่ายเพิ่</w:t>
      </w:r>
      <w:r w:rsidRPr="002A57E3">
        <w:rPr>
          <w:rFonts w:hint="cs"/>
          <w:color w:val="000000"/>
          <w:spacing w:val="-6"/>
          <w:cs/>
        </w:rPr>
        <w:t>ม</w:t>
      </w:r>
      <w:r w:rsidRPr="002A57E3">
        <w:rPr>
          <w:color w:val="000000"/>
          <w:spacing w:val="-6"/>
          <w:cs/>
        </w:rPr>
        <w:t>ผลประโยชน์ให้กับ บริษัท อสมท จำกัด (มหาชน) จำนวน 405 ล้านบาท บริษัทย่อยของบริษัทตัดบัญชีเป็นค่าใช้จ่ายโดยวิธีเส้นตรง ตามอายุสัมปทานที่เหลือของสัญญาร่วมดำเนินกิจการส่งโทรทัศน์สี</w:t>
      </w:r>
    </w:p>
    <w:p w:rsidR="00F25880" w:rsidRPr="00C04077" w:rsidRDefault="00F25880" w:rsidP="009B2DB8">
      <w:pPr>
        <w:tabs>
          <w:tab w:val="left" w:pos="360"/>
        </w:tabs>
        <w:ind w:left="360" w:right="286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715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6"/>
        <w:gridCol w:w="2519"/>
        <w:gridCol w:w="2520"/>
      </w:tblGrid>
      <w:tr w:rsidR="00F25880" w:rsidRPr="00C04077" w:rsidTr="00BD76EF">
        <w:tc>
          <w:tcPr>
            <w:tcW w:w="4676" w:type="dxa"/>
            <w:vMerge w:val="restart"/>
            <w:vAlign w:val="center"/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5039" w:type="dxa"/>
            <w:gridSpan w:val="2"/>
            <w:tcBorders>
              <w:bottom w:val="single" w:sz="4" w:space="0" w:color="auto"/>
            </w:tcBorders>
          </w:tcPr>
          <w:p w:rsidR="00F25880" w:rsidRPr="00C04077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F25880" w:rsidRPr="00C04077" w:rsidTr="00BD76EF">
        <w:tc>
          <w:tcPr>
            <w:tcW w:w="4676" w:type="dxa"/>
            <w:vMerge/>
            <w:tcBorders>
              <w:bottom w:val="single" w:sz="4" w:space="0" w:color="auto"/>
            </w:tcBorders>
            <w:vAlign w:val="center"/>
          </w:tcPr>
          <w:p w:rsidR="00F25880" w:rsidRPr="00C04077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</w:p>
        </w:tc>
        <w:tc>
          <w:tcPr>
            <w:tcW w:w="2519" w:type="dxa"/>
            <w:tcBorders>
              <w:bottom w:val="single" w:sz="4" w:space="0" w:color="auto"/>
              <w:right w:val="single" w:sz="4" w:space="0" w:color="auto"/>
            </w:tcBorders>
          </w:tcPr>
          <w:p w:rsidR="00F25880" w:rsidRPr="0027340F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27340F">
              <w:t>256</w:t>
            </w:r>
            <w:r>
              <w:t>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:rsidR="00F25880" w:rsidRPr="0027340F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27340F">
              <w:t>2562</w:t>
            </w:r>
          </w:p>
        </w:tc>
      </w:tr>
      <w:tr w:rsidR="00F25880" w:rsidRPr="00C04077" w:rsidTr="00BD76EF">
        <w:tc>
          <w:tcPr>
            <w:tcW w:w="4676" w:type="dxa"/>
            <w:tcBorders>
              <w:bottom w:val="nil"/>
            </w:tcBorders>
          </w:tcPr>
          <w:p w:rsidR="00F25880" w:rsidRPr="00C04077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ผลประโยชน์จ่ายเพิ่มรอตัดบัญชี-สุทธิยกมา</w:t>
            </w:r>
          </w:p>
        </w:tc>
        <w:tc>
          <w:tcPr>
            <w:tcW w:w="2519" w:type="dxa"/>
            <w:tcBorders>
              <w:bottom w:val="nil"/>
            </w:tcBorders>
            <w:vAlign w:val="center"/>
          </w:tcPr>
          <w:p w:rsidR="00F25880" w:rsidRPr="00312EBD" w:rsidRDefault="00F25880" w:rsidP="00F25880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 w:rsidRPr="0027340F">
              <w:rPr>
                <w:sz w:val="30"/>
                <w:szCs w:val="30"/>
              </w:rPr>
              <w:t>10,893,987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F25880" w:rsidRPr="0027340F" w:rsidRDefault="00F25880" w:rsidP="00F25880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27340F">
              <w:rPr>
                <w:sz w:val="30"/>
                <w:szCs w:val="30"/>
              </w:rPr>
              <w:t>57,674,050</w:t>
            </w:r>
          </w:p>
        </w:tc>
      </w:tr>
      <w:tr w:rsidR="00F25880" w:rsidRPr="00C04077" w:rsidTr="00BD76EF">
        <w:tc>
          <w:tcPr>
            <w:tcW w:w="4676" w:type="dxa"/>
            <w:tcBorders>
              <w:top w:val="nil"/>
              <w:bottom w:val="single" w:sz="4" w:space="0" w:color="auto"/>
            </w:tcBorders>
          </w:tcPr>
          <w:p w:rsidR="00F25880" w:rsidRPr="00C04077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ค่าตัดจำหน่ายผลประโยชน์จ่ายเพิ่ม</w:t>
            </w:r>
          </w:p>
        </w:tc>
        <w:tc>
          <w:tcPr>
            <w:tcW w:w="2519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312EBD" w:rsidRDefault="00F25880" w:rsidP="00F25880">
            <w:pPr>
              <w:spacing w:line="216" w:lineRule="auto"/>
              <w:ind w:right="249"/>
              <w:jc w:val="right"/>
              <w:rPr>
                <w:sz w:val="30"/>
                <w:szCs w:val="30"/>
              </w:rPr>
            </w:pPr>
            <w:r w:rsidRPr="0027340F">
              <w:rPr>
                <w:sz w:val="30"/>
                <w:szCs w:val="30"/>
              </w:rPr>
              <w:t>(10,893,987)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27340F" w:rsidRDefault="00F25880" w:rsidP="00F25880">
            <w:pPr>
              <w:spacing w:line="216" w:lineRule="auto"/>
              <w:ind w:right="249"/>
              <w:jc w:val="right"/>
              <w:rPr>
                <w:sz w:val="30"/>
                <w:szCs w:val="30"/>
                <w:cs/>
              </w:rPr>
            </w:pPr>
            <w:r w:rsidRPr="0027340F">
              <w:rPr>
                <w:sz w:val="30"/>
                <w:szCs w:val="30"/>
              </w:rPr>
              <w:t>(46,780,063)</w:t>
            </w:r>
          </w:p>
        </w:tc>
      </w:tr>
      <w:tr w:rsidR="00F25880" w:rsidRPr="00C04077" w:rsidTr="00BD76EF">
        <w:tc>
          <w:tcPr>
            <w:tcW w:w="4676" w:type="dxa"/>
            <w:tcBorders>
              <w:top w:val="single" w:sz="4" w:space="0" w:color="auto"/>
              <w:bottom w:val="single" w:sz="4" w:space="0" w:color="auto"/>
            </w:tcBorders>
          </w:tcPr>
          <w:p w:rsidR="00F25880" w:rsidRPr="00C04077" w:rsidRDefault="00F25880" w:rsidP="00F25880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ผลประโยชน์จ่ายเพิ่มรอตัดบัญชี-สุทธิยกไป</w:t>
            </w: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880" w:rsidRPr="00312EBD" w:rsidRDefault="00F25880" w:rsidP="00F25880">
            <w:pPr>
              <w:spacing w:line="216" w:lineRule="auto"/>
              <w:ind w:left="-47" w:right="-115" w:firstLine="506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880" w:rsidRPr="0027340F" w:rsidRDefault="00F25880" w:rsidP="00F25880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 w:rsidRPr="0027340F">
              <w:rPr>
                <w:sz w:val="30"/>
                <w:szCs w:val="30"/>
              </w:rPr>
              <w:t>10,893,987</w:t>
            </w:r>
          </w:p>
        </w:tc>
      </w:tr>
    </w:tbl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F25880" w:rsidRPr="00C518FC" w:rsidRDefault="00F25880" w:rsidP="00452A44">
      <w:pPr>
        <w:numPr>
          <w:ilvl w:val="0"/>
          <w:numId w:val="13"/>
        </w:numPr>
        <w:tabs>
          <w:tab w:val="left" w:pos="90"/>
          <w:tab w:val="left" w:pos="360"/>
          <w:tab w:val="left" w:pos="1440"/>
          <w:tab w:val="left" w:pos="1560"/>
        </w:tabs>
        <w:ind w:left="98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ค่าเช่าภาพยนตร์ ค่าผลิตภัณฑ์ภาพยนตร์ ค่าละครและลิขสิทธิ์รอตัดจำหน่าย</w:t>
      </w:r>
    </w:p>
    <w:p w:rsidR="00F25880" w:rsidRPr="00C04077" w:rsidRDefault="00F25880" w:rsidP="009B2DB8">
      <w:pPr>
        <w:tabs>
          <w:tab w:val="left" w:pos="360"/>
          <w:tab w:val="left" w:pos="1440"/>
        </w:tabs>
        <w:ind w:right="104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227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1529"/>
        <w:gridCol w:w="1529"/>
        <w:gridCol w:w="1529"/>
        <w:gridCol w:w="1530"/>
      </w:tblGrid>
      <w:tr w:rsidR="00F25880" w:rsidRPr="00C04077" w:rsidTr="009B2DB8"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C04077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880" w:rsidRPr="00C04077" w:rsidTr="009B2DB8"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2562</w:t>
            </w:r>
          </w:p>
        </w:tc>
      </w:tr>
      <w:tr w:rsidR="00F25880" w:rsidRPr="00C04077" w:rsidTr="009B2DB8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6238FF" w:rsidRDefault="00F25880" w:rsidP="00F25880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238FF" w:rsidRDefault="00F25880" w:rsidP="00F25880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F25880" w:rsidRPr="00C04077" w:rsidTr="009B2DB8"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และลิขสิทธิ์รอตัดจำหน่าย </w:t>
            </w: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สุทธิยกมา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2C3288" w:rsidRDefault="00F25880" w:rsidP="00BD76EF">
            <w:pPr>
              <w:tabs>
                <w:tab w:val="left" w:pos="1257"/>
              </w:tabs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2C3288">
              <w:rPr>
                <w:sz w:val="30"/>
                <w:szCs w:val="30"/>
              </w:rPr>
              <w:t>2,461,011,629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BD76EF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2,441,934,400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501F4A">
              <w:rPr>
                <w:sz w:val="30"/>
                <w:szCs w:val="30"/>
              </w:rPr>
              <w:t>1</w:t>
            </w:r>
            <w:r w:rsidRPr="00501F4A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366</w:t>
            </w:r>
            <w:r>
              <w:rPr>
                <w:sz w:val="30"/>
                <w:szCs w:val="30"/>
              </w:rPr>
              <w:t>,620,774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1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350</w:t>
            </w:r>
            <w:r>
              <w:rPr>
                <w:sz w:val="30"/>
                <w:szCs w:val="30"/>
              </w:rPr>
              <w:t>,512,389</w:t>
            </w:r>
          </w:p>
        </w:tc>
      </w:tr>
      <w:tr w:rsidR="00F25880" w:rsidRPr="00C04077" w:rsidTr="009B2DB8">
        <w:trPr>
          <w:trHeight w:val="81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C04077">
              <w:rPr>
                <w:sz w:val="30"/>
                <w:szCs w:val="30"/>
                <w:cs/>
              </w:rPr>
              <w:t xml:space="preserve"> ค่าเช่าภาพยนตร์ ค่าผลิตภัณฑ์ภาพยนตร์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tabs>
                <w:tab w:val="decimal" w:pos="1191"/>
              </w:tabs>
              <w:spacing w:line="216" w:lineRule="auto"/>
              <w:ind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1191"/>
              </w:tabs>
              <w:spacing w:line="216" w:lineRule="auto"/>
              <w:ind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ค่าละครและลิขสิทธิ์ที่เพิ่มขึ้นระหว่างปี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,667,059,863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312EBD">
              <w:rPr>
                <w:rFonts w:hint="cs"/>
                <w:sz w:val="30"/>
                <w:szCs w:val="30"/>
                <w:cs/>
              </w:rPr>
              <w:t>2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438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953</w:t>
            </w:r>
            <w:r w:rsidRPr="00312EBD">
              <w:rPr>
                <w:sz w:val="30"/>
                <w:szCs w:val="30"/>
              </w:rPr>
              <w:t>,99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641</w:t>
            </w:r>
            <w:r>
              <w:rPr>
                <w:sz w:val="30"/>
                <w:szCs w:val="30"/>
              </w:rPr>
              <w:t>,127,896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355</w:t>
            </w:r>
            <w:r>
              <w:rPr>
                <w:sz w:val="30"/>
                <w:szCs w:val="30"/>
              </w:rPr>
              <w:t>,762,133</w:t>
            </w: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370C69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รับโอน</w:t>
            </w:r>
            <w:r>
              <w:rPr>
                <w:sz w:val="30"/>
                <w:szCs w:val="30"/>
                <w:cs/>
              </w:rPr>
              <w:t>ค่าเช่าภาพยนตร์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  <w:cs/>
              </w:rPr>
              <w:t>ค่าผลิตภัณฑ์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ภาพยนตร์ ค่าละครและลิขสิทธิ์</w:t>
            </w:r>
            <w:r>
              <w:rPr>
                <w:rFonts w:hint="cs"/>
                <w:sz w:val="30"/>
                <w:szCs w:val="30"/>
                <w:cs/>
              </w:rPr>
              <w:t>จากเงินมัดจำ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444510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ภาพยนตร์และค่าผลิตละครจ่ายล่วงหน้า/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190FBB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70,694,400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360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277,752,000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190FBB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  <w:cs/>
              </w:rPr>
            </w:pPr>
            <w:r w:rsidRPr="00190FBB">
              <w:rPr>
                <w:sz w:val="30"/>
                <w:szCs w:val="30"/>
              </w:rPr>
              <w:t>-</w:t>
            </w: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ค่าละครและลิขสิทธิ์ที่ลดลงจากการขาย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BD76EF">
            <w:pPr>
              <w:tabs>
                <w:tab w:val="decimal" w:pos="1257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(1,155,213,674</w:t>
            </w:r>
            <w:r w:rsidRPr="00501F4A">
              <w:rPr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BD76EF">
            <w:pPr>
              <w:tabs>
                <w:tab w:val="decimal" w:pos="1268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(372,168</w:t>
            </w:r>
            <w:r w:rsidRPr="00672324">
              <w:rPr>
                <w:sz w:val="30"/>
                <w:szCs w:val="30"/>
              </w:rPr>
              <w:t>,000)</w:t>
            </w: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Default="00F25880" w:rsidP="00F25880">
            <w:pPr>
              <w:tabs>
                <w:tab w:val="decimal" w:pos="1229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Default="00F25880" w:rsidP="00F25880">
            <w:pPr>
              <w:tabs>
                <w:tab w:val="decimal" w:pos="1196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</w:t>
            </w:r>
            <w:r>
              <w:rPr>
                <w:rFonts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2D5005" w:rsidRDefault="00F25880" w:rsidP="00F25880">
            <w:pPr>
              <w:tabs>
                <w:tab w:val="decimal" w:pos="1236"/>
              </w:tabs>
              <w:spacing w:line="216" w:lineRule="auto"/>
              <w:ind w:left="-144" w:right="-2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(187)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25880" w:rsidRPr="00C04077" w:rsidTr="00BD76EF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ลดลงจากการจำหน่ายบริษัทย่อย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BD76EF" w:rsidRDefault="00F25880" w:rsidP="00BD76EF">
            <w:pPr>
              <w:spacing w:line="216" w:lineRule="auto"/>
              <w:ind w:left="-144" w:right="7"/>
              <w:jc w:val="right"/>
              <w:rPr>
                <w:sz w:val="30"/>
                <w:szCs w:val="30"/>
              </w:rPr>
            </w:pPr>
            <w:r w:rsidRPr="002D5005">
              <w:rPr>
                <w:rFonts w:hint="cs"/>
                <w:sz w:val="30"/>
                <w:szCs w:val="30"/>
                <w:cs/>
              </w:rPr>
              <w:t>(15,390,774)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E943BA" w:rsidRDefault="00F25880" w:rsidP="00F25880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EE2474" w:rsidRDefault="00F25880" w:rsidP="00F25880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EE2474">
              <w:rPr>
                <w:sz w:val="30"/>
                <w:szCs w:val="30"/>
                <w:cs/>
              </w:rPr>
              <w:t>ค่าละครและลิขสิทธิ์ตัดจำหน่ายในระหว่างปี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EE2474" w:rsidRDefault="00F25880" w:rsidP="00BD76EF">
            <w:pPr>
              <w:tabs>
                <w:tab w:val="decimal" w:pos="1292"/>
              </w:tabs>
              <w:spacing w:line="216" w:lineRule="auto"/>
              <w:ind w:left="-144" w:right="-21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(1,754,319,969</w:t>
            </w:r>
            <w:r w:rsidRPr="00EE2474">
              <w:rPr>
                <w:sz w:val="30"/>
                <w:szCs w:val="30"/>
              </w:rPr>
              <w:t>)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1166"/>
              </w:tabs>
              <w:spacing w:line="216" w:lineRule="auto"/>
              <w:ind w:left="-144" w:right="-21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</w:rPr>
              <w:t>(2,</w:t>
            </w:r>
            <w:r>
              <w:rPr>
                <w:rFonts w:hint="cs"/>
                <w:sz w:val="30"/>
                <w:szCs w:val="30"/>
                <w:cs/>
              </w:rPr>
              <w:t>423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236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761</w:t>
            </w:r>
            <w:r w:rsidRPr="00312EBD">
              <w:rPr>
                <w:sz w:val="30"/>
                <w:szCs w:val="30"/>
              </w:rPr>
              <w:t>)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BD76EF">
            <w:pPr>
              <w:tabs>
                <w:tab w:val="decimal" w:pos="1257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501F4A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700</w:t>
            </w:r>
            <w:r w:rsidRPr="00501F4A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452</w:t>
            </w:r>
            <w:r>
              <w:rPr>
                <w:sz w:val="30"/>
                <w:szCs w:val="30"/>
              </w:rPr>
              <w:t>,478</w:t>
            </w:r>
            <w:r w:rsidRPr="00501F4A">
              <w:rPr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BD76EF">
            <w:pPr>
              <w:tabs>
                <w:tab w:val="decimal" w:pos="1268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967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485</w:t>
            </w:r>
            <w:r>
              <w:rPr>
                <w:sz w:val="30"/>
                <w:szCs w:val="30"/>
              </w:rPr>
              <w:t>,748</w:t>
            </w:r>
            <w:r w:rsidRPr="00672324">
              <w:rPr>
                <w:sz w:val="30"/>
                <w:szCs w:val="30"/>
              </w:rPr>
              <w:t>)</w:t>
            </w:r>
          </w:p>
        </w:tc>
      </w:tr>
      <w:tr w:rsidR="00F25880" w:rsidRPr="00C04077" w:rsidTr="009B2DB8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E943BA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E943BA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E943BA">
              <w:rPr>
                <w:sz w:val="30"/>
                <w:szCs w:val="30"/>
              </w:rPr>
              <w:t>429</w:t>
            </w:r>
            <w:r>
              <w:rPr>
                <w:sz w:val="30"/>
                <w:szCs w:val="30"/>
              </w:rPr>
              <w:t>,</w:t>
            </w:r>
            <w:r w:rsidRPr="00E943BA">
              <w:rPr>
                <w:sz w:val="30"/>
                <w:szCs w:val="30"/>
              </w:rPr>
              <w:t>054</w:t>
            </w:r>
            <w:r>
              <w:rPr>
                <w:sz w:val="30"/>
                <w:szCs w:val="30"/>
              </w:rPr>
              <w:t>,</w:t>
            </w:r>
            <w:r w:rsidRPr="00E943BA">
              <w:rPr>
                <w:sz w:val="30"/>
                <w:szCs w:val="30"/>
              </w:rPr>
              <w:t>962</w:t>
            </w:r>
          </w:p>
        </w:tc>
        <w:tc>
          <w:tcPr>
            <w:tcW w:w="15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2,461,011,629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,834,518</w:t>
            </w:r>
          </w:p>
        </w:tc>
        <w:tc>
          <w:tcPr>
            <w:tcW w:w="153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  <w:cs/>
              </w:rPr>
              <w:t>1,</w:t>
            </w:r>
            <w:r>
              <w:rPr>
                <w:rFonts w:hint="cs"/>
                <w:sz w:val="30"/>
                <w:szCs w:val="30"/>
                <w:cs/>
              </w:rPr>
              <w:t>366</w:t>
            </w:r>
            <w:r>
              <w:rPr>
                <w:sz w:val="30"/>
                <w:szCs w:val="30"/>
              </w:rPr>
              <w:t>,620,774</w:t>
            </w: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8857AA">
              <w:rPr>
                <w:sz w:val="30"/>
                <w:szCs w:val="30"/>
                <w:u w:val="single"/>
                <w:cs/>
              </w:rPr>
              <w:t>หัก</w:t>
            </w:r>
            <w:r w:rsidRPr="008857AA">
              <w:rPr>
                <w:sz w:val="30"/>
                <w:szCs w:val="30"/>
                <w:cs/>
              </w:rPr>
              <w:t xml:space="preserve"> ค่าเผื่อการด้อย</w:t>
            </w:r>
            <w:r>
              <w:rPr>
                <w:rFonts w:hint="cs"/>
                <w:sz w:val="30"/>
                <w:szCs w:val="30"/>
                <w:cs/>
              </w:rPr>
              <w:t>ค่าของ</w:t>
            </w:r>
            <w:r w:rsidRPr="008857AA">
              <w:rPr>
                <w:sz w:val="30"/>
                <w:szCs w:val="30"/>
                <w:cs/>
              </w:rPr>
              <w:t>ละคร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857AA" w:rsidRDefault="00F25880" w:rsidP="00F25880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8857AA">
              <w:rPr>
                <w:sz w:val="30"/>
                <w:szCs w:val="30"/>
              </w:rPr>
              <w:t>(51,155,</w:t>
            </w:r>
            <w:r>
              <w:rPr>
                <w:sz w:val="30"/>
                <w:szCs w:val="30"/>
              </w:rPr>
              <w:t>189</w:t>
            </w:r>
            <w:r w:rsidRPr="008857AA">
              <w:rPr>
                <w:sz w:val="30"/>
                <w:szCs w:val="30"/>
              </w:rPr>
              <w:t>)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</w:tr>
      <w:tr w:rsidR="00F25880" w:rsidRPr="00C04077" w:rsidTr="009B2DB8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C04077" w:rsidRDefault="00F25880" w:rsidP="00F25880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และลิขสิทธิ์รอตัดบัญชี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สุทธิยกไป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F25880" w:rsidRPr="00853C31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  <w:r w:rsidRPr="008857AA">
              <w:rPr>
                <w:sz w:val="30"/>
                <w:szCs w:val="30"/>
              </w:rPr>
              <w:t>2,37</w:t>
            </w:r>
            <w:r>
              <w:rPr>
                <w:sz w:val="30"/>
                <w:szCs w:val="30"/>
              </w:rPr>
              <w:t>7,899,773</w:t>
            </w:r>
          </w:p>
        </w:tc>
        <w:tc>
          <w:tcPr>
            <w:tcW w:w="15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312EBD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2,461,011,629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F25880" w:rsidRPr="00501F4A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,834,518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672324" w:rsidRDefault="00F25880" w:rsidP="00F25880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  <w:cs/>
              </w:rPr>
              <w:t>1,</w:t>
            </w:r>
            <w:r>
              <w:rPr>
                <w:rFonts w:hint="cs"/>
                <w:sz w:val="30"/>
                <w:szCs w:val="30"/>
                <w:cs/>
              </w:rPr>
              <w:t>366</w:t>
            </w:r>
            <w:r>
              <w:rPr>
                <w:sz w:val="30"/>
                <w:szCs w:val="30"/>
              </w:rPr>
              <w:t>,620,774</w:t>
            </w:r>
          </w:p>
        </w:tc>
      </w:tr>
    </w:tbl>
    <w:p w:rsidR="00F25880" w:rsidRPr="001C0C24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:rsidR="00F25880" w:rsidRDefault="00F25880" w:rsidP="00452A44">
      <w:pPr>
        <w:numPr>
          <w:ilvl w:val="0"/>
          <w:numId w:val="13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:rsidR="00F25880" w:rsidRPr="002F3042" w:rsidRDefault="00F25880" w:rsidP="009B2DB8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104"/>
        <w:jc w:val="right"/>
        <w:rPr>
          <w:rFonts w:ascii="Angsana New" w:hAnsi="Angsana New"/>
          <w:b/>
          <w:bCs/>
        </w:rPr>
      </w:pPr>
      <w:r w:rsidRPr="002F3042">
        <w:rPr>
          <w:rFonts w:ascii="Angsana New" w:hAnsi="Angsana New" w:hint="cs"/>
          <w:cs/>
        </w:rPr>
        <w:t xml:space="preserve"> </w:t>
      </w:r>
      <w:r w:rsidRPr="002F3042">
        <w:rPr>
          <w:rFonts w:ascii="Angsana New" w:hAnsi="Angsana New"/>
          <w:cs/>
        </w:rPr>
        <w:t xml:space="preserve">หน่วย </w:t>
      </w:r>
      <w:r w:rsidRPr="002F3042">
        <w:rPr>
          <w:rFonts w:ascii="Angsana New" w:hAnsi="Angsana New"/>
        </w:rPr>
        <w:t xml:space="preserve">: </w:t>
      </w:r>
      <w:r w:rsidRPr="002F3042">
        <w:rPr>
          <w:rFonts w:ascii="Angsana New" w:hAnsi="Angsana New"/>
          <w:cs/>
        </w:rPr>
        <w:t>บา</w:t>
      </w:r>
      <w:r w:rsidRPr="002F3042">
        <w:rPr>
          <w:rFonts w:ascii="Angsana New" w:hAnsi="Angsana New" w:hint="cs"/>
          <w:cs/>
        </w:rPr>
        <w:t>ท</w:t>
      </w:r>
    </w:p>
    <w:tbl>
      <w:tblPr>
        <w:tblW w:w="10219" w:type="dxa"/>
        <w:tblInd w:w="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88"/>
        <w:gridCol w:w="1532"/>
        <w:gridCol w:w="1533"/>
        <w:gridCol w:w="1533"/>
        <w:gridCol w:w="1533"/>
      </w:tblGrid>
      <w:tr w:rsidR="00F25880" w:rsidRPr="00F85C91" w:rsidTr="009B2DB8">
        <w:trPr>
          <w:trHeight w:val="405"/>
        </w:trPr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F25880" w:rsidRPr="00F85C91" w:rsidTr="009B2DB8">
        <w:trPr>
          <w:trHeight w:val="405"/>
        </w:trPr>
        <w:tc>
          <w:tcPr>
            <w:tcW w:w="4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2F3042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2562</w:t>
            </w:r>
          </w:p>
        </w:tc>
      </w:tr>
      <w:tr w:rsidR="00F25880" w:rsidRPr="00C50B21" w:rsidTr="009B2DB8">
        <w:trPr>
          <w:trHeight w:val="397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2F3042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สิทธิการใช้ทรัพย์สินรอตัดจำหน่าย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F25880" w:rsidRPr="002F3042" w:rsidRDefault="00F25880" w:rsidP="00F25880">
            <w:pPr>
              <w:tabs>
                <w:tab w:val="left" w:pos="1166"/>
              </w:tabs>
              <w:ind w:left="-121" w:firstLine="18"/>
              <w:jc w:val="center"/>
            </w:pPr>
            <w:r w:rsidRPr="002F3042"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8,226,008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F25880" w:rsidRPr="002F3042" w:rsidRDefault="00F25880" w:rsidP="00F25880">
            <w:pPr>
              <w:tabs>
                <w:tab w:val="left" w:pos="1166"/>
              </w:tabs>
              <w:ind w:left="-121" w:firstLine="18"/>
              <w:jc w:val="center"/>
            </w:pPr>
            <w:r w:rsidRPr="002F3042"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5880" w:rsidRPr="002F3042" w:rsidRDefault="00F25880" w:rsidP="00F25880">
            <w:pPr>
              <w:tabs>
                <w:tab w:val="left" w:pos="1166"/>
              </w:tabs>
              <w:ind w:left="-121" w:firstLine="18"/>
              <w:jc w:val="center"/>
            </w:pPr>
            <w:r w:rsidRPr="002F3042">
              <w:t>-</w:t>
            </w:r>
          </w:p>
        </w:tc>
      </w:tr>
      <w:tr w:rsidR="00F25880" w:rsidRPr="009061A1" w:rsidTr="009B2DB8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2F3042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42,458,620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64,497,745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11</w:t>
            </w:r>
            <w:r w:rsidRPr="002F3042">
              <w:t>,978,795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11</w:t>
            </w:r>
            <w:r w:rsidRPr="002F3042">
              <w:t>,708,795</w:t>
            </w:r>
          </w:p>
        </w:tc>
      </w:tr>
      <w:tr w:rsidR="00F25880" w:rsidRPr="009061A1" w:rsidTr="009B2DB8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5880" w:rsidRPr="002F3042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1 ปี)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410,162,702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677,227,409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95,893,370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880" w:rsidRPr="002F3042" w:rsidRDefault="00F25880" w:rsidP="00F25880">
            <w:pPr>
              <w:tabs>
                <w:tab w:val="left" w:pos="1166"/>
              </w:tabs>
              <w:ind w:left="-121" w:firstLine="18"/>
              <w:jc w:val="center"/>
            </w:pPr>
            <w:r w:rsidRPr="002F3042">
              <w:t>-</w:t>
            </w:r>
          </w:p>
        </w:tc>
      </w:tr>
      <w:tr w:rsidR="00F25880" w:rsidRPr="009061A1" w:rsidTr="009B2DB8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2F3042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  <w:rPr>
                <w:highlight w:val="yellow"/>
              </w:rPr>
            </w:pPr>
            <w:r w:rsidRPr="002F3042">
              <w:rPr>
                <w:rFonts w:hint="cs"/>
                <w:cs/>
              </w:rPr>
              <w:t>50,439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</w:t>
            </w:r>
            <w:r w:rsidRPr="002F3042">
              <w:t>,007,210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4,250,000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880" w:rsidRPr="002F3042" w:rsidRDefault="00F25880" w:rsidP="00F25880">
            <w:pPr>
              <w:tabs>
                <w:tab w:val="left" w:pos="1166"/>
              </w:tabs>
              <w:ind w:left="-121" w:firstLine="18"/>
              <w:jc w:val="center"/>
            </w:pPr>
            <w:r w:rsidRPr="002F3042">
              <w:t>-</w:t>
            </w:r>
          </w:p>
        </w:tc>
      </w:tr>
      <w:tr w:rsidR="00F25880" w:rsidRPr="009061A1" w:rsidTr="009B2DB8">
        <w:trPr>
          <w:trHeight w:val="397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80" w:rsidRPr="002F3042" w:rsidRDefault="00F25880" w:rsidP="00F2588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  <w:rPr>
                <w:highlight w:val="yellow"/>
              </w:rPr>
            </w:pPr>
            <w:r w:rsidRPr="002F3042">
              <w:t>452,671,761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750,958,372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112</w:t>
            </w:r>
            <w:r w:rsidRPr="002F3042">
              <w:t>,122,165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11</w:t>
            </w:r>
            <w:r w:rsidRPr="002F3042">
              <w:t>,708,795</w:t>
            </w:r>
          </w:p>
        </w:tc>
      </w:tr>
    </w:tbl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Default="00F25880" w:rsidP="00F25880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F25880" w:rsidRPr="00C04077" w:rsidRDefault="00F25880" w:rsidP="00452A44">
      <w:pPr>
        <w:numPr>
          <w:ilvl w:val="0"/>
          <w:numId w:val="13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F25880" w:rsidRPr="00C04077" w:rsidRDefault="00F25880" w:rsidP="009B2DB8">
      <w:pPr>
        <w:tabs>
          <w:tab w:val="left" w:pos="392"/>
          <w:tab w:val="left" w:pos="900"/>
          <w:tab w:val="left" w:pos="1440"/>
        </w:tabs>
        <w:ind w:right="104"/>
        <w:jc w:val="right"/>
        <w:rPr>
          <w:b/>
          <w:bCs/>
        </w:rPr>
      </w:pPr>
      <w:r w:rsidRPr="00C04077">
        <w:rPr>
          <w:b/>
          <w:bCs/>
          <w:cs/>
        </w:rPr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1020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1"/>
        <w:gridCol w:w="1587"/>
        <w:gridCol w:w="1587"/>
      </w:tblGrid>
      <w:tr w:rsidR="00F25880" w:rsidRPr="00C04077" w:rsidTr="009B2DB8">
        <w:trPr>
          <w:trHeight w:val="439"/>
        </w:trPr>
        <w:tc>
          <w:tcPr>
            <w:tcW w:w="7031" w:type="dxa"/>
            <w:vMerge w:val="restart"/>
            <w:vAlign w:val="center"/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174" w:type="dxa"/>
            <w:gridSpan w:val="2"/>
          </w:tcPr>
          <w:p w:rsidR="00F25880" w:rsidRPr="00C04077" w:rsidRDefault="00F25880" w:rsidP="00F25880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F25880" w:rsidRPr="00C04077" w:rsidTr="009B2DB8">
        <w:trPr>
          <w:trHeight w:val="146"/>
        </w:trPr>
        <w:tc>
          <w:tcPr>
            <w:tcW w:w="7031" w:type="dxa"/>
            <w:vMerge/>
            <w:tcBorders>
              <w:bottom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F25880" w:rsidRPr="005F5241" w:rsidRDefault="00F25880" w:rsidP="00F2588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F5241">
              <w:rPr>
                <w:cs/>
              </w:rPr>
              <w:t>25</w:t>
            </w:r>
            <w:r w:rsidRPr="005F5241">
              <w:t>6</w:t>
            </w:r>
            <w:r>
              <w:t>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F25880" w:rsidRPr="005F5241" w:rsidRDefault="00F25880" w:rsidP="00F2588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F5241">
              <w:rPr>
                <w:cs/>
              </w:rPr>
              <w:t>25</w:t>
            </w:r>
            <w:r w:rsidRPr="005F5241">
              <w:t>62</w:t>
            </w:r>
          </w:p>
        </w:tc>
      </w:tr>
      <w:tr w:rsidR="00F25880" w:rsidRPr="00C04077" w:rsidTr="009B2DB8">
        <w:trPr>
          <w:trHeight w:val="439"/>
        </w:trPr>
        <w:tc>
          <w:tcPr>
            <w:tcW w:w="7031" w:type="dxa"/>
            <w:tcBorders>
              <w:bottom w:val="nil"/>
            </w:tcBorders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เงินเบิกเกินบัญชีธนาคาร</w:t>
            </w:r>
          </w:p>
        </w:tc>
        <w:tc>
          <w:tcPr>
            <w:tcW w:w="1587" w:type="dxa"/>
            <w:tcBorders>
              <w:bottom w:val="nil"/>
            </w:tcBorders>
            <w:vAlign w:val="center"/>
          </w:tcPr>
          <w:p w:rsidR="00F25880" w:rsidRDefault="00F25880" w:rsidP="00F25880">
            <w:pPr>
              <w:tabs>
                <w:tab w:val="left" w:pos="1236"/>
              </w:tabs>
              <w:ind w:left="-121" w:firstLine="1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87" w:type="dxa"/>
            <w:tcBorders>
              <w:bottom w:val="nil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329,361</w:t>
            </w:r>
          </w:p>
        </w:tc>
      </w:tr>
      <w:tr w:rsidR="00F25880" w:rsidRPr="00C04077" w:rsidTr="009B2DB8">
        <w:trPr>
          <w:trHeight w:val="439"/>
        </w:trPr>
        <w:tc>
          <w:tcPr>
            <w:tcW w:w="7031" w:type="dxa"/>
            <w:tcBorders>
              <w:top w:val="nil"/>
              <w:bottom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ตั๋วสัญญาใช้เงิน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Default="00F25880" w:rsidP="00F25880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t>3</w:t>
            </w:r>
            <w:r w:rsidRPr="002F3042">
              <w:rPr>
                <w:rFonts w:hint="cs"/>
                <w:cs/>
              </w:rPr>
              <w:t>30</w:t>
            </w:r>
            <w:r w:rsidRPr="002F3042">
              <w:rPr>
                <w:cs/>
              </w:rPr>
              <w:t>,000</w:t>
            </w:r>
            <w:r w:rsidRPr="002F3042">
              <w:t>,000</w:t>
            </w:r>
          </w:p>
        </w:tc>
      </w:tr>
      <w:tr w:rsidR="00F25880" w:rsidRPr="00C04077" w:rsidTr="009B2DB8">
        <w:trPr>
          <w:trHeight w:val="439"/>
        </w:trPr>
        <w:tc>
          <w:tcPr>
            <w:tcW w:w="7031" w:type="dxa"/>
            <w:tcBorders>
              <w:bottom w:val="single" w:sz="4" w:space="0" w:color="auto"/>
            </w:tcBorders>
          </w:tcPr>
          <w:p w:rsidR="00F25880" w:rsidRPr="00C04077" w:rsidRDefault="00F25880" w:rsidP="00F25880">
            <w:pPr>
              <w:ind w:right="-871"/>
              <w:rPr>
                <w:cs/>
              </w:rPr>
            </w:pPr>
            <w:r w:rsidRPr="00C04077">
              <w:rPr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F25880" w:rsidRDefault="00F25880" w:rsidP="00F25880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F25880" w:rsidRPr="002F3042" w:rsidRDefault="00F25880" w:rsidP="00F25880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330</w:t>
            </w:r>
            <w:r w:rsidRPr="002F3042">
              <w:t>,329,361</w:t>
            </w:r>
          </w:p>
        </w:tc>
      </w:tr>
    </w:tbl>
    <w:p w:rsidR="00F25880" w:rsidRPr="001C0C24" w:rsidRDefault="00F25880" w:rsidP="00F25880">
      <w:pPr>
        <w:tabs>
          <w:tab w:val="left" w:pos="90"/>
        </w:tabs>
        <w:ind w:left="90" w:right="-196" w:hanging="142"/>
        <w:jc w:val="thaiDistribute"/>
        <w:rPr>
          <w:color w:val="000000"/>
          <w:sz w:val="22"/>
          <w:szCs w:val="22"/>
        </w:rPr>
      </w:pPr>
    </w:p>
    <w:p w:rsidR="00F25880" w:rsidRPr="00C04077" w:rsidRDefault="00F25880" w:rsidP="00452A44">
      <w:pPr>
        <w:numPr>
          <w:ilvl w:val="0"/>
          <w:numId w:val="13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</w:t>
      </w:r>
      <w:r>
        <w:rPr>
          <w:rFonts w:hint="cs"/>
          <w:b/>
          <w:bCs/>
          <w:cs/>
        </w:rPr>
        <w:t>หมุนเวียน</w:t>
      </w:r>
      <w:r w:rsidRPr="00C04077">
        <w:rPr>
          <w:b/>
          <w:bCs/>
          <w:cs/>
        </w:rPr>
        <w:t>อื่น</w:t>
      </w:r>
    </w:p>
    <w:p w:rsidR="00F25880" w:rsidRPr="00C04077" w:rsidRDefault="00F25880" w:rsidP="009B2DB8">
      <w:pPr>
        <w:tabs>
          <w:tab w:val="left" w:pos="392"/>
          <w:tab w:val="left" w:pos="900"/>
          <w:tab w:val="left" w:pos="1440"/>
        </w:tabs>
        <w:ind w:right="104"/>
        <w:jc w:val="right"/>
        <w:rPr>
          <w:cs/>
        </w:rPr>
      </w:pP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1020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99"/>
        <w:gridCol w:w="1551"/>
        <w:gridCol w:w="1552"/>
        <w:gridCol w:w="1551"/>
        <w:gridCol w:w="1552"/>
      </w:tblGrid>
      <w:tr w:rsidR="00F25880" w:rsidRPr="00C04077" w:rsidTr="009B2DB8">
        <w:tc>
          <w:tcPr>
            <w:tcW w:w="3999" w:type="dxa"/>
            <w:vMerge w:val="restart"/>
            <w:vAlign w:val="center"/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103" w:type="dxa"/>
            <w:gridSpan w:val="2"/>
            <w:vAlign w:val="center"/>
          </w:tcPr>
          <w:p w:rsidR="00F25880" w:rsidRPr="00C04077" w:rsidRDefault="00F25880" w:rsidP="00F25880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3103" w:type="dxa"/>
            <w:gridSpan w:val="2"/>
            <w:vAlign w:val="center"/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F25880" w:rsidRPr="00C04077" w:rsidTr="009B2DB8">
        <w:tc>
          <w:tcPr>
            <w:tcW w:w="3999" w:type="dxa"/>
            <w:vMerge/>
            <w:tcBorders>
              <w:bottom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F25880" w:rsidRPr="005F5241" w:rsidRDefault="00F25880" w:rsidP="00F25880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F25880" w:rsidRPr="005F5241" w:rsidRDefault="00F25880" w:rsidP="00F25880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62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F25880" w:rsidRPr="006E4623" w:rsidRDefault="00F25880" w:rsidP="00F25880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F25880" w:rsidRPr="006E4623" w:rsidRDefault="00F25880" w:rsidP="00F25880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62</w:t>
            </w:r>
          </w:p>
        </w:tc>
      </w:tr>
      <w:tr w:rsidR="00F25880" w:rsidRPr="00C04077" w:rsidTr="009B2DB8">
        <w:tc>
          <w:tcPr>
            <w:tcW w:w="3999" w:type="dxa"/>
            <w:tcBorders>
              <w:bottom w:val="nil"/>
            </w:tcBorders>
          </w:tcPr>
          <w:p w:rsidR="00F25880" w:rsidRPr="00C04077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551" w:type="dxa"/>
            <w:tcBorders>
              <w:bottom w:val="nil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</w:pPr>
            <w:r w:rsidRPr="00564156">
              <w:t>316,050,246</w:t>
            </w:r>
          </w:p>
        </w:tc>
        <w:tc>
          <w:tcPr>
            <w:tcW w:w="1552" w:type="dxa"/>
            <w:tcBorders>
              <w:bottom w:val="nil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</w:pPr>
            <w:r>
              <w:t>592</w:t>
            </w:r>
            <w:r w:rsidRPr="005F5241">
              <w:t>,</w:t>
            </w:r>
            <w:r>
              <w:t>029</w:t>
            </w:r>
            <w:r w:rsidRPr="005F5241">
              <w:t>,</w:t>
            </w:r>
            <w:r>
              <w:t>820</w:t>
            </w:r>
          </w:p>
        </w:tc>
        <w:tc>
          <w:tcPr>
            <w:tcW w:w="1551" w:type="dxa"/>
            <w:tcBorders>
              <w:bottom w:val="nil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</w:pPr>
            <w:r>
              <w:rPr>
                <w:rFonts w:hint="cs"/>
                <w:cs/>
              </w:rPr>
              <w:t>27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309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929</w:t>
            </w:r>
          </w:p>
        </w:tc>
        <w:tc>
          <w:tcPr>
            <w:tcW w:w="1552" w:type="dxa"/>
            <w:tcBorders>
              <w:bottom w:val="nil"/>
            </w:tcBorders>
            <w:vAlign w:val="center"/>
          </w:tcPr>
          <w:p w:rsidR="00F25880" w:rsidRPr="006E4623" w:rsidRDefault="00F25880" w:rsidP="00F25880">
            <w:pPr>
              <w:ind w:right="60"/>
              <w:jc w:val="right"/>
            </w:pPr>
            <w:r>
              <w:rPr>
                <w:rFonts w:hint="cs"/>
                <w:cs/>
              </w:rPr>
              <w:t>602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171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521</w:t>
            </w:r>
          </w:p>
        </w:tc>
      </w:tr>
      <w:tr w:rsidR="00F25880" w:rsidRPr="00C04077" w:rsidTr="009B2DB8">
        <w:tc>
          <w:tcPr>
            <w:tcW w:w="3999" w:type="dxa"/>
            <w:tcBorders>
              <w:top w:val="nil"/>
              <w:bottom w:val="nil"/>
            </w:tcBorders>
          </w:tcPr>
          <w:p w:rsidR="00F25880" w:rsidRPr="008C6F88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  <w:rPr>
                <w:cs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  <w:rPr>
                <w:cs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F25880" w:rsidRPr="006E4623" w:rsidRDefault="00F25880" w:rsidP="00F25880">
            <w:pPr>
              <w:ind w:right="60"/>
              <w:jc w:val="right"/>
            </w:pPr>
          </w:p>
        </w:tc>
      </w:tr>
      <w:tr w:rsidR="00F25880" w:rsidRPr="00C04077" w:rsidTr="009B2DB8">
        <w:tc>
          <w:tcPr>
            <w:tcW w:w="3999" w:type="dxa"/>
            <w:tcBorders>
              <w:top w:val="nil"/>
              <w:bottom w:val="nil"/>
            </w:tcBorders>
          </w:tcPr>
          <w:p w:rsidR="00F25880" w:rsidRPr="008C6F88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</w:pPr>
            <w:r w:rsidRPr="00564156">
              <w:t>32,608,218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</w:pPr>
            <w:r>
              <w:t>61</w:t>
            </w:r>
            <w:r w:rsidRPr="005F5241">
              <w:t>,</w:t>
            </w:r>
            <w:r>
              <w:t>510</w:t>
            </w:r>
            <w:r w:rsidRPr="005F5241">
              <w:t>,</w:t>
            </w:r>
            <w:r>
              <w:t>279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</w:pPr>
            <w:r>
              <w:rPr>
                <w:rFonts w:hint="cs"/>
                <w:cs/>
              </w:rPr>
              <w:t>8</w:t>
            </w:r>
            <w:r>
              <w:t>,157,393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F25880" w:rsidRDefault="00F25880" w:rsidP="00F25880">
            <w:pPr>
              <w:ind w:right="60"/>
              <w:jc w:val="right"/>
              <w:rPr>
                <w:cs/>
              </w:rPr>
            </w:pPr>
            <w:r>
              <w:rPr>
                <w:rFonts w:hint="cs"/>
                <w:cs/>
              </w:rPr>
              <w:t>12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287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300</w:t>
            </w:r>
          </w:p>
        </w:tc>
      </w:tr>
      <w:tr w:rsidR="00F25880" w:rsidRPr="00C04077" w:rsidTr="009B2DB8">
        <w:tc>
          <w:tcPr>
            <w:tcW w:w="3999" w:type="dxa"/>
            <w:tcBorders>
              <w:top w:val="nil"/>
              <w:bottom w:val="nil"/>
            </w:tcBorders>
          </w:tcPr>
          <w:p w:rsidR="00F25880" w:rsidRPr="008C6F88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</w:pPr>
            <w:r w:rsidRPr="00564156">
              <w:t>95,243,185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</w:pPr>
            <w:r>
              <w:rPr>
                <w:rFonts w:hint="cs"/>
                <w:cs/>
              </w:rPr>
              <w:t>115</w:t>
            </w:r>
            <w:r w:rsidRPr="005F5241">
              <w:t>,</w:t>
            </w:r>
            <w:r>
              <w:t>0</w:t>
            </w:r>
            <w:r>
              <w:rPr>
                <w:rFonts w:hint="cs"/>
                <w:cs/>
              </w:rPr>
              <w:t>52</w:t>
            </w:r>
            <w:r w:rsidRPr="005F5241">
              <w:t>,</w:t>
            </w:r>
            <w:r>
              <w:rPr>
                <w:rFonts w:hint="cs"/>
                <w:cs/>
              </w:rPr>
              <w:t>380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  <w:rPr>
                <w:cs/>
              </w:rPr>
            </w:pPr>
            <w:r>
              <w:t>1,908,311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F25880" w:rsidRDefault="00F25880" w:rsidP="00F25880">
            <w:pPr>
              <w:ind w:right="60"/>
              <w:jc w:val="right"/>
              <w:rPr>
                <w:cs/>
              </w:rPr>
            </w:pPr>
            <w:r>
              <w:rPr>
                <w:rFonts w:hint="cs"/>
                <w:cs/>
              </w:rPr>
              <w:t>641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243</w:t>
            </w:r>
          </w:p>
        </w:tc>
      </w:tr>
      <w:tr w:rsidR="00F25880" w:rsidRPr="00C04077" w:rsidTr="009B2DB8">
        <w:tc>
          <w:tcPr>
            <w:tcW w:w="3999" w:type="dxa"/>
            <w:tcBorders>
              <w:top w:val="nil"/>
              <w:bottom w:val="nil"/>
            </w:tcBorders>
          </w:tcPr>
          <w:p w:rsidR="00F25880" w:rsidRPr="008C6F88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  <w:r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551" w:type="dxa"/>
            <w:tcBorders>
              <w:top w:val="nil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</w:pPr>
            <w:r w:rsidRPr="00564156">
              <w:t>30,119,262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</w:pPr>
            <w:r>
              <w:t>49</w:t>
            </w:r>
            <w:r w:rsidRPr="005F5241">
              <w:t>,</w:t>
            </w:r>
            <w:r>
              <w:t>741</w:t>
            </w:r>
            <w:r w:rsidRPr="005F5241">
              <w:t>,</w:t>
            </w:r>
            <w:r>
              <w:t>571</w:t>
            </w:r>
          </w:p>
        </w:tc>
        <w:tc>
          <w:tcPr>
            <w:tcW w:w="1551" w:type="dxa"/>
            <w:tcBorders>
              <w:top w:val="nil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  <w:rPr>
                <w:cs/>
              </w:rPr>
            </w:pPr>
            <w:r>
              <w:t>7,523,664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F25880" w:rsidRDefault="00F25880" w:rsidP="00F25880">
            <w:pPr>
              <w:ind w:right="60"/>
              <w:jc w:val="right"/>
              <w:rPr>
                <w:cs/>
              </w:rPr>
            </w:pPr>
            <w:r>
              <w:rPr>
                <w:rFonts w:hint="cs"/>
                <w:cs/>
              </w:rPr>
              <w:t>6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958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373</w:t>
            </w:r>
          </w:p>
        </w:tc>
      </w:tr>
      <w:tr w:rsidR="00F25880" w:rsidRPr="00C04077" w:rsidTr="009B2DB8">
        <w:tc>
          <w:tcPr>
            <w:tcW w:w="3999" w:type="dxa"/>
            <w:tcBorders>
              <w:top w:val="nil"/>
            </w:tcBorders>
          </w:tcPr>
          <w:p w:rsidR="00F25880" w:rsidRPr="008C6F88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551" w:type="dxa"/>
            <w:tcBorders>
              <w:top w:val="nil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</w:pPr>
            <w:r w:rsidRPr="00564156">
              <w:t>157,970,665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</w:pPr>
            <w:r>
              <w:t>226</w:t>
            </w:r>
            <w:r w:rsidRPr="005F5241">
              <w:t>,</w:t>
            </w:r>
            <w:r>
              <w:t>304</w:t>
            </w:r>
            <w:r w:rsidRPr="005F5241">
              <w:t>,</w:t>
            </w:r>
            <w:r>
              <w:t>230</w:t>
            </w:r>
          </w:p>
        </w:tc>
        <w:tc>
          <w:tcPr>
            <w:tcW w:w="1551" w:type="dxa"/>
            <w:tcBorders>
              <w:top w:val="nil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</w:pPr>
            <w:r>
              <w:t>17,589,368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F25880" w:rsidRDefault="00F25880" w:rsidP="00F25880">
            <w:pPr>
              <w:ind w:right="60"/>
              <w:jc w:val="right"/>
              <w:rPr>
                <w:cs/>
              </w:rPr>
            </w:pPr>
            <w:r>
              <w:rPr>
                <w:rFonts w:hint="cs"/>
                <w:cs/>
              </w:rPr>
              <w:t>19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886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916</w:t>
            </w:r>
          </w:p>
        </w:tc>
      </w:tr>
      <w:tr w:rsidR="00F25880" w:rsidRPr="00C04077" w:rsidTr="009B2DB8">
        <w:tc>
          <w:tcPr>
            <w:tcW w:w="3999" w:type="dxa"/>
            <w:tcBorders>
              <w:bottom w:val="single" w:sz="4" w:space="0" w:color="auto"/>
            </w:tcBorders>
          </w:tcPr>
          <w:p w:rsidR="00F25880" w:rsidRPr="008C6F88" w:rsidRDefault="00F25880" w:rsidP="00F2588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5880" w:rsidRPr="00564156" w:rsidRDefault="00F25880" w:rsidP="00F25880">
            <w:pPr>
              <w:ind w:right="60"/>
              <w:jc w:val="right"/>
            </w:pPr>
            <w:r w:rsidRPr="00564156">
              <w:t>474,020,911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F25880" w:rsidRPr="005F5241" w:rsidRDefault="00F25880" w:rsidP="00F25880">
            <w:pPr>
              <w:ind w:right="60"/>
              <w:jc w:val="right"/>
            </w:pPr>
            <w:r>
              <w:t>818</w:t>
            </w:r>
            <w:r w:rsidRPr="005F5241">
              <w:t>,</w:t>
            </w:r>
            <w:r>
              <w:t>334</w:t>
            </w:r>
            <w:r w:rsidRPr="005F5241">
              <w:t>,</w:t>
            </w:r>
            <w:r>
              <w:t>050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5880" w:rsidRPr="000E3E5F" w:rsidRDefault="00F25880" w:rsidP="00F25880">
            <w:pPr>
              <w:ind w:right="60"/>
              <w:jc w:val="right"/>
            </w:pPr>
            <w:r>
              <w:rPr>
                <w:rFonts w:hint="cs"/>
                <w:cs/>
              </w:rPr>
              <w:t>44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899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297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F25880" w:rsidRPr="006E4623" w:rsidRDefault="00F25880" w:rsidP="00F25880">
            <w:pPr>
              <w:ind w:right="60"/>
              <w:jc w:val="right"/>
            </w:pPr>
            <w:r>
              <w:rPr>
                <w:rFonts w:hint="cs"/>
                <w:cs/>
              </w:rPr>
              <w:t>622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058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437</w:t>
            </w:r>
          </w:p>
        </w:tc>
      </w:tr>
    </w:tbl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Default="00F25880" w:rsidP="00F25880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:rsidR="00F25880" w:rsidRPr="00C04077" w:rsidRDefault="00F25880" w:rsidP="00452A44">
      <w:pPr>
        <w:numPr>
          <w:ilvl w:val="0"/>
          <w:numId w:val="13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เงินกู้ยืมระยะสั้นจาก</w:t>
      </w:r>
      <w:r>
        <w:rPr>
          <w:rFonts w:hint="cs"/>
          <w:b/>
          <w:bCs/>
          <w:cs/>
        </w:rPr>
        <w:t>กิจการที่เกี่ยวข้องกัน</w:t>
      </w:r>
    </w:p>
    <w:p w:rsidR="00F25880" w:rsidRPr="00C04077" w:rsidRDefault="00F25880" w:rsidP="009B2DB8">
      <w:pPr>
        <w:tabs>
          <w:tab w:val="left" w:pos="360"/>
          <w:tab w:val="left" w:pos="10206"/>
        </w:tabs>
        <w:ind w:left="360" w:right="202"/>
        <w:jc w:val="right"/>
        <w:rPr>
          <w:sz w:val="28"/>
          <w:szCs w:val="28"/>
          <w:cs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0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9"/>
        <w:gridCol w:w="1484"/>
        <w:gridCol w:w="1485"/>
        <w:gridCol w:w="1484"/>
        <w:gridCol w:w="1485"/>
      </w:tblGrid>
      <w:tr w:rsidR="00F25880" w:rsidRPr="00C04077" w:rsidTr="009B2DB8">
        <w:trPr>
          <w:trHeight w:hRule="exact" w:val="402"/>
        </w:trPr>
        <w:tc>
          <w:tcPr>
            <w:tcW w:w="4139" w:type="dxa"/>
            <w:vMerge w:val="restart"/>
            <w:vAlign w:val="center"/>
          </w:tcPr>
          <w:p w:rsidR="00F25880" w:rsidRPr="00C04077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69" w:type="dxa"/>
            <w:gridSpan w:val="2"/>
            <w:vAlign w:val="center"/>
          </w:tcPr>
          <w:p w:rsidR="00F25880" w:rsidRPr="00C04077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69" w:type="dxa"/>
            <w:gridSpan w:val="2"/>
            <w:vAlign w:val="center"/>
          </w:tcPr>
          <w:p w:rsidR="00F25880" w:rsidRPr="00C04077" w:rsidRDefault="00F25880" w:rsidP="00F25880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5880" w:rsidRPr="00C04077" w:rsidTr="009B2DB8">
        <w:trPr>
          <w:trHeight w:hRule="exact" w:val="402"/>
        </w:trPr>
        <w:tc>
          <w:tcPr>
            <w:tcW w:w="4139" w:type="dxa"/>
            <w:vMerge/>
            <w:vAlign w:val="center"/>
          </w:tcPr>
          <w:p w:rsidR="00F25880" w:rsidRPr="00C04077" w:rsidRDefault="00F25880" w:rsidP="00F25880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righ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lef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2</w:t>
            </w:r>
          </w:p>
        </w:tc>
        <w:tc>
          <w:tcPr>
            <w:tcW w:w="1484" w:type="dxa"/>
            <w:tcBorders>
              <w:righ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lef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2</w:t>
            </w:r>
          </w:p>
        </w:tc>
      </w:tr>
      <w:tr w:rsidR="00F25880" w:rsidRPr="00C04077" w:rsidTr="009B2DB8">
        <w:trPr>
          <w:trHeight w:hRule="exact" w:val="402"/>
        </w:trPr>
        <w:tc>
          <w:tcPr>
            <w:tcW w:w="4139" w:type="dxa"/>
            <w:tcBorders>
              <w:bottom w:val="nil"/>
            </w:tcBorders>
            <w:vAlign w:val="center"/>
          </w:tcPr>
          <w:p w:rsidR="00F25880" w:rsidRDefault="00F25880" w:rsidP="00F25880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บริษัทกู้ยืมจาก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  <w:p w:rsidR="00F25880" w:rsidRPr="00C04077" w:rsidRDefault="00F25880" w:rsidP="00F25880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16579" w:rsidRDefault="00F25880" w:rsidP="00F25880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85" w:type="dxa"/>
            <w:tcBorders>
              <w:left w:val="dashed" w:sz="4" w:space="0" w:color="auto"/>
              <w:bottom w:val="nil"/>
            </w:tcBorders>
            <w:vAlign w:val="center"/>
          </w:tcPr>
          <w:p w:rsidR="00F25880" w:rsidRPr="00C5735B" w:rsidRDefault="00F25880" w:rsidP="00F25880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nil"/>
              <w:righ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dashed" w:sz="4" w:space="0" w:color="auto"/>
              <w:bottom w:val="nil"/>
            </w:tcBorders>
            <w:vAlign w:val="center"/>
          </w:tcPr>
          <w:p w:rsidR="00F25880" w:rsidRPr="00C5735B" w:rsidRDefault="00F25880" w:rsidP="00F2588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25880" w:rsidRPr="00C04077" w:rsidTr="009B2DB8">
        <w:trPr>
          <w:trHeight w:hRule="exact" w:val="40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:rsidR="00F25880" w:rsidRPr="00C04077" w:rsidRDefault="00F25880" w:rsidP="00452A44">
            <w:pPr>
              <w:numPr>
                <w:ilvl w:val="0"/>
                <w:numId w:val="12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รังสิโรตม์วนิช จำกัด                   </w:t>
            </w:r>
          </w:p>
        </w:tc>
        <w:tc>
          <w:tcPr>
            <w:tcW w:w="148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25880" w:rsidRPr="00016579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350</w:t>
            </w:r>
            <w:r w:rsidRPr="00E61F0D">
              <w:rPr>
                <w:sz w:val="28"/>
                <w:szCs w:val="28"/>
              </w:rPr>
              <w:t>,000,000</w:t>
            </w:r>
          </w:p>
        </w:tc>
        <w:tc>
          <w:tcPr>
            <w:tcW w:w="148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 w:rsidRPr="00E61F0D">
              <w:rPr>
                <w:rFonts w:hint="cs"/>
                <w:sz w:val="28"/>
                <w:szCs w:val="28"/>
                <w:cs/>
              </w:rPr>
              <w:t>350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3.</w:t>
            </w:r>
            <w:r w:rsidRPr="00E61F0D">
              <w:rPr>
                <w:rFonts w:hint="cs"/>
                <w:sz w:val="28"/>
                <w:szCs w:val="28"/>
                <w:cs/>
              </w:rPr>
              <w:t>00</w:t>
            </w: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37" w:right="-108" w:hanging="237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 xml:space="preserve">บริษัท นิวเวิลด์ โปรดั๊กชั่น จำกัด                  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</w:rPr>
              <w:t>103,000,000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 w:rsidRPr="00E61F0D">
              <w:rPr>
                <w:rFonts w:hint="cs"/>
                <w:sz w:val="28"/>
                <w:szCs w:val="28"/>
                <w:cs/>
              </w:rPr>
              <w:t>103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บริษัท บีอีซี</w:t>
            </w:r>
            <w:r w:rsidRPr="00E61F0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61F0D">
              <w:rPr>
                <w:sz w:val="28"/>
                <w:szCs w:val="28"/>
                <w:cs/>
              </w:rPr>
              <w:t>บรอดคาสติ้งเซ็นเตอร์ จำกัด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100</w:t>
            </w:r>
            <w:r w:rsidRPr="00E61F0D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 w:rsidRPr="00E61F0D">
              <w:rPr>
                <w:rFonts w:hint="cs"/>
                <w:sz w:val="28"/>
                <w:szCs w:val="28"/>
                <w:cs/>
              </w:rPr>
              <w:t>100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37" w:right="-108" w:hanging="237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 xml:space="preserve">บริษัท </w:t>
            </w:r>
            <w:r w:rsidRPr="00E61F0D">
              <w:rPr>
                <w:rFonts w:hint="cs"/>
                <w:sz w:val="28"/>
                <w:szCs w:val="28"/>
                <w:cs/>
              </w:rPr>
              <w:t xml:space="preserve">บีอีซี </w:t>
            </w:r>
            <w:r w:rsidRPr="00E61F0D">
              <w:rPr>
                <w:sz w:val="28"/>
                <w:szCs w:val="28"/>
                <w:cs/>
              </w:rPr>
              <w:t xml:space="preserve">สตูดิโอ จำกัด                  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3.</w:t>
            </w:r>
            <w:r w:rsidRPr="00E61F0D">
              <w:rPr>
                <w:rFonts w:hint="cs"/>
                <w:sz w:val="28"/>
                <w:szCs w:val="28"/>
                <w:cs/>
              </w:rPr>
              <w:t>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3.</w:t>
            </w:r>
            <w:r w:rsidRPr="00E61F0D">
              <w:rPr>
                <w:rFonts w:hint="cs"/>
                <w:sz w:val="28"/>
                <w:szCs w:val="28"/>
                <w:cs/>
              </w:rPr>
              <w:t>00</w:t>
            </w: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37" w:right="-786" w:hanging="237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บริษัท บางกอก</w:t>
            </w:r>
            <w:r w:rsidRPr="00E61F0D">
              <w:rPr>
                <w:sz w:val="28"/>
                <w:szCs w:val="28"/>
                <w:cs/>
              </w:rPr>
              <w:t xml:space="preserve">แซทเทิลไลท์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 xml:space="preserve">  แอนด์</w:t>
            </w:r>
            <w:r w:rsidRPr="00E61F0D">
              <w:rPr>
                <w:sz w:val="28"/>
                <w:szCs w:val="28"/>
                <w:cs/>
              </w:rPr>
              <w:t xml:space="preserve"> เทเลคอมมิวนิเคชั่น จำกัด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44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37" w:right="-108" w:hanging="237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>บริษัท บีอีซี</w:t>
            </w:r>
            <w:r w:rsidRPr="00E61F0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61F0D">
              <w:rPr>
                <w:sz w:val="28"/>
                <w:szCs w:val="28"/>
                <w:cs/>
              </w:rPr>
              <w:t>ไอที โซลูชั่น จำกัด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5</w:t>
            </w:r>
            <w:r w:rsidRPr="00E61F0D">
              <w:rPr>
                <w:sz w:val="28"/>
                <w:szCs w:val="28"/>
              </w:rPr>
              <w:t>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 w:rsidRPr="00E61F0D">
              <w:rPr>
                <w:rFonts w:hint="cs"/>
                <w:sz w:val="28"/>
                <w:szCs w:val="28"/>
                <w:cs/>
              </w:rPr>
              <w:t>5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40" w:right="-108" w:hanging="240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 xml:space="preserve">บริษัท บีอีซีไอ คอร์ปอเรชั่น จำกัด                  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150</w:t>
            </w:r>
            <w:r w:rsidRPr="00E61F0D">
              <w:rPr>
                <w:sz w:val="28"/>
                <w:szCs w:val="28"/>
              </w:rPr>
              <w:t>,000,000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150</w:t>
            </w:r>
            <w:r w:rsidRPr="00E61F0D">
              <w:rPr>
                <w:sz w:val="28"/>
                <w:szCs w:val="28"/>
              </w:rPr>
              <w:t>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โอนดอกเบี้ยค้างจ่ายเป็นเงินกู้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</w:rPr>
              <w:t>,712,500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153</w:t>
            </w:r>
            <w:r>
              <w:rPr>
                <w:sz w:val="28"/>
                <w:szCs w:val="28"/>
              </w:rPr>
              <w:t>,712,500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150,000,000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2.00-</w:t>
            </w: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  <w:tc>
          <w:tcPr>
            <w:tcW w:w="148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</w:tr>
    </w:tbl>
    <w:p w:rsidR="00F25880" w:rsidRDefault="00F25880" w:rsidP="00F25880"/>
    <w:p w:rsidR="00F25880" w:rsidRDefault="00F25880" w:rsidP="00F25880"/>
    <w:p w:rsidR="00F25880" w:rsidRPr="0071740F" w:rsidRDefault="00F25880" w:rsidP="009B2DB8">
      <w:pPr>
        <w:tabs>
          <w:tab w:val="left" w:pos="360"/>
        </w:tabs>
        <w:ind w:left="360" w:right="202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lastRenderedPageBreak/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0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4"/>
        <w:gridCol w:w="1490"/>
        <w:gridCol w:w="1491"/>
        <w:gridCol w:w="1491"/>
        <w:gridCol w:w="1491"/>
      </w:tblGrid>
      <w:tr w:rsidR="00F25880" w:rsidRPr="00E61F0D" w:rsidTr="009B2DB8">
        <w:trPr>
          <w:trHeight w:hRule="exact" w:val="397"/>
        </w:trPr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880" w:rsidRPr="00C04077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C04077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C04077" w:rsidRDefault="00F25880" w:rsidP="00F25880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C04077" w:rsidRDefault="00F25880" w:rsidP="00F25880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C04077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2563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2562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452A44">
            <w:pPr>
              <w:numPr>
                <w:ilvl w:val="0"/>
                <w:numId w:val="12"/>
              </w:numPr>
              <w:ind w:left="237" w:right="-108" w:hanging="237"/>
              <w:rPr>
                <w:sz w:val="29"/>
                <w:szCs w:val="29"/>
                <w:cs/>
              </w:rPr>
            </w:pPr>
            <w:r w:rsidRPr="00E61F0D">
              <w:rPr>
                <w:sz w:val="28"/>
                <w:szCs w:val="28"/>
                <w:cs/>
              </w:rPr>
              <w:t>บริษัท สำนักข่าว บีอีซี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</w:t>
            </w:r>
            <w:r w:rsidRPr="00E61F0D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1</w:t>
            </w:r>
            <w:r w:rsidRPr="00E61F0D">
              <w:rPr>
                <w:sz w:val="28"/>
                <w:szCs w:val="28"/>
              </w:rPr>
              <w:t>8</w:t>
            </w:r>
            <w:r w:rsidRPr="00E61F0D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(</w:t>
            </w:r>
            <w:r w:rsidRPr="00E61F0D">
              <w:rPr>
                <w:rFonts w:hint="cs"/>
                <w:sz w:val="28"/>
                <w:szCs w:val="28"/>
                <w:cs/>
              </w:rPr>
              <w:t>180</w:t>
            </w:r>
            <w:r w:rsidRPr="00E61F0D">
              <w:rPr>
                <w:sz w:val="28"/>
                <w:szCs w:val="28"/>
              </w:rPr>
              <w:t>,000,000</w:t>
            </w:r>
            <w:r w:rsidRPr="00E61F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237" w:right="-108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</w:t>
            </w:r>
            <w:r w:rsidRPr="00E61F0D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  <w:p w:rsidR="00F25880" w:rsidRPr="00E61F0D" w:rsidRDefault="00F25880" w:rsidP="00F25880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202</w:t>
            </w:r>
            <w:r w:rsidRPr="00E61F0D">
              <w:rPr>
                <w:sz w:val="28"/>
                <w:szCs w:val="28"/>
                <w:cs/>
              </w:rPr>
              <w:t>,</w:t>
            </w:r>
            <w:r w:rsidRPr="00E61F0D">
              <w:rPr>
                <w:rFonts w:hint="cs"/>
                <w:sz w:val="28"/>
                <w:szCs w:val="28"/>
                <w:cs/>
              </w:rPr>
              <w:t>000</w:t>
            </w:r>
            <w:r w:rsidRPr="00E61F0D">
              <w:rPr>
                <w:sz w:val="28"/>
                <w:szCs w:val="28"/>
                <w:cs/>
              </w:rPr>
              <w:t>,</w:t>
            </w:r>
            <w:r w:rsidRPr="00E61F0D">
              <w:rPr>
                <w:rFonts w:hint="cs"/>
                <w:sz w:val="28"/>
                <w:szCs w:val="28"/>
                <w:cs/>
              </w:rPr>
              <w:t>00</w:t>
            </w:r>
            <w:r w:rsidRPr="00E61F0D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10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C5735B" w:rsidRDefault="00F25880" w:rsidP="00F25880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C04077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2563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C5735B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2562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975D9D" w:rsidRDefault="00F25880" w:rsidP="00F25880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975D9D">
              <w:rPr>
                <w:rFonts w:hint="cs"/>
                <w:b/>
                <w:bCs/>
                <w:sz w:val="28"/>
                <w:szCs w:val="28"/>
                <w:cs/>
              </w:rPr>
              <w:t>บริษัทกู้ยืมจากบริษัทที่เกี่ยวข้องกัน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452A44">
            <w:pPr>
              <w:numPr>
                <w:ilvl w:val="0"/>
                <w:numId w:val="14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055345">
              <w:rPr>
                <w:sz w:val="28"/>
                <w:szCs w:val="28"/>
              </w:rPr>
              <w:t>8,000,000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-11" w:hanging="14"/>
              <w:jc w:val="right"/>
              <w:rPr>
                <w:sz w:val="28"/>
                <w:szCs w:val="28"/>
              </w:rPr>
            </w:pPr>
            <w:r w:rsidRPr="00055345">
              <w:rPr>
                <w:sz w:val="28"/>
                <w:szCs w:val="28"/>
              </w:rPr>
              <w:t>(8,000,000)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 w:rsidRPr="00055345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452A44">
            <w:pPr>
              <w:numPr>
                <w:ilvl w:val="0"/>
                <w:numId w:val="14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บางกอกแซทเทิลไลท์ แอนด์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6C1917" w:rsidRDefault="00F25880" w:rsidP="00F25880">
            <w:pPr>
              <w:ind w:left="237" w:right="-108" w:firstLine="409"/>
              <w:rPr>
                <w:sz w:val="28"/>
                <w:szCs w:val="28"/>
                <w:cs/>
              </w:rPr>
            </w:pPr>
            <w:r w:rsidRPr="00AD7FAF">
              <w:rPr>
                <w:rFonts w:ascii="Angsana New" w:hAnsi="Angsana New"/>
                <w:sz w:val="30"/>
                <w:szCs w:val="30"/>
                <w:cs/>
              </w:rPr>
              <w:t>เทเลคอมมิวนิเคชั่น จำกัด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33" w:hanging="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055345">
              <w:rPr>
                <w:sz w:val="28"/>
                <w:szCs w:val="28"/>
              </w:rPr>
              <w:t>,000,000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97" w:right="-11" w:hanging="14"/>
              <w:jc w:val="right"/>
              <w:rPr>
                <w:sz w:val="28"/>
                <w:szCs w:val="28"/>
              </w:rPr>
            </w:pPr>
            <w:r w:rsidRPr="00055345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44</w:t>
            </w:r>
            <w:r w:rsidRPr="00055345">
              <w:rPr>
                <w:sz w:val="28"/>
                <w:szCs w:val="28"/>
              </w:rPr>
              <w:t>,000,000)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 w:rsidRPr="00055345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8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25880" w:rsidRPr="00E61F0D" w:rsidTr="009B2DB8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Pr="00055345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  <w:p w:rsidR="00F25880" w:rsidRPr="00055345" w:rsidRDefault="00F25880" w:rsidP="00F25880">
            <w:pPr>
              <w:ind w:left="-10" w:firstLine="25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E61F0D" w:rsidRDefault="00F25880" w:rsidP="00F25880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055345" w:rsidRDefault="00F25880" w:rsidP="00F25880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Default="00F25880" w:rsidP="00F25880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F25880" w:rsidRPr="00016579" w:rsidRDefault="00F25880" w:rsidP="00F25880">
      <w:pPr>
        <w:tabs>
          <w:tab w:val="left" w:pos="-90"/>
          <w:tab w:val="left" w:pos="426"/>
        </w:tabs>
        <w:jc w:val="both"/>
        <w:rPr>
          <w:sz w:val="2"/>
          <w:szCs w:val="2"/>
          <w:cs/>
        </w:rPr>
      </w:pPr>
    </w:p>
    <w:p w:rsidR="00F25880" w:rsidRPr="006B3332" w:rsidRDefault="00F25880" w:rsidP="00452A44">
      <w:pPr>
        <w:numPr>
          <w:ilvl w:val="0"/>
          <w:numId w:val="13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b/>
          <w:bCs/>
          <w:spacing w:val="2"/>
        </w:rPr>
      </w:pPr>
      <w:r>
        <w:rPr>
          <w:b/>
          <w:bCs/>
          <w:spacing w:val="2"/>
          <w:cs/>
        </w:rPr>
        <w:lastRenderedPageBreak/>
        <w:t>หนี้สินตามสัญญาเช่า</w:t>
      </w:r>
    </w:p>
    <w:p w:rsidR="00F25880" w:rsidRDefault="00F25880" w:rsidP="009B2DB8">
      <w:pPr>
        <w:tabs>
          <w:tab w:val="left" w:pos="360"/>
          <w:tab w:val="left" w:pos="10191"/>
        </w:tabs>
        <w:ind w:left="360" w:right="202"/>
        <w:jc w:val="right"/>
        <w:rPr>
          <w:sz w:val="29"/>
          <w:szCs w:val="29"/>
        </w:rPr>
      </w:pPr>
      <w:r w:rsidRPr="00E8168B">
        <w:rPr>
          <w:sz w:val="29"/>
          <w:szCs w:val="29"/>
          <w:cs/>
        </w:rPr>
        <w:t>หน่วย</w:t>
      </w:r>
      <w:r w:rsidRPr="00E8168B">
        <w:rPr>
          <w:sz w:val="29"/>
          <w:szCs w:val="29"/>
        </w:rPr>
        <w:t xml:space="preserve"> :</w:t>
      </w:r>
      <w:r w:rsidRPr="00E8168B">
        <w:rPr>
          <w:sz w:val="29"/>
          <w:szCs w:val="29"/>
          <w:cs/>
        </w:rPr>
        <w:t xml:space="preserve"> บาท</w:t>
      </w:r>
    </w:p>
    <w:tbl>
      <w:tblPr>
        <w:tblW w:w="10051" w:type="dxa"/>
        <w:tblInd w:w="2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822"/>
        <w:gridCol w:w="1307"/>
        <w:gridCol w:w="1307"/>
        <w:gridCol w:w="1307"/>
        <w:gridCol w:w="1308"/>
      </w:tblGrid>
      <w:tr w:rsidR="00F25880" w:rsidRPr="005273A4" w:rsidTr="009B2DB8">
        <w:trPr>
          <w:cantSplit/>
          <w:trHeight w:val="20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80" w:rsidRPr="00376F77" w:rsidRDefault="00F25880" w:rsidP="00F2588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880" w:rsidRPr="005273A4" w:rsidTr="009B2DB8">
        <w:trPr>
          <w:cantSplit/>
          <w:trHeight w:val="391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80" w:rsidRPr="00376F77" w:rsidRDefault="00F25880" w:rsidP="00F25880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590CD7" w:rsidRDefault="00F25880" w:rsidP="00F2588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left="-108"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376F7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7D3AB0" w:rsidRDefault="00F25880" w:rsidP="00F2588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left="-108"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376F7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</w:tr>
      <w:tr w:rsidR="00F25880" w:rsidRPr="005273A4" w:rsidTr="009B2DB8">
        <w:trPr>
          <w:cantSplit/>
          <w:trHeight w:val="20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5880" w:rsidRPr="00376F77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691,66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5,110</w:t>
            </w:r>
            <w:r>
              <w:rPr>
                <w:rFonts w:ascii="Angsana New" w:hAnsi="Angsana New" w:cs="Angsana New"/>
                <w:sz w:val="28"/>
                <w:szCs w:val="28"/>
              </w:rPr>
              <w:t>,632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left="382" w:right="11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ฉบับที่ 16 มาถือปฏิบัติ ณ วันที่ 1 มกราคม 2563</w:t>
            </w:r>
            <w:r w:rsidRPr="00376F7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4"/>
                <w:sz w:val="28"/>
                <w:szCs w:val="28"/>
              </w:rPr>
              <w:t>:-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76F77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128,429,849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59,839,243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B3025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376F77">
              <w:rPr>
                <w:rFonts w:hint="cs"/>
                <w:sz w:val="28"/>
                <w:szCs w:val="28"/>
                <w:cs/>
              </w:rPr>
              <w:t xml:space="preserve"> ดอกเบี้ยจ่ายรอตัดจำหน่าย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7,586,496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2,409,632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2F3042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136,708,012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5,110</w:t>
            </w:r>
            <w:r>
              <w:rPr>
                <w:rFonts w:ascii="Angsana New" w:hAnsi="Angsana New" w:cs="Angsana New"/>
                <w:sz w:val="28"/>
                <w:szCs w:val="28"/>
              </w:rPr>
              <w:t>,632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62,248,875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5880" w:rsidRPr="00A42612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>เ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งินต้น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79,492,399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232,748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5880" w:rsidRPr="00A42612" w:rsidRDefault="00F25880" w:rsidP="00F25880">
            <w:pPr>
              <w:spacing w:line="360" w:lineRule="exact"/>
              <w:ind w:right="116" w:firstLine="169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D1A4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2,554,802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324,974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5880" w:rsidRPr="00A42612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เงินจ่ายชำระระหว่างปี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ไม่รวมดอกเบี้ย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(56,958,498)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(4,</w:t>
            </w:r>
            <w:r>
              <w:rPr>
                <w:rFonts w:ascii="Angsana New" w:hAnsi="Angsana New" w:cs="Angsana New"/>
                <w:sz w:val="28"/>
                <w:szCs w:val="28"/>
              </w:rPr>
              <w:t>226,153</w:t>
            </w:r>
            <w:r w:rsidRPr="00376F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(26,478,723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5880" w:rsidRPr="00A42612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(3,414,695)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192,812</w:t>
            </w:r>
            <w:r w:rsidRPr="00376F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(1,694,526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(1,982,975</w:t>
            </w:r>
            <w:r w:rsidRPr="00E378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(857,837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DB075E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2F3042" w:rsidRDefault="00F25880" w:rsidP="00F25880">
            <w:pPr>
              <w:spacing w:line="360" w:lineRule="exact"/>
              <w:ind w:right="116" w:firstLine="2034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  <w:cs/>
              </w:rPr>
            </w:pPr>
            <w:r w:rsidRPr="002F304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F30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F30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F3042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(148,487)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(81,346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DB075E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9727D0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(6,789,581)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DB075E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2F5D81" w:rsidRDefault="00F25880" w:rsidP="00F25880">
            <w:pPr>
              <w:spacing w:line="360" w:lineRule="exact"/>
              <w:ind w:right="116" w:firstLine="2566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F5D81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- </w:t>
            </w:r>
            <w:r w:rsidRPr="002F5D81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(206,222)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DB075E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2F5D81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2F5D8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ลดลงจากการจำหน่ายบริษัท</w:t>
            </w:r>
            <w:r w:rsidRPr="00532C1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ย่อย </w:t>
            </w:r>
            <w:r w:rsidRPr="00532C1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32C1F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(44,875,251)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25880" w:rsidRPr="00DB075E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2F5D81" w:rsidRDefault="00F25880" w:rsidP="00F25880">
            <w:pPr>
              <w:spacing w:line="360" w:lineRule="exact"/>
              <w:ind w:firstLine="2720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2F5D81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- </w:t>
            </w:r>
            <w:r w:rsidRPr="002F5D81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(4,279,107)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25880" w:rsidRPr="00DB075E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100,100,397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691</w:t>
            </w:r>
            <w:r>
              <w:rPr>
                <w:rFonts w:ascii="Angsana New" w:hAnsi="Angsana New" w:cs="Angsana New"/>
                <w:sz w:val="28"/>
                <w:szCs w:val="28"/>
              </w:rPr>
              <w:t>,667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694,165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(2,100,212)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(7</w:t>
            </w:r>
            <w:r>
              <w:rPr>
                <w:rFonts w:ascii="Angsana New" w:hAnsi="Angsana New" w:cs="Angsana New"/>
                <w:sz w:val="28"/>
                <w:szCs w:val="28"/>
              </w:rPr>
              <w:t>,426</w:t>
            </w:r>
            <w:r w:rsidRPr="00376F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(958,734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98,000,18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684</w:t>
            </w:r>
            <w:r>
              <w:rPr>
                <w:rFonts w:ascii="Angsana New" w:hAnsi="Angsana New" w:cs="Angsana New"/>
                <w:sz w:val="28"/>
                <w:szCs w:val="28"/>
              </w:rPr>
              <w:t>,241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44,735,431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80" w:rsidRPr="00E37866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(76,703,924)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(684</w:t>
            </w:r>
            <w:r>
              <w:rPr>
                <w:rFonts w:ascii="Angsana New" w:hAnsi="Angsana New" w:cs="Angsana New"/>
                <w:sz w:val="28"/>
                <w:szCs w:val="28"/>
              </w:rPr>
              <w:t>,241</w:t>
            </w:r>
            <w:r w:rsidRPr="00376F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7D3AB0" w:rsidRDefault="00F25880" w:rsidP="00F25880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(35,013,164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25880" w:rsidRPr="005273A4" w:rsidTr="009B2DB8">
        <w:trPr>
          <w:trHeight w:val="395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80" w:rsidRPr="00E37866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21,296,26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7D3AB0" w:rsidRDefault="00F25880" w:rsidP="00F25880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722,267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0" w:rsidRPr="00376F77" w:rsidRDefault="00F25880" w:rsidP="00F25880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F25880" w:rsidRPr="00B95CD0" w:rsidRDefault="00F25880" w:rsidP="00F25880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F25880" w:rsidRPr="008024E8" w:rsidRDefault="00F25880" w:rsidP="00F25880">
      <w:pPr>
        <w:tabs>
          <w:tab w:val="left" w:pos="360"/>
          <w:tab w:val="left" w:pos="900"/>
          <w:tab w:val="left" w:pos="1440"/>
        </w:tabs>
        <w:spacing w:line="120" w:lineRule="auto"/>
        <w:ind w:right="-432"/>
        <w:jc w:val="center"/>
        <w:rPr>
          <w:b/>
          <w:bCs/>
          <w:sz w:val="10"/>
          <w:szCs w:val="10"/>
        </w:rPr>
      </w:pPr>
    </w:p>
    <w:p w:rsidR="00F25880" w:rsidRPr="00FB033C" w:rsidRDefault="00F25880" w:rsidP="009B2DB8">
      <w:pPr>
        <w:ind w:left="140" w:right="216" w:firstLine="569"/>
        <w:jc w:val="thaiDistribute"/>
        <w:rPr>
          <w:cs/>
        </w:rPr>
      </w:pPr>
      <w:r w:rsidRPr="00FB033C">
        <w:rPr>
          <w:cs/>
        </w:rPr>
        <w:t xml:space="preserve">หนี้สินตามสัญญาเช่าพื้นที่สำนักงาน อาคารมาลีนนท์ ทาวเวอร์ </w:t>
      </w:r>
      <w:r w:rsidRPr="0028490E">
        <w:rPr>
          <w:cs/>
        </w:rPr>
        <w:t>มีกำหนดชำระเป็นรายเดือน ซึ่งจะเสร็จสิ้น</w:t>
      </w:r>
      <w:r w:rsidR="009B2DB8">
        <w:rPr>
          <w:rFonts w:hint="cs"/>
          <w:cs/>
        </w:rPr>
        <w:t xml:space="preserve"> </w:t>
      </w:r>
      <w:r w:rsidRPr="0028490E">
        <w:rPr>
          <w:cs/>
        </w:rPr>
        <w:t xml:space="preserve">ภายในปี </w:t>
      </w:r>
      <w:r w:rsidRPr="0028490E">
        <w:t>2565</w:t>
      </w:r>
    </w:p>
    <w:p w:rsidR="00F25880" w:rsidRDefault="00F25880" w:rsidP="009B2DB8">
      <w:pPr>
        <w:ind w:left="284" w:right="216" w:firstLine="425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F25880" w:rsidRDefault="00F25880" w:rsidP="00F25880">
      <w:pPr>
        <w:ind w:left="284" w:right="-196" w:firstLine="425"/>
        <w:jc w:val="thaiDistribute"/>
      </w:pPr>
    </w:p>
    <w:p w:rsidR="00F25880" w:rsidRDefault="00F25880" w:rsidP="00F25880">
      <w:pPr>
        <w:ind w:left="284" w:right="-196" w:firstLine="425"/>
        <w:jc w:val="thaiDistribute"/>
      </w:pPr>
    </w:p>
    <w:p w:rsidR="00F25880" w:rsidRDefault="00F25880" w:rsidP="00F25880">
      <w:pPr>
        <w:ind w:left="284" w:right="-196" w:firstLine="425"/>
        <w:jc w:val="thaiDistribute"/>
      </w:pPr>
    </w:p>
    <w:p w:rsidR="00F25880" w:rsidRDefault="00F25880" w:rsidP="00F25880">
      <w:pPr>
        <w:ind w:left="284" w:right="-196" w:firstLine="425"/>
        <w:jc w:val="thaiDistribute"/>
      </w:pPr>
    </w:p>
    <w:p w:rsidR="00F25880" w:rsidRDefault="00F25880" w:rsidP="00F25880">
      <w:pPr>
        <w:ind w:left="284" w:right="-196" w:firstLine="425"/>
        <w:jc w:val="thaiDistribute"/>
      </w:pPr>
    </w:p>
    <w:p w:rsidR="00F25880" w:rsidRDefault="00F25880" w:rsidP="00F25880">
      <w:pPr>
        <w:ind w:left="284" w:right="-196" w:firstLine="425"/>
        <w:jc w:val="thaiDistribute"/>
      </w:pPr>
    </w:p>
    <w:p w:rsidR="00F25880" w:rsidRPr="000F03AC" w:rsidRDefault="00F25880" w:rsidP="00F25880">
      <w:pPr>
        <w:ind w:left="284" w:right="-196" w:firstLine="425"/>
        <w:jc w:val="thaiDistribute"/>
      </w:pPr>
    </w:p>
    <w:p w:rsidR="00F25880" w:rsidRDefault="00F25880" w:rsidP="00F25880">
      <w:pPr>
        <w:ind w:left="284" w:right="-196" w:firstLine="425"/>
        <w:jc w:val="thaiDistribute"/>
      </w:pPr>
    </w:p>
    <w:p w:rsidR="00F25880" w:rsidRPr="00FB033C" w:rsidRDefault="00F25880" w:rsidP="00F25880">
      <w:pPr>
        <w:ind w:left="284" w:right="-196" w:firstLine="425"/>
        <w:jc w:val="thaiDistribute"/>
      </w:pPr>
    </w:p>
    <w:p w:rsidR="00F25880" w:rsidRPr="00C04077" w:rsidRDefault="00F25880" w:rsidP="00452A44">
      <w:pPr>
        <w:numPr>
          <w:ilvl w:val="0"/>
          <w:numId w:val="13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สิทธิการใช้คลื่นความถี่ค้างจ่าย</w:t>
      </w:r>
    </w:p>
    <w:p w:rsidR="00F25880" w:rsidRPr="008B5448" w:rsidRDefault="00F25880" w:rsidP="00F25880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6"/>
          <w:szCs w:val="6"/>
        </w:rPr>
      </w:pPr>
    </w:p>
    <w:p w:rsidR="00F25880" w:rsidRPr="00C04077" w:rsidRDefault="00F25880" w:rsidP="009B2DB8">
      <w:pPr>
        <w:tabs>
          <w:tab w:val="left" w:pos="360"/>
        </w:tabs>
        <w:ind w:left="360" w:right="104"/>
        <w:jc w:val="right"/>
        <w:rPr>
          <w:cs/>
        </w:rPr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100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9"/>
        <w:gridCol w:w="2135"/>
        <w:gridCol w:w="2135"/>
      </w:tblGrid>
      <w:tr w:rsidR="00F25880" w:rsidRPr="00C04077" w:rsidTr="009B2DB8">
        <w:tc>
          <w:tcPr>
            <w:tcW w:w="5749" w:type="dxa"/>
            <w:vMerge w:val="restart"/>
            <w:vAlign w:val="center"/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270" w:type="dxa"/>
            <w:gridSpan w:val="2"/>
            <w:tcBorders>
              <w:bottom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F25880" w:rsidRPr="00C04077" w:rsidTr="009B2DB8">
        <w:tc>
          <w:tcPr>
            <w:tcW w:w="5749" w:type="dxa"/>
            <w:vMerge/>
            <w:tcBorders>
              <w:bottom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F25880" w:rsidRPr="006238FF" w:rsidRDefault="00F25880" w:rsidP="00F25880">
            <w:pPr>
              <w:ind w:left="-108" w:right="-90"/>
              <w:jc w:val="center"/>
              <w:rPr>
                <w:highlight w:val="yellow"/>
              </w:rPr>
            </w:pPr>
            <w:r w:rsidRPr="000831E3">
              <w:rPr>
                <w:cs/>
              </w:rPr>
              <w:t>25</w:t>
            </w:r>
            <w:r w:rsidRPr="000831E3">
              <w:rPr>
                <w:rFonts w:hint="cs"/>
                <w:cs/>
              </w:rPr>
              <w:t>6</w:t>
            </w:r>
            <w:r>
              <w:t>3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F25880" w:rsidRPr="00C04077" w:rsidRDefault="00F25880" w:rsidP="00F25880">
            <w:pPr>
              <w:ind w:left="-108" w:right="-90"/>
              <w:jc w:val="center"/>
            </w:pPr>
            <w:r>
              <w:rPr>
                <w:cs/>
              </w:rPr>
              <w:t>25</w:t>
            </w:r>
            <w:r>
              <w:rPr>
                <w:rFonts w:hint="cs"/>
                <w:cs/>
              </w:rPr>
              <w:t>6</w:t>
            </w:r>
            <w:r>
              <w:t>2</w:t>
            </w:r>
          </w:p>
        </w:tc>
      </w:tr>
      <w:tr w:rsidR="00F25880" w:rsidRPr="00C04077" w:rsidTr="009B2DB8">
        <w:trPr>
          <w:trHeight w:val="414"/>
        </w:trPr>
        <w:tc>
          <w:tcPr>
            <w:tcW w:w="5749" w:type="dxa"/>
            <w:tcBorders>
              <w:top w:val="single" w:sz="4" w:space="0" w:color="auto"/>
              <w:bottom w:val="nil"/>
            </w:tcBorders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ต้นปี</w:t>
            </w:r>
          </w:p>
        </w:tc>
        <w:tc>
          <w:tcPr>
            <w:tcW w:w="2135" w:type="dxa"/>
            <w:tcBorders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676"/>
              <w:jc w:val="right"/>
            </w:pPr>
            <w:r w:rsidRPr="00022E5C">
              <w:t>-</w:t>
            </w:r>
          </w:p>
        </w:tc>
        <w:tc>
          <w:tcPr>
            <w:tcW w:w="2135" w:type="dxa"/>
            <w:tcBorders>
              <w:bottom w:val="nil"/>
            </w:tcBorders>
            <w:vAlign w:val="bottom"/>
          </w:tcPr>
          <w:p w:rsidR="00F25880" w:rsidRPr="005F5241" w:rsidRDefault="00F25880" w:rsidP="00F25880">
            <w:pPr>
              <w:ind w:left="-118" w:right="180"/>
              <w:jc w:val="right"/>
            </w:pPr>
            <w:r w:rsidRPr="005F5241">
              <w:rPr>
                <w:cs/>
              </w:rPr>
              <w:t>2,</w:t>
            </w:r>
            <w:r w:rsidRPr="005F5241">
              <w:rPr>
                <w:rFonts w:hint="cs"/>
                <w:cs/>
              </w:rPr>
              <w:t>193</w:t>
            </w:r>
            <w:r w:rsidRPr="005F5241">
              <w:rPr>
                <w:cs/>
              </w:rPr>
              <w:t>,</w:t>
            </w:r>
            <w:r w:rsidRPr="005F5241">
              <w:rPr>
                <w:rFonts w:hint="cs"/>
                <w:cs/>
              </w:rPr>
              <w:t>648</w:t>
            </w:r>
            <w:r w:rsidRPr="005F5241">
              <w:t>,</w:t>
            </w:r>
            <w:r w:rsidRPr="005F5241">
              <w:rPr>
                <w:rFonts w:hint="cs"/>
                <w:cs/>
              </w:rPr>
              <w:t>568</w:t>
            </w:r>
          </w:p>
        </w:tc>
      </w:tr>
      <w:tr w:rsidR="00F25880" w:rsidRPr="00C04077" w:rsidTr="009B2DB8">
        <w:tc>
          <w:tcPr>
            <w:tcW w:w="5749" w:type="dxa"/>
            <w:tcBorders>
              <w:top w:val="nil"/>
              <w:bottom w:val="nil"/>
            </w:tcBorders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 w:rsidRPr="00C04077">
              <w:rPr>
                <w:cs/>
              </w:rPr>
              <w:t>จ่ายชำระค่าใบอนุญาตให้ใช้คลื่นความถี่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676"/>
              <w:jc w:val="right"/>
            </w:pPr>
            <w:r w:rsidRPr="00022E5C">
              <w:t>-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5F5241" w:rsidRDefault="00F25880" w:rsidP="00F25880">
            <w:pPr>
              <w:ind w:left="-118" w:right="107"/>
              <w:jc w:val="right"/>
            </w:pPr>
            <w:r w:rsidRPr="005F5241">
              <w:t>(545,600,000)</w:t>
            </w:r>
          </w:p>
        </w:tc>
      </w:tr>
      <w:tr w:rsidR="00F25880" w:rsidRPr="00C04077" w:rsidTr="009B2DB8">
        <w:tc>
          <w:tcPr>
            <w:tcW w:w="5749" w:type="dxa"/>
            <w:tcBorders>
              <w:top w:val="nil"/>
              <w:bottom w:val="nil"/>
            </w:tcBorders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ค่าตัดจำหน่ายดอกเบี้ยใบอนุญาตให้ใช้คลื่นความถี่ในระหว่างปี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676"/>
              <w:jc w:val="right"/>
            </w:pPr>
            <w:r w:rsidRPr="00022E5C">
              <w:t>-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5F5241" w:rsidRDefault="00F25880" w:rsidP="00F25880">
            <w:pPr>
              <w:ind w:left="-118" w:right="180"/>
              <w:jc w:val="right"/>
            </w:pPr>
            <w:r w:rsidRPr="005F5241">
              <w:t>7,945,062</w:t>
            </w:r>
          </w:p>
        </w:tc>
      </w:tr>
      <w:tr w:rsidR="00F25880" w:rsidRPr="00C04077" w:rsidTr="009B2DB8">
        <w:tc>
          <w:tcPr>
            <w:tcW w:w="5749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ปรับปรุงสิทธิการใช้คลื่นความถี่จากการได้รับยกเว้น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180"/>
              <w:jc w:val="right"/>
            </w:pP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5F5241" w:rsidRDefault="00F25880" w:rsidP="00F25880">
            <w:pPr>
              <w:ind w:left="-118" w:right="180"/>
              <w:jc w:val="right"/>
            </w:pPr>
          </w:p>
        </w:tc>
      </w:tr>
      <w:tr w:rsidR="00F25880" w:rsidRPr="00C04077" w:rsidTr="009B2DB8">
        <w:tc>
          <w:tcPr>
            <w:tcW w:w="5749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ค่าธรรมเนียมใบอนุญาต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180"/>
              <w:jc w:val="right"/>
            </w:pP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5F5241" w:rsidRDefault="00F25880" w:rsidP="00F25880">
            <w:pPr>
              <w:ind w:left="-118" w:right="180"/>
              <w:jc w:val="right"/>
            </w:pPr>
          </w:p>
        </w:tc>
      </w:tr>
      <w:tr w:rsidR="00F25880" w:rsidRPr="00C04077" w:rsidTr="009B2DB8">
        <w:tc>
          <w:tcPr>
            <w:tcW w:w="5749" w:type="dxa"/>
            <w:tcBorders>
              <w:top w:val="nil"/>
              <w:bottom w:val="nil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หัก</w:t>
            </w:r>
            <w:r w:rsidRPr="009C0079">
              <w:rPr>
                <w:cs/>
              </w:rPr>
              <w:t xml:space="preserve">   มูลค่าอนาคตของจำนวนเงินที่ต้องจ่าย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676"/>
              <w:jc w:val="right"/>
            </w:pPr>
            <w:r w:rsidRPr="00022E5C">
              <w:t>-</w:t>
            </w:r>
          </w:p>
        </w:tc>
        <w:tc>
          <w:tcPr>
            <w:tcW w:w="2135" w:type="dxa"/>
            <w:tcBorders>
              <w:top w:val="nil"/>
              <w:bottom w:val="nil"/>
            </w:tcBorders>
          </w:tcPr>
          <w:p w:rsidR="00F25880" w:rsidRPr="005F5241" w:rsidRDefault="00F25880" w:rsidP="00F25880">
            <w:pPr>
              <w:ind w:left="-118" w:right="107"/>
              <w:jc w:val="right"/>
            </w:pPr>
            <w:r w:rsidRPr="005F5241">
              <w:t>(</w:t>
            </w:r>
            <w:r w:rsidRPr="005F5241">
              <w:rPr>
                <w:cs/>
              </w:rPr>
              <w:t>1</w:t>
            </w:r>
            <w:r w:rsidRPr="005F5241">
              <w:t>,</w:t>
            </w:r>
            <w:r w:rsidRPr="005F5241">
              <w:rPr>
                <w:cs/>
              </w:rPr>
              <w:t>776</w:t>
            </w:r>
            <w:r w:rsidRPr="005F5241">
              <w:t>,</w:t>
            </w:r>
            <w:r w:rsidRPr="005F5241">
              <w:rPr>
                <w:cs/>
              </w:rPr>
              <w:t>400</w:t>
            </w:r>
            <w:r w:rsidRPr="005F5241">
              <w:t>,</w:t>
            </w:r>
            <w:r w:rsidRPr="005F5241">
              <w:rPr>
                <w:cs/>
              </w:rPr>
              <w:t>000</w:t>
            </w:r>
            <w:r w:rsidRPr="005F5241">
              <w:t>)</w:t>
            </w:r>
          </w:p>
        </w:tc>
      </w:tr>
      <w:tr w:rsidR="00F25880" w:rsidRPr="00C04077" w:rsidTr="009B2DB8">
        <w:tc>
          <w:tcPr>
            <w:tcW w:w="5749" w:type="dxa"/>
            <w:tcBorders>
              <w:top w:val="nil"/>
              <w:bottom w:val="single" w:sz="4" w:space="0" w:color="auto"/>
            </w:tcBorders>
          </w:tcPr>
          <w:p w:rsidR="00F25880" w:rsidRPr="009C0079" w:rsidRDefault="00F25880" w:rsidP="00F25880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บวก</w:t>
            </w:r>
            <w:r w:rsidRPr="009C0079">
              <w:rPr>
                <w:cs/>
              </w:rPr>
              <w:t xml:space="preserve">  ดอกเบี้ยจ่ายรอตัดบัญชี</w:t>
            </w:r>
          </w:p>
        </w:tc>
        <w:tc>
          <w:tcPr>
            <w:tcW w:w="2135" w:type="dxa"/>
            <w:tcBorders>
              <w:top w:val="nil"/>
              <w:bottom w:val="nil"/>
            </w:tcBorders>
            <w:vAlign w:val="bottom"/>
          </w:tcPr>
          <w:p w:rsidR="00F25880" w:rsidRPr="00022E5C" w:rsidRDefault="00F25880" w:rsidP="00F25880">
            <w:pPr>
              <w:ind w:left="-118" w:right="676"/>
              <w:jc w:val="right"/>
            </w:pPr>
            <w:r w:rsidRPr="00022E5C">
              <w:t>-</w:t>
            </w:r>
          </w:p>
        </w:tc>
        <w:tc>
          <w:tcPr>
            <w:tcW w:w="2135" w:type="dxa"/>
            <w:tcBorders>
              <w:top w:val="nil"/>
              <w:bottom w:val="nil"/>
            </w:tcBorders>
          </w:tcPr>
          <w:p w:rsidR="00F25880" w:rsidRPr="005F5241" w:rsidRDefault="00F25880" w:rsidP="00F25880">
            <w:pPr>
              <w:ind w:left="-118" w:right="180"/>
              <w:jc w:val="right"/>
              <w:rPr>
                <w:cs/>
              </w:rPr>
            </w:pPr>
            <w:r w:rsidRPr="005F5241">
              <w:t>120,406,370</w:t>
            </w:r>
          </w:p>
        </w:tc>
      </w:tr>
      <w:tr w:rsidR="00F25880" w:rsidRPr="00C04077" w:rsidTr="009B2DB8"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</w:tcPr>
          <w:p w:rsidR="00F25880" w:rsidRPr="00C04077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ปลายปี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5880" w:rsidRPr="00022E5C" w:rsidRDefault="00F25880" w:rsidP="00F25880">
            <w:pPr>
              <w:ind w:left="-118" w:right="676"/>
              <w:jc w:val="right"/>
              <w:rPr>
                <w:cs/>
              </w:rPr>
            </w:pPr>
            <w:r w:rsidRPr="00022E5C">
              <w:t>-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5880" w:rsidRPr="005F5241" w:rsidRDefault="00F25880" w:rsidP="00F25880">
            <w:pPr>
              <w:ind w:left="-118" w:right="676"/>
              <w:jc w:val="right"/>
            </w:pPr>
            <w:r w:rsidRPr="005F5241">
              <w:t>-</w:t>
            </w:r>
          </w:p>
        </w:tc>
      </w:tr>
    </w:tbl>
    <w:p w:rsidR="00F25880" w:rsidRPr="00C04077" w:rsidRDefault="00F25880" w:rsidP="00F25880">
      <w:pPr>
        <w:pStyle w:val="BodyText2"/>
        <w:spacing w:line="192" w:lineRule="auto"/>
        <w:ind w:right="-432"/>
        <w:jc w:val="center"/>
        <w:rPr>
          <w:b/>
          <w:bCs/>
          <w:sz w:val="20"/>
          <w:szCs w:val="20"/>
        </w:rPr>
      </w:pPr>
    </w:p>
    <w:p w:rsidR="00F25880" w:rsidRPr="001735AF" w:rsidRDefault="00F25880" w:rsidP="009B2DB8">
      <w:pPr>
        <w:ind w:left="284" w:right="104" w:firstLine="425"/>
        <w:jc w:val="thaiDistribute"/>
      </w:pPr>
      <w:r w:rsidRPr="00C04077">
        <w:rPr>
          <w:cs/>
        </w:rPr>
        <w:t>สิทธิการใช้คลื่นความถี่ค้างจ่ายเป็นค่าธรรมเนียมใบอนุญาตให้ใช้คลื่นความถี่ มีกำหนดชำระเ</w:t>
      </w:r>
      <w:r>
        <w:rPr>
          <w:cs/>
        </w:rPr>
        <w:t>ป็นรายปี ซ</w:t>
      </w:r>
      <w:r>
        <w:rPr>
          <w:rFonts w:hint="cs"/>
          <w:cs/>
        </w:rPr>
        <w:t xml:space="preserve">ึ่งบริษัทย่อยของบริษัทได้ชำระครบถ้วนแล้วเมื่อวันที่ </w:t>
      </w:r>
      <w:r>
        <w:t xml:space="preserve">1 </w:t>
      </w:r>
      <w:r>
        <w:rPr>
          <w:rFonts w:hint="cs"/>
          <w:cs/>
        </w:rPr>
        <w:t xml:space="preserve">ตุลาคม </w:t>
      </w:r>
      <w:r w:rsidRPr="00A72D96">
        <w:t>2562</w:t>
      </w:r>
      <w:r w:rsidRPr="00A72D96">
        <w:rPr>
          <w:cs/>
        </w:rPr>
        <w:t xml:space="preserve"> (ดูหมายเหตุ 1</w:t>
      </w:r>
      <w:r>
        <w:rPr>
          <w:rFonts w:hint="cs"/>
          <w:cs/>
        </w:rPr>
        <w:t>8</w:t>
      </w:r>
      <w:r w:rsidRPr="00A72D96">
        <w:rPr>
          <w:cs/>
        </w:rPr>
        <w:t>)</w:t>
      </w:r>
    </w:p>
    <w:p w:rsidR="00F25880" w:rsidRPr="00A72D96" w:rsidRDefault="00F25880" w:rsidP="00F25880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2"/>
          <w:szCs w:val="12"/>
        </w:rPr>
      </w:pPr>
    </w:p>
    <w:p w:rsidR="00F25880" w:rsidRDefault="00F25880" w:rsidP="00452A44">
      <w:pPr>
        <w:numPr>
          <w:ilvl w:val="0"/>
          <w:numId w:val="13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rFonts w:ascii="Angsana New" w:hAnsi="Angsana New"/>
          <w:b/>
          <w:bCs/>
        </w:rPr>
      </w:pPr>
      <w:r w:rsidRPr="00AD76A1">
        <w:rPr>
          <w:rFonts w:hint="cs"/>
          <w:b/>
          <w:bCs/>
          <w:cs/>
        </w:rPr>
        <w:t>หุ้นกู้</w:t>
      </w:r>
    </w:p>
    <w:p w:rsidR="00F25880" w:rsidRDefault="00F25880" w:rsidP="009B2DB8">
      <w:pPr>
        <w:tabs>
          <w:tab w:val="left" w:pos="284"/>
          <w:tab w:val="left" w:pos="900"/>
          <w:tab w:val="left" w:pos="1440"/>
        </w:tabs>
        <w:spacing w:line="228" w:lineRule="auto"/>
        <w:ind w:left="284" w:right="104" w:firstLine="425"/>
        <w:contextualSpacing/>
        <w:jc w:val="thaiDistribute"/>
        <w:rPr>
          <w:rFonts w:ascii="Angsana New" w:hAnsi="Angsana New"/>
          <w:spacing w:val="4"/>
          <w:sz w:val="22"/>
          <w:szCs w:val="22"/>
        </w:rPr>
      </w:pPr>
      <w:r w:rsidRPr="00072742">
        <w:rPr>
          <w:rFonts w:ascii="Angsana New" w:hAnsi="Angsana New" w:hint="cs"/>
          <w:spacing w:val="4"/>
          <w:cs/>
        </w:rPr>
        <w:t>เมื่อวันที่ 31 พฤษภาคม 2560 บริษั</w:t>
      </w:r>
      <w:r>
        <w:rPr>
          <w:rFonts w:ascii="Angsana New" w:hAnsi="Angsana New" w:hint="cs"/>
          <w:spacing w:val="4"/>
          <w:cs/>
        </w:rPr>
        <w:t xml:space="preserve">ทได้ออกหุ้นกู้ </w:t>
      </w:r>
      <w:r w:rsidRPr="00072742">
        <w:rPr>
          <w:rFonts w:ascii="Angsana New" w:hAnsi="Angsana New" w:hint="cs"/>
          <w:spacing w:val="4"/>
          <w:cs/>
        </w:rPr>
        <w:t>ตามมติที่ประชุมสามัญผู้ถือหุ้นของบริษัทเมื่อวันที่</w:t>
      </w:r>
      <w:r>
        <w:rPr>
          <w:rFonts w:ascii="Angsana New" w:hAnsi="Angsana New" w:hint="cs"/>
          <w:spacing w:val="4"/>
          <w:cs/>
        </w:rPr>
        <w:t xml:space="preserve">    </w:t>
      </w:r>
      <w:r w:rsidR="009B2DB8">
        <w:rPr>
          <w:rFonts w:ascii="Angsana New" w:hAnsi="Angsana New" w:hint="cs"/>
          <w:spacing w:val="4"/>
          <w:cs/>
        </w:rPr>
        <w:t xml:space="preserve">  </w:t>
      </w:r>
      <w:r>
        <w:rPr>
          <w:rFonts w:ascii="Angsana New" w:hAnsi="Angsana New" w:hint="cs"/>
          <w:spacing w:val="4"/>
          <w:cs/>
        </w:rPr>
        <w:t xml:space="preserve">   </w:t>
      </w:r>
      <w:r w:rsidR="009B2DB8">
        <w:rPr>
          <w:rFonts w:ascii="Angsana New" w:hAnsi="Angsana New" w:hint="cs"/>
          <w:spacing w:val="4"/>
          <w:cs/>
        </w:rPr>
        <w:t xml:space="preserve">   </w:t>
      </w:r>
      <w:r>
        <w:rPr>
          <w:rFonts w:ascii="Angsana New" w:hAnsi="Angsana New" w:hint="cs"/>
          <w:spacing w:val="4"/>
          <w:cs/>
        </w:rPr>
        <w:t xml:space="preserve"> </w:t>
      </w:r>
      <w:r w:rsidRPr="00072742">
        <w:rPr>
          <w:rFonts w:ascii="Angsana New" w:hAnsi="Angsana New" w:hint="cs"/>
          <w:spacing w:val="4"/>
          <w:cs/>
        </w:rPr>
        <w:t xml:space="preserve"> 27 เมษายน 2560 โดยมีรายละเอียดดังนี้</w:t>
      </w:r>
      <w:r w:rsidRPr="00F91C26">
        <w:rPr>
          <w:rFonts w:ascii="Angsana New" w:hAnsi="Angsana New" w:hint="cs"/>
          <w:spacing w:val="4"/>
          <w:cs/>
        </w:rPr>
        <w:tab/>
      </w:r>
    </w:p>
    <w:p w:rsidR="00F25880" w:rsidRPr="008B7BEE" w:rsidRDefault="00F25880" w:rsidP="00F25880">
      <w:pPr>
        <w:tabs>
          <w:tab w:val="left" w:pos="284"/>
          <w:tab w:val="left" w:pos="900"/>
          <w:tab w:val="left" w:pos="1440"/>
        </w:tabs>
        <w:spacing w:line="228" w:lineRule="auto"/>
        <w:ind w:left="284" w:right="-337" w:firstLine="425"/>
        <w:contextualSpacing/>
        <w:jc w:val="thaiDistribute"/>
        <w:rPr>
          <w:rFonts w:ascii="Angsana New" w:hAnsi="Angsana New"/>
          <w:spacing w:val="4"/>
          <w:sz w:val="10"/>
          <w:szCs w:val="10"/>
        </w:rPr>
      </w:pPr>
    </w:p>
    <w:tbl>
      <w:tblPr>
        <w:tblW w:w="100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67"/>
        <w:gridCol w:w="2226"/>
        <w:gridCol w:w="2226"/>
      </w:tblGrid>
      <w:tr w:rsidR="00F25880" w:rsidRPr="008B5448" w:rsidTr="009B2DB8">
        <w:trPr>
          <w:trHeight w:val="603"/>
        </w:trPr>
        <w:tc>
          <w:tcPr>
            <w:tcW w:w="5567" w:type="dxa"/>
            <w:vAlign w:val="center"/>
          </w:tcPr>
          <w:p w:rsidR="00F25880" w:rsidRPr="008B5448" w:rsidRDefault="00F25880" w:rsidP="00F25880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226" w:type="dxa"/>
            <w:vAlign w:val="center"/>
          </w:tcPr>
          <w:p w:rsidR="00F25880" w:rsidRPr="008B5448" w:rsidRDefault="00F25880" w:rsidP="00F25880">
            <w:pPr>
              <w:ind w:left="-112" w:right="-99"/>
              <w:jc w:val="center"/>
              <w:rPr>
                <w:cs/>
              </w:rPr>
            </w:pPr>
            <w:r w:rsidRPr="008B5448">
              <w:rPr>
                <w:cs/>
              </w:rPr>
              <w:t>จำนวนหน่วย (หน่วย)</w:t>
            </w:r>
          </w:p>
        </w:tc>
        <w:tc>
          <w:tcPr>
            <w:tcW w:w="2226" w:type="dxa"/>
            <w:vAlign w:val="center"/>
          </w:tcPr>
          <w:p w:rsidR="00F25880" w:rsidRPr="008B5448" w:rsidRDefault="00F25880" w:rsidP="00F25880">
            <w:pPr>
              <w:ind w:left="-131" w:right="-122"/>
              <w:jc w:val="center"/>
            </w:pPr>
            <w:r w:rsidRPr="008B5448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 xml:space="preserve">หุ้นกู้ </w:t>
            </w:r>
            <w:r w:rsidRPr="008B5448">
              <w:rPr>
                <w:cs/>
              </w:rPr>
              <w:t>(บาท)</w:t>
            </w:r>
          </w:p>
        </w:tc>
      </w:tr>
      <w:tr w:rsidR="00F25880" w:rsidRPr="008B5448" w:rsidTr="009B2DB8">
        <w:trPr>
          <w:trHeight w:val="495"/>
        </w:trPr>
        <w:tc>
          <w:tcPr>
            <w:tcW w:w="5567" w:type="dxa"/>
            <w:vAlign w:val="bottom"/>
          </w:tcPr>
          <w:p w:rsidR="00F25880" w:rsidRPr="008B5448" w:rsidRDefault="00F25880" w:rsidP="00F25880">
            <w:pPr>
              <w:ind w:right="-108"/>
              <w:rPr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ครั้งที่ </w:t>
            </w:r>
            <w:r w:rsidRPr="008B5448">
              <w:t>1/2560</w:t>
            </w:r>
            <w:r w:rsidRPr="008B5448">
              <w:rPr>
                <w:rFonts w:hint="cs"/>
                <w:cs/>
              </w:rPr>
              <w:t xml:space="preserve"> มูลค่าที่ตราไว้หน่วยละ </w:t>
            </w:r>
            <w:r w:rsidRPr="008B5448">
              <w:t xml:space="preserve">1,000 </w:t>
            </w:r>
            <w:r w:rsidRPr="008B5448">
              <w:rPr>
                <w:rFonts w:hint="cs"/>
                <w:cs/>
              </w:rPr>
              <w:t>บาท</w:t>
            </w:r>
          </w:p>
        </w:tc>
        <w:tc>
          <w:tcPr>
            <w:tcW w:w="2226" w:type="dxa"/>
            <w:vAlign w:val="center"/>
          </w:tcPr>
          <w:p w:rsidR="00F25880" w:rsidRPr="008B5448" w:rsidRDefault="00F25880" w:rsidP="00F25880">
            <w:pPr>
              <w:ind w:left="-5" w:right="-3" w:firstLine="5"/>
              <w:jc w:val="center"/>
            </w:pPr>
            <w:r>
              <w:rPr>
                <w:rFonts w:hint="cs"/>
                <w:cs/>
              </w:rPr>
              <w:t xml:space="preserve">  </w:t>
            </w:r>
            <w:r w:rsidRPr="008B5448">
              <w:rPr>
                <w:cs/>
              </w:rPr>
              <w:t>3</w:t>
            </w:r>
            <w:r w:rsidRPr="008B5448">
              <w:t>,000,000</w:t>
            </w:r>
          </w:p>
        </w:tc>
        <w:tc>
          <w:tcPr>
            <w:tcW w:w="2226" w:type="dxa"/>
            <w:vAlign w:val="center"/>
          </w:tcPr>
          <w:p w:rsidR="00F25880" w:rsidRPr="008B5448" w:rsidRDefault="00F25880" w:rsidP="00F25880">
            <w:pPr>
              <w:ind w:right="60"/>
              <w:jc w:val="center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</w:tr>
      <w:tr w:rsidR="00F25880" w:rsidRPr="008B5448" w:rsidTr="009B2DB8">
        <w:tc>
          <w:tcPr>
            <w:tcW w:w="5567" w:type="dxa"/>
          </w:tcPr>
          <w:p w:rsidR="00F25880" w:rsidRPr="008B5448" w:rsidRDefault="00F25880" w:rsidP="00F25880">
            <w:pPr>
              <w:ind w:right="-256"/>
            </w:pPr>
            <w:r w:rsidRPr="008B5448"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4452" w:type="dxa"/>
            <w:gridSpan w:val="2"/>
          </w:tcPr>
          <w:p w:rsidR="00F25880" w:rsidRPr="008B5448" w:rsidRDefault="00F25880" w:rsidP="00F25880">
            <w:pPr>
              <w:ind w:right="-169"/>
              <w:rPr>
                <w:cs/>
              </w:rPr>
            </w:pPr>
            <w:r w:rsidRPr="008B5448">
              <w:rPr>
                <w:rFonts w:ascii="Angsana New" w:hAnsi="Angsana New" w:hint="cs"/>
                <w:spacing w:val="4"/>
                <w:cs/>
              </w:rPr>
              <w:t xml:space="preserve">หุ้นกู้ชนิดระบุชื่อผู้ถือ </w:t>
            </w:r>
            <w:r w:rsidRPr="008B5448">
              <w:rPr>
                <w:rFonts w:hint="cs"/>
                <w:cs/>
              </w:rPr>
              <w:t>ประเภทไม่ด้อยสิทธิ                     ไม่มีหลักประกัน และไม่มีผู้แทนผู้ถือหุ้นกู้</w:t>
            </w:r>
          </w:p>
        </w:tc>
      </w:tr>
      <w:tr w:rsidR="00F25880" w:rsidRPr="008B5448" w:rsidTr="009B2DB8">
        <w:trPr>
          <w:trHeight w:val="525"/>
        </w:trPr>
        <w:tc>
          <w:tcPr>
            <w:tcW w:w="5567" w:type="dxa"/>
            <w:vAlign w:val="bottom"/>
          </w:tcPr>
          <w:p w:rsidR="00F25880" w:rsidRPr="008B5448" w:rsidRDefault="00F25880" w:rsidP="00F25880">
            <w:pPr>
              <w:ind w:right="-256"/>
            </w:pPr>
            <w:r w:rsidRPr="008B5448"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4452" w:type="dxa"/>
            <w:gridSpan w:val="2"/>
            <w:vAlign w:val="bottom"/>
          </w:tcPr>
          <w:p w:rsidR="00F25880" w:rsidRPr="008B5448" w:rsidRDefault="00F25880" w:rsidP="00F25880">
            <w:pPr>
              <w:ind w:left="-112" w:right="-80"/>
              <w:jc w:val="center"/>
            </w:pPr>
            <w:r w:rsidRPr="008B5448">
              <w:t>5</w:t>
            </w:r>
          </w:p>
        </w:tc>
      </w:tr>
      <w:tr w:rsidR="00F25880" w:rsidRPr="008B5448" w:rsidTr="009B2DB8">
        <w:trPr>
          <w:trHeight w:val="517"/>
        </w:trPr>
        <w:tc>
          <w:tcPr>
            <w:tcW w:w="5567" w:type="dxa"/>
            <w:vAlign w:val="center"/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4452" w:type="dxa"/>
            <w:gridSpan w:val="2"/>
            <w:vAlign w:val="center"/>
          </w:tcPr>
          <w:p w:rsidR="00F25880" w:rsidRPr="008B5448" w:rsidRDefault="00F25880" w:rsidP="00F25880">
            <w:pPr>
              <w:ind w:left="-112" w:right="-80"/>
              <w:jc w:val="center"/>
            </w:pPr>
            <w:r w:rsidRPr="008B5448">
              <w:t>3.14</w:t>
            </w:r>
          </w:p>
        </w:tc>
      </w:tr>
      <w:tr w:rsidR="00F25880" w:rsidRPr="008B5448" w:rsidTr="009B2DB8">
        <w:tc>
          <w:tcPr>
            <w:tcW w:w="5567" w:type="dxa"/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งวดการจ่ายดอกเบี้ย</w:t>
            </w:r>
          </w:p>
        </w:tc>
        <w:tc>
          <w:tcPr>
            <w:tcW w:w="4452" w:type="dxa"/>
            <w:gridSpan w:val="2"/>
          </w:tcPr>
          <w:p w:rsidR="00F25880" w:rsidRPr="008B5448" w:rsidRDefault="00F25880" w:rsidP="00F25880">
            <w:pPr>
              <w:ind w:right="-38"/>
              <w:rPr>
                <w:cs/>
              </w:rPr>
            </w:pPr>
            <w:r w:rsidRPr="008B5448">
              <w:rPr>
                <w:rFonts w:hint="cs"/>
                <w:cs/>
              </w:rPr>
              <w:t xml:space="preserve">ปีละ </w:t>
            </w:r>
            <w:r w:rsidRPr="008B5448">
              <w:t xml:space="preserve">2 </w:t>
            </w:r>
            <w:r w:rsidRPr="008B5448">
              <w:rPr>
                <w:rFonts w:hint="cs"/>
                <w:cs/>
              </w:rPr>
              <w:t xml:space="preserve">ครั้ง ทุกวันที่ </w:t>
            </w: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และวันที่ </w:t>
            </w:r>
            <w:r w:rsidRPr="008B5448">
              <w:t xml:space="preserve">                30 </w:t>
            </w:r>
            <w:r w:rsidRPr="008B5448"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F25880" w:rsidRPr="008B5448" w:rsidTr="009B2DB8">
        <w:tc>
          <w:tcPr>
            <w:tcW w:w="5567" w:type="dxa"/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4452" w:type="dxa"/>
            <w:gridSpan w:val="2"/>
          </w:tcPr>
          <w:p w:rsidR="00F25880" w:rsidRPr="008B5448" w:rsidRDefault="00F25880" w:rsidP="00F25880">
            <w:pPr>
              <w:ind w:right="-38"/>
            </w:pP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</w:t>
            </w:r>
            <w:r w:rsidRPr="008B5448">
              <w:t>2565</w:t>
            </w:r>
          </w:p>
        </w:tc>
      </w:tr>
    </w:tbl>
    <w:p w:rsidR="00F25880" w:rsidRDefault="00F25880" w:rsidP="00F25880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Default="00F25880" w:rsidP="00F25880">
      <w:pPr>
        <w:ind w:right="-124"/>
        <w:rPr>
          <w:sz w:val="6"/>
          <w:szCs w:val="6"/>
        </w:rPr>
      </w:pPr>
    </w:p>
    <w:p w:rsidR="00F25880" w:rsidRPr="00DB5552" w:rsidRDefault="00F25880" w:rsidP="009B2DB8">
      <w:pPr>
        <w:ind w:left="756" w:right="118" w:hanging="126"/>
        <w:jc w:val="right"/>
      </w:pPr>
      <w:r w:rsidRPr="008B5448">
        <w:rPr>
          <w:cs/>
        </w:rPr>
        <w:lastRenderedPageBreak/>
        <w:t xml:space="preserve">หน่วย </w:t>
      </w:r>
      <w:r w:rsidRPr="008B5448">
        <w:t xml:space="preserve">: </w:t>
      </w:r>
      <w:r w:rsidRPr="008B5448">
        <w:rPr>
          <w:cs/>
        </w:rPr>
        <w:t>บาท</w:t>
      </w:r>
    </w:p>
    <w:tbl>
      <w:tblPr>
        <w:tblW w:w="100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6"/>
        <w:gridCol w:w="2694"/>
        <w:gridCol w:w="2695"/>
      </w:tblGrid>
      <w:tr w:rsidR="00F25880" w:rsidRPr="008B5448" w:rsidTr="009B2DB8">
        <w:tc>
          <w:tcPr>
            <w:tcW w:w="4616" w:type="dxa"/>
            <w:vMerge w:val="restart"/>
            <w:vAlign w:val="center"/>
          </w:tcPr>
          <w:p w:rsidR="00F25880" w:rsidRPr="008B5448" w:rsidRDefault="00F25880" w:rsidP="00F25880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389" w:type="dxa"/>
            <w:gridSpan w:val="2"/>
            <w:vAlign w:val="center"/>
          </w:tcPr>
          <w:p w:rsidR="00F25880" w:rsidRPr="008B5448" w:rsidRDefault="00F25880" w:rsidP="00F25880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F25880" w:rsidRPr="008B5448" w:rsidTr="009B2DB8">
        <w:tc>
          <w:tcPr>
            <w:tcW w:w="4616" w:type="dxa"/>
            <w:vMerge/>
            <w:tcBorders>
              <w:bottom w:val="single" w:sz="4" w:space="0" w:color="auto"/>
            </w:tcBorders>
          </w:tcPr>
          <w:p w:rsidR="00F25880" w:rsidRPr="008B5448" w:rsidRDefault="00F25880" w:rsidP="00F25880">
            <w:pPr>
              <w:ind w:right="-256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25880" w:rsidRPr="001971CB" w:rsidRDefault="00F25880" w:rsidP="00F25880">
            <w:pPr>
              <w:pStyle w:val="BodyText2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1971CB">
              <w:rPr>
                <w:cs/>
              </w:rPr>
              <w:t>256</w:t>
            </w:r>
            <w:r>
              <w:t>3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F25880" w:rsidRPr="001971CB" w:rsidRDefault="00F25880" w:rsidP="00F25880">
            <w:pPr>
              <w:pStyle w:val="BodyText2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1971CB">
              <w:rPr>
                <w:cs/>
              </w:rPr>
              <w:t>256</w:t>
            </w:r>
            <w:r w:rsidRPr="001971CB">
              <w:t>2</w:t>
            </w:r>
          </w:p>
        </w:tc>
      </w:tr>
      <w:tr w:rsidR="00F25880" w:rsidRPr="008B5448" w:rsidTr="009B2DB8">
        <w:tc>
          <w:tcPr>
            <w:tcW w:w="4616" w:type="dxa"/>
            <w:tcBorders>
              <w:bottom w:val="nil"/>
            </w:tcBorders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F25880" w:rsidRPr="009561FC" w:rsidRDefault="00F25880" w:rsidP="00F25880">
            <w:pPr>
              <w:ind w:right="214"/>
              <w:jc w:val="right"/>
            </w:pPr>
            <w:r w:rsidRPr="009561FC">
              <w:rPr>
                <w:cs/>
              </w:rPr>
              <w:t>3</w:t>
            </w:r>
            <w:r w:rsidRPr="009561FC">
              <w:t>,000,000,000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F25880" w:rsidRPr="001971CB" w:rsidRDefault="00F25880" w:rsidP="00F25880">
            <w:pPr>
              <w:ind w:right="214"/>
              <w:jc w:val="right"/>
            </w:pPr>
            <w:r w:rsidRPr="001971CB">
              <w:rPr>
                <w:cs/>
              </w:rPr>
              <w:t>3</w:t>
            </w:r>
            <w:r w:rsidRPr="001971CB">
              <w:t>,000,000,000</w:t>
            </w:r>
          </w:p>
        </w:tc>
      </w:tr>
      <w:tr w:rsidR="00F25880" w:rsidRPr="008B5448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u w:val="single"/>
                <w:cs/>
              </w:rPr>
              <w:t>หัก</w:t>
            </w:r>
            <w:r w:rsidRPr="008B5448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:rsidR="00F25880" w:rsidRPr="009561FC" w:rsidRDefault="00F25880" w:rsidP="00F25880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>
              <w:rPr>
                <w:rFonts w:hint="cs"/>
                <w:cs/>
              </w:rPr>
              <w:t>(1</w:t>
            </w:r>
            <w:r>
              <w:t>,677,954</w:t>
            </w:r>
            <w:r w:rsidRPr="009561FC">
              <w:t>)</w:t>
            </w:r>
          </w:p>
        </w:tc>
        <w:tc>
          <w:tcPr>
            <w:tcW w:w="2695" w:type="dxa"/>
            <w:tcBorders>
              <w:top w:val="single" w:sz="4" w:space="0" w:color="auto"/>
              <w:bottom w:val="nil"/>
            </w:tcBorders>
          </w:tcPr>
          <w:p w:rsidR="00F25880" w:rsidRPr="001971CB" w:rsidRDefault="00F25880" w:rsidP="00F25880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 w:rsidRPr="001971CB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2</w:t>
            </w:r>
            <w:r>
              <w:t>,372,280</w:t>
            </w:r>
            <w:r w:rsidRPr="001971CB">
              <w:t>)</w:t>
            </w:r>
          </w:p>
        </w:tc>
      </w:tr>
      <w:tr w:rsidR="00F25880" w:rsidRPr="008B5448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8B5448" w:rsidRDefault="00F25880" w:rsidP="00F25880">
            <w:pPr>
              <w:ind w:left="336" w:right="-256"/>
              <w:rPr>
                <w:cs/>
              </w:rPr>
            </w:pPr>
            <w:r w:rsidRPr="008B544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F25880" w:rsidRPr="009561FC" w:rsidRDefault="00F25880" w:rsidP="00F25880">
            <w:pPr>
              <w:ind w:right="214"/>
              <w:jc w:val="right"/>
            </w:pPr>
            <w:r w:rsidRPr="009561FC">
              <w:t>694,326</w:t>
            </w:r>
          </w:p>
        </w:tc>
        <w:tc>
          <w:tcPr>
            <w:tcW w:w="2695" w:type="dxa"/>
            <w:tcBorders>
              <w:top w:val="nil"/>
              <w:bottom w:val="single" w:sz="4" w:space="0" w:color="auto"/>
            </w:tcBorders>
          </w:tcPr>
          <w:p w:rsidR="00F25880" w:rsidRPr="001971CB" w:rsidRDefault="00F25880" w:rsidP="00F25880">
            <w:pPr>
              <w:ind w:right="214"/>
              <w:jc w:val="right"/>
            </w:pPr>
            <w:r w:rsidRPr="001971CB">
              <w:t>694,326</w:t>
            </w:r>
          </w:p>
        </w:tc>
      </w:tr>
      <w:tr w:rsidR="00F25880" w:rsidRPr="008B5448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ค่าใช้จ่ายในการออกหุ้นกู้รอตัดบัญชี -</w:t>
            </w:r>
            <w:r w:rsidRPr="008B5448">
              <w:t xml:space="preserve"> </w:t>
            </w:r>
            <w:r w:rsidRPr="008B5448">
              <w:rPr>
                <w:rFonts w:hint="cs"/>
                <w:cs/>
              </w:rPr>
              <w:t>สุทธิ</w:t>
            </w:r>
          </w:p>
        </w:tc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:rsidR="00F25880" w:rsidRPr="009561FC" w:rsidRDefault="00F25880" w:rsidP="00F25880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 w:rsidRPr="009561FC">
              <w:rPr>
                <w:rFonts w:hint="cs"/>
                <w:cs/>
              </w:rPr>
              <w:t>(</w:t>
            </w:r>
            <w:r>
              <w:t>983,628</w:t>
            </w:r>
            <w:r w:rsidRPr="009561FC">
              <w:t>)</w:t>
            </w:r>
          </w:p>
        </w:tc>
        <w:tc>
          <w:tcPr>
            <w:tcW w:w="2695" w:type="dxa"/>
            <w:tcBorders>
              <w:top w:val="single" w:sz="4" w:space="0" w:color="auto"/>
              <w:bottom w:val="nil"/>
            </w:tcBorders>
          </w:tcPr>
          <w:p w:rsidR="00F25880" w:rsidRPr="001971CB" w:rsidRDefault="00F25880" w:rsidP="00F25880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 w:rsidRPr="001971CB">
              <w:rPr>
                <w:rFonts w:hint="cs"/>
                <w:cs/>
              </w:rPr>
              <w:t>(</w:t>
            </w:r>
            <w:r>
              <w:t>1,677,954</w:t>
            </w:r>
            <w:r w:rsidRPr="001971CB">
              <w:t>)</w:t>
            </w:r>
          </w:p>
        </w:tc>
      </w:tr>
      <w:tr w:rsidR="00F25880" w:rsidRPr="008B5448" w:rsidTr="009B2DB8">
        <w:tc>
          <w:tcPr>
            <w:tcW w:w="4616" w:type="dxa"/>
            <w:tcBorders>
              <w:top w:val="single" w:sz="4" w:space="0" w:color="auto"/>
            </w:tcBorders>
          </w:tcPr>
          <w:p w:rsidR="00F25880" w:rsidRPr="008B5448" w:rsidRDefault="00F25880" w:rsidP="00F25880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</w:t>
            </w:r>
            <w:r>
              <w:rPr>
                <w:rFonts w:hint="cs"/>
                <w:cs/>
              </w:rPr>
              <w:t>-</w:t>
            </w:r>
            <w:r w:rsidRPr="008B5448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694" w:type="dxa"/>
            <w:vAlign w:val="center"/>
          </w:tcPr>
          <w:p w:rsidR="00F25880" w:rsidRPr="009561FC" w:rsidRDefault="00F25880" w:rsidP="00F25880">
            <w:pPr>
              <w:ind w:right="214"/>
              <w:jc w:val="right"/>
            </w:pPr>
            <w:r>
              <w:t>2,999,016,372</w:t>
            </w:r>
          </w:p>
        </w:tc>
        <w:tc>
          <w:tcPr>
            <w:tcW w:w="2695" w:type="dxa"/>
            <w:vAlign w:val="center"/>
          </w:tcPr>
          <w:p w:rsidR="00F25880" w:rsidRPr="001971CB" w:rsidRDefault="00F25880" w:rsidP="00F25880">
            <w:pPr>
              <w:ind w:right="214"/>
              <w:jc w:val="right"/>
            </w:pPr>
            <w:r>
              <w:t>2,998,322,046</w:t>
            </w:r>
          </w:p>
        </w:tc>
      </w:tr>
    </w:tbl>
    <w:p w:rsidR="00F25880" w:rsidRDefault="00F25880" w:rsidP="00F25880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F25880" w:rsidRPr="00E37866" w:rsidRDefault="00F25880" w:rsidP="00F25880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F25880" w:rsidRPr="00C04077" w:rsidRDefault="00F25880" w:rsidP="00452A44">
      <w:pPr>
        <w:numPr>
          <w:ilvl w:val="0"/>
          <w:numId w:val="13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สำรองผลประโยชน์ระยะยาวของพนักงาน</w:t>
      </w:r>
    </w:p>
    <w:p w:rsidR="00F25880" w:rsidRPr="00C04077" w:rsidRDefault="00F25880" w:rsidP="009B2DB8">
      <w:pPr>
        <w:ind w:left="756" w:right="118" w:hanging="126"/>
        <w:jc w:val="right"/>
        <w:rPr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100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6"/>
        <w:gridCol w:w="1347"/>
        <w:gridCol w:w="1347"/>
        <w:gridCol w:w="1347"/>
        <w:gridCol w:w="1348"/>
      </w:tblGrid>
      <w:tr w:rsidR="00F25880" w:rsidRPr="00C04077" w:rsidTr="009B2DB8">
        <w:tc>
          <w:tcPr>
            <w:tcW w:w="4616" w:type="dxa"/>
            <w:vMerge w:val="restart"/>
            <w:vAlign w:val="center"/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694" w:type="dxa"/>
            <w:gridSpan w:val="2"/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880" w:rsidRPr="00C04077" w:rsidTr="009B2DB8">
        <w:tc>
          <w:tcPr>
            <w:tcW w:w="4616" w:type="dxa"/>
            <w:vMerge/>
            <w:tcBorders>
              <w:bottom w:val="single" w:sz="4" w:space="0" w:color="auto"/>
            </w:tcBorders>
          </w:tcPr>
          <w:p w:rsidR="00F25880" w:rsidRPr="00AA36CE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 w:rsidRPr="00042F3D">
              <w:rPr>
                <w:sz w:val="30"/>
                <w:szCs w:val="30"/>
              </w:rPr>
              <w:t>3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 w:rsidRPr="00042F3D">
              <w:rPr>
                <w:sz w:val="30"/>
                <w:szCs w:val="30"/>
              </w:rPr>
              <w:t>2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 w:rsidRPr="00042F3D">
              <w:rPr>
                <w:sz w:val="30"/>
                <w:szCs w:val="30"/>
              </w:rPr>
              <w:t>3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 w:rsidRPr="00042F3D">
              <w:rPr>
                <w:sz w:val="30"/>
                <w:szCs w:val="30"/>
              </w:rPr>
              <w:t>2</w:t>
            </w:r>
          </w:p>
        </w:tc>
      </w:tr>
      <w:tr w:rsidR="00F25880" w:rsidRPr="00C04077" w:rsidTr="009B2DB8">
        <w:tc>
          <w:tcPr>
            <w:tcW w:w="4616" w:type="dxa"/>
            <w:tcBorders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47" w:type="dxa"/>
            <w:tcBorders>
              <w:bottom w:val="nil"/>
            </w:tcBorders>
          </w:tcPr>
          <w:p w:rsidR="00F25880" w:rsidRPr="00AA36CE" w:rsidRDefault="00F25880" w:rsidP="00F25880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 w:rsidR="00F25880" w:rsidRPr="00AA36CE" w:rsidRDefault="00F25880" w:rsidP="00F25880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 w:rsidR="00F25880" w:rsidRPr="00AA36CE" w:rsidRDefault="00F25880" w:rsidP="00F25880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F25880" w:rsidRPr="00AA36CE" w:rsidRDefault="00F25880" w:rsidP="00F25880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ยอดคงเหลือยกมาต้นปี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5880" w:rsidRPr="00627DD6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629,749,003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center"/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616,209,189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center"/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100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335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314</w:t>
            </w:r>
          </w:p>
        </w:tc>
        <w:tc>
          <w:tcPr>
            <w:tcW w:w="1348" w:type="dxa"/>
            <w:tcBorders>
              <w:top w:val="nil"/>
              <w:bottom w:val="nil"/>
            </w:tcBorders>
            <w:vAlign w:val="center"/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5</w:t>
            </w:r>
            <w:r w:rsidRPr="00042F3D">
              <w:rPr>
                <w:rFonts w:hint="cs"/>
                <w:sz w:val="30"/>
                <w:szCs w:val="30"/>
                <w:cs/>
              </w:rPr>
              <w:t>2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676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746</w:t>
            </w:r>
          </w:p>
        </w:tc>
      </w:tr>
      <w:tr w:rsidR="00F25880" w:rsidRPr="00C04077" w:rsidTr="009B2DB8">
        <w:trPr>
          <w:trHeight w:val="360"/>
        </w:trPr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cs/>
              </w:rPr>
              <w:t>ผลกำไรจากการประมาณการตามหลัก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F25880" w:rsidRPr="00C04077" w:rsidTr="009B2DB8">
        <w:trPr>
          <w:trHeight w:val="430"/>
        </w:trPr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 w:firstLine="406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คณิตศาสตร์</w:t>
            </w:r>
            <w:r w:rsidRPr="00042F3D">
              <w:rPr>
                <w:sz w:val="30"/>
                <w:szCs w:val="30"/>
                <w:cs/>
              </w:rPr>
              <w:t>ประกันภัยสำหรับโครงการ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right="4"/>
              <w:jc w:val="right"/>
              <w:rPr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F25880" w:rsidRPr="00C04077" w:rsidTr="009B2DB8">
        <w:trPr>
          <w:trHeight w:val="340"/>
        </w:trPr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 w:firstLine="45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ผล</w:t>
            </w:r>
            <w:r w:rsidRPr="00042F3D">
              <w:rPr>
                <w:sz w:val="30"/>
                <w:szCs w:val="30"/>
                <w:cs/>
              </w:rPr>
              <w:t>ประโยชน์</w:t>
            </w:r>
            <w:r w:rsidRPr="00042F3D">
              <w:rPr>
                <w:rFonts w:hint="cs"/>
                <w:sz w:val="30"/>
                <w:szCs w:val="30"/>
                <w:cs/>
              </w:rPr>
              <w:t>ของ</w:t>
            </w:r>
            <w:r w:rsidRPr="00042F3D">
              <w:rPr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39,363,852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-</w:t>
            </w:r>
            <w:r w:rsidRPr="00042F3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(2</w:t>
            </w:r>
            <w:r w:rsidRPr="00042F3D">
              <w:rPr>
                <w:sz w:val="30"/>
                <w:szCs w:val="30"/>
              </w:rPr>
              <w:t>1,997,266)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26,331,930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4</w:t>
            </w:r>
            <w:r w:rsidRPr="00042F3D">
              <w:rPr>
                <w:rFonts w:hint="cs"/>
                <w:sz w:val="30"/>
                <w:szCs w:val="30"/>
                <w:cs/>
              </w:rPr>
              <w:t>9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263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765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7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522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821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8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371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603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</w:t>
            </w:r>
            <w:r>
              <w:rPr>
                <w:rFonts w:hint="cs"/>
                <w:sz w:val="30"/>
                <w:szCs w:val="30"/>
                <w:cs/>
              </w:rPr>
              <w:t>บริก</w:t>
            </w:r>
            <w:r w:rsidRPr="00042F3D">
              <w:rPr>
                <w:rFonts w:hint="cs"/>
                <w:sz w:val="30"/>
                <w:szCs w:val="30"/>
                <w:cs/>
              </w:rPr>
              <w:t>ารในอดีต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11,772,675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-</w:t>
            </w:r>
            <w:r w:rsidRPr="00042F3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(2</w:t>
            </w:r>
            <w:r w:rsidRPr="00042F3D">
              <w:rPr>
                <w:sz w:val="30"/>
                <w:szCs w:val="30"/>
              </w:rPr>
              <w:t>,798,629)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-</w:t>
            </w:r>
            <w:r w:rsidRPr="00042F3D">
              <w:rPr>
                <w:sz w:val="30"/>
                <w:szCs w:val="30"/>
              </w:rPr>
              <w:t xml:space="preserve"> 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sz w:val="30"/>
                <w:szCs w:val="30"/>
              </w:rPr>
              <w:t>7,106,242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13,854,732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>803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548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1</w:t>
            </w:r>
            <w:r w:rsidRPr="00042F3D">
              <w:rPr>
                <w:sz w:val="30"/>
                <w:szCs w:val="30"/>
              </w:rPr>
              <w:t>,269</w:t>
            </w:r>
            <w:r w:rsidRPr="00042F3D">
              <w:rPr>
                <w:sz w:val="30"/>
                <w:szCs w:val="30"/>
                <w:cs/>
              </w:rPr>
              <w:t>,7</w:t>
            </w:r>
            <w:r w:rsidRPr="00042F3D">
              <w:rPr>
                <w:rFonts w:hint="cs"/>
                <w:sz w:val="30"/>
                <w:szCs w:val="30"/>
                <w:cs/>
              </w:rPr>
              <w:t>70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รับโอนสำรองผลประโยชน์ระยะยาวของพนักงาน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27DD6">
              <w:rPr>
                <w:rFonts w:hint="cs"/>
                <w:sz w:val="30"/>
                <w:szCs w:val="30"/>
                <w:cs/>
              </w:rPr>
              <w:t>7</w:t>
            </w:r>
            <w:r w:rsidRPr="00627DD6">
              <w:rPr>
                <w:sz w:val="30"/>
                <w:szCs w:val="30"/>
              </w:rPr>
              <w:t>,566,227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47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753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098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38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272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665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 xml:space="preserve">        รับโอนสำรองผลประโยชน์ระยะยาวของพนักงาน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right="4"/>
              <w:jc w:val="right"/>
              <w:rPr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right="4"/>
              <w:jc w:val="right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left="826" w:right="-609" w:hanging="98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ที่ยังไม่รับชำระ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2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535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585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042F3D">
              <w:rPr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195,545,339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(</w:t>
            </w:r>
            <w:r w:rsidRPr="00042F3D">
              <w:rPr>
                <w:sz w:val="30"/>
                <w:szCs w:val="30"/>
              </w:rPr>
              <w:t>47,371,731</w:t>
            </w:r>
            <w:r w:rsidRPr="00042F3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(8</w:t>
            </w:r>
            <w:r w:rsidRPr="00042F3D">
              <w:rPr>
                <w:sz w:val="30"/>
                <w:szCs w:val="30"/>
              </w:rPr>
              <w:t>,236,869)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rFonts w:hint="cs"/>
                <w:sz w:val="30"/>
                <w:szCs w:val="30"/>
                <w:cs/>
              </w:rPr>
              <w:t>(6,857,493)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(2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206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952)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  <w:cs/>
              </w:rPr>
              <w:t>-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</w:t>
            </w:r>
            <w:r w:rsidRPr="00042F3D">
              <w:rPr>
                <w:sz w:val="30"/>
                <w:szCs w:val="30"/>
              </w:rPr>
              <w:t>818,974)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ind w:right="-39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(2</w:t>
            </w:r>
            <w:r w:rsidRPr="00042F3D">
              <w:rPr>
                <w:sz w:val="30"/>
                <w:szCs w:val="30"/>
              </w:rPr>
              <w:t>,791,055)</w:t>
            </w: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ผลประโยชน์พนักงานลดลงจากการจำหน่าย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</w:tr>
      <w:tr w:rsidR="00F25880" w:rsidRPr="00C04077" w:rsidTr="009B2DB8">
        <w:tc>
          <w:tcPr>
            <w:tcW w:w="4616" w:type="dxa"/>
            <w:tcBorders>
              <w:top w:val="nil"/>
              <w:bottom w:val="nil"/>
            </w:tcBorders>
          </w:tcPr>
          <w:p w:rsidR="00F25880" w:rsidRPr="00BD56CC" w:rsidRDefault="00F25880" w:rsidP="00F25880">
            <w:pPr>
              <w:tabs>
                <w:tab w:val="left" w:pos="437"/>
              </w:tabs>
              <w:ind w:left="826" w:right="-609" w:hanging="9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FFFFFF"/>
          </w:tcPr>
          <w:p w:rsidR="00F25880" w:rsidRPr="00627DD6" w:rsidRDefault="00F25880" w:rsidP="00F2588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145,387,645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25880" w:rsidRPr="00042F3D" w:rsidRDefault="00F25880" w:rsidP="00F2588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</w:tr>
      <w:tr w:rsidR="00F25880" w:rsidRPr="00C04077" w:rsidTr="009B2DB8">
        <w:trPr>
          <w:trHeight w:val="397"/>
        </w:trPr>
        <w:tc>
          <w:tcPr>
            <w:tcW w:w="4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880" w:rsidRPr="00042F3D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5880" w:rsidRPr="00042F3D" w:rsidRDefault="00F25880" w:rsidP="00F25880">
            <w:pPr>
              <w:ind w:left="-87" w:right="29" w:hanging="14"/>
              <w:jc w:val="right"/>
              <w:rPr>
                <w:sz w:val="30"/>
                <w:szCs w:val="30"/>
                <w:highlight w:val="yellow"/>
                <w:cs/>
              </w:rPr>
            </w:pPr>
            <w:r w:rsidRPr="00042F3D">
              <w:rPr>
                <w:sz w:val="30"/>
                <w:szCs w:val="30"/>
              </w:rPr>
              <w:t>271,826,398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>629,749,003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122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563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043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880" w:rsidRPr="00042F3D" w:rsidRDefault="00F25880" w:rsidP="00F2588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100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335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314</w:t>
            </w:r>
          </w:p>
        </w:tc>
      </w:tr>
    </w:tbl>
    <w:p w:rsidR="00F25880" w:rsidRPr="00912B80" w:rsidRDefault="00F25880" w:rsidP="00F25880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F25880" w:rsidRDefault="00F25880" w:rsidP="00F25880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F25880" w:rsidRDefault="00F25880" w:rsidP="00F25880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F25880" w:rsidRDefault="00F25880" w:rsidP="00F25880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F25880" w:rsidRDefault="00F25880" w:rsidP="00F25880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F25880" w:rsidRDefault="00F25880" w:rsidP="00F25880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F25880" w:rsidRDefault="00F25880" w:rsidP="00F25880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F25880" w:rsidRPr="00C04077" w:rsidRDefault="00F25880" w:rsidP="009B2DB8">
      <w:pPr>
        <w:pStyle w:val="BodyText2"/>
        <w:tabs>
          <w:tab w:val="clear" w:pos="360"/>
          <w:tab w:val="clear" w:pos="900"/>
          <w:tab w:val="left" w:pos="714"/>
          <w:tab w:val="left" w:pos="993"/>
        </w:tabs>
        <w:ind w:left="284" w:right="118" w:firstLine="374"/>
        <w:jc w:val="left"/>
      </w:pPr>
      <w:r w:rsidRPr="00C04077">
        <w:rPr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F25880" w:rsidRPr="00C04077" w:rsidRDefault="00F25880" w:rsidP="00F25880">
      <w:pPr>
        <w:pStyle w:val="BodyText2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89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1"/>
        <w:gridCol w:w="2268"/>
        <w:gridCol w:w="2268"/>
      </w:tblGrid>
      <w:tr w:rsidR="00F25880" w:rsidRPr="00C04077" w:rsidTr="0097454A">
        <w:trPr>
          <w:trHeight w:hRule="exact" w:val="397"/>
        </w:trPr>
        <w:tc>
          <w:tcPr>
            <w:tcW w:w="5361" w:type="dxa"/>
            <w:vMerge w:val="restart"/>
            <w:vAlign w:val="center"/>
          </w:tcPr>
          <w:p w:rsidR="00F25880" w:rsidRPr="00115C98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4536" w:type="dxa"/>
            <w:gridSpan w:val="2"/>
          </w:tcPr>
          <w:p w:rsidR="00F25880" w:rsidRPr="00115C98" w:rsidRDefault="00F25880" w:rsidP="00F25880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F25880" w:rsidRPr="00C04077" w:rsidTr="0097454A">
        <w:trPr>
          <w:trHeight w:hRule="exact" w:val="397"/>
        </w:trPr>
        <w:tc>
          <w:tcPr>
            <w:tcW w:w="5361" w:type="dxa"/>
            <w:vMerge/>
            <w:vAlign w:val="center"/>
          </w:tcPr>
          <w:p w:rsidR="00F25880" w:rsidRPr="00115C98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2268" w:type="dxa"/>
          </w:tcPr>
          <w:p w:rsidR="00F25880" w:rsidRPr="00757B74" w:rsidRDefault="00F25880" w:rsidP="00F25880">
            <w:pPr>
              <w:ind w:right="-75"/>
              <w:jc w:val="center"/>
            </w:pPr>
            <w:r w:rsidRPr="00757B74">
              <w:rPr>
                <w:rFonts w:hint="cs"/>
                <w:cs/>
              </w:rPr>
              <w:t>256</w:t>
            </w:r>
            <w:r>
              <w:t>3</w:t>
            </w:r>
          </w:p>
          <w:p w:rsidR="00F25880" w:rsidRPr="00115C98" w:rsidRDefault="00F25880" w:rsidP="00F25880">
            <w:pPr>
              <w:ind w:right="-75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2561</w:t>
            </w:r>
          </w:p>
        </w:tc>
        <w:tc>
          <w:tcPr>
            <w:tcW w:w="2268" w:type="dxa"/>
          </w:tcPr>
          <w:p w:rsidR="00F25880" w:rsidRPr="00115C98" w:rsidRDefault="00F25880" w:rsidP="00F25880">
            <w:pPr>
              <w:ind w:right="-75"/>
              <w:jc w:val="center"/>
            </w:pPr>
            <w:r>
              <w:t>2562</w:t>
            </w:r>
          </w:p>
        </w:tc>
      </w:tr>
      <w:tr w:rsidR="00F25880" w:rsidRPr="00C04077" w:rsidTr="0097454A">
        <w:trPr>
          <w:trHeight w:hRule="exact" w:val="397"/>
        </w:trPr>
        <w:tc>
          <w:tcPr>
            <w:tcW w:w="5361" w:type="dxa"/>
            <w:tcBorders>
              <w:top w:val="single" w:sz="4" w:space="0" w:color="auto"/>
              <w:bottom w:val="nil"/>
            </w:tcBorders>
            <w:vAlign w:val="center"/>
          </w:tcPr>
          <w:p w:rsidR="00F25880" w:rsidRPr="00115C98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</w:t>
            </w:r>
            <w:r>
              <w:rPr>
                <w:rFonts w:hint="cs"/>
                <w:cs/>
              </w:rPr>
              <w:t>0.36 - 2.31</w:t>
            </w:r>
            <w:r w:rsidRPr="00F04745">
              <w:rPr>
                <w:cs/>
              </w:rPr>
              <w:t xml:space="preserve"> ต่อปี</w:t>
            </w:r>
          </w:p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</w:t>
            </w:r>
            <w:r w:rsidRPr="00F04745">
              <w:rPr>
                <w:rFonts w:hint="cs"/>
                <w:cs/>
              </w:rPr>
              <w:t>1.7</w:t>
            </w:r>
            <w:r w:rsidRPr="00F04745">
              <w:t>2</w:t>
            </w:r>
            <w:r w:rsidRPr="00F04745">
              <w:rPr>
                <w:rFonts w:hint="cs"/>
                <w:cs/>
              </w:rPr>
              <w:t xml:space="preserve"> - 3.60</w:t>
            </w:r>
            <w:r w:rsidRPr="00F04745">
              <w:rPr>
                <w:cs/>
              </w:rPr>
              <w:t xml:space="preserve"> ต่อปี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</w:t>
            </w:r>
            <w:r>
              <w:rPr>
                <w:rFonts w:hint="cs"/>
                <w:cs/>
              </w:rPr>
              <w:t>1.72 - 3.60</w:t>
            </w:r>
            <w:r w:rsidRPr="00F04745">
              <w:rPr>
                <w:cs/>
              </w:rPr>
              <w:t xml:space="preserve"> ต่อปี</w:t>
            </w:r>
          </w:p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</w:t>
            </w:r>
            <w:r w:rsidRPr="00F04745">
              <w:rPr>
                <w:rFonts w:hint="cs"/>
                <w:cs/>
              </w:rPr>
              <w:t>1.7</w:t>
            </w:r>
            <w:r w:rsidRPr="00F04745">
              <w:t>2</w:t>
            </w:r>
            <w:r w:rsidRPr="00F04745">
              <w:rPr>
                <w:rFonts w:hint="cs"/>
                <w:cs/>
              </w:rPr>
              <w:t xml:space="preserve"> - 3.60</w:t>
            </w:r>
            <w:r w:rsidRPr="00F04745">
              <w:rPr>
                <w:cs/>
              </w:rPr>
              <w:t xml:space="preserve"> ต่อปี</w:t>
            </w:r>
          </w:p>
        </w:tc>
      </w:tr>
      <w:tr w:rsidR="00F25880" w:rsidRPr="00C04077" w:rsidTr="0097454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  <w:vAlign w:val="center"/>
          </w:tcPr>
          <w:p w:rsidR="00F25880" w:rsidRPr="00115C98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3 </w:t>
            </w:r>
            <w:r>
              <w:rPr>
                <w:rFonts w:hint="cs"/>
                <w:cs/>
              </w:rPr>
              <w:t>-</w:t>
            </w:r>
            <w:r w:rsidRPr="00F04745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6.5</w:t>
            </w:r>
            <w:r w:rsidRPr="00F04745">
              <w:rPr>
                <w:cs/>
              </w:rPr>
              <w:t xml:space="preserve"> ต่อปี</w:t>
            </w:r>
          </w:p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3 - </w:t>
            </w:r>
            <w:r w:rsidRPr="00F04745">
              <w:rPr>
                <w:rFonts w:hint="cs"/>
                <w:cs/>
              </w:rPr>
              <w:t>7</w:t>
            </w:r>
            <w:r w:rsidRPr="00F04745">
              <w:rPr>
                <w:cs/>
              </w:rPr>
              <w:t xml:space="preserve"> ต่อปี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3 </w:t>
            </w:r>
            <w:r>
              <w:rPr>
                <w:rFonts w:hint="cs"/>
                <w:cs/>
              </w:rPr>
              <w:t>-</w:t>
            </w:r>
            <w:r w:rsidRPr="00F04745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7</w:t>
            </w:r>
            <w:r w:rsidRPr="00F04745">
              <w:rPr>
                <w:cs/>
              </w:rPr>
              <w:t xml:space="preserve"> ต่อปี</w:t>
            </w:r>
          </w:p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3 - </w:t>
            </w:r>
            <w:r w:rsidRPr="00F04745">
              <w:rPr>
                <w:rFonts w:hint="cs"/>
                <w:cs/>
              </w:rPr>
              <w:t>7</w:t>
            </w:r>
            <w:r w:rsidRPr="00F04745">
              <w:rPr>
                <w:cs/>
              </w:rPr>
              <w:t xml:space="preserve"> ต่อปี</w:t>
            </w:r>
          </w:p>
        </w:tc>
      </w:tr>
      <w:tr w:rsidR="00F25880" w:rsidRPr="00C04077" w:rsidTr="0097454A">
        <w:trPr>
          <w:trHeight w:hRule="exact" w:val="544"/>
        </w:trPr>
        <w:tc>
          <w:tcPr>
            <w:tcW w:w="5361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115C98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0 - </w:t>
            </w:r>
            <w:r>
              <w:t>15</w:t>
            </w:r>
            <w:r w:rsidRPr="00F04745">
              <w:rPr>
                <w:cs/>
              </w:rPr>
              <w:t xml:space="preserve"> ต่อป</w:t>
            </w:r>
            <w:r w:rsidRPr="00F04745">
              <w:rPr>
                <w:rFonts w:hint="cs"/>
                <w:cs/>
              </w:rPr>
              <w:t>ี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25880" w:rsidRPr="00F04745" w:rsidRDefault="00F25880" w:rsidP="00F25880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0 - </w:t>
            </w:r>
            <w:r>
              <w:t>20</w:t>
            </w:r>
            <w:r w:rsidRPr="00F04745">
              <w:rPr>
                <w:cs/>
              </w:rPr>
              <w:t xml:space="preserve"> ต่อป</w:t>
            </w:r>
            <w:r w:rsidRPr="00F04745">
              <w:rPr>
                <w:rFonts w:hint="cs"/>
                <w:cs/>
              </w:rPr>
              <w:t>ี</w:t>
            </w:r>
          </w:p>
        </w:tc>
      </w:tr>
    </w:tbl>
    <w:p w:rsidR="00F25880" w:rsidRPr="00B81C56" w:rsidRDefault="00F25880" w:rsidP="00F25880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F25880" w:rsidRPr="00A408E1" w:rsidRDefault="00F25880" w:rsidP="00F25880">
      <w:pPr>
        <w:tabs>
          <w:tab w:val="left" w:pos="426"/>
          <w:tab w:val="left" w:pos="993"/>
          <w:tab w:val="left" w:pos="1440"/>
        </w:tabs>
        <w:ind w:right="-338"/>
        <w:jc w:val="both"/>
        <w:rPr>
          <w:sz w:val="6"/>
          <w:szCs w:val="6"/>
        </w:rPr>
      </w:pPr>
    </w:p>
    <w:p w:rsidR="00F25880" w:rsidRPr="00430A46" w:rsidRDefault="00F25880" w:rsidP="009B2DB8">
      <w:pPr>
        <w:tabs>
          <w:tab w:val="left" w:pos="284"/>
          <w:tab w:val="left" w:pos="993"/>
          <w:tab w:val="left" w:pos="1440"/>
        </w:tabs>
        <w:ind w:right="118" w:firstLine="644"/>
        <w:jc w:val="both"/>
        <w:rPr>
          <w:sz w:val="29"/>
          <w:szCs w:val="29"/>
          <w:cs/>
        </w:rPr>
      </w:pPr>
      <w:r w:rsidRPr="00621DF6">
        <w:rPr>
          <w:cs/>
        </w:rPr>
        <w:t>การวิเคราะห์ความอ่อนไหวของข้อสมมติฐานหลักในการคำนวณ</w:t>
      </w:r>
    </w:p>
    <w:p w:rsidR="00F25880" w:rsidRPr="00A64AB0" w:rsidRDefault="00F25880" w:rsidP="009B2DB8">
      <w:pPr>
        <w:tabs>
          <w:tab w:val="left" w:pos="426"/>
          <w:tab w:val="left" w:pos="900"/>
          <w:tab w:val="left" w:pos="1440"/>
        </w:tabs>
        <w:ind w:right="118"/>
        <w:jc w:val="right"/>
        <w:rPr>
          <w:sz w:val="29"/>
          <w:szCs w:val="29"/>
          <w:cs/>
        </w:rPr>
      </w:pPr>
      <w:r w:rsidRPr="00430A46">
        <w:rPr>
          <w:sz w:val="29"/>
          <w:szCs w:val="29"/>
          <w:cs/>
        </w:rPr>
        <w:t xml:space="preserve">      </w:t>
      </w:r>
      <w:r w:rsidRPr="00A64AB0">
        <w:rPr>
          <w:sz w:val="29"/>
          <w:szCs w:val="29"/>
          <w:cs/>
        </w:rPr>
        <w:t xml:space="preserve">หน่วย </w:t>
      </w:r>
      <w:r w:rsidRPr="00A64AB0">
        <w:rPr>
          <w:sz w:val="29"/>
          <w:szCs w:val="29"/>
        </w:rPr>
        <w:t xml:space="preserve">: </w:t>
      </w:r>
      <w:r w:rsidRPr="00A64AB0">
        <w:rPr>
          <w:sz w:val="29"/>
          <w:szCs w:val="29"/>
          <w:cs/>
        </w:rPr>
        <w:t>บาท</w:t>
      </w:r>
    </w:p>
    <w:tbl>
      <w:tblPr>
        <w:tblW w:w="989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1"/>
        <w:gridCol w:w="2268"/>
        <w:gridCol w:w="2268"/>
      </w:tblGrid>
      <w:tr w:rsidR="00F25880" w:rsidRPr="00430A46" w:rsidTr="0097454A">
        <w:tc>
          <w:tcPr>
            <w:tcW w:w="5361" w:type="dxa"/>
            <w:vMerge w:val="restart"/>
            <w:vAlign w:val="center"/>
          </w:tcPr>
          <w:p w:rsidR="00F25880" w:rsidRPr="00A64AB0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  <w:r w:rsidRPr="00A64AB0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F25880" w:rsidRPr="00A64AB0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</w:rPr>
            </w:pPr>
            <w:r w:rsidRPr="00A64AB0">
              <w:rPr>
                <w:sz w:val="29"/>
                <w:szCs w:val="29"/>
                <w:cs/>
              </w:rPr>
              <w:t>25</w:t>
            </w:r>
            <w:r w:rsidRPr="00A64AB0">
              <w:rPr>
                <w:rFonts w:hint="cs"/>
                <w:sz w:val="29"/>
                <w:szCs w:val="29"/>
                <w:cs/>
              </w:rPr>
              <w:t>6</w:t>
            </w:r>
            <w:r>
              <w:rPr>
                <w:rFonts w:hint="cs"/>
                <w:sz w:val="29"/>
                <w:szCs w:val="29"/>
                <w:cs/>
              </w:rPr>
              <w:t>3</w:t>
            </w:r>
          </w:p>
        </w:tc>
      </w:tr>
      <w:tr w:rsidR="00F25880" w:rsidRPr="00430A46" w:rsidTr="0097454A">
        <w:tc>
          <w:tcPr>
            <w:tcW w:w="5361" w:type="dxa"/>
            <w:vMerge/>
            <w:vAlign w:val="center"/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5880" w:rsidRPr="009F678F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  <w:r w:rsidRPr="009F678F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5880" w:rsidRPr="009F678F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  <w:r w:rsidRPr="009F678F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25880" w:rsidRPr="00430A46" w:rsidTr="0097454A">
        <w:tc>
          <w:tcPr>
            <w:tcW w:w="5361" w:type="dxa"/>
            <w:tcBorders>
              <w:bottom w:val="nil"/>
            </w:tcBorders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ลดลงร้อยละ 1</w:t>
            </w:r>
          </w:p>
        </w:tc>
        <w:tc>
          <w:tcPr>
            <w:tcW w:w="2268" w:type="dxa"/>
            <w:tcBorders>
              <w:bottom w:val="nil"/>
            </w:tcBorders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</w:rPr>
            </w:pPr>
            <w:r w:rsidRPr="000D078B">
              <w:rPr>
                <w:sz w:val="28"/>
                <w:szCs w:val="28"/>
              </w:rPr>
              <w:t>19,953,433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</w:rPr>
            </w:pPr>
            <w:r w:rsidRPr="000D078B">
              <w:rPr>
                <w:rFonts w:hint="cs"/>
                <w:sz w:val="28"/>
                <w:szCs w:val="28"/>
                <w:cs/>
              </w:rPr>
              <w:t>5</w:t>
            </w:r>
            <w:r w:rsidRPr="000D078B">
              <w:rPr>
                <w:sz w:val="28"/>
                <w:szCs w:val="28"/>
              </w:rPr>
              <w:t>,161,821</w:t>
            </w:r>
          </w:p>
        </w:tc>
      </w:tr>
      <w:tr w:rsidR="00F25880" w:rsidRPr="00430A46" w:rsidTr="0097454A">
        <w:tc>
          <w:tcPr>
            <w:tcW w:w="5361" w:type="dxa"/>
            <w:tcBorders>
              <w:top w:val="nil"/>
              <w:bottom w:val="nil"/>
            </w:tcBorders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(ฐาน)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rFonts w:hint="cs"/>
                <w:sz w:val="28"/>
                <w:szCs w:val="28"/>
                <w:cs/>
              </w:rPr>
              <w:t>271,826,398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rFonts w:hint="cs"/>
                <w:sz w:val="28"/>
                <w:szCs w:val="28"/>
                <w:cs/>
              </w:rPr>
              <w:t>122</w:t>
            </w:r>
            <w:r w:rsidRPr="000D078B">
              <w:rPr>
                <w:sz w:val="28"/>
                <w:szCs w:val="28"/>
                <w:cs/>
              </w:rPr>
              <w:t>,</w:t>
            </w:r>
            <w:r w:rsidRPr="000D078B">
              <w:rPr>
                <w:rFonts w:hint="cs"/>
                <w:sz w:val="28"/>
                <w:szCs w:val="28"/>
                <w:cs/>
              </w:rPr>
              <w:t>563</w:t>
            </w:r>
            <w:r w:rsidRPr="000D078B">
              <w:rPr>
                <w:sz w:val="28"/>
                <w:szCs w:val="28"/>
                <w:cs/>
              </w:rPr>
              <w:t>,</w:t>
            </w:r>
            <w:r w:rsidRPr="000D078B">
              <w:rPr>
                <w:rFonts w:hint="cs"/>
                <w:sz w:val="28"/>
                <w:szCs w:val="28"/>
                <w:cs/>
              </w:rPr>
              <w:t>043</w:t>
            </w:r>
          </w:p>
        </w:tc>
      </w:tr>
      <w:tr w:rsidR="00F25880" w:rsidRPr="00430A46" w:rsidTr="0097454A">
        <w:tc>
          <w:tcPr>
            <w:tcW w:w="5361" w:type="dxa"/>
            <w:tcBorders>
              <w:top w:val="nil"/>
              <w:bottom w:val="nil"/>
            </w:tcBorders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เพิ่มขึ้นร้อยละ 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5880" w:rsidRPr="000D078B" w:rsidRDefault="00F25880" w:rsidP="00F25880">
            <w:pPr>
              <w:ind w:right="326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sz w:val="28"/>
                <w:szCs w:val="28"/>
              </w:rPr>
              <w:t>(18,885,502)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F25880" w:rsidRPr="000D078B" w:rsidRDefault="00F25880" w:rsidP="00F25880">
            <w:pPr>
              <w:ind w:right="326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sz w:val="28"/>
                <w:szCs w:val="28"/>
              </w:rPr>
              <w:t>(5</w:t>
            </w:r>
            <w:r w:rsidRPr="000D078B">
              <w:rPr>
                <w:sz w:val="28"/>
                <w:szCs w:val="28"/>
                <w:cs/>
              </w:rPr>
              <w:t>,</w:t>
            </w:r>
            <w:r w:rsidRPr="000D078B">
              <w:rPr>
                <w:sz w:val="28"/>
                <w:szCs w:val="28"/>
              </w:rPr>
              <w:t>393,999)</w:t>
            </w:r>
          </w:p>
        </w:tc>
      </w:tr>
      <w:tr w:rsidR="00F25880" w:rsidRPr="00430A46" w:rsidTr="0097454A">
        <w:tc>
          <w:tcPr>
            <w:tcW w:w="5361" w:type="dxa"/>
            <w:tcBorders>
              <w:top w:val="nil"/>
              <w:bottom w:val="nil"/>
            </w:tcBorders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5880" w:rsidRPr="000D078B" w:rsidRDefault="00F25880" w:rsidP="00F25880">
            <w:pPr>
              <w:ind w:right="326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sz w:val="28"/>
                <w:szCs w:val="28"/>
              </w:rPr>
              <w:t>(18,693,763)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F25880" w:rsidRPr="000D078B" w:rsidRDefault="00F25880" w:rsidP="00F25880">
            <w:pPr>
              <w:ind w:right="326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sz w:val="28"/>
                <w:szCs w:val="28"/>
              </w:rPr>
              <w:t>(5,335,501)</w:t>
            </w:r>
          </w:p>
        </w:tc>
      </w:tr>
      <w:tr w:rsidR="00F25880" w:rsidRPr="00430A46" w:rsidTr="0097454A">
        <w:tc>
          <w:tcPr>
            <w:tcW w:w="5361" w:type="dxa"/>
            <w:tcBorders>
              <w:top w:val="nil"/>
              <w:bottom w:val="nil"/>
            </w:tcBorders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(ฐาน)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rFonts w:hint="cs"/>
                <w:sz w:val="28"/>
                <w:szCs w:val="28"/>
                <w:cs/>
              </w:rPr>
              <w:t>271,826,398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  <w:cs/>
              </w:rPr>
            </w:pPr>
            <w:r w:rsidRPr="000D078B">
              <w:rPr>
                <w:rFonts w:hint="cs"/>
                <w:sz w:val="28"/>
                <w:szCs w:val="28"/>
                <w:cs/>
              </w:rPr>
              <w:t>122</w:t>
            </w:r>
            <w:r w:rsidRPr="000D078B">
              <w:rPr>
                <w:sz w:val="28"/>
                <w:szCs w:val="28"/>
                <w:cs/>
              </w:rPr>
              <w:t>,</w:t>
            </w:r>
            <w:r w:rsidRPr="000D078B">
              <w:rPr>
                <w:rFonts w:hint="cs"/>
                <w:sz w:val="28"/>
                <w:szCs w:val="28"/>
                <w:cs/>
              </w:rPr>
              <w:t>563</w:t>
            </w:r>
            <w:r w:rsidRPr="000D078B">
              <w:rPr>
                <w:sz w:val="28"/>
                <w:szCs w:val="28"/>
                <w:cs/>
              </w:rPr>
              <w:t>,</w:t>
            </w:r>
            <w:r w:rsidRPr="000D078B">
              <w:rPr>
                <w:rFonts w:hint="cs"/>
                <w:sz w:val="28"/>
                <w:szCs w:val="28"/>
                <w:cs/>
              </w:rPr>
              <w:t>043</w:t>
            </w:r>
          </w:p>
        </w:tc>
      </w:tr>
      <w:tr w:rsidR="00F25880" w:rsidRPr="00430A46" w:rsidTr="0097454A">
        <w:tc>
          <w:tcPr>
            <w:tcW w:w="5361" w:type="dxa"/>
            <w:tcBorders>
              <w:top w:val="nil"/>
              <w:bottom w:val="single" w:sz="4" w:space="0" w:color="auto"/>
            </w:tcBorders>
          </w:tcPr>
          <w:p w:rsidR="00F25880" w:rsidRPr="00430A46" w:rsidRDefault="00F25880" w:rsidP="00F2588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</w:rPr>
            </w:pPr>
            <w:r w:rsidRPr="000D078B">
              <w:rPr>
                <w:sz w:val="28"/>
                <w:szCs w:val="28"/>
              </w:rPr>
              <w:t>20,883,642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5880" w:rsidRPr="000D078B" w:rsidRDefault="00F25880" w:rsidP="00F25880">
            <w:pPr>
              <w:ind w:right="382"/>
              <w:jc w:val="right"/>
              <w:rPr>
                <w:sz w:val="28"/>
                <w:szCs w:val="28"/>
              </w:rPr>
            </w:pPr>
            <w:r w:rsidRPr="000D078B">
              <w:rPr>
                <w:sz w:val="28"/>
                <w:szCs w:val="28"/>
              </w:rPr>
              <w:t>5,821,960</w:t>
            </w:r>
          </w:p>
        </w:tc>
      </w:tr>
    </w:tbl>
    <w:p w:rsidR="00F25880" w:rsidRPr="002C5D98" w:rsidRDefault="00F25880" w:rsidP="00F25880">
      <w:pPr>
        <w:pStyle w:val="BodyText2"/>
        <w:tabs>
          <w:tab w:val="clear" w:pos="360"/>
          <w:tab w:val="clear" w:pos="900"/>
          <w:tab w:val="left" w:pos="993"/>
        </w:tabs>
        <w:ind w:right="-167"/>
        <w:jc w:val="thaiDistribute"/>
        <w:rPr>
          <w:b/>
          <w:bCs/>
          <w:sz w:val="12"/>
          <w:szCs w:val="12"/>
          <w:highlight w:val="yellow"/>
          <w:cs/>
        </w:rPr>
      </w:pPr>
    </w:p>
    <w:p w:rsidR="00F25880" w:rsidRPr="00621DF6" w:rsidRDefault="00F25880" w:rsidP="0097454A">
      <w:pPr>
        <w:ind w:left="392" w:right="118" w:firstLine="238"/>
        <w:jc w:val="thaiDistribute"/>
        <w:rPr>
          <w:rFonts w:ascii="Angsana New" w:hAnsi="Angsana New"/>
        </w:rPr>
      </w:pPr>
      <w:r w:rsidRPr="00621DF6">
        <w:rPr>
          <w:cs/>
        </w:rPr>
        <w:t>ใน</w:t>
      </w:r>
      <w:r w:rsidRPr="00621DF6">
        <w:rPr>
          <w:rFonts w:ascii="Angsana New" w:hAnsi="Angsana New"/>
          <w:cs/>
        </w:rPr>
        <w:t xml:space="preserve">ปี </w:t>
      </w:r>
      <w:r w:rsidRPr="00621DF6">
        <w:rPr>
          <w:rFonts w:ascii="Angsana New" w:hAnsi="Angsana New" w:hint="cs"/>
          <w:cs/>
        </w:rPr>
        <w:t>256</w:t>
      </w:r>
      <w:r>
        <w:rPr>
          <w:rFonts w:ascii="Angsana New" w:hAnsi="Angsana New" w:hint="cs"/>
          <w:cs/>
        </w:rPr>
        <w:t>3</w:t>
      </w:r>
      <w:r w:rsidRPr="00621DF6">
        <w:rPr>
          <w:rFonts w:ascii="Angsana New" w:hAnsi="Angsana New" w:hint="cs"/>
          <w:cs/>
        </w:rPr>
        <w:t xml:space="preserve"> และ </w:t>
      </w:r>
      <w:r w:rsidRPr="00621DF6">
        <w:rPr>
          <w:rFonts w:ascii="Angsana New" w:hAnsi="Angsana New"/>
          <w:cs/>
        </w:rPr>
        <w:t>256</w:t>
      </w:r>
      <w:r>
        <w:rPr>
          <w:rFonts w:ascii="Angsana New" w:hAnsi="Angsana New" w:hint="cs"/>
          <w:cs/>
        </w:rPr>
        <w:t>2</w:t>
      </w:r>
      <w:r w:rsidRPr="00621DF6">
        <w:rPr>
          <w:rFonts w:ascii="Angsana New" w:hAnsi="Angsana New"/>
          <w:cs/>
        </w:rPr>
        <w:t xml:space="preserve"> กลุ่มบริษัทมีโครงการเกษียณอายุและมีการปรับลดอัตรากำลังคนตามนโยบายการปรับโครงสร้างองค์กร โดยได้จ่ายผลประโยชน์ตอบแทนพิเศษในงบการเงินรวมแล้วเป็นจำนวนเงิน</w:t>
      </w:r>
      <w:r w:rsidRPr="00621DF6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245.75</w:t>
      </w:r>
      <w:r w:rsidRPr="00621DF6">
        <w:rPr>
          <w:rFonts w:ascii="Angsana New" w:hAnsi="Angsana New" w:hint="cs"/>
          <w:cs/>
        </w:rPr>
        <w:t xml:space="preserve"> ล้านบาท และ</w:t>
      </w:r>
      <w:r w:rsidRPr="00621DF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111.80</w:t>
      </w:r>
      <w:r w:rsidRPr="00621DF6">
        <w:rPr>
          <w:rFonts w:ascii="Angsana New" w:hAnsi="Angsana New"/>
          <w:cs/>
        </w:rPr>
        <w:t xml:space="preserve"> ล้านบาท </w:t>
      </w:r>
      <w:r w:rsidRPr="00621DF6">
        <w:rPr>
          <w:rFonts w:ascii="Angsana New" w:hAnsi="Angsana New" w:hint="cs"/>
          <w:cs/>
        </w:rPr>
        <w:t>ตามลำดับ</w:t>
      </w:r>
      <w:r>
        <w:rPr>
          <w:rFonts w:ascii="Angsana New" w:hAnsi="Angsana New" w:hint="cs"/>
          <w:cs/>
        </w:rPr>
        <w:t xml:space="preserve"> </w:t>
      </w:r>
      <w:r w:rsidRPr="00621DF6">
        <w:rPr>
          <w:rFonts w:ascii="Angsana New" w:hAnsi="Angsana New"/>
          <w:cs/>
        </w:rPr>
        <w:t>(</w:t>
      </w:r>
      <w:r w:rsidRPr="00621DF6">
        <w:rPr>
          <w:rFonts w:ascii="Angsana New" w:hAnsi="Angsana New" w:hint="cs"/>
          <w:cs/>
        </w:rPr>
        <w:t>ในปี 256</w:t>
      </w:r>
      <w:r>
        <w:rPr>
          <w:rFonts w:ascii="Angsana New" w:hAnsi="Angsana New" w:hint="cs"/>
          <w:cs/>
        </w:rPr>
        <w:t>3</w:t>
      </w:r>
      <w:r w:rsidRPr="00621DF6">
        <w:rPr>
          <w:rFonts w:ascii="Angsana New" w:hAnsi="Angsana New" w:hint="cs"/>
          <w:cs/>
        </w:rPr>
        <w:t xml:space="preserve"> </w:t>
      </w:r>
      <w:r w:rsidRPr="00621DF6">
        <w:rPr>
          <w:rFonts w:ascii="Angsana New" w:hAnsi="Angsana New"/>
          <w:cs/>
        </w:rPr>
        <w:t xml:space="preserve">งบการเงินเฉพาะกิจการ </w:t>
      </w:r>
      <w:r>
        <w:rPr>
          <w:rFonts w:ascii="Angsana New" w:hAnsi="Angsana New" w:hint="cs"/>
          <w:cs/>
        </w:rPr>
        <w:t>14.82</w:t>
      </w:r>
      <w:r w:rsidRPr="00621DF6">
        <w:rPr>
          <w:rFonts w:ascii="Angsana New" w:hAnsi="Angsana New"/>
          <w:cs/>
        </w:rPr>
        <w:t xml:space="preserve"> ล้านบาท)</w:t>
      </w:r>
      <w:r w:rsidRPr="00621DF6">
        <w:rPr>
          <w:rFonts w:ascii="Angsana New" w:hAnsi="Angsana New" w:hint="cs"/>
          <w:cs/>
        </w:rPr>
        <w:t xml:space="preserve"> </w:t>
      </w:r>
    </w:p>
    <w:p w:rsidR="00F25880" w:rsidRPr="009F3BDB" w:rsidRDefault="00F25880" w:rsidP="0097454A">
      <w:pPr>
        <w:ind w:left="392" w:right="118" w:firstLine="238"/>
        <w:jc w:val="thaiDistribute"/>
        <w:rPr>
          <w:sz w:val="29"/>
          <w:szCs w:val="29"/>
        </w:rPr>
      </w:pPr>
      <w:r w:rsidRPr="00621DF6">
        <w:rPr>
          <w:rFonts w:ascii="Angsana New" w:hAnsi="Angsana New"/>
          <w:spacing w:val="4"/>
          <w:cs/>
        </w:rPr>
        <w:t>ส่วน</w:t>
      </w:r>
      <w:r w:rsidRPr="0097454A">
        <w:rPr>
          <w:rFonts w:ascii="Angsana New" w:hAnsi="Angsana New"/>
          <w:cs/>
        </w:rPr>
        <w:t>หนึ่ง</w:t>
      </w:r>
      <w:r w:rsidRPr="00621DF6">
        <w:rPr>
          <w:rFonts w:ascii="Angsana New" w:hAnsi="Angsana New"/>
          <w:spacing w:val="4"/>
          <w:cs/>
        </w:rPr>
        <w:t>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</w:t>
      </w:r>
      <w:r w:rsidRPr="00621DF6">
        <w:rPr>
          <w:rFonts w:ascii="Angsana New" w:hAnsi="Angsana New" w:hint="cs"/>
          <w:spacing w:val="4"/>
          <w:cs/>
        </w:rPr>
        <w:t xml:space="preserve"> สำหรับปี 256</w:t>
      </w:r>
      <w:r>
        <w:rPr>
          <w:rFonts w:ascii="Angsana New" w:hAnsi="Angsana New" w:hint="cs"/>
          <w:spacing w:val="4"/>
          <w:cs/>
        </w:rPr>
        <w:t>3</w:t>
      </w:r>
      <w:r w:rsidRPr="00621DF6">
        <w:rPr>
          <w:rFonts w:ascii="Angsana New" w:hAnsi="Angsana New" w:hint="cs"/>
          <w:spacing w:val="4"/>
          <w:cs/>
        </w:rPr>
        <w:t xml:space="preserve"> และ 256</w:t>
      </w:r>
      <w:r>
        <w:rPr>
          <w:rFonts w:ascii="Angsana New" w:hAnsi="Angsana New" w:hint="cs"/>
          <w:spacing w:val="4"/>
          <w:cs/>
        </w:rPr>
        <w:t>2</w:t>
      </w:r>
      <w:r w:rsidRPr="00621DF6"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 xml:space="preserve">เป็นจำนวนเงิน </w:t>
      </w:r>
      <w:r>
        <w:rPr>
          <w:rFonts w:ascii="Angsana New" w:hAnsi="Angsana New"/>
          <w:spacing w:val="4"/>
        </w:rPr>
        <w:t>195.55</w:t>
      </w:r>
      <w:r w:rsidRPr="00621DF6">
        <w:rPr>
          <w:rFonts w:ascii="Angsana New" w:hAnsi="Angsana New"/>
          <w:spacing w:val="4"/>
          <w:cs/>
        </w:rPr>
        <w:t xml:space="preserve"> ล้านบาท</w:t>
      </w:r>
      <w:r w:rsidRPr="00621DF6">
        <w:rPr>
          <w:rFonts w:ascii="Angsana New" w:hAnsi="Angsana New" w:hint="cs"/>
          <w:spacing w:val="4"/>
          <w:cs/>
        </w:rPr>
        <w:t xml:space="preserve"> และ </w:t>
      </w:r>
      <w:r>
        <w:rPr>
          <w:rFonts w:ascii="Angsana New" w:hAnsi="Angsana New" w:hint="cs"/>
          <w:spacing w:val="4"/>
          <w:cs/>
        </w:rPr>
        <w:t>47.37</w:t>
      </w:r>
      <w:r w:rsidRPr="00621DF6">
        <w:rPr>
          <w:rFonts w:ascii="Angsana New" w:hAnsi="Angsana New" w:hint="cs"/>
          <w:spacing w:val="4"/>
          <w:cs/>
        </w:rPr>
        <w:t xml:space="preserve"> ล้านบาท</w:t>
      </w:r>
      <w:r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 w:hint="cs"/>
          <w:spacing w:val="4"/>
          <w:cs/>
        </w:rPr>
        <w:t>ตามลำดับ</w:t>
      </w:r>
      <w:r w:rsidRPr="00621DF6">
        <w:rPr>
          <w:rFonts w:ascii="Angsana New" w:hAnsi="Angsana New"/>
          <w:spacing w:val="4"/>
          <w:cs/>
        </w:rPr>
        <w:t xml:space="preserve"> (</w:t>
      </w:r>
      <w:r w:rsidRPr="00621DF6">
        <w:rPr>
          <w:rFonts w:ascii="Angsana New" w:hAnsi="Angsana New" w:hint="cs"/>
          <w:cs/>
        </w:rPr>
        <w:t>ในปี 256</w:t>
      </w:r>
      <w:r>
        <w:rPr>
          <w:rFonts w:ascii="Angsana New" w:hAnsi="Angsana New" w:hint="cs"/>
          <w:cs/>
        </w:rPr>
        <w:t>3</w:t>
      </w:r>
      <w:r w:rsidRPr="00621DF6">
        <w:rPr>
          <w:rFonts w:ascii="Angsana New" w:hAnsi="Angsana New" w:hint="cs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>งบการเงินเฉพาะ</w:t>
      </w:r>
      <w:r w:rsidRPr="00A81A0A">
        <w:rPr>
          <w:rFonts w:ascii="Angsana New" w:hAnsi="Angsana New"/>
          <w:spacing w:val="4"/>
          <w:cs/>
        </w:rPr>
        <w:t xml:space="preserve">กิจการ </w:t>
      </w:r>
      <w:r>
        <w:rPr>
          <w:rFonts w:ascii="Angsana New" w:hAnsi="Angsana New"/>
          <w:spacing w:val="4"/>
        </w:rPr>
        <w:t>8.24</w:t>
      </w:r>
      <w:r w:rsidRPr="00A81A0A">
        <w:rPr>
          <w:rFonts w:ascii="Angsana New" w:hAnsi="Angsana New"/>
          <w:spacing w:val="4"/>
          <w:cs/>
        </w:rPr>
        <w:t xml:space="preserve"> ล้าน</w:t>
      </w:r>
      <w:r w:rsidRPr="00621DF6">
        <w:rPr>
          <w:rFonts w:ascii="Angsana New" w:hAnsi="Angsana New"/>
          <w:spacing w:val="4"/>
          <w:cs/>
        </w:rPr>
        <w:t>บาท)</w:t>
      </w:r>
      <w:r w:rsidRPr="00621DF6"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>และบันทึกเป็นค่าใช้จ่ายในงบกำไรขาดทุน</w:t>
      </w:r>
      <w:r w:rsidRPr="00621DF6">
        <w:rPr>
          <w:rFonts w:ascii="Angsana New" w:hAnsi="Angsana New" w:hint="cs"/>
          <w:spacing w:val="4"/>
          <w:cs/>
        </w:rPr>
        <w:t>รวม เป็น</w:t>
      </w:r>
      <w:r w:rsidRPr="00621DF6">
        <w:rPr>
          <w:rFonts w:ascii="Angsana New" w:hAnsi="Angsana New"/>
          <w:spacing w:val="4"/>
          <w:cs/>
        </w:rPr>
        <w:t xml:space="preserve">จำนวนเงิน </w:t>
      </w:r>
      <w:r>
        <w:rPr>
          <w:rFonts w:ascii="Angsana New" w:hAnsi="Angsana New"/>
          <w:spacing w:val="4"/>
        </w:rPr>
        <w:t>50.20</w:t>
      </w:r>
      <w:r w:rsidRPr="00621DF6">
        <w:rPr>
          <w:rFonts w:ascii="Angsana New" w:hAnsi="Angsana New"/>
          <w:spacing w:val="4"/>
          <w:cs/>
        </w:rPr>
        <w:t xml:space="preserve"> ล้านบาท </w:t>
      </w:r>
      <w:r w:rsidRPr="00621DF6">
        <w:rPr>
          <w:rFonts w:ascii="Angsana New" w:hAnsi="Angsana New" w:hint="cs"/>
          <w:spacing w:val="4"/>
          <w:cs/>
        </w:rPr>
        <w:t xml:space="preserve">และ </w:t>
      </w:r>
      <w:r>
        <w:rPr>
          <w:rFonts w:ascii="Angsana New" w:hAnsi="Angsana New" w:hint="cs"/>
          <w:spacing w:val="4"/>
          <w:cs/>
        </w:rPr>
        <w:t>64.43</w:t>
      </w:r>
      <w:r w:rsidRPr="00621DF6">
        <w:rPr>
          <w:rFonts w:ascii="Angsana New" w:hAnsi="Angsana New" w:hint="cs"/>
          <w:spacing w:val="4"/>
          <w:cs/>
        </w:rPr>
        <w:t xml:space="preserve"> ล้านบาท ตามลำดับ</w:t>
      </w:r>
      <w:r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>(</w:t>
      </w:r>
      <w:r w:rsidRPr="00621DF6">
        <w:rPr>
          <w:rFonts w:ascii="Angsana New" w:hAnsi="Angsana New" w:hint="cs"/>
          <w:cs/>
        </w:rPr>
        <w:t>ในปี 256</w:t>
      </w:r>
      <w:r>
        <w:rPr>
          <w:rFonts w:ascii="Angsana New" w:hAnsi="Angsana New" w:hint="cs"/>
          <w:cs/>
        </w:rPr>
        <w:t>3</w:t>
      </w:r>
      <w:r w:rsidRPr="00621DF6">
        <w:rPr>
          <w:rFonts w:ascii="Angsana New" w:hAnsi="Angsana New" w:hint="cs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>งบการเงินเฉพาะ</w:t>
      </w:r>
      <w:r w:rsidRPr="00A81A0A">
        <w:rPr>
          <w:rFonts w:ascii="Angsana New" w:hAnsi="Angsana New"/>
          <w:spacing w:val="4"/>
          <w:cs/>
        </w:rPr>
        <w:t xml:space="preserve">กิจการ </w:t>
      </w:r>
      <w:r>
        <w:rPr>
          <w:rFonts w:ascii="Angsana New" w:hAnsi="Angsana New" w:hint="cs"/>
          <w:spacing w:val="4"/>
          <w:cs/>
        </w:rPr>
        <w:t>6.58</w:t>
      </w:r>
      <w:r w:rsidRPr="00A81A0A">
        <w:rPr>
          <w:rFonts w:ascii="Angsana New" w:hAnsi="Angsana New"/>
          <w:spacing w:val="4"/>
          <w:cs/>
        </w:rPr>
        <w:t xml:space="preserve"> ล้าน</w:t>
      </w:r>
      <w:r w:rsidRPr="00621DF6">
        <w:rPr>
          <w:rFonts w:ascii="Angsana New" w:hAnsi="Angsana New"/>
          <w:spacing w:val="4"/>
          <w:cs/>
        </w:rPr>
        <w:t>บาท)</w:t>
      </w:r>
      <w:r w:rsidRPr="00621DF6">
        <w:rPr>
          <w:rFonts w:ascii="Angsana New" w:hAnsi="Angsana New" w:hint="cs"/>
          <w:spacing w:val="4"/>
          <w:cs/>
        </w:rPr>
        <w:t xml:space="preserve"> </w:t>
      </w:r>
    </w:p>
    <w:p w:rsidR="00F25880" w:rsidRPr="00F31D5E" w:rsidRDefault="00F25880" w:rsidP="00F25880">
      <w:pPr>
        <w:tabs>
          <w:tab w:val="left" w:pos="270"/>
          <w:tab w:val="left" w:pos="426"/>
          <w:tab w:val="left" w:pos="1440"/>
          <w:tab w:val="left" w:pos="1560"/>
        </w:tabs>
        <w:ind w:right="-862"/>
        <w:jc w:val="both"/>
        <w:rPr>
          <w:sz w:val="10"/>
          <w:szCs w:val="10"/>
        </w:rPr>
      </w:pPr>
    </w:p>
    <w:p w:rsidR="00F25880" w:rsidRPr="008C2D0E" w:rsidRDefault="00F25880" w:rsidP="00452A44">
      <w:pPr>
        <w:numPr>
          <w:ilvl w:val="0"/>
          <w:numId w:val="13"/>
        </w:numPr>
        <w:tabs>
          <w:tab w:val="left" w:pos="360"/>
          <w:tab w:val="left" w:pos="1440"/>
          <w:tab w:val="left" w:pos="1560"/>
        </w:tabs>
        <w:ind w:left="392" w:right="-862" w:hanging="406"/>
        <w:jc w:val="both"/>
        <w:rPr>
          <w:b/>
          <w:bCs/>
        </w:rPr>
      </w:pPr>
      <w:r w:rsidRPr="008C2D0E">
        <w:rPr>
          <w:b/>
          <w:bCs/>
          <w:cs/>
        </w:rPr>
        <w:t>เงินปันผลจ่ายและค่าตอบแทนกรรมการ</w:t>
      </w:r>
    </w:p>
    <w:p w:rsidR="00F25880" w:rsidRDefault="00F25880" w:rsidP="0097454A">
      <w:pPr>
        <w:tabs>
          <w:tab w:val="left" w:pos="1440"/>
        </w:tabs>
        <w:ind w:left="882" w:right="118" w:hanging="504"/>
        <w:jc w:val="thaiDistribute"/>
        <w:rPr>
          <w:rFonts w:ascii="Angsana New" w:hAnsi="Angsana New"/>
        </w:rPr>
      </w:pPr>
      <w:r>
        <w:rPr>
          <w:rFonts w:hint="cs"/>
          <w:spacing w:val="-4"/>
          <w:cs/>
        </w:rPr>
        <w:t xml:space="preserve">29.1  เมื่อวันที่ </w:t>
      </w:r>
      <w:r>
        <w:rPr>
          <w:spacing w:val="-4"/>
        </w:rPr>
        <w:t>10</w:t>
      </w:r>
      <w:r>
        <w:rPr>
          <w:rFonts w:hint="cs"/>
          <w:spacing w:val="-4"/>
          <w:cs/>
        </w:rPr>
        <w:t xml:space="preserve"> สิงหาคม</w:t>
      </w:r>
      <w:r w:rsidRPr="0020219A">
        <w:rPr>
          <w:rFonts w:hint="cs"/>
          <w:spacing w:val="-4"/>
          <w:cs/>
        </w:rPr>
        <w:t xml:space="preserve"> 256</w:t>
      </w:r>
      <w:r w:rsidRPr="0020219A">
        <w:rPr>
          <w:spacing w:val="-4"/>
        </w:rPr>
        <w:t>3</w:t>
      </w:r>
      <w:r w:rsidRPr="0020219A">
        <w:rPr>
          <w:rFonts w:hint="cs"/>
          <w:spacing w:val="-4"/>
          <w:cs/>
        </w:rPr>
        <w:t xml:space="preserve"> ที่ประชุม</w:t>
      </w:r>
      <w:r>
        <w:rPr>
          <w:rFonts w:hint="cs"/>
          <w:spacing w:val="-4"/>
          <w:cs/>
        </w:rPr>
        <w:t xml:space="preserve">สามัญผู้ถือหุ้นของบริษัทประจำปี 2563 </w:t>
      </w:r>
      <w:r w:rsidRPr="001F4F8F">
        <w:rPr>
          <w:rFonts w:hint="cs"/>
          <w:spacing w:val="-4"/>
          <w:cs/>
        </w:rPr>
        <w:t>ได้มีมติ</w:t>
      </w:r>
      <w:r w:rsidRPr="0020219A">
        <w:rPr>
          <w:spacing w:val="-4"/>
          <w:cs/>
        </w:rPr>
        <w:t>งดการจ่ายเงินปันผล</w:t>
      </w:r>
      <w:r w:rsidRPr="001F4F8F">
        <w:rPr>
          <w:spacing w:val="-4"/>
          <w:cs/>
        </w:rPr>
        <w:t>สำหรับ</w:t>
      </w:r>
      <w:r w:rsidR="0097454A">
        <w:rPr>
          <w:rFonts w:hint="cs"/>
          <w:spacing w:val="-4"/>
          <w:cs/>
        </w:rPr>
        <w:t xml:space="preserve">       </w:t>
      </w:r>
      <w:r w:rsidRPr="001F4F8F">
        <w:rPr>
          <w:spacing w:val="-4"/>
          <w:cs/>
        </w:rPr>
        <w:t xml:space="preserve">ผลการดำเนินงานปี </w:t>
      </w:r>
      <w:r w:rsidRPr="001F4F8F">
        <w:rPr>
          <w:spacing w:val="-4"/>
        </w:rPr>
        <w:t>256</w:t>
      </w:r>
      <w:r w:rsidRPr="001F4F8F">
        <w:rPr>
          <w:rFonts w:hint="cs"/>
          <w:spacing w:val="-4"/>
          <w:cs/>
        </w:rPr>
        <w:t xml:space="preserve">2 </w:t>
      </w:r>
      <w:r w:rsidRPr="001F4F8F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Pr="001F4F8F">
        <w:rPr>
          <w:spacing w:val="-4"/>
        </w:rPr>
        <w:t>256</w:t>
      </w:r>
      <w:r w:rsidRPr="001F4F8F">
        <w:rPr>
          <w:rFonts w:hint="cs"/>
          <w:spacing w:val="-4"/>
          <w:cs/>
        </w:rPr>
        <w:t>3</w:t>
      </w:r>
      <w:r w:rsidRPr="001F4F8F">
        <w:rPr>
          <w:spacing w:val="-4"/>
        </w:rPr>
        <w:t xml:space="preserve"> </w:t>
      </w:r>
      <w:r w:rsidRPr="001F4F8F">
        <w:rPr>
          <w:spacing w:val="-4"/>
          <w:cs/>
        </w:rPr>
        <w:t>เป็นเงินบำเหน็จ</w:t>
      </w:r>
      <w:r w:rsidRPr="0020219A">
        <w:rPr>
          <w:spacing w:val="-4"/>
          <w:cs/>
        </w:rPr>
        <w:t xml:space="preserve">กรรมการจำนวนเงิน </w:t>
      </w:r>
      <w:r w:rsidRPr="0020219A">
        <w:rPr>
          <w:spacing w:val="-4"/>
        </w:rPr>
        <w:t xml:space="preserve">18 </w:t>
      </w:r>
      <w:r w:rsidRPr="0020219A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:rsidR="00F25880" w:rsidRDefault="00F25880" w:rsidP="0097454A">
      <w:pPr>
        <w:tabs>
          <w:tab w:val="left" w:pos="1440"/>
        </w:tabs>
        <w:ind w:left="882" w:right="118" w:hanging="50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29.2  </w:t>
      </w:r>
      <w:r w:rsidRPr="002069B4">
        <w:rPr>
          <w:rFonts w:ascii="Angsana New" w:hAnsi="Angsana New" w:hint="cs"/>
          <w:cs/>
        </w:rPr>
        <w:t xml:space="preserve">เมื่อวันที่ </w:t>
      </w:r>
      <w:r w:rsidRPr="002069B4">
        <w:rPr>
          <w:rFonts w:ascii="Angsana New" w:hAnsi="Angsana New"/>
        </w:rPr>
        <w:t>26</w:t>
      </w:r>
      <w:r w:rsidRPr="002069B4">
        <w:rPr>
          <w:rFonts w:ascii="Angsana New" w:hAnsi="Angsana New" w:hint="cs"/>
          <w:cs/>
        </w:rPr>
        <w:t xml:space="preserve"> เมษายน 256</w:t>
      </w:r>
      <w:r w:rsidRPr="002069B4">
        <w:rPr>
          <w:rFonts w:ascii="Angsana New" w:hAnsi="Angsana New"/>
        </w:rPr>
        <w:t>2</w:t>
      </w:r>
      <w:r w:rsidRPr="002069B4">
        <w:rPr>
          <w:rFonts w:ascii="Angsana New" w:hAnsi="Angsana New" w:hint="cs"/>
          <w:cs/>
        </w:rPr>
        <w:t xml:space="preserve"> ที่ประชุมสามัญผู้ถือหุ้นของบริษัทประจำปี 2562 ได้มีมติงดการจ่ายเงินปันผลสำหรับ</w:t>
      </w:r>
      <w:r w:rsidR="0097454A">
        <w:rPr>
          <w:rFonts w:ascii="Angsana New" w:hAnsi="Angsana New" w:hint="cs"/>
          <w:cs/>
        </w:rPr>
        <w:t xml:space="preserve">   </w:t>
      </w:r>
      <w:r w:rsidRPr="002069B4">
        <w:rPr>
          <w:rFonts w:ascii="Angsana New" w:hAnsi="Angsana New" w:hint="cs"/>
          <w:cs/>
        </w:rPr>
        <w:t>ผลการ</w:t>
      </w:r>
      <w:r w:rsidRPr="0097454A">
        <w:rPr>
          <w:rFonts w:hint="cs"/>
          <w:spacing w:val="-4"/>
          <w:cs/>
        </w:rPr>
        <w:t>ดำเนินงาน</w:t>
      </w:r>
      <w:r w:rsidRPr="002069B4">
        <w:rPr>
          <w:rFonts w:ascii="Angsana New" w:hAnsi="Angsana New" w:hint="cs"/>
          <w:cs/>
        </w:rPr>
        <w:t xml:space="preserve">ปี </w:t>
      </w:r>
      <w:r w:rsidRPr="002069B4">
        <w:rPr>
          <w:rFonts w:ascii="Angsana New" w:hAnsi="Angsana New"/>
        </w:rPr>
        <w:t xml:space="preserve">2561 </w:t>
      </w:r>
      <w:r w:rsidRPr="002069B4">
        <w:rPr>
          <w:rFonts w:ascii="Angsana New" w:hAnsi="Angsana New" w:hint="cs"/>
          <w:cs/>
        </w:rPr>
        <w:t>และมีการอนุมัติการจ่ายค่าตอบแทนกรรมการประจำปี 256</w:t>
      </w:r>
      <w:r w:rsidRPr="002069B4">
        <w:rPr>
          <w:rFonts w:ascii="Angsana New" w:hAnsi="Angsana New"/>
        </w:rPr>
        <w:t>2</w:t>
      </w:r>
      <w:r w:rsidRPr="002069B4">
        <w:rPr>
          <w:rFonts w:ascii="Angsana New" w:hAnsi="Angsana New" w:hint="cs"/>
          <w:cs/>
        </w:rPr>
        <w:t xml:space="preserve"> เป็นเงินบำเหน็จกรรมการ จำนวนเงิน 18 ล้านบาท</w:t>
      </w:r>
      <w:r w:rsidRPr="002069B4">
        <w:rPr>
          <w:rFonts w:ascii="Angsana New" w:hAnsi="Angsana New"/>
        </w:rPr>
        <w:t xml:space="preserve"> </w:t>
      </w:r>
      <w:r w:rsidRPr="002069B4">
        <w:rPr>
          <w:rFonts w:ascii="Angsana New" w:hAnsi="Angsana New" w:hint="cs"/>
          <w:cs/>
        </w:rPr>
        <w:t>และเบี้ยประชุมกรรมการในอัตราที่กำหนดไว้</w:t>
      </w:r>
    </w:p>
    <w:p w:rsidR="00F25880" w:rsidRDefault="00F25880" w:rsidP="00F25880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22"/>
          <w:szCs w:val="22"/>
        </w:rPr>
      </w:pPr>
    </w:p>
    <w:p w:rsidR="00F25880" w:rsidRDefault="00F25880" w:rsidP="00F25880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22"/>
          <w:szCs w:val="22"/>
        </w:rPr>
      </w:pPr>
    </w:p>
    <w:p w:rsidR="00F25880" w:rsidRDefault="00F25880" w:rsidP="00F25880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22"/>
          <w:szCs w:val="22"/>
        </w:rPr>
      </w:pPr>
    </w:p>
    <w:p w:rsidR="00F25880" w:rsidRDefault="00F25880" w:rsidP="00F25880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22"/>
          <w:szCs w:val="22"/>
        </w:rPr>
      </w:pPr>
    </w:p>
    <w:p w:rsidR="00681965" w:rsidRPr="008C2D0E" w:rsidRDefault="00681965" w:rsidP="00452A44">
      <w:pPr>
        <w:numPr>
          <w:ilvl w:val="0"/>
          <w:numId w:val="13"/>
        </w:numPr>
        <w:tabs>
          <w:tab w:val="left" w:pos="360"/>
          <w:tab w:val="left" w:pos="1440"/>
          <w:tab w:val="left" w:pos="1560"/>
        </w:tabs>
        <w:ind w:left="90" w:right="-862" w:hanging="90"/>
        <w:jc w:val="both"/>
        <w:rPr>
          <w:b/>
          <w:bCs/>
        </w:rPr>
      </w:pPr>
      <w:r w:rsidRPr="008C2D0E">
        <w:rPr>
          <w:b/>
          <w:bCs/>
          <w:cs/>
        </w:rPr>
        <w:lastRenderedPageBreak/>
        <w:t>ต้นทุนทางการเงิน</w:t>
      </w:r>
    </w:p>
    <w:p w:rsidR="00681965" w:rsidRPr="00C04077" w:rsidRDefault="00681965" w:rsidP="003F092E">
      <w:pPr>
        <w:tabs>
          <w:tab w:val="left" w:pos="392"/>
          <w:tab w:val="left" w:pos="900"/>
          <w:tab w:val="left" w:pos="1440"/>
        </w:tabs>
        <w:ind w:right="200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82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0"/>
        <w:gridCol w:w="1406"/>
        <w:gridCol w:w="1407"/>
        <w:gridCol w:w="1407"/>
        <w:gridCol w:w="1407"/>
      </w:tblGrid>
      <w:tr w:rsidR="00681965" w:rsidRPr="00C04077" w:rsidTr="003F092E">
        <w:tc>
          <w:tcPr>
            <w:tcW w:w="4200" w:type="dxa"/>
            <w:vMerge w:val="restart"/>
            <w:vAlign w:val="center"/>
          </w:tcPr>
          <w:p w:rsidR="00681965" w:rsidRPr="00EF467D" w:rsidRDefault="00681965" w:rsidP="00772F35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รายการ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สำหรับปีสิ้นสุดวันที่ 31 ธันวาคม</w:t>
            </w:r>
            <w:r w:rsidRPr="00EF467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13" w:type="dxa"/>
            <w:gridSpan w:val="2"/>
          </w:tcPr>
          <w:p w:rsidR="00681965" w:rsidRPr="00EF467D" w:rsidRDefault="00681965" w:rsidP="00772F35">
            <w:pPr>
              <w:ind w:left="-94" w:right="-109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965" w:rsidRPr="00C04077" w:rsidTr="003F092E">
        <w:tc>
          <w:tcPr>
            <w:tcW w:w="4200" w:type="dxa"/>
            <w:vMerge/>
            <w:tcBorders>
              <w:bottom w:val="single" w:sz="4" w:space="0" w:color="auto"/>
            </w:tcBorders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681965" w:rsidRPr="00F43181" w:rsidRDefault="00681965" w:rsidP="00772F35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681965" w:rsidRPr="00F43181" w:rsidRDefault="00681965" w:rsidP="00772F35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2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681965" w:rsidRPr="00F43181" w:rsidRDefault="00681965" w:rsidP="00772F35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681965" w:rsidRPr="00F43181" w:rsidRDefault="00681965" w:rsidP="00772F35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2</w:t>
            </w:r>
          </w:p>
        </w:tc>
      </w:tr>
      <w:tr w:rsidR="00681965" w:rsidRPr="00C04077" w:rsidTr="003F092E">
        <w:tc>
          <w:tcPr>
            <w:tcW w:w="4200" w:type="dxa"/>
            <w:tcBorders>
              <w:bottom w:val="nil"/>
            </w:tcBorders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ค่าตัดจำหน่ายดอกเบี้ยใบอนุญาตให้ใช้คลื่นความถี่</w:t>
            </w:r>
          </w:p>
        </w:tc>
        <w:tc>
          <w:tcPr>
            <w:tcW w:w="1406" w:type="dxa"/>
            <w:tcBorders>
              <w:bottom w:val="nil"/>
            </w:tcBorders>
          </w:tcPr>
          <w:p w:rsidR="00681965" w:rsidRPr="00195DE0" w:rsidRDefault="00681965" w:rsidP="00772F35">
            <w:pPr>
              <w:ind w:right="380"/>
              <w:jc w:val="right"/>
              <w:rPr>
                <w:sz w:val="30"/>
                <w:szCs w:val="30"/>
              </w:rPr>
            </w:pPr>
            <w:r w:rsidRPr="00195DE0"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tcBorders>
              <w:bottom w:val="nil"/>
            </w:tcBorders>
          </w:tcPr>
          <w:p w:rsidR="00681965" w:rsidRPr="00F43181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7,945,062</w:t>
            </w:r>
          </w:p>
        </w:tc>
        <w:tc>
          <w:tcPr>
            <w:tcW w:w="1407" w:type="dxa"/>
            <w:tcBorders>
              <w:bottom w:val="nil"/>
            </w:tcBorders>
            <w:shd w:val="clear" w:color="auto" w:fill="auto"/>
          </w:tcPr>
          <w:p w:rsidR="00681965" w:rsidRPr="004D742E" w:rsidRDefault="00681965" w:rsidP="00772F35">
            <w:pPr>
              <w:ind w:right="380"/>
              <w:jc w:val="right"/>
              <w:rPr>
                <w:sz w:val="30"/>
                <w:szCs w:val="30"/>
              </w:rPr>
            </w:pPr>
            <w:r w:rsidRPr="004D742E"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tcBorders>
              <w:bottom w:val="nil"/>
            </w:tcBorders>
          </w:tcPr>
          <w:p w:rsidR="00681965" w:rsidRPr="00F43181" w:rsidRDefault="00681965" w:rsidP="00772F35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681965" w:rsidRPr="00C04077" w:rsidTr="003F092E">
        <w:tc>
          <w:tcPr>
            <w:tcW w:w="4200" w:type="dxa"/>
            <w:tcBorders>
              <w:top w:val="nil"/>
              <w:bottom w:val="nil"/>
            </w:tcBorders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:rsidR="00681965" w:rsidRPr="00195DE0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</w:t>
            </w:r>
            <w:r>
              <w:rPr>
                <w:sz w:val="30"/>
                <w:szCs w:val="30"/>
              </w:rPr>
              <w:t>,626,076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81965" w:rsidRPr="00F43181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24,095,106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auto"/>
          </w:tcPr>
          <w:p w:rsidR="00681965" w:rsidRPr="004D742E" w:rsidRDefault="00681965" w:rsidP="00772F3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3,248,26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81965" w:rsidRPr="00F43181" w:rsidRDefault="00681965" w:rsidP="00772F35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13,402,274</w:t>
            </w:r>
          </w:p>
        </w:tc>
      </w:tr>
      <w:tr w:rsidR="00681965" w:rsidRPr="00C04077" w:rsidTr="003F092E">
        <w:tc>
          <w:tcPr>
            <w:tcW w:w="4200" w:type="dxa"/>
            <w:tcBorders>
              <w:top w:val="nil"/>
              <w:bottom w:val="nil"/>
            </w:tcBorders>
          </w:tcPr>
          <w:p w:rsidR="00681965" w:rsidRPr="00BD6D7A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BD6D7A">
              <w:rPr>
                <w:sz w:val="30"/>
                <w:szCs w:val="30"/>
                <w:cs/>
              </w:rPr>
              <w:t>ดอกเบี้ยจ่าย</w:t>
            </w:r>
            <w:r>
              <w:rPr>
                <w:rFonts w:hint="cs"/>
                <w:sz w:val="30"/>
                <w:szCs w:val="30"/>
                <w:cs/>
              </w:rPr>
              <w:t>จากหนี้สินตามสัญญาเช่า</w:t>
            </w: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</w:tcPr>
          <w:p w:rsidR="00681965" w:rsidRPr="00195DE0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5,762,284</w:t>
            </w: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auto"/>
          </w:tcPr>
          <w:p w:rsidR="00681965" w:rsidRPr="00F43181" w:rsidRDefault="00681965" w:rsidP="00772F35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auto"/>
          </w:tcPr>
          <w:p w:rsidR="00681965" w:rsidRPr="004D742E" w:rsidRDefault="00681965" w:rsidP="00772F3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1,694,526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auto"/>
          </w:tcPr>
          <w:p w:rsidR="00681965" w:rsidRPr="00F43181" w:rsidRDefault="00681965" w:rsidP="00772F35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681965" w:rsidRPr="00C04077" w:rsidTr="003F092E">
        <w:tc>
          <w:tcPr>
            <w:tcW w:w="4200" w:type="dxa"/>
            <w:tcBorders>
              <w:top w:val="nil"/>
              <w:bottom w:val="nil"/>
            </w:tcBorders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:rsidR="00681965" w:rsidRPr="00195DE0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195DE0">
              <w:rPr>
                <w:sz w:val="30"/>
                <w:szCs w:val="30"/>
              </w:rPr>
              <w:t>94,458,084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81965" w:rsidRPr="00F43181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94,200,000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auto"/>
          </w:tcPr>
          <w:p w:rsidR="00681965" w:rsidRPr="004D742E" w:rsidRDefault="00681965" w:rsidP="00772F3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94,458,08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81965" w:rsidRPr="00F43181" w:rsidRDefault="00681965" w:rsidP="00772F35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94,200,000</w:t>
            </w:r>
          </w:p>
        </w:tc>
      </w:tr>
      <w:tr w:rsidR="00681965" w:rsidRPr="00C04077" w:rsidTr="003F092E">
        <w:tc>
          <w:tcPr>
            <w:tcW w:w="4200" w:type="dxa"/>
            <w:tcBorders>
              <w:top w:val="nil"/>
            </w:tcBorders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406" w:type="dxa"/>
            <w:tcBorders>
              <w:top w:val="nil"/>
            </w:tcBorders>
          </w:tcPr>
          <w:p w:rsidR="00681965" w:rsidRPr="00195DE0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195DE0">
              <w:rPr>
                <w:sz w:val="30"/>
                <w:szCs w:val="30"/>
              </w:rPr>
              <w:t>694,326</w:t>
            </w:r>
          </w:p>
        </w:tc>
        <w:tc>
          <w:tcPr>
            <w:tcW w:w="1407" w:type="dxa"/>
            <w:tcBorders>
              <w:top w:val="nil"/>
            </w:tcBorders>
          </w:tcPr>
          <w:p w:rsidR="00681965" w:rsidRPr="00F43181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694,326</w:t>
            </w:r>
          </w:p>
        </w:tc>
        <w:tc>
          <w:tcPr>
            <w:tcW w:w="1407" w:type="dxa"/>
            <w:tcBorders>
              <w:top w:val="nil"/>
            </w:tcBorders>
            <w:shd w:val="clear" w:color="auto" w:fill="auto"/>
          </w:tcPr>
          <w:p w:rsidR="00681965" w:rsidRPr="004D742E" w:rsidRDefault="00681965" w:rsidP="00772F35">
            <w:pPr>
              <w:jc w:val="right"/>
              <w:rPr>
                <w:sz w:val="30"/>
                <w:szCs w:val="30"/>
              </w:rPr>
            </w:pPr>
            <w:r w:rsidRPr="004D742E">
              <w:rPr>
                <w:sz w:val="30"/>
                <w:szCs w:val="30"/>
              </w:rPr>
              <w:t>694,326</w:t>
            </w:r>
          </w:p>
        </w:tc>
        <w:tc>
          <w:tcPr>
            <w:tcW w:w="1407" w:type="dxa"/>
            <w:tcBorders>
              <w:top w:val="nil"/>
            </w:tcBorders>
          </w:tcPr>
          <w:p w:rsidR="00681965" w:rsidRPr="00F43181" w:rsidRDefault="00681965" w:rsidP="00772F35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694,326</w:t>
            </w:r>
          </w:p>
        </w:tc>
      </w:tr>
      <w:tr w:rsidR="00681965" w:rsidRPr="00C04077" w:rsidTr="003F092E">
        <w:tc>
          <w:tcPr>
            <w:tcW w:w="4200" w:type="dxa"/>
          </w:tcPr>
          <w:p w:rsidR="00681965" w:rsidRPr="00EF467D" w:rsidRDefault="00681965" w:rsidP="00772F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406" w:type="dxa"/>
          </w:tcPr>
          <w:p w:rsidR="00681965" w:rsidRPr="00195DE0" w:rsidRDefault="00681965" w:rsidP="00772F35">
            <w:pPr>
              <w:ind w:right="60"/>
              <w:jc w:val="right"/>
              <w:rPr>
                <w:sz w:val="30"/>
                <w:szCs w:val="30"/>
              </w:rPr>
            </w:pPr>
            <w:r w:rsidRPr="00195DE0">
              <w:rPr>
                <w:sz w:val="30"/>
                <w:szCs w:val="30"/>
              </w:rPr>
              <w:t>116,540,770</w:t>
            </w:r>
          </w:p>
        </w:tc>
        <w:tc>
          <w:tcPr>
            <w:tcW w:w="1407" w:type="dxa"/>
          </w:tcPr>
          <w:p w:rsidR="00681965" w:rsidRPr="00F43181" w:rsidRDefault="00681965" w:rsidP="00772F35">
            <w:pPr>
              <w:ind w:right="60"/>
              <w:jc w:val="right"/>
              <w:rPr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126,934,494</w:t>
            </w:r>
          </w:p>
        </w:tc>
        <w:tc>
          <w:tcPr>
            <w:tcW w:w="1407" w:type="dxa"/>
            <w:shd w:val="clear" w:color="auto" w:fill="auto"/>
          </w:tcPr>
          <w:p w:rsidR="00681965" w:rsidRPr="004D742E" w:rsidRDefault="00681965" w:rsidP="00772F3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100,095,199</w:t>
            </w:r>
          </w:p>
        </w:tc>
        <w:tc>
          <w:tcPr>
            <w:tcW w:w="1407" w:type="dxa"/>
          </w:tcPr>
          <w:p w:rsidR="00681965" w:rsidRPr="00F43181" w:rsidRDefault="00681965" w:rsidP="00772F35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108,296,600</w:t>
            </w:r>
          </w:p>
        </w:tc>
      </w:tr>
    </w:tbl>
    <w:p w:rsidR="00681965" w:rsidRPr="001C0C24" w:rsidRDefault="00681965" w:rsidP="00681965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2"/>
          <w:szCs w:val="12"/>
        </w:rPr>
      </w:pPr>
    </w:p>
    <w:p w:rsidR="00681965" w:rsidRPr="008C2D0E" w:rsidRDefault="00681965" w:rsidP="00452A44">
      <w:pPr>
        <w:numPr>
          <w:ilvl w:val="0"/>
          <w:numId w:val="13"/>
        </w:numPr>
        <w:tabs>
          <w:tab w:val="left" w:pos="360"/>
          <w:tab w:val="left" w:pos="1440"/>
          <w:tab w:val="left" w:pos="1560"/>
        </w:tabs>
        <w:ind w:left="90" w:right="-862" w:hanging="90"/>
        <w:jc w:val="both"/>
        <w:rPr>
          <w:b/>
          <w:bCs/>
        </w:rPr>
      </w:pPr>
      <w:r w:rsidRPr="008C2D0E">
        <w:rPr>
          <w:b/>
          <w:bCs/>
          <w:cs/>
        </w:rPr>
        <w:t>ทุนสำรองตามกฎหมาย</w:t>
      </w:r>
    </w:p>
    <w:p w:rsidR="00681965" w:rsidRDefault="00681965" w:rsidP="003F092E">
      <w:pPr>
        <w:tabs>
          <w:tab w:val="left" w:pos="1170"/>
        </w:tabs>
        <w:ind w:left="378" w:right="200" w:firstLine="516"/>
        <w:jc w:val="thaiDistribute"/>
        <w:rPr>
          <w:sz w:val="30"/>
          <w:szCs w:val="30"/>
        </w:rPr>
      </w:pPr>
      <w:r w:rsidRPr="002069B4">
        <w:rPr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</w:t>
      </w:r>
      <w:r>
        <w:rPr>
          <w:rFonts w:hint="cs"/>
          <w:cs/>
        </w:rPr>
        <w:t xml:space="preserve">  </w:t>
      </w:r>
      <w:r w:rsidRPr="002069B4">
        <w:rPr>
          <w:cs/>
        </w:rPr>
        <w:t>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จนกว่าทุนสำรองนี้</w:t>
      </w:r>
      <w:r w:rsidRPr="002069B4">
        <w:rPr>
          <w:rFonts w:hint="cs"/>
          <w:cs/>
        </w:rPr>
        <w:t xml:space="preserve"> </w:t>
      </w:r>
      <w:r w:rsidRPr="002069B4">
        <w:rPr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:rsidR="00681965" w:rsidRPr="00A670C0" w:rsidRDefault="00681965" w:rsidP="00681965">
      <w:pPr>
        <w:tabs>
          <w:tab w:val="left" w:pos="142"/>
          <w:tab w:val="left" w:pos="1170"/>
        </w:tabs>
        <w:ind w:left="142" w:right="-98" w:firstLine="567"/>
        <w:jc w:val="thaiDistribute"/>
        <w:rPr>
          <w:sz w:val="2"/>
          <w:szCs w:val="2"/>
        </w:rPr>
      </w:pPr>
    </w:p>
    <w:p w:rsidR="00681965" w:rsidRPr="008C2D0E" w:rsidRDefault="00681965" w:rsidP="00452A44">
      <w:pPr>
        <w:numPr>
          <w:ilvl w:val="0"/>
          <w:numId w:val="13"/>
        </w:numPr>
        <w:tabs>
          <w:tab w:val="left" w:pos="360"/>
          <w:tab w:val="left" w:pos="1440"/>
          <w:tab w:val="left" w:pos="1560"/>
        </w:tabs>
        <w:ind w:left="90" w:right="-862" w:hanging="90"/>
        <w:jc w:val="both"/>
        <w:rPr>
          <w:b/>
          <w:bCs/>
        </w:rPr>
      </w:pPr>
      <w:r w:rsidRPr="008C2D0E">
        <w:rPr>
          <w:b/>
          <w:bCs/>
          <w:cs/>
        </w:rPr>
        <w:t>การจำแนกค่าใช้จ่ายตามลักษณะของค่าใช้จ่าย</w:t>
      </w:r>
    </w:p>
    <w:p w:rsidR="00681965" w:rsidRPr="00C04077" w:rsidRDefault="00681965" w:rsidP="00681965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186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cs/>
        </w:rPr>
        <w:tab/>
        <w:t xml:space="preserve">       </w:t>
      </w:r>
      <w:r w:rsidRPr="00C04077">
        <w:rPr>
          <w:cs/>
        </w:rPr>
        <w:tab/>
        <w:t xml:space="preserve">     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84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5"/>
        <w:gridCol w:w="1491"/>
        <w:gridCol w:w="1492"/>
        <w:gridCol w:w="1491"/>
        <w:gridCol w:w="1492"/>
      </w:tblGrid>
      <w:tr w:rsidR="00681965" w:rsidRPr="001B31FC" w:rsidTr="003F092E">
        <w:trPr>
          <w:trHeight w:val="340"/>
        </w:trPr>
        <w:tc>
          <w:tcPr>
            <w:tcW w:w="3875" w:type="dxa"/>
            <w:vMerge w:val="restart"/>
            <w:vAlign w:val="center"/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1B31FC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83" w:type="dxa"/>
            <w:gridSpan w:val="2"/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8"/>
                <w:szCs w:val="28"/>
                <w:highlight w:val="yellow"/>
              </w:rPr>
            </w:pPr>
            <w:r w:rsidRPr="001B31F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3" w:type="dxa"/>
            <w:gridSpan w:val="2"/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sz w:val="28"/>
                <w:szCs w:val="28"/>
                <w:highlight w:val="yellow"/>
              </w:rPr>
            </w:pPr>
            <w:r w:rsidRPr="001B31F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965" w:rsidRPr="001B31FC" w:rsidTr="003F092E">
        <w:trPr>
          <w:trHeight w:val="340"/>
        </w:trPr>
        <w:tc>
          <w:tcPr>
            <w:tcW w:w="3875" w:type="dxa"/>
            <w:vMerge/>
            <w:tcBorders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91" w:type="dxa"/>
            <w:tcBorders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63</w:t>
            </w:r>
          </w:p>
        </w:tc>
        <w:tc>
          <w:tcPr>
            <w:tcW w:w="1492" w:type="dxa"/>
            <w:tcBorders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</w:t>
            </w:r>
            <w:r w:rsidRPr="001B31FC">
              <w:rPr>
                <w:sz w:val="28"/>
                <w:szCs w:val="28"/>
              </w:rPr>
              <w:t>2</w:t>
            </w:r>
          </w:p>
        </w:tc>
        <w:tc>
          <w:tcPr>
            <w:tcW w:w="1491" w:type="dxa"/>
            <w:tcBorders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63</w:t>
            </w:r>
          </w:p>
        </w:tc>
        <w:tc>
          <w:tcPr>
            <w:tcW w:w="1492" w:type="dxa"/>
            <w:tcBorders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</w:t>
            </w:r>
            <w:r w:rsidRPr="001B31FC">
              <w:rPr>
                <w:sz w:val="28"/>
                <w:szCs w:val="28"/>
              </w:rPr>
              <w:t>2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การเปลี่ยนแปลงในสินค้าสำเร็จรูป(เพิ่มขึ้น)ลดลง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81965" w:rsidRPr="001B31FC" w:rsidRDefault="00681965" w:rsidP="00772F35">
            <w:pPr>
              <w:ind w:right="33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1,371,086</w:t>
            </w: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</w:tcPr>
          <w:p w:rsidR="00681965" w:rsidRPr="001B31FC" w:rsidRDefault="00681965" w:rsidP="00772F35">
            <w:pPr>
              <w:ind w:right="-18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(374,862)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</w:tcBorders>
          </w:tcPr>
          <w:p w:rsidR="00681965" w:rsidRPr="001B31FC" w:rsidRDefault="00681965" w:rsidP="00772F35">
            <w:pPr>
              <w:ind w:right="28"/>
              <w:jc w:val="right"/>
              <w:rPr>
                <w:sz w:val="28"/>
                <w:szCs w:val="28"/>
                <w:highlight w:val="yellow"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1</w:t>
            </w:r>
            <w:r w:rsidRPr="001B31FC">
              <w:rPr>
                <w:sz w:val="28"/>
                <w:szCs w:val="28"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068</w:t>
            </w:r>
            <w:r w:rsidRPr="001B31FC">
              <w:rPr>
                <w:sz w:val="28"/>
                <w:szCs w:val="28"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447</w:t>
            </w: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</w:tcPr>
          <w:p w:rsidR="00681965" w:rsidRPr="001B31FC" w:rsidRDefault="00681965" w:rsidP="00772F35">
            <w:pPr>
              <w:ind w:right="-24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(424,745)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ค่าใช้จ่ายในการผลิตรายการ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3,196,410,271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4,70</w:t>
            </w:r>
            <w:r w:rsidRPr="008F1946">
              <w:rPr>
                <w:rFonts w:hint="cs"/>
                <w:sz w:val="28"/>
                <w:szCs w:val="28"/>
                <w:cs/>
              </w:rPr>
              <w:t>6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rFonts w:hint="cs"/>
                <w:sz w:val="28"/>
                <w:szCs w:val="28"/>
                <w:cs/>
              </w:rPr>
              <w:t>740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rFonts w:hint="cs"/>
                <w:sz w:val="28"/>
                <w:szCs w:val="28"/>
                <w:cs/>
              </w:rPr>
              <w:t>929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959,529,760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2,812,216,698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highlight w:val="yellow"/>
              </w:rPr>
            </w:pPr>
            <w:r w:rsidRPr="001B31FC">
              <w:rPr>
                <w:sz w:val="28"/>
                <w:szCs w:val="28"/>
                <w:cs/>
              </w:rPr>
              <w:t>ค่าใช้จ่ายในการจัดคอนเสิร์ตและแสดงโชว์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10,299,912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480,566,119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-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left="-113"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161,593,215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190,493,686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122,734,617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116,409,233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1,113,935,738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1,4</w:t>
            </w:r>
            <w:r w:rsidRPr="008F1946">
              <w:rPr>
                <w:rFonts w:hint="cs"/>
                <w:sz w:val="28"/>
                <w:szCs w:val="28"/>
                <w:cs/>
              </w:rPr>
              <w:t>21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rFonts w:hint="cs"/>
                <w:sz w:val="28"/>
                <w:szCs w:val="28"/>
                <w:cs/>
              </w:rPr>
              <w:t>694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rFonts w:hint="cs"/>
                <w:sz w:val="28"/>
                <w:szCs w:val="28"/>
                <w:cs/>
              </w:rPr>
              <w:t>740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175,839,690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14</w:t>
            </w:r>
            <w:r w:rsidRPr="001B31FC">
              <w:rPr>
                <w:rFonts w:hint="cs"/>
                <w:sz w:val="28"/>
                <w:szCs w:val="28"/>
                <w:cs/>
              </w:rPr>
              <w:t>1</w:t>
            </w:r>
            <w:r w:rsidRPr="001B31FC">
              <w:rPr>
                <w:sz w:val="28"/>
                <w:szCs w:val="28"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257</w:t>
            </w:r>
            <w:r w:rsidRPr="001B31FC">
              <w:rPr>
                <w:sz w:val="28"/>
                <w:szCs w:val="28"/>
              </w:rPr>
              <w:t>,13</w:t>
            </w:r>
            <w:r w:rsidRPr="001B31FC"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143,468,000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171,915,619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rFonts w:hint="cs"/>
                <w:sz w:val="28"/>
                <w:szCs w:val="28"/>
                <w:cs/>
              </w:rPr>
              <w:t>10,977,953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9</w:t>
            </w:r>
            <w:r w:rsidRPr="001B31FC">
              <w:rPr>
                <w:sz w:val="28"/>
                <w:szCs w:val="28"/>
                <w:cs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884</w:t>
            </w:r>
            <w:r w:rsidRPr="001B31FC">
              <w:rPr>
                <w:sz w:val="28"/>
                <w:szCs w:val="28"/>
                <w:cs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5</w:t>
            </w:r>
            <w:r w:rsidRPr="001B31FC">
              <w:rPr>
                <w:sz w:val="28"/>
                <w:szCs w:val="28"/>
              </w:rPr>
              <w:t>79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72,594,336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rFonts w:hint="cs"/>
                <w:sz w:val="28"/>
                <w:szCs w:val="28"/>
                <w:cs/>
              </w:rPr>
              <w:t>26,986,266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80"/>
              <w:jc w:val="right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</w:rPr>
              <w:t>-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31,015,493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35,617,443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rFonts w:hint="cs"/>
                <w:sz w:val="28"/>
                <w:szCs w:val="28"/>
                <w:cs/>
              </w:rPr>
              <w:t>1,399,008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340</w:t>
            </w:r>
            <w:r w:rsidRPr="001B31FC">
              <w:rPr>
                <w:sz w:val="28"/>
                <w:szCs w:val="28"/>
                <w:cs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698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ค่าตัดจำหน่ายสิทธิการใช้ทรัพย์สิน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33,897,691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132,191,327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80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-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137,648,509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244,715,761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-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ค่าตัดจำหน่ายผลประโยชน์จ่ายเพิ่ม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10,893,987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46,780,063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80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-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สินทรัพย์ไม่หมุนเวียนอื่นตัดจำหน่าย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  <w:cs/>
              </w:rPr>
              <w:t>1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sz w:val="28"/>
                <w:szCs w:val="28"/>
                <w:cs/>
              </w:rPr>
              <w:t>368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sz w:val="28"/>
                <w:szCs w:val="28"/>
                <w:cs/>
              </w:rPr>
              <w:t>69</w:t>
            </w:r>
            <w:r w:rsidRPr="008F1946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1,491,269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80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-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ค่านายหน้าและส่งเสริมการขาย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118,385,21</w:t>
            </w:r>
            <w:r w:rsidRPr="008F1946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125,935,542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5,078,824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6,095,196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91" w:type="dxa"/>
            <w:tcBorders>
              <w:top w:val="nil"/>
              <w:bottom w:val="nil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313,808,031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473,</w:t>
            </w:r>
            <w:r w:rsidRPr="008F1946">
              <w:rPr>
                <w:rFonts w:hint="cs"/>
                <w:sz w:val="28"/>
                <w:szCs w:val="28"/>
                <w:cs/>
              </w:rPr>
              <w:t>768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rFonts w:hint="cs"/>
                <w:sz w:val="28"/>
                <w:szCs w:val="28"/>
                <w:cs/>
              </w:rPr>
              <w:t>20</w:t>
            </w:r>
            <w:r w:rsidRPr="008F1946">
              <w:rPr>
                <w:sz w:val="28"/>
                <w:szCs w:val="28"/>
              </w:rPr>
              <w:t>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53,120,608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</w:rPr>
              <w:t>91,882,446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nil"/>
              <w:bottom w:val="single" w:sz="4" w:space="0" w:color="auto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045E45">
              <w:rPr>
                <w:sz w:val="28"/>
                <w:szCs w:val="28"/>
              </w:rPr>
              <w:t>667</w:t>
            </w:r>
            <w:r>
              <w:rPr>
                <w:sz w:val="28"/>
                <w:szCs w:val="28"/>
              </w:rPr>
              <w:t>,</w:t>
            </w:r>
            <w:r w:rsidRPr="00045E45">
              <w:rPr>
                <w:sz w:val="28"/>
                <w:szCs w:val="28"/>
              </w:rPr>
              <w:t>392</w:t>
            </w:r>
            <w:r>
              <w:rPr>
                <w:sz w:val="28"/>
                <w:szCs w:val="28"/>
              </w:rPr>
              <w:t>,</w:t>
            </w:r>
            <w:r w:rsidRPr="00045E45">
              <w:rPr>
                <w:sz w:val="28"/>
                <w:szCs w:val="28"/>
              </w:rPr>
              <w:t>794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1,132,276,180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81965" w:rsidRPr="008F1946" w:rsidRDefault="00681965" w:rsidP="00772F35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209,209,410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3,335,843</w:t>
            </w:r>
          </w:p>
        </w:tc>
      </w:tr>
      <w:tr w:rsidR="00681965" w:rsidRPr="001B31FC" w:rsidTr="003F092E">
        <w:trPr>
          <w:trHeight w:val="20"/>
        </w:trPr>
        <w:tc>
          <w:tcPr>
            <w:tcW w:w="3875" w:type="dxa"/>
            <w:tcBorders>
              <w:top w:val="single" w:sz="4" w:space="0" w:color="auto"/>
            </w:tcBorders>
          </w:tcPr>
          <w:p w:rsidR="00681965" w:rsidRPr="001B31FC" w:rsidRDefault="00681965" w:rsidP="00772F35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6,014,082,973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9,163,812,025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1,565,944,583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681965" w:rsidRPr="001B31FC" w:rsidRDefault="00681965" w:rsidP="00772F35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3,180,997,080</w:t>
            </w:r>
          </w:p>
        </w:tc>
      </w:tr>
    </w:tbl>
    <w:p w:rsidR="00681965" w:rsidRDefault="00681965" w:rsidP="00681965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681965" w:rsidRDefault="00681965" w:rsidP="00681965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681965" w:rsidRPr="00C04077" w:rsidRDefault="00681965" w:rsidP="00452A44">
      <w:pPr>
        <w:numPr>
          <w:ilvl w:val="0"/>
          <w:numId w:val="13"/>
        </w:numPr>
        <w:tabs>
          <w:tab w:val="left" w:pos="360"/>
          <w:tab w:val="left" w:pos="1440"/>
          <w:tab w:val="left" w:pos="1560"/>
        </w:tabs>
        <w:ind w:left="378" w:right="-862" w:hanging="364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ภาษีเงินได้</w:t>
      </w:r>
    </w:p>
    <w:p w:rsidR="00681965" w:rsidRPr="003215F1" w:rsidRDefault="00681965" w:rsidP="007001DB">
      <w:pPr>
        <w:ind w:left="378" w:right="172" w:firstLine="532"/>
        <w:jc w:val="thaiDistribute"/>
      </w:pPr>
      <w:r w:rsidRPr="003215F1">
        <w:rPr>
          <w:cs/>
        </w:rPr>
        <w:t>ภาษีเงินได้นิติบุคคล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>ของบริษัทและบริษัทย่อย สำหรับปีสิ้นสุดวันที่ 31 ธันวาคม 25</w:t>
      </w:r>
      <w:r>
        <w:t>6</w:t>
      </w:r>
      <w:r>
        <w:rPr>
          <w:rFonts w:hint="cs"/>
          <w:cs/>
        </w:rPr>
        <w:t>3</w:t>
      </w:r>
      <w:r w:rsidRPr="003215F1">
        <w:rPr>
          <w:cs/>
        </w:rPr>
        <w:t xml:space="preserve"> และ 25</w:t>
      </w:r>
      <w:r>
        <w:t>6</w:t>
      </w:r>
      <w:r>
        <w:rPr>
          <w:rFonts w:hint="cs"/>
          <w:cs/>
        </w:rPr>
        <w:t>2</w:t>
      </w:r>
      <w:r w:rsidRPr="003215F1">
        <w:rPr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3215F1">
        <w:rPr>
          <w:rFonts w:hint="cs"/>
          <w:cs/>
        </w:rPr>
        <w:br/>
      </w:r>
      <w:r w:rsidRPr="003215F1">
        <w:rPr>
          <w:cs/>
        </w:rPr>
        <w:t>เงินได้ เช่น เงินปันผลรับ หรือเป็นรายจ่ายที่ต้องห้ามในการคำนวณภาษีเงินได้ เช่น หนี้สงสัยจะสูญ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ขาดทุนจากการด้อยค่า เป็นต้น</w:t>
      </w:r>
    </w:p>
    <w:p w:rsidR="00681965" w:rsidRPr="003215F1" w:rsidRDefault="00681965" w:rsidP="00681965">
      <w:pPr>
        <w:tabs>
          <w:tab w:val="left" w:pos="360"/>
          <w:tab w:val="left" w:pos="900"/>
        </w:tabs>
        <w:ind w:left="357" w:right="-479" w:firstLine="494"/>
        <w:jc w:val="thaiDistribute"/>
        <w:rPr>
          <w:sz w:val="8"/>
          <w:szCs w:val="8"/>
        </w:rPr>
      </w:pPr>
    </w:p>
    <w:p w:rsidR="00681965" w:rsidRPr="003215F1" w:rsidRDefault="00681965" w:rsidP="007001DB">
      <w:pPr>
        <w:ind w:left="378" w:right="186" w:firstLine="532"/>
        <w:jc w:val="thaiDistribute"/>
        <w:rPr>
          <w:cs/>
        </w:rPr>
      </w:pPr>
      <w:r w:rsidRPr="003215F1">
        <w:rPr>
          <w:cs/>
        </w:rPr>
        <w:t xml:space="preserve">บริษัทคำนวณภาษีเงินได้นิติบุคคลในอัตราร้อยละ 20 </w:t>
      </w:r>
    </w:p>
    <w:p w:rsidR="00681965" w:rsidRPr="003215F1" w:rsidRDefault="00681965" w:rsidP="007001DB">
      <w:pPr>
        <w:ind w:left="378" w:right="172" w:firstLine="532"/>
        <w:jc w:val="thaiDistribute"/>
      </w:pPr>
      <w:r w:rsidRPr="003215F1">
        <w:rPr>
          <w:cs/>
        </w:rPr>
        <w:t>ภาษีเงินได้นิติบุคคลของบริษัทย่อย</w:t>
      </w:r>
      <w:r>
        <w:rPr>
          <w:rFonts w:hint="cs"/>
          <w:cs/>
        </w:rPr>
        <w:t>ที่จัดตั้งขึ้นตามกฎหมายไทย</w:t>
      </w:r>
      <w:r w:rsidRPr="003215F1">
        <w:rPr>
          <w:cs/>
        </w:rPr>
        <w:t xml:space="preserve"> คำนวณในอัตราร้อยละ 15 และ 20 </w:t>
      </w:r>
    </w:p>
    <w:p w:rsidR="00681965" w:rsidRDefault="00681965" w:rsidP="007001DB">
      <w:pPr>
        <w:ind w:left="378" w:right="172" w:firstLine="532"/>
        <w:jc w:val="thaiDistribute"/>
      </w:pPr>
      <w:r w:rsidRPr="003215F1">
        <w:rPr>
          <w:cs/>
        </w:rPr>
        <w:t>ภาษีเงินได้นิติบุคคลของบริษัทย่อยที่จัดตั้งขึ้นตามกฎหมายของสาธารณรัฐแห่งสหภาพเมียนมาร์</w:t>
      </w:r>
      <w:r w:rsidRPr="003215F1">
        <w:rPr>
          <w:rFonts w:hint="cs"/>
          <w:cs/>
        </w:rPr>
        <w:t xml:space="preserve"> </w:t>
      </w:r>
      <w:r w:rsidRPr="003215F1">
        <w:rPr>
          <w:cs/>
        </w:rPr>
        <w:t>คำนวณใน</w:t>
      </w:r>
      <w:r w:rsidRPr="003215F1">
        <w:t xml:space="preserve"> </w:t>
      </w:r>
      <w:r>
        <w:br/>
      </w:r>
      <w:r w:rsidRPr="003215F1">
        <w:rPr>
          <w:cs/>
        </w:rPr>
        <w:t>อัตราร้อยละ 25</w:t>
      </w:r>
    </w:p>
    <w:p w:rsidR="00681965" w:rsidRDefault="00681965" w:rsidP="007001DB">
      <w:pPr>
        <w:ind w:left="378" w:right="186" w:firstLine="532"/>
        <w:jc w:val="thaiDistribute"/>
      </w:pPr>
      <w:r w:rsidRPr="003215F1">
        <w:rPr>
          <w:cs/>
        </w:rPr>
        <w:t>ค่าใช้จ่าย</w:t>
      </w:r>
      <w:r w:rsidRPr="003215F1">
        <w:rPr>
          <w:rFonts w:hint="cs"/>
          <w:cs/>
        </w:rPr>
        <w:t>(รายได้)</w:t>
      </w:r>
      <w:r w:rsidRPr="003215F1">
        <w:rPr>
          <w:cs/>
        </w:rPr>
        <w:t xml:space="preserve">ภาษีเงินได้ที่รับรู้ในงบกำไรขาดทุน ประกอบด้วย </w:t>
      </w:r>
      <w:r w:rsidRPr="00C04077">
        <w:rPr>
          <w:cs/>
        </w:rPr>
        <w:t xml:space="preserve">      </w:t>
      </w:r>
      <w:r w:rsidRPr="00C04077">
        <w:rPr>
          <w:cs/>
        </w:rPr>
        <w:tab/>
      </w:r>
      <w:r>
        <w:rPr>
          <w:cs/>
        </w:rPr>
        <w:tab/>
      </w:r>
    </w:p>
    <w:p w:rsidR="00681965" w:rsidRPr="003215F1" w:rsidRDefault="00681965" w:rsidP="007001DB">
      <w:pPr>
        <w:ind w:left="709" w:right="172" w:firstLine="59"/>
        <w:jc w:val="right"/>
      </w:pPr>
      <w:r w:rsidRPr="00C04077">
        <w:rPr>
          <w:cs/>
        </w:rPr>
        <w:tab/>
      </w:r>
      <w:r w:rsidRPr="00C0407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3215F1">
        <w:rPr>
          <w:cs/>
        </w:rPr>
        <w:tab/>
      </w:r>
      <w:r w:rsidRPr="003215F1">
        <w:rPr>
          <w:cs/>
        </w:rPr>
        <w:tab/>
        <w:t xml:space="preserve">                        หน่วย </w:t>
      </w:r>
      <w:r w:rsidRPr="003215F1">
        <w:t xml:space="preserve">: </w:t>
      </w:r>
      <w:r w:rsidRPr="003215F1">
        <w:rPr>
          <w:cs/>
        </w:rPr>
        <w:t>บาท</w:t>
      </w:r>
    </w:p>
    <w:tbl>
      <w:tblPr>
        <w:tblW w:w="9855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12"/>
        <w:gridCol w:w="1385"/>
        <w:gridCol w:w="1386"/>
        <w:gridCol w:w="1386"/>
        <w:gridCol w:w="1386"/>
      </w:tblGrid>
      <w:tr w:rsidR="00681965" w:rsidRPr="003215F1" w:rsidTr="007001DB">
        <w:trPr>
          <w:trHeight w:val="227"/>
        </w:trPr>
        <w:tc>
          <w:tcPr>
            <w:tcW w:w="4312" w:type="dxa"/>
            <w:vMerge w:val="restart"/>
          </w:tcPr>
          <w:p w:rsidR="00681965" w:rsidRPr="003215F1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</w:pPr>
            <w:r w:rsidRPr="003215F1">
              <w:rPr>
                <w:cs/>
              </w:rPr>
              <w:t>รายการ</w:t>
            </w:r>
          </w:p>
          <w:p w:rsidR="00681965" w:rsidRPr="003215F1" w:rsidRDefault="00681965" w:rsidP="00772F35">
            <w:pPr>
              <w:ind w:left="-108" w:right="-108"/>
              <w:jc w:val="center"/>
            </w:pPr>
            <w:r w:rsidRPr="003215F1">
              <w:rPr>
                <w:cs/>
              </w:rPr>
              <w:t>สำหรับปีสิ้นสุดวันที่ 31 ธันวาคม</w:t>
            </w:r>
          </w:p>
        </w:tc>
        <w:tc>
          <w:tcPr>
            <w:tcW w:w="2771" w:type="dxa"/>
            <w:gridSpan w:val="2"/>
          </w:tcPr>
          <w:p w:rsidR="00681965" w:rsidRPr="003215F1" w:rsidRDefault="00681965" w:rsidP="00772F35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3215F1">
              <w:rPr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:rsidR="00681965" w:rsidRPr="003215F1" w:rsidRDefault="00681965" w:rsidP="00772F35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3215F1">
              <w:rPr>
                <w:cs/>
              </w:rPr>
              <w:t>งบการเงินเฉพาะกิจการ</w:t>
            </w:r>
          </w:p>
        </w:tc>
      </w:tr>
      <w:tr w:rsidR="00681965" w:rsidRPr="003215F1" w:rsidTr="007001DB">
        <w:tc>
          <w:tcPr>
            <w:tcW w:w="4312" w:type="dxa"/>
            <w:vMerge/>
            <w:tcBorders>
              <w:bottom w:val="nil"/>
            </w:tcBorders>
          </w:tcPr>
          <w:p w:rsidR="00681965" w:rsidRPr="003215F1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385" w:type="dxa"/>
            <w:tcBorders>
              <w:bottom w:val="nil"/>
            </w:tcBorders>
          </w:tcPr>
          <w:p w:rsidR="00681965" w:rsidRPr="00793FBB" w:rsidRDefault="00681965" w:rsidP="00772F35">
            <w:pPr>
              <w:ind w:left="-137" w:right="-106"/>
              <w:jc w:val="center"/>
            </w:pPr>
            <w:r w:rsidRPr="00793FBB">
              <w:rPr>
                <w:cs/>
              </w:rP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1386" w:type="dxa"/>
            <w:tcBorders>
              <w:bottom w:val="nil"/>
            </w:tcBorders>
          </w:tcPr>
          <w:p w:rsidR="00681965" w:rsidRPr="00793FBB" w:rsidRDefault="00681965" w:rsidP="00772F35">
            <w:pPr>
              <w:ind w:left="-137" w:right="-106"/>
              <w:jc w:val="center"/>
            </w:pPr>
            <w:r w:rsidRPr="00793FBB">
              <w:rPr>
                <w:cs/>
              </w:rPr>
              <w:t>256</w:t>
            </w:r>
            <w:r w:rsidRPr="00793FBB"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:rsidR="00681965" w:rsidRPr="0024722E" w:rsidRDefault="00681965" w:rsidP="00772F35">
            <w:pPr>
              <w:ind w:left="-137" w:right="-106"/>
              <w:jc w:val="center"/>
            </w:pPr>
            <w:r w:rsidRPr="0024722E">
              <w:rPr>
                <w:cs/>
              </w:rP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1386" w:type="dxa"/>
            <w:tcBorders>
              <w:bottom w:val="nil"/>
            </w:tcBorders>
          </w:tcPr>
          <w:p w:rsidR="00681965" w:rsidRPr="0024722E" w:rsidRDefault="00681965" w:rsidP="00772F35">
            <w:pPr>
              <w:ind w:left="-137" w:right="-106"/>
              <w:jc w:val="center"/>
            </w:pPr>
            <w:r w:rsidRPr="0024722E">
              <w:rPr>
                <w:cs/>
              </w:rPr>
              <w:t>256</w:t>
            </w:r>
            <w:r w:rsidRPr="0024722E">
              <w:t>2</w:t>
            </w:r>
          </w:p>
        </w:tc>
      </w:tr>
      <w:tr w:rsidR="00681965" w:rsidRPr="003215F1" w:rsidTr="007001DB">
        <w:tc>
          <w:tcPr>
            <w:tcW w:w="4312" w:type="dxa"/>
            <w:tcBorders>
              <w:top w:val="single" w:sz="4" w:space="0" w:color="auto"/>
              <w:bottom w:val="nil"/>
            </w:tcBorders>
          </w:tcPr>
          <w:p w:rsidR="00681965" w:rsidRPr="003215F1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3215F1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</w:tcPr>
          <w:p w:rsidR="00681965" w:rsidRPr="007F052D" w:rsidRDefault="00681965" w:rsidP="00772F35">
            <w:pPr>
              <w:ind w:left="-108" w:right="63"/>
              <w:jc w:val="right"/>
            </w:pPr>
            <w:r>
              <w:t>69,022,086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681965" w:rsidRPr="00793FBB" w:rsidRDefault="00681965" w:rsidP="00772F35">
            <w:pPr>
              <w:ind w:left="-108" w:right="63"/>
              <w:jc w:val="right"/>
            </w:pPr>
            <w:r w:rsidRPr="00793FBB">
              <w:t>101,528,58</w:t>
            </w:r>
            <w:r>
              <w:t>0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681965" w:rsidRPr="007F052D" w:rsidRDefault="00681965" w:rsidP="00772F35">
            <w:pPr>
              <w:tabs>
                <w:tab w:val="left" w:pos="394"/>
                <w:tab w:val="right" w:pos="1120"/>
              </w:tabs>
              <w:ind w:left="-108" w:right="-333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681965" w:rsidRPr="0024722E" w:rsidRDefault="00681965" w:rsidP="00772F35">
            <w:pPr>
              <w:ind w:left="-108" w:right="63"/>
              <w:jc w:val="right"/>
            </w:pPr>
            <w:r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  4</w:t>
            </w:r>
            <w:r w:rsidRPr="0024722E">
              <w:rPr>
                <w:cs/>
              </w:rPr>
              <w:t>,</w:t>
            </w:r>
            <w:r>
              <w:rPr>
                <w:rFonts w:hint="cs"/>
                <w:cs/>
              </w:rPr>
              <w:t>118</w:t>
            </w:r>
            <w:r w:rsidRPr="0024722E">
              <w:rPr>
                <w:cs/>
              </w:rPr>
              <w:t>,</w:t>
            </w:r>
            <w:r>
              <w:rPr>
                <w:rFonts w:hint="cs"/>
                <w:cs/>
              </w:rPr>
              <w:t>771</w:t>
            </w:r>
          </w:p>
        </w:tc>
      </w:tr>
      <w:tr w:rsidR="00681965" w:rsidRPr="003215F1" w:rsidTr="007001DB">
        <w:tc>
          <w:tcPr>
            <w:tcW w:w="4312" w:type="dxa"/>
            <w:tcBorders>
              <w:top w:val="nil"/>
              <w:bottom w:val="nil"/>
            </w:tcBorders>
          </w:tcPr>
          <w:p w:rsidR="00681965" w:rsidRPr="003215F1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3215F1">
              <w:rPr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681965" w:rsidRPr="00034D83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highlight w:val="yellow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681965" w:rsidRPr="00793FBB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681965" w:rsidRPr="007F052D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681965" w:rsidRPr="0024722E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</w:tr>
      <w:tr w:rsidR="00681965" w:rsidRPr="003215F1" w:rsidTr="007001DB">
        <w:tc>
          <w:tcPr>
            <w:tcW w:w="4312" w:type="dxa"/>
            <w:tcBorders>
              <w:top w:val="nil"/>
              <w:bottom w:val="nil"/>
            </w:tcBorders>
          </w:tcPr>
          <w:p w:rsidR="00681965" w:rsidRPr="003215F1" w:rsidRDefault="00681965" w:rsidP="00772F35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62"/>
              <w:jc w:val="both"/>
              <w:rPr>
                <w:cs/>
              </w:rPr>
            </w:pPr>
            <w:r w:rsidRPr="003215F1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</w:tcPr>
          <w:p w:rsidR="00681965" w:rsidRPr="00195DE0" w:rsidRDefault="00681965" w:rsidP="00772F35">
            <w:pPr>
              <w:ind w:left="-108" w:right="63"/>
              <w:jc w:val="right"/>
            </w:pPr>
            <w:r w:rsidRPr="00195DE0">
              <w:t>29,084,451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681965" w:rsidRPr="00195DE0" w:rsidRDefault="00681965" w:rsidP="00772F35">
            <w:pPr>
              <w:ind w:left="-108" w:right="11"/>
              <w:jc w:val="right"/>
            </w:pPr>
            <w:r w:rsidRPr="00195DE0">
              <w:t>(163,355,412)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681965" w:rsidRPr="007F052D" w:rsidRDefault="00681965" w:rsidP="00772F35">
            <w:pPr>
              <w:ind w:left="-108" w:right="11"/>
              <w:jc w:val="right"/>
            </w:pPr>
            <w:r w:rsidRPr="007F052D">
              <w:t xml:space="preserve">  (70,821,242)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681965" w:rsidRPr="0024722E" w:rsidRDefault="00681965" w:rsidP="00772F35">
            <w:pPr>
              <w:ind w:left="-108" w:right="11"/>
              <w:jc w:val="right"/>
            </w:pPr>
            <w:r>
              <w:t>(1,730,279</w:t>
            </w:r>
            <w:r w:rsidRPr="003215F1">
              <w:t>)</w:t>
            </w:r>
          </w:p>
        </w:tc>
      </w:tr>
      <w:tr w:rsidR="00681965" w:rsidRPr="003215F1" w:rsidTr="007001DB">
        <w:tc>
          <w:tcPr>
            <w:tcW w:w="4312" w:type="dxa"/>
            <w:tcBorders>
              <w:top w:val="nil"/>
              <w:bottom w:val="single" w:sz="4" w:space="0" w:color="auto"/>
            </w:tcBorders>
          </w:tcPr>
          <w:p w:rsidR="00681965" w:rsidRPr="003215F1" w:rsidRDefault="00681965" w:rsidP="00772F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</w:rPr>
            </w:pPr>
            <w:r w:rsidRPr="003215F1">
              <w:rPr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681965" w:rsidRPr="000923C2" w:rsidRDefault="00681965" w:rsidP="00772F35">
            <w:pPr>
              <w:ind w:left="-108" w:right="63"/>
              <w:jc w:val="right"/>
            </w:pPr>
            <w:r w:rsidRPr="00195DE0">
              <w:t>98,106,537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681965" w:rsidRPr="00793FBB" w:rsidRDefault="00681965" w:rsidP="00772F35">
            <w:pPr>
              <w:ind w:left="-108" w:right="11"/>
              <w:jc w:val="right"/>
            </w:pPr>
            <w:r w:rsidRPr="00793FBB">
              <w:t>(61,826,832)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681965" w:rsidRPr="007F052D" w:rsidRDefault="00681965" w:rsidP="00772F35">
            <w:pPr>
              <w:ind w:left="-108" w:right="11"/>
              <w:jc w:val="right"/>
            </w:pPr>
            <w:r w:rsidRPr="007F052D">
              <w:t xml:space="preserve">  (70,821,242)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681965" w:rsidRPr="0024722E" w:rsidRDefault="00681965" w:rsidP="00772F35">
            <w:pPr>
              <w:ind w:left="-108" w:right="63"/>
              <w:jc w:val="right"/>
            </w:pPr>
            <w:r w:rsidRPr="0024722E">
              <w:t xml:space="preserve"> </w:t>
            </w:r>
            <w:r>
              <w:rPr>
                <w:rFonts w:hint="cs"/>
                <w:cs/>
              </w:rPr>
              <w:t>2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388</w:t>
            </w:r>
            <w:r w:rsidRPr="0024722E">
              <w:rPr>
                <w:cs/>
              </w:rPr>
              <w:t>,</w:t>
            </w:r>
            <w:r>
              <w:rPr>
                <w:rFonts w:hint="cs"/>
                <w:cs/>
              </w:rPr>
              <w:t>492</w:t>
            </w:r>
          </w:p>
        </w:tc>
      </w:tr>
    </w:tbl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Default="00681965" w:rsidP="00681965">
      <w:pPr>
        <w:ind w:right="-196"/>
        <w:jc w:val="thaiDistribute"/>
        <w:rPr>
          <w:sz w:val="28"/>
          <w:szCs w:val="28"/>
        </w:rPr>
      </w:pPr>
    </w:p>
    <w:p w:rsidR="00681965" w:rsidRPr="006F0808" w:rsidRDefault="00681965" w:rsidP="007001DB">
      <w:pPr>
        <w:ind w:left="142" w:right="-10" w:firstLine="796"/>
        <w:jc w:val="thaiDistribute"/>
        <w:rPr>
          <w:sz w:val="28"/>
          <w:szCs w:val="28"/>
        </w:rPr>
      </w:pPr>
      <w:r w:rsidRPr="006F0808">
        <w:rPr>
          <w:sz w:val="28"/>
          <w:szCs w:val="28"/>
          <w:cs/>
        </w:rPr>
        <w:lastRenderedPageBreak/>
        <w:t>ณ วันที่ 31 ธันวาคม 25</w:t>
      </w:r>
      <w:r>
        <w:rPr>
          <w:sz w:val="28"/>
          <w:szCs w:val="28"/>
        </w:rPr>
        <w:t>6</w:t>
      </w:r>
      <w:r>
        <w:rPr>
          <w:rFonts w:hint="cs"/>
          <w:sz w:val="28"/>
          <w:szCs w:val="28"/>
          <w:cs/>
        </w:rPr>
        <w:t>3</w:t>
      </w:r>
      <w:r w:rsidRPr="006F0808">
        <w:rPr>
          <w:sz w:val="28"/>
          <w:szCs w:val="28"/>
          <w:cs/>
        </w:rPr>
        <w:t xml:space="preserve"> และ 25</w:t>
      </w:r>
      <w:r>
        <w:rPr>
          <w:sz w:val="28"/>
          <w:szCs w:val="28"/>
        </w:rPr>
        <w:t>6</w:t>
      </w:r>
      <w:r>
        <w:rPr>
          <w:rFonts w:hint="cs"/>
          <w:sz w:val="28"/>
          <w:szCs w:val="28"/>
          <w:cs/>
        </w:rPr>
        <w:t>2</w:t>
      </w:r>
      <w:r w:rsidRPr="006F0808">
        <w:rPr>
          <w:sz w:val="28"/>
          <w:szCs w:val="28"/>
          <w:cs/>
        </w:rPr>
        <w:t xml:space="preserve"> สินทรัพย์/หนี้สินภาษีเงินได้รอการตัดบัญชีประกอบด้วย</w:t>
      </w:r>
      <w:r>
        <w:rPr>
          <w:rFonts w:hint="cs"/>
          <w:sz w:val="28"/>
          <w:szCs w:val="28"/>
          <w:cs/>
        </w:rPr>
        <w:t xml:space="preserve"> </w:t>
      </w:r>
      <w:r w:rsidRPr="006F0808">
        <w:rPr>
          <w:sz w:val="28"/>
          <w:szCs w:val="28"/>
          <w:cs/>
        </w:rPr>
        <w:t>ผลแตกต่างชั่วคราวดังต่อไปนี้</w:t>
      </w:r>
    </w:p>
    <w:p w:rsidR="00681965" w:rsidRPr="006F0808" w:rsidRDefault="00681965" w:rsidP="007001DB">
      <w:pPr>
        <w:tabs>
          <w:tab w:val="left" w:pos="360"/>
          <w:tab w:val="left" w:pos="1440"/>
          <w:tab w:val="left" w:pos="1560"/>
        </w:tabs>
        <w:ind w:left="8789" w:right="-10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1023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3"/>
        <w:gridCol w:w="1289"/>
        <w:gridCol w:w="1290"/>
        <w:gridCol w:w="1290"/>
        <w:gridCol w:w="1290"/>
      </w:tblGrid>
      <w:tr w:rsidR="00681965" w:rsidRPr="00D964F4" w:rsidTr="007001DB">
        <w:trPr>
          <w:trHeight w:val="283"/>
        </w:trPr>
        <w:tc>
          <w:tcPr>
            <w:tcW w:w="5073" w:type="dxa"/>
            <w:vMerge w:val="restart"/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579" w:type="dxa"/>
            <w:gridSpan w:val="2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1965" w:rsidRPr="00D964F4" w:rsidTr="007001DB">
        <w:tc>
          <w:tcPr>
            <w:tcW w:w="5073" w:type="dxa"/>
            <w:vMerge/>
            <w:tcBorders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:rsidR="00681965" w:rsidRPr="00D964F4" w:rsidRDefault="00681965" w:rsidP="00772F3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 w:rsidRPr="00D964F4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290" w:type="dxa"/>
            <w:tcBorders>
              <w:bottom w:val="nil"/>
            </w:tcBorders>
          </w:tcPr>
          <w:p w:rsidR="00681965" w:rsidRPr="00D964F4" w:rsidRDefault="00681965" w:rsidP="00772F3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 w:rsidRPr="00D964F4">
              <w:rPr>
                <w:sz w:val="27"/>
                <w:szCs w:val="27"/>
              </w:rPr>
              <w:t>2</w:t>
            </w:r>
          </w:p>
        </w:tc>
        <w:tc>
          <w:tcPr>
            <w:tcW w:w="1290" w:type="dxa"/>
            <w:tcBorders>
              <w:bottom w:val="nil"/>
            </w:tcBorders>
          </w:tcPr>
          <w:p w:rsidR="00681965" w:rsidRPr="00D964F4" w:rsidRDefault="00681965" w:rsidP="00772F3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 w:rsidRPr="00D964F4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290" w:type="dxa"/>
            <w:tcBorders>
              <w:bottom w:val="nil"/>
            </w:tcBorders>
          </w:tcPr>
          <w:p w:rsidR="00681965" w:rsidRPr="00D964F4" w:rsidRDefault="00681965" w:rsidP="00772F3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 w:rsidRPr="00D964F4">
              <w:rPr>
                <w:sz w:val="27"/>
                <w:szCs w:val="27"/>
              </w:rPr>
              <w:t>2</w:t>
            </w:r>
          </w:p>
        </w:tc>
      </w:tr>
      <w:tr w:rsidR="00681965" w:rsidRPr="00D964F4" w:rsidTr="007001DB">
        <w:trPr>
          <w:trHeight w:val="80"/>
        </w:trPr>
        <w:tc>
          <w:tcPr>
            <w:tcW w:w="5073" w:type="dxa"/>
            <w:tcBorders>
              <w:top w:val="single" w:sz="4" w:space="0" w:color="auto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</w:tcPr>
          <w:p w:rsidR="00681965" w:rsidRPr="00D964F4" w:rsidRDefault="00681965" w:rsidP="00772F35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681965" w:rsidRPr="00D964F4" w:rsidRDefault="00681965" w:rsidP="00772F35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681965" w:rsidRPr="00D964F4" w:rsidRDefault="00681965" w:rsidP="00772F35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681965" w:rsidRPr="00D964F4" w:rsidRDefault="00681965" w:rsidP="00772F35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ในใบสำคัญแสดงสิทธิที่จะซื้อหุ้นสามัญ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(757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250)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(757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250)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ค่าเผื่อหนี้สงสัยจะสูญลูกหนี้การค้า</w:t>
            </w: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3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37,384,000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40,278,000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33,000,000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33,000,000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ค่าเผื่อการลดมูลค่าค่าใช้จ่ายจ่ายล่วงหน้า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3"/>
              <w:jc w:val="right"/>
              <w:rPr>
                <w:sz w:val="27"/>
                <w:szCs w:val="27"/>
              </w:rPr>
            </w:pPr>
            <w:r w:rsidRPr="005E5DCF">
              <w:rPr>
                <w:sz w:val="27"/>
                <w:szCs w:val="27"/>
                <w:cs/>
              </w:rPr>
              <w:t>5</w:t>
            </w:r>
            <w:r>
              <w:rPr>
                <w:sz w:val="27"/>
                <w:szCs w:val="27"/>
              </w:rPr>
              <w:t>,</w:t>
            </w:r>
            <w:r w:rsidRPr="005E5DCF">
              <w:rPr>
                <w:sz w:val="27"/>
                <w:szCs w:val="27"/>
                <w:cs/>
              </w:rPr>
              <w:t>361</w:t>
            </w:r>
            <w:r>
              <w:rPr>
                <w:sz w:val="27"/>
                <w:szCs w:val="27"/>
              </w:rPr>
              <w:t>,</w:t>
            </w:r>
            <w:r w:rsidRPr="005E5DCF">
              <w:rPr>
                <w:sz w:val="27"/>
                <w:szCs w:val="27"/>
                <w:cs/>
              </w:rPr>
              <w:t>958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การด้อยค่าสินทรัพย์หมุนเวียนอื่น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3"/>
              <w:jc w:val="right"/>
              <w:rPr>
                <w:sz w:val="27"/>
                <w:szCs w:val="27"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23</w:t>
            </w:r>
            <w:r>
              <w:rPr>
                <w:rFonts w:hint="cs"/>
                <w:sz w:val="27"/>
                <w:szCs w:val="27"/>
                <w:cs/>
              </w:rPr>
              <w:t>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23</w:t>
            </w:r>
            <w:r>
              <w:rPr>
                <w:rFonts w:hint="cs"/>
                <w:sz w:val="27"/>
                <w:szCs w:val="27"/>
                <w:cs/>
              </w:rPr>
              <w:t>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  <w:cs/>
              </w:rPr>
              <w:t>ค่าเผื่อการ</w:t>
            </w:r>
            <w:r>
              <w:rPr>
                <w:rFonts w:hint="cs"/>
                <w:sz w:val="27"/>
                <w:szCs w:val="27"/>
                <w:cs/>
              </w:rPr>
              <w:t>ด้อย</w:t>
            </w:r>
            <w:r w:rsidRPr="005F172D">
              <w:rPr>
                <w:sz w:val="27"/>
                <w:szCs w:val="27"/>
                <w:cs/>
              </w:rPr>
              <w:t>ค่าเงินมัดจำภาพยนตร์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125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125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176,223,561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</w:t>
            </w:r>
            <w:r w:rsidRPr="00D964F4">
              <w:rPr>
                <w:sz w:val="27"/>
                <w:szCs w:val="27"/>
              </w:rPr>
              <w:t>,223,561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176,223,561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176,223,561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7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51,155,189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rPr>
          <w:trHeight w:val="266"/>
        </w:trPr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16,742,778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93,332,359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585,769,404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58,534,546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5</w:t>
            </w:r>
            <w:r w:rsidRPr="00D964F4">
              <w:rPr>
                <w:rFonts w:hint="cs"/>
                <w:sz w:val="27"/>
                <w:szCs w:val="27"/>
                <w:cs/>
              </w:rPr>
              <w:t>9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527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064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1,198,565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(1</w:t>
            </w:r>
            <w:r w:rsidRPr="00D964F4">
              <w:rPr>
                <w:sz w:val="27"/>
                <w:szCs w:val="27"/>
              </w:rPr>
              <w:t>,198</w:t>
            </w:r>
            <w:r w:rsidRPr="00D964F4">
              <w:rPr>
                <w:sz w:val="27"/>
                <w:szCs w:val="27"/>
                <w:cs/>
              </w:rPr>
              <w:t>,565)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163,980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163,980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D964F4">
              <w:rPr>
                <w:sz w:val="27"/>
                <w:szCs w:val="27"/>
              </w:rPr>
              <w:t>148,324,841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166,168,798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3"/>
              <w:jc w:val="right"/>
              <w:rPr>
                <w:sz w:val="27"/>
                <w:szCs w:val="27"/>
                <w:highlight w:val="yellow"/>
                <w:cs/>
              </w:rPr>
            </w:pPr>
            <w:r w:rsidRPr="00D964F4">
              <w:rPr>
                <w:sz w:val="27"/>
                <w:szCs w:val="27"/>
              </w:rPr>
              <w:t>712,817,970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</w:rPr>
              <w:t>20,172,267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ค่าเผื่อ</w:t>
            </w:r>
            <w:r w:rsidRPr="00D964F4">
              <w:rPr>
                <w:rFonts w:hint="cs"/>
                <w:sz w:val="27"/>
                <w:szCs w:val="27"/>
                <w:cs/>
              </w:rPr>
              <w:t>การด้อย</w:t>
            </w:r>
            <w:r w:rsidR="002A3947">
              <w:rPr>
                <w:rFonts w:hint="cs"/>
                <w:sz w:val="27"/>
                <w:szCs w:val="27"/>
                <w:cs/>
              </w:rPr>
              <w:t>ค่า</w:t>
            </w:r>
            <w:r w:rsidRPr="00D964F4">
              <w:rPr>
                <w:rFonts w:hint="cs"/>
                <w:sz w:val="27"/>
                <w:szCs w:val="27"/>
                <w:cs/>
              </w:rPr>
              <w:t>ของเงินลงทุนในบริษัทที่เกี่ยวข้องกันที่ถือหุ้น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16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16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54"/>
              </w:tabs>
              <w:ind w:right="-338" w:firstLine="34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 xml:space="preserve">      โดยบริษัทย่อยที่เลิกกิจการ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</w:rPr>
              <w:t>3,999,900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rPr>
          <w:trHeight w:val="283"/>
        </w:trPr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D964F4">
              <w:rPr>
                <w:sz w:val="27"/>
                <w:szCs w:val="27"/>
              </w:rPr>
              <w:t>3,744,393,431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4,611,379,360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315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557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280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1965" w:rsidRPr="00D964F4" w:rsidRDefault="00681965" w:rsidP="00772F35">
            <w:pPr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2,047,5</w:t>
            </w:r>
            <w:r>
              <w:rPr>
                <w:rFonts w:hint="cs"/>
                <w:sz w:val="27"/>
                <w:szCs w:val="27"/>
                <w:cs/>
              </w:rPr>
              <w:t>09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2,047,5</w:t>
            </w:r>
            <w:r>
              <w:rPr>
                <w:rFonts w:hint="cs"/>
                <w:sz w:val="27"/>
                <w:szCs w:val="27"/>
                <w:cs/>
              </w:rPr>
              <w:t>09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1965" w:rsidRPr="00D964F4" w:rsidRDefault="00681965" w:rsidP="00772F3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983,628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1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677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954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983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628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1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677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954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bottom w:val="nil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D964F4">
              <w:rPr>
                <w:sz w:val="27"/>
                <w:szCs w:val="27"/>
              </w:rPr>
              <w:t>5,004,900,987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5,617,100,299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620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585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266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479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401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681965" w:rsidRPr="00D964F4" w:rsidTr="007001DB">
        <w:trPr>
          <w:trHeight w:val="283"/>
        </w:trPr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22,883,365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522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054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ผลแตกต่างชั่วคราวที่รับรู้ในองค์ประกอบอื่นของส่วนของผู้ถือหุ้น</w:t>
            </w:r>
          </w:p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 w:firstLine="8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ในตราสารทุนใน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  <w:highlight w:val="yellow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54,290,704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360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704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290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704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360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704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D964F4">
              <w:rPr>
                <w:sz w:val="27"/>
                <w:szCs w:val="27"/>
              </w:rPr>
              <w:t>5,036,308,326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5,622,461,003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669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271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840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105</w:t>
            </w:r>
          </w:p>
        </w:tc>
      </w:tr>
      <w:tr w:rsidR="00681965" w:rsidRPr="00D964F4" w:rsidTr="007001DB">
        <w:tc>
          <w:tcPr>
            <w:tcW w:w="507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 (อัตราภาษี 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D964F4">
              <w:rPr>
                <w:sz w:val="27"/>
                <w:szCs w:val="27"/>
              </w:rPr>
              <w:t>1,007,261,666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1,124,492,201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133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870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852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965" w:rsidRPr="00D964F4" w:rsidRDefault="00681965" w:rsidP="00772F3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368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021</w:t>
            </w:r>
          </w:p>
        </w:tc>
      </w:tr>
    </w:tbl>
    <w:p w:rsidR="00681965" w:rsidRDefault="00681965" w:rsidP="00681965">
      <w:pPr>
        <w:ind w:right="-862"/>
        <w:jc w:val="both"/>
        <w:rPr>
          <w:sz w:val="10"/>
          <w:szCs w:val="10"/>
        </w:rPr>
      </w:pPr>
    </w:p>
    <w:p w:rsidR="00681965" w:rsidRDefault="00681965" w:rsidP="00681965">
      <w:pPr>
        <w:ind w:right="-862"/>
        <w:jc w:val="both"/>
        <w:rPr>
          <w:sz w:val="10"/>
          <w:szCs w:val="10"/>
        </w:rPr>
      </w:pPr>
    </w:p>
    <w:p w:rsidR="00681965" w:rsidRPr="00C04077" w:rsidRDefault="00681965" w:rsidP="00452A44">
      <w:pPr>
        <w:numPr>
          <w:ilvl w:val="0"/>
          <w:numId w:val="13"/>
        </w:numPr>
        <w:ind w:left="284" w:right="-862" w:hanging="102"/>
        <w:jc w:val="both"/>
      </w:pPr>
      <w:r w:rsidRPr="00C04077">
        <w:rPr>
          <w:b/>
          <w:bCs/>
          <w:cs/>
        </w:rPr>
        <w:t>รายการระหว่าง</w:t>
      </w:r>
      <w:r>
        <w:rPr>
          <w:rFonts w:hint="cs"/>
          <w:b/>
          <w:bCs/>
          <w:cs/>
        </w:rPr>
        <w:t>บุคคลและ</w:t>
      </w:r>
      <w:r w:rsidRPr="00C04077">
        <w:rPr>
          <w:b/>
          <w:bCs/>
          <w:cs/>
        </w:rPr>
        <w:t>กิจการที่เกี่ยวข้องกัน</w:t>
      </w:r>
      <w:r w:rsidRPr="00C04077">
        <w:t xml:space="preserve">   </w:t>
      </w:r>
    </w:p>
    <w:p w:rsidR="00681965" w:rsidRDefault="00681965" w:rsidP="007001DB">
      <w:pPr>
        <w:tabs>
          <w:tab w:val="left" w:pos="1440"/>
        </w:tabs>
        <w:ind w:left="392" w:right="-10" w:firstLine="606"/>
        <w:jc w:val="thaiDistribute"/>
      </w:pPr>
      <w:r w:rsidRPr="006D32CC">
        <w:rPr>
          <w:cs/>
        </w:rPr>
        <w:t>บริษัทและบริษัทย่อยมีรายการบางส่วนกับ</w:t>
      </w:r>
      <w:r>
        <w:rPr>
          <w:rFonts w:hint="cs"/>
          <w:cs/>
        </w:rPr>
        <w:t>บุคคลและ</w:t>
      </w:r>
      <w:r w:rsidRPr="006D32CC">
        <w:rPr>
          <w:cs/>
        </w:rPr>
        <w:t>กิจการที่เกี่ยวข้องกัน ซึ่งเกี่ยวข้องกันโดยการ</w:t>
      </w:r>
      <w:r w:rsidRPr="006D32CC">
        <w:rPr>
          <w:rFonts w:hint="cs"/>
          <w:cs/>
        </w:rPr>
        <w:t>เป็นกรรมการบริษัท หรือโดยการ</w:t>
      </w:r>
      <w:r w:rsidRPr="006D32CC">
        <w:rPr>
          <w:cs/>
        </w:rPr>
        <w:t xml:space="preserve">ถือหุ้น </w:t>
      </w:r>
      <w:r w:rsidRPr="006D32CC">
        <w:rPr>
          <w:rFonts w:hint="cs"/>
          <w:cs/>
        </w:rPr>
        <w:t>หรือโดย</w:t>
      </w:r>
      <w:r w:rsidRPr="006D32CC">
        <w:rPr>
          <w:cs/>
        </w:rPr>
        <w:t>การมีผู้ถือหุ้นหรือมีกรรมการ</w:t>
      </w:r>
      <w:r w:rsidRPr="006D32CC">
        <w:rPr>
          <w:rFonts w:hint="cs"/>
          <w:cs/>
        </w:rPr>
        <w:t>บางส่วน</w:t>
      </w:r>
      <w:r w:rsidRPr="006D32CC">
        <w:rPr>
          <w:cs/>
        </w:rPr>
        <w:t>ร่วมกัน รายการดังกล่าวเป็นไปตามปกติธุรกิจต</w:t>
      </w:r>
      <w:r w:rsidRPr="006D32CC">
        <w:rPr>
          <w:rFonts w:hint="cs"/>
          <w:cs/>
        </w:rPr>
        <w:t>าม</w:t>
      </w:r>
      <w:r w:rsidRPr="006D32CC">
        <w:rPr>
          <w:cs/>
        </w:rPr>
        <w:t>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</w:t>
      </w:r>
      <w:r w:rsidRPr="006D32CC">
        <w:rPr>
          <w:rFonts w:hint="cs"/>
          <w:cs/>
        </w:rPr>
        <w:t xml:space="preserve"> </w:t>
      </w:r>
      <w:r w:rsidRPr="006D32CC">
        <w:rPr>
          <w:cs/>
        </w:rPr>
        <w:t>โดย</w:t>
      </w:r>
      <w:r w:rsidRPr="006D32CC">
        <w:rPr>
          <w:rFonts w:hint="cs"/>
          <w:cs/>
        </w:rPr>
        <w:t>มี</w:t>
      </w:r>
      <w:r>
        <w:rPr>
          <w:rFonts w:hint="cs"/>
          <w:cs/>
        </w:rPr>
        <w:t>บุคคลและ</w:t>
      </w:r>
      <w:r w:rsidRPr="006D32CC">
        <w:rPr>
          <w:rFonts w:hint="cs"/>
          <w:cs/>
        </w:rPr>
        <w:t>กิจการที่เกี่ยวข้องกัน ดังนี้</w:t>
      </w:r>
    </w:p>
    <w:p w:rsidR="00681965" w:rsidRDefault="00681965" w:rsidP="00681965">
      <w:pPr>
        <w:tabs>
          <w:tab w:val="left" w:pos="1440"/>
        </w:tabs>
        <w:ind w:left="360" w:right="-434" w:firstLine="540"/>
        <w:jc w:val="thaiDistribute"/>
      </w:pPr>
    </w:p>
    <w:p w:rsidR="00681965" w:rsidRDefault="00681965" w:rsidP="00681965">
      <w:pPr>
        <w:tabs>
          <w:tab w:val="left" w:pos="1440"/>
        </w:tabs>
        <w:ind w:left="360" w:right="-434" w:firstLine="540"/>
        <w:jc w:val="thaiDistribute"/>
      </w:pPr>
    </w:p>
    <w:p w:rsidR="00681965" w:rsidRDefault="00681965" w:rsidP="00681965">
      <w:pPr>
        <w:tabs>
          <w:tab w:val="left" w:pos="1440"/>
        </w:tabs>
        <w:ind w:left="360" w:right="-434" w:firstLine="540"/>
        <w:jc w:val="thaiDistribute"/>
      </w:pPr>
    </w:p>
    <w:p w:rsidR="00681965" w:rsidRDefault="00681965" w:rsidP="00681965">
      <w:pPr>
        <w:tabs>
          <w:tab w:val="left" w:pos="1440"/>
        </w:tabs>
        <w:ind w:left="360" w:right="-434" w:firstLine="540"/>
        <w:jc w:val="thaiDistribute"/>
      </w:pPr>
    </w:p>
    <w:p w:rsidR="00681965" w:rsidRPr="00A670C0" w:rsidRDefault="00681965" w:rsidP="00681965">
      <w:pPr>
        <w:tabs>
          <w:tab w:val="left" w:pos="1440"/>
        </w:tabs>
        <w:ind w:left="360" w:right="-434" w:firstLine="540"/>
        <w:jc w:val="thaiDistribute"/>
        <w:rPr>
          <w:sz w:val="10"/>
          <w:szCs w:val="10"/>
        </w:rPr>
      </w:pPr>
    </w:p>
    <w:tbl>
      <w:tblPr>
        <w:tblW w:w="9897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5669"/>
      </w:tblGrid>
      <w:tr w:rsidR="00681965" w:rsidRPr="00C04077" w:rsidTr="00FB3786">
        <w:trPr>
          <w:trHeight w:val="444"/>
        </w:trPr>
        <w:tc>
          <w:tcPr>
            <w:tcW w:w="4228" w:type="dxa"/>
            <w:tcBorders>
              <w:bottom w:val="single" w:sz="4" w:space="0" w:color="auto"/>
            </w:tcBorders>
            <w:vAlign w:val="center"/>
          </w:tcPr>
          <w:p w:rsidR="00681965" w:rsidRPr="00C04077" w:rsidRDefault="00681965" w:rsidP="00772F35">
            <w:pPr>
              <w:pStyle w:val="Heading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669" w:type="dxa"/>
            <w:tcBorders>
              <w:bottom w:val="single" w:sz="4" w:space="0" w:color="auto"/>
            </w:tcBorders>
            <w:vAlign w:val="center"/>
          </w:tcPr>
          <w:p w:rsidR="00681965" w:rsidRPr="00C04077" w:rsidRDefault="00681965" w:rsidP="00772F35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A64AB0" w:rsidRDefault="00681965" w:rsidP="00772F35">
            <w:pPr>
              <w:pStyle w:val="Heading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A72D96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72D96">
              <w:rPr>
                <w:sz w:val="28"/>
                <w:szCs w:val="28"/>
                <w:cs/>
              </w:rPr>
              <w:t>ดูหมายเหตุ  1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A64AB0" w:rsidRDefault="00681965" w:rsidP="00772F35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</w:rPr>
              <w:t xml:space="preserve">2. </w:t>
            </w:r>
            <w:r w:rsidRPr="00A64AB0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A72D96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72D96">
              <w:rPr>
                <w:sz w:val="28"/>
                <w:szCs w:val="28"/>
                <w:cs/>
              </w:rPr>
              <w:t>ดูหมายเหตุ  1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บริษัท มาลีนนท์ ทาวเวอร์ 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   </w:t>
            </w:r>
            <w:r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Default="00681965" w:rsidP="00772F35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3.5   บริษัท แอดวานซ์ ไวร์เลส เน็ทเวอร์ค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Default="00681965" w:rsidP="00772F3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3.6   บริษัท ไอร่า แคปปิตอล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A252D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</w:tcPr>
          <w:p w:rsidR="00681965" w:rsidRPr="003A252D" w:rsidRDefault="00681965" w:rsidP="00772F35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A252D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</w:tcPr>
          <w:p w:rsidR="00681965" w:rsidRPr="003A252D" w:rsidRDefault="00681965" w:rsidP="00772F35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3.7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  <w:cs/>
              </w:rPr>
              <w:t>บริษัท จี</w:t>
            </w:r>
            <w:r>
              <w:rPr>
                <w:rFonts w:hint="cs"/>
                <w:sz w:val="28"/>
                <w:szCs w:val="28"/>
                <w:cs/>
              </w:rPr>
              <w:t xml:space="preserve">เอ็มเอ็ม </w:t>
            </w:r>
            <w:r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A252D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</w:tcPr>
          <w:p w:rsidR="00681965" w:rsidRPr="003A252D" w:rsidRDefault="00681965" w:rsidP="00772F35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A252D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0"/>
                <w:tab w:val="left" w:pos="252"/>
                <w:tab w:val="left" w:pos="618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.8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บริษัทเป็นผู้ถือหุ้นและอยู่ระหว่างการชำระบัญชี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0"/>
                <w:tab w:val="left" w:pos="252"/>
                <w:tab w:val="left" w:pos="618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.9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บริษัทเป็นผู้ถือหุ้นและอยู่ระหว่างการชำระบัญชี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.10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บางกอกแซทเทิลไลท์ แอนด์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บริษัทเป็นผู้ถือหุ้นและอยู่ระหว่างการชำระบัญชี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เทเลคอมมิวนิเคชั่น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.11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แซทเทิลไลท์ ทีวี บรอดคาสติ้ง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D06D5E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บริษัทเป็นผู้ถือหุ้นและอยู่ระหว่างการชำระบัญชี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4. บริษัทที่เกี่ยวข้องกันของบริษัทย่อย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trHeight w:val="390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6F5F36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1</w:t>
            </w:r>
            <w:r w:rsidRPr="006F5F36">
              <w:rPr>
                <w:sz w:val="28"/>
                <w:szCs w:val="28"/>
              </w:rPr>
              <w:t xml:space="preserve"> Television Broadcasts Limited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บริษัทที่ถือหุ้นบริษัท ทีวีบี ทรี เน็ตเวอร์ค จำกัด ซึ่งเป็นบริษัทย่อย </w:t>
            </w:r>
          </w:p>
        </w:tc>
      </w:tr>
      <w:tr w:rsidR="00681965" w:rsidRPr="00C04077" w:rsidTr="00FB3786">
        <w:trPr>
          <w:trHeight w:val="352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6F5F36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200" w:right="171" w:hanging="64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ของบริษัท บีอีซี อินเตอร์เนชั่นแนล ดิสทริบิวชั่น จำกัด</w:t>
            </w:r>
          </w:p>
        </w:tc>
      </w:tr>
      <w:tr w:rsidR="00681965" w:rsidRPr="00C04077" w:rsidTr="00FB3786">
        <w:trPr>
          <w:trHeight w:val="375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6F5F36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3438CC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36" w:right="17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(จนถึง 31 พฤษภาคม 2562)</w:t>
            </w:r>
          </w:p>
        </w:tc>
      </w:tr>
      <w:tr w:rsidR="00681965" w:rsidRPr="00C04077" w:rsidTr="00FB3786">
        <w:trPr>
          <w:trHeight w:val="420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B03D5A">
              <w:rPr>
                <w:sz w:val="28"/>
                <w:szCs w:val="28"/>
              </w:rPr>
              <w:t>4.</w:t>
            </w:r>
            <w:r w:rsidRPr="00B03D5A">
              <w:rPr>
                <w:sz w:val="28"/>
                <w:szCs w:val="28"/>
                <w:cs/>
              </w:rPr>
              <w:t>2</w:t>
            </w:r>
            <w:r w:rsidRPr="00B03D5A">
              <w:rPr>
                <w:sz w:val="28"/>
                <w:szCs w:val="28"/>
              </w:rPr>
              <w:t xml:space="preserve"> Forever Group Co., Ltd. 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176" w:right="116" w:hanging="176"/>
              <w:rPr>
                <w:sz w:val="28"/>
                <w:szCs w:val="28"/>
                <w:cs/>
              </w:rPr>
            </w:pPr>
            <w:r w:rsidRPr="00B03D5A">
              <w:rPr>
                <w:sz w:val="28"/>
                <w:szCs w:val="28"/>
                <w:cs/>
              </w:rPr>
              <w:t xml:space="preserve">บริษัทที่ถือหุ้น </w:t>
            </w:r>
            <w:r w:rsidRPr="00B03D5A">
              <w:rPr>
                <w:sz w:val="28"/>
                <w:szCs w:val="28"/>
              </w:rPr>
              <w:t>Forever BEC-TERO Co., Ltd.</w:t>
            </w:r>
            <w:r w:rsidRPr="00B03D5A">
              <w:rPr>
                <w:sz w:val="28"/>
                <w:szCs w:val="28"/>
                <w:cs/>
              </w:rPr>
              <w:t xml:space="preserve"> ซึ่งเป็นบริษัทร่วมของ</w:t>
            </w:r>
          </w:p>
        </w:tc>
      </w:tr>
      <w:tr w:rsidR="00681965" w:rsidRPr="00C04077" w:rsidTr="00FB3786">
        <w:trPr>
          <w:trHeight w:val="465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4A5F0F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>เ</w:t>
            </w:r>
            <w:r>
              <w:rPr>
                <w:sz w:val="28"/>
                <w:szCs w:val="28"/>
                <w:cs/>
              </w:rPr>
              <w:t>ทโร เอ็นเ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Pr="00B03D5A">
              <w:rPr>
                <w:sz w:val="28"/>
                <w:szCs w:val="28"/>
                <w:cs/>
              </w:rPr>
              <w:t>อร์เทนเม้นท์ จำกัด (มหาชน</w:t>
            </w:r>
            <w:r w:rsidRPr="00B03D5A">
              <w:rPr>
                <w:rFonts w:hint="cs"/>
                <w:sz w:val="28"/>
                <w:szCs w:val="28"/>
                <w:cs/>
              </w:rPr>
              <w:t>)</w:t>
            </w:r>
            <w:r>
              <w:rPr>
                <w:rFonts w:hint="cs"/>
                <w:sz w:val="28"/>
                <w:szCs w:val="28"/>
                <w:cs/>
              </w:rPr>
              <w:t xml:space="preserve"> (เดิมชื่อ บริษัท บีอีซี-เทโร เอ็นเตอร์เทนเม้นท์ จำกัด (มหาชน)) </w:t>
            </w:r>
            <w:r w:rsidRPr="00B03D5A">
              <w:rPr>
                <w:sz w:val="28"/>
                <w:szCs w:val="28"/>
              </w:rPr>
              <w:t>(</w:t>
            </w:r>
            <w:r w:rsidRPr="00B03D5A">
              <w:rPr>
                <w:rFonts w:hint="cs"/>
                <w:sz w:val="28"/>
                <w:szCs w:val="28"/>
                <w:cs/>
              </w:rPr>
              <w:t>จนถึง 31 ตุลาคม 2562</w:t>
            </w:r>
            <w:r w:rsidRPr="00B03D5A">
              <w:rPr>
                <w:sz w:val="28"/>
                <w:szCs w:val="28"/>
              </w:rPr>
              <w:t>)</w:t>
            </w:r>
          </w:p>
        </w:tc>
      </w:tr>
      <w:tr w:rsidR="00681965" w:rsidRPr="00C04077" w:rsidTr="00FB3786">
        <w:trPr>
          <w:trHeight w:val="363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B03D5A">
              <w:rPr>
                <w:sz w:val="28"/>
                <w:szCs w:val="28"/>
              </w:rPr>
              <w:t>4.</w:t>
            </w:r>
            <w:r w:rsidRPr="00B03D5A">
              <w:rPr>
                <w:rFonts w:hint="cs"/>
                <w:sz w:val="28"/>
                <w:szCs w:val="28"/>
                <w:cs/>
              </w:rPr>
              <w:t>3</w:t>
            </w:r>
            <w:r w:rsidRPr="00B03D5A">
              <w:rPr>
                <w:sz w:val="28"/>
                <w:szCs w:val="28"/>
              </w:rPr>
              <w:t xml:space="preserve"> </w:t>
            </w:r>
            <w:r w:rsidRPr="00B03D5A">
              <w:rPr>
                <w:sz w:val="28"/>
                <w:szCs w:val="28"/>
                <w:cs/>
              </w:rPr>
              <w:t>บริษัท ไลฟ์ เนชั่น (เอชเค) 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B03D5A">
              <w:rPr>
                <w:sz w:val="28"/>
                <w:szCs w:val="28"/>
                <w:cs/>
              </w:rPr>
              <w:t>บริษัทที่ถ</w:t>
            </w:r>
            <w:r>
              <w:rPr>
                <w:sz w:val="28"/>
                <w:szCs w:val="28"/>
                <w:cs/>
              </w:rPr>
              <w:t>ือหุ้นบริษัท ไลฟ์ เนชั่น เทโร เอ็นเ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Pr="00B03D5A">
              <w:rPr>
                <w:sz w:val="28"/>
                <w:szCs w:val="28"/>
                <w:cs/>
              </w:rPr>
              <w:t xml:space="preserve">อร์เทนเม้นท์ จำกัด </w:t>
            </w:r>
          </w:p>
        </w:tc>
      </w:tr>
      <w:tr w:rsidR="00681965" w:rsidRPr="00C04077" w:rsidTr="00FB3786">
        <w:trPr>
          <w:trHeight w:val="363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54723C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pacing w:val="-8"/>
                <w:sz w:val="28"/>
                <w:szCs w:val="28"/>
                <w:cs/>
              </w:rPr>
            </w:pPr>
            <w:r w:rsidRPr="0054723C">
              <w:rPr>
                <w:rFonts w:hint="cs"/>
                <w:spacing w:val="-8"/>
                <w:sz w:val="28"/>
                <w:szCs w:val="28"/>
                <w:cs/>
              </w:rPr>
              <w:t>(เดิมชื่อ บริษัท ไลฟ์ เนชั่น บีอีซี-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เทโร เอ็นเตอร์เทนเม้นท์ จำกัด</w:t>
            </w:r>
            <w:r w:rsidRPr="0054723C">
              <w:rPr>
                <w:rFonts w:hint="cs"/>
                <w:spacing w:val="-8"/>
                <w:sz w:val="28"/>
                <w:szCs w:val="28"/>
                <w:cs/>
              </w:rPr>
              <w:t>)</w:t>
            </w:r>
          </w:p>
        </w:tc>
      </w:tr>
      <w:tr w:rsidR="00681965" w:rsidRPr="00C04077" w:rsidTr="00FB3786">
        <w:trPr>
          <w:trHeight w:val="363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 w:rsidRPr="00B03D5A">
              <w:rPr>
                <w:sz w:val="28"/>
                <w:szCs w:val="28"/>
                <w:cs/>
              </w:rPr>
              <w:t>ซึ่</w:t>
            </w:r>
            <w:r>
              <w:rPr>
                <w:sz w:val="28"/>
                <w:szCs w:val="28"/>
                <w:cs/>
              </w:rPr>
              <w:t>งเป็นบริษัทร่วมของบริษัท เทโร เอ็นเ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Pr="00B03D5A">
              <w:rPr>
                <w:sz w:val="28"/>
                <w:szCs w:val="28"/>
                <w:cs/>
              </w:rPr>
              <w:t>อร์เทนเม้นท์ จำกัด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3D5A">
              <w:rPr>
                <w:sz w:val="28"/>
                <w:szCs w:val="28"/>
                <w:cs/>
              </w:rPr>
              <w:t>(มหาชน)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3D5A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681965" w:rsidRPr="00C04077" w:rsidTr="00FB3786">
        <w:trPr>
          <w:trHeight w:val="363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(เดิมชื่อ บริษัท บีอีซี-เทโร เอ็นเตอร์เทนเม้นท์ จำกัด (มหาชน))</w:t>
            </w:r>
          </w:p>
        </w:tc>
      </w:tr>
      <w:tr w:rsidR="00681965" w:rsidRPr="00C04077" w:rsidTr="00FB3786">
        <w:trPr>
          <w:trHeight w:val="363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 w:rsidRPr="00B03D5A">
              <w:rPr>
                <w:sz w:val="28"/>
                <w:szCs w:val="28"/>
              </w:rPr>
              <w:t>(</w:t>
            </w:r>
            <w:r w:rsidRPr="00B03D5A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B03D5A">
              <w:rPr>
                <w:sz w:val="28"/>
                <w:szCs w:val="28"/>
              </w:rPr>
              <w:t>)</w:t>
            </w:r>
          </w:p>
        </w:tc>
      </w:tr>
      <w:tr w:rsidR="00681965" w:rsidRPr="00C04077" w:rsidTr="00FB3786">
        <w:trPr>
          <w:trHeight w:val="363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B03D5A">
              <w:rPr>
                <w:sz w:val="28"/>
                <w:szCs w:val="28"/>
              </w:rPr>
              <w:t xml:space="preserve">4.4 </w:t>
            </w:r>
            <w:r w:rsidRPr="00B03D5A">
              <w:rPr>
                <w:sz w:val="28"/>
                <w:szCs w:val="28"/>
                <w:cs/>
              </w:rPr>
              <w:t xml:space="preserve">บริษัท 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บีอีซี-เทโร โชว์ </w:t>
            </w:r>
            <w:r w:rsidRPr="00B03D5A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B03D5A">
              <w:rPr>
                <w:spacing w:val="-6"/>
                <w:sz w:val="28"/>
                <w:szCs w:val="28"/>
                <w:cs/>
              </w:rPr>
              <w:t>บริษัทที่ถือหุ้น</w:t>
            </w:r>
            <w:r>
              <w:rPr>
                <w:rFonts w:hint="cs"/>
                <w:spacing w:val="-6"/>
                <w:sz w:val="28"/>
                <w:szCs w:val="28"/>
                <w:cs/>
              </w:rPr>
              <w:t>โดย</w:t>
            </w:r>
            <w:r w:rsidRPr="00B03D5A">
              <w:rPr>
                <w:spacing w:val="-6"/>
                <w:sz w:val="28"/>
                <w:szCs w:val="28"/>
                <w:cs/>
              </w:rPr>
              <w:t>บริษัท</w:t>
            </w:r>
            <w:r w:rsidRPr="00B03D5A">
              <w:rPr>
                <w:rFonts w:hint="cs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spacing w:val="-6"/>
                <w:sz w:val="28"/>
                <w:szCs w:val="28"/>
                <w:cs/>
              </w:rPr>
              <w:t>เทโร เอ็นเ</w:t>
            </w:r>
            <w:r>
              <w:rPr>
                <w:rFonts w:hint="cs"/>
                <w:spacing w:val="-6"/>
                <w:sz w:val="28"/>
                <w:szCs w:val="28"/>
                <w:cs/>
              </w:rPr>
              <w:t>ท</w:t>
            </w:r>
            <w:r w:rsidRPr="00B03D5A">
              <w:rPr>
                <w:spacing w:val="-6"/>
                <w:sz w:val="28"/>
                <w:szCs w:val="28"/>
                <w:cs/>
              </w:rPr>
              <w:t>อร์เทนเม้นท์ จำกัด</w:t>
            </w:r>
            <w:r w:rsidRPr="00B03D5A">
              <w:rPr>
                <w:rFonts w:hint="cs"/>
                <w:spacing w:val="-6"/>
                <w:sz w:val="28"/>
                <w:szCs w:val="28"/>
                <w:cs/>
              </w:rPr>
              <w:t xml:space="preserve"> (มหาชน)</w:t>
            </w:r>
            <w:r w:rsidRPr="00B03D5A">
              <w:rPr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      </w:t>
            </w:r>
          </w:p>
        </w:tc>
      </w:tr>
      <w:tr w:rsidR="00681965" w:rsidRPr="00C04077" w:rsidTr="00FB3786">
        <w:trPr>
          <w:trHeight w:val="377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  <w:vAlign w:val="center"/>
          </w:tcPr>
          <w:p w:rsidR="00681965" w:rsidRPr="00B03D5A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(เดิมชื่อ บริษัท บีอีซี-เทโร เอ็นเตอร์เทนเม้นท์ จำกัด (มหาชน))</w:t>
            </w:r>
          </w:p>
        </w:tc>
      </w:tr>
      <w:tr w:rsidR="00681965" w:rsidRPr="00C04077" w:rsidTr="00FB3786">
        <w:trPr>
          <w:trHeight w:val="292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931F7C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 w:rsidRPr="00B03D5A">
              <w:rPr>
                <w:rFonts w:hint="cs"/>
                <w:sz w:val="28"/>
                <w:szCs w:val="28"/>
                <w:cs/>
              </w:rPr>
              <w:t xml:space="preserve">และอยู่ในระหว่างการชำระบัญชี </w:t>
            </w:r>
            <w:r w:rsidRPr="00B03D5A">
              <w:rPr>
                <w:sz w:val="28"/>
                <w:szCs w:val="28"/>
              </w:rPr>
              <w:t>(</w:t>
            </w:r>
            <w:r w:rsidRPr="00B03D5A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B03D5A">
              <w:rPr>
                <w:sz w:val="28"/>
                <w:szCs w:val="28"/>
              </w:rPr>
              <w:t>)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pStyle w:val="Heading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nil"/>
            </w:tcBorders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 w:rsidRPr="00B03D5A">
              <w:rPr>
                <w:rFonts w:hint="cs"/>
                <w:sz w:val="28"/>
                <w:szCs w:val="28"/>
                <w:cs/>
              </w:rPr>
              <w:t>5</w:t>
            </w:r>
            <w:r w:rsidRPr="00B03D5A">
              <w:rPr>
                <w:sz w:val="28"/>
                <w:szCs w:val="28"/>
                <w:cs/>
              </w:rPr>
              <w:t xml:space="preserve">. </w:t>
            </w:r>
            <w:r w:rsidRPr="00B03D5A">
              <w:rPr>
                <w:rFonts w:hint="cs"/>
                <w:sz w:val="28"/>
                <w:szCs w:val="28"/>
                <w:cs/>
              </w:rPr>
              <w:t>บุคคลที่</w:t>
            </w:r>
            <w:r w:rsidRPr="00B03D5A">
              <w:rPr>
                <w:sz w:val="28"/>
                <w:szCs w:val="28"/>
                <w:cs/>
              </w:rPr>
              <w:t>เกี่ยวข้องกัน</w:t>
            </w:r>
            <w:r w:rsidRPr="00B03D5A">
              <w:rPr>
                <w:rFonts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681965" w:rsidRPr="00B03D5A" w:rsidRDefault="00681965" w:rsidP="00772F35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 w:rsidRPr="00B03D5A">
              <w:rPr>
                <w:rFonts w:hint="cs"/>
                <w:sz w:val="28"/>
                <w:szCs w:val="28"/>
                <w:cs/>
              </w:rPr>
              <w:t>กรรมการ และผู้ถือหุ้นของบริษัท</w:t>
            </w:r>
            <w:r>
              <w:rPr>
                <w:sz w:val="28"/>
                <w:szCs w:val="28"/>
                <w:cs/>
              </w:rPr>
              <w:t xml:space="preserve"> เทโร เอ็นเ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Pr="00B03D5A">
              <w:rPr>
                <w:sz w:val="28"/>
                <w:szCs w:val="28"/>
                <w:cs/>
              </w:rPr>
              <w:t xml:space="preserve">อร์เทนเม้นท์ </w:t>
            </w:r>
          </w:p>
        </w:tc>
      </w:tr>
      <w:tr w:rsidR="00681965" w:rsidRPr="00C04077" w:rsidTr="00FB3786">
        <w:trPr>
          <w:trHeight w:val="442"/>
        </w:trPr>
        <w:tc>
          <w:tcPr>
            <w:tcW w:w="4228" w:type="dxa"/>
            <w:tcBorders>
              <w:top w:val="nil"/>
              <w:bottom w:val="single" w:sz="4" w:space="0" w:color="auto"/>
            </w:tcBorders>
          </w:tcPr>
          <w:p w:rsidR="00681965" w:rsidRPr="00B03D5A" w:rsidRDefault="00681965" w:rsidP="00772F35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669" w:type="dxa"/>
            <w:tcBorders>
              <w:top w:val="nil"/>
              <w:bottom w:val="single" w:sz="4" w:space="0" w:color="auto"/>
            </w:tcBorders>
          </w:tcPr>
          <w:p w:rsidR="00681965" w:rsidRPr="00B03D5A" w:rsidRDefault="00681965" w:rsidP="00772F35">
            <w:pPr>
              <w:ind w:left="172" w:firstLine="12"/>
              <w:jc w:val="thaiDistribute"/>
              <w:rPr>
                <w:sz w:val="28"/>
                <w:szCs w:val="28"/>
                <w:cs/>
              </w:rPr>
            </w:pPr>
            <w:r w:rsidRPr="00B03D5A">
              <w:rPr>
                <w:sz w:val="28"/>
                <w:szCs w:val="28"/>
                <w:cs/>
              </w:rPr>
              <w:t>จำกัด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3D5A">
              <w:rPr>
                <w:sz w:val="28"/>
                <w:szCs w:val="28"/>
                <w:cs/>
              </w:rPr>
              <w:t>(มหาชน)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(เดิมชื่อ บริษัท บีอีซี-เทโร เอ็นเตอร์เทนเม้นท์ จำกัด (มหาชน))</w:t>
            </w:r>
            <w:r w:rsidRPr="00B03D5A">
              <w:rPr>
                <w:sz w:val="28"/>
                <w:szCs w:val="28"/>
              </w:rPr>
              <w:t xml:space="preserve"> (</w:t>
            </w:r>
            <w:r w:rsidRPr="00B03D5A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B03D5A">
              <w:rPr>
                <w:sz w:val="28"/>
                <w:szCs w:val="28"/>
              </w:rPr>
              <w:t>)</w:t>
            </w:r>
          </w:p>
        </w:tc>
      </w:tr>
    </w:tbl>
    <w:p w:rsidR="00681965" w:rsidRPr="00C04077" w:rsidRDefault="00681965" w:rsidP="00681965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681965" w:rsidRPr="00C04077" w:rsidRDefault="00681965" w:rsidP="007001DB">
      <w:pPr>
        <w:tabs>
          <w:tab w:val="left" w:pos="180"/>
          <w:tab w:val="left" w:pos="900"/>
          <w:tab w:val="left" w:pos="1440"/>
        </w:tabs>
        <w:ind w:left="364" w:right="-439" w:firstLine="56"/>
        <w:jc w:val="both"/>
        <w:rPr>
          <w:b/>
          <w:bCs/>
          <w:cs/>
        </w:rPr>
      </w:pPr>
      <w:r w:rsidRPr="00C04077">
        <w:rPr>
          <w:cs/>
        </w:rPr>
        <w:t>รายการระหว่าง</w:t>
      </w:r>
      <w:r>
        <w:rPr>
          <w:rFonts w:hint="cs"/>
          <w:cs/>
        </w:rPr>
        <w:t>บุคคลและ</w:t>
      </w:r>
      <w:r w:rsidRPr="00C04077">
        <w:rPr>
          <w:cs/>
        </w:rPr>
        <w:t>กิจการที่เกี่ยวข้องกันที่สำคัญ  มีดังนี้</w:t>
      </w:r>
    </w:p>
    <w:p w:rsidR="00681965" w:rsidRPr="00C04077" w:rsidRDefault="00681965" w:rsidP="00AB3F79">
      <w:pPr>
        <w:spacing w:line="192" w:lineRule="auto"/>
        <w:ind w:right="88"/>
        <w:jc w:val="right"/>
        <w:rPr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897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1417"/>
        <w:gridCol w:w="1417"/>
        <w:gridCol w:w="1417"/>
        <w:gridCol w:w="1418"/>
      </w:tblGrid>
      <w:tr w:rsidR="00681965" w:rsidRPr="00C04077" w:rsidTr="00FB3786">
        <w:trPr>
          <w:cantSplit/>
          <w:trHeight w:val="444"/>
        </w:trPr>
        <w:tc>
          <w:tcPr>
            <w:tcW w:w="4228" w:type="dxa"/>
            <w:vMerge w:val="restart"/>
            <w:tcBorders>
              <w:top w:val="single" w:sz="4" w:space="0" w:color="auto"/>
            </w:tcBorders>
            <w:vAlign w:val="center"/>
          </w:tcPr>
          <w:p w:rsidR="00681965" w:rsidRPr="00C04077" w:rsidRDefault="00681965" w:rsidP="00772F35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965" w:rsidRPr="00C04077" w:rsidTr="00FB3786">
        <w:trPr>
          <w:cantSplit/>
          <w:trHeight w:val="341"/>
        </w:trPr>
        <w:tc>
          <w:tcPr>
            <w:tcW w:w="4228" w:type="dxa"/>
            <w:vMerge/>
            <w:tcBorders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72571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72571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DA055D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DA055D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2562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1.  </w:t>
            </w:r>
            <w:r w:rsidRPr="00C04077">
              <w:rPr>
                <w:sz w:val="28"/>
                <w:szCs w:val="28"/>
                <w:cs/>
              </w:rPr>
              <w:t>ลูกหนี้การค้าและ</w:t>
            </w:r>
            <w:r w:rsidRPr="00AD73B4">
              <w:rPr>
                <w:sz w:val="28"/>
                <w:szCs w:val="28"/>
                <w:cs/>
              </w:rPr>
              <w:t>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9E2FD7">
              <w:rPr>
                <w:sz w:val="28"/>
                <w:szCs w:val="28"/>
                <w:cs/>
              </w:rPr>
              <w:t xml:space="preserve">อื่น (หมายเหตุ </w:t>
            </w:r>
            <w:r>
              <w:rPr>
                <w:sz w:val="28"/>
                <w:szCs w:val="28"/>
              </w:rPr>
              <w:t>6</w:t>
            </w:r>
            <w:r w:rsidRPr="009E2FD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725719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725719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DA055D" w:rsidRDefault="00681965" w:rsidP="00772F35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DA055D" w:rsidRDefault="00681965" w:rsidP="00772F35">
            <w:pPr>
              <w:ind w:left="-108" w:right="-108"/>
              <w:rPr>
                <w:sz w:val="28"/>
                <w:szCs w:val="28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725719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725719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DA055D" w:rsidRDefault="00681965" w:rsidP="00772F35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DA055D" w:rsidRDefault="00681965" w:rsidP="00772F35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 w:hint="cs"/>
                <w:cs/>
              </w:rPr>
              <w:t>2,</w:t>
            </w:r>
            <w:r w:rsidRPr="0090725F">
              <w:rPr>
                <w:rFonts w:ascii="AngsanaUPC" w:hAnsi="AngsanaUPC" w:cs="AngsanaUPC"/>
              </w:rPr>
              <w:t>868,385</w:t>
            </w:r>
            <w:r w:rsidRPr="0090725F">
              <w:rPr>
                <w:rFonts w:ascii="AngsanaUPC" w:hAnsi="AngsanaUPC" w:cs="AngsanaUPC" w:hint="cs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726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 w:hint="cs"/>
                <w:cs/>
              </w:rPr>
              <w:t>1,</w:t>
            </w:r>
            <w:r w:rsidRPr="0090725F">
              <w:rPr>
                <w:rFonts w:ascii="AngsanaUPC" w:hAnsi="AngsanaUPC" w:cs="AngsanaUPC"/>
              </w:rPr>
              <w:t>895,115</w:t>
            </w:r>
            <w:r w:rsidRPr="0090725F">
              <w:rPr>
                <w:rFonts w:ascii="AngsanaUPC" w:hAnsi="AngsanaUPC" w:cs="AngsanaUPC" w:hint="cs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826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452A44">
            <w:pPr>
              <w:numPr>
                <w:ilvl w:val="0"/>
                <w:numId w:val="11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7,885,313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-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30652">
              <w:rPr>
                <w:rFonts w:ascii="AngsanaUPC" w:hAnsi="AngsanaUPC" w:cs="AngsanaUPC"/>
              </w:rPr>
              <w:t>12,943,821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10,426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55,621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30652">
              <w:rPr>
                <w:rFonts w:ascii="AngsanaUPC" w:hAnsi="AngsanaUPC" w:cs="AngsanaUPC"/>
              </w:rPr>
              <w:t>12,943,821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7,895,739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 w:hint="cs"/>
                <w:cs/>
              </w:rPr>
              <w:t>2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868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441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  <w:cs/>
              </w:rPr>
              <w:t>1,</w:t>
            </w:r>
            <w:r w:rsidRPr="0090725F">
              <w:rPr>
                <w:rFonts w:ascii="AngsanaUPC" w:hAnsi="AngsanaUPC" w:cs="AngsanaUPC"/>
              </w:rPr>
              <w:t>895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115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826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077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1,269,280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27,760,505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452A44">
            <w:pPr>
              <w:numPr>
                <w:ilvl w:val="0"/>
                <w:numId w:val="11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195,232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ind w:firstLine="705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รวมลูกหนี้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077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195,232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1,269,280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27,760,505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109</w:t>
            </w:r>
            <w:r w:rsidRPr="0090725F">
              <w:rPr>
                <w:rFonts w:ascii="AngsanaUPC" w:hAnsi="AngsanaUPC" w:cs="AngsanaUPC"/>
              </w:rPr>
              <w:t>,045,807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EA3BA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EA3BAB">
              <w:rPr>
                <w:rFonts w:ascii="AngsanaUPC" w:hAnsi="AngsanaUPC" w:cs="AngsanaUPC"/>
                <w:cs/>
              </w:rPr>
              <w:t>128</w:t>
            </w:r>
            <w:r w:rsidRPr="00EA3BAB">
              <w:rPr>
                <w:rFonts w:ascii="AngsanaUPC" w:hAnsi="AngsanaUPC" w:cs="AngsanaUPC" w:hint="cs"/>
                <w:cs/>
              </w:rPr>
              <w:t>,</w:t>
            </w:r>
            <w:r w:rsidRPr="00EA3BAB">
              <w:rPr>
                <w:rFonts w:ascii="AngsanaUPC" w:hAnsi="AngsanaUPC" w:cs="AngsanaUPC"/>
                <w:cs/>
              </w:rPr>
              <w:t>935</w:t>
            </w:r>
            <w:r w:rsidRPr="00EA3BAB">
              <w:rPr>
                <w:rFonts w:ascii="AngsanaUPC" w:hAnsi="AngsanaUPC" w:cs="AngsanaUPC" w:hint="cs"/>
                <w:cs/>
              </w:rPr>
              <w:t>,</w:t>
            </w:r>
            <w:r w:rsidRPr="00EA3BAB">
              <w:rPr>
                <w:rFonts w:ascii="AngsanaUPC" w:hAnsi="AngsanaUPC" w:cs="AngsanaUPC"/>
                <w:cs/>
              </w:rPr>
              <w:t>915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รวมลูกหนี้การค้าและลูกหนี้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077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30652">
              <w:rPr>
                <w:rFonts w:ascii="AngsanaUPC" w:hAnsi="AngsanaUPC" w:cs="AngsanaUPC"/>
              </w:rPr>
              <w:t>12,943,821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8,090,971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2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978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756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1965" w:rsidRPr="0080309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B1650">
              <w:rPr>
                <w:rFonts w:ascii="AngsanaUPC" w:hAnsi="AngsanaUPC" w:cs="AngsanaUPC" w:hint="cs"/>
                <w:cs/>
              </w:rPr>
              <w:t>2</w:t>
            </w:r>
            <w:r w:rsidRPr="009B1650">
              <w:rPr>
                <w:rFonts w:ascii="AngsanaUPC" w:hAnsi="AngsanaUPC" w:cs="AngsanaUPC"/>
                <w:cs/>
              </w:rPr>
              <w:t>,</w:t>
            </w:r>
            <w:r w:rsidRPr="009B1650">
              <w:rPr>
                <w:rFonts w:ascii="AngsanaUPC" w:hAnsi="AngsanaUPC" w:cs="AngsanaUPC" w:hint="cs"/>
                <w:cs/>
              </w:rPr>
              <w:t>051</w:t>
            </w:r>
            <w:r w:rsidRPr="009B1650">
              <w:rPr>
                <w:rFonts w:ascii="AngsanaUPC" w:hAnsi="AngsanaUPC" w:cs="AngsanaUPC"/>
                <w:cs/>
              </w:rPr>
              <w:t>,</w:t>
            </w:r>
            <w:r w:rsidRPr="009B1650">
              <w:rPr>
                <w:rFonts w:ascii="AngsanaUPC" w:hAnsi="AngsanaUPC" w:cs="AngsanaUPC" w:hint="cs"/>
                <w:cs/>
              </w:rPr>
              <w:t>812</w:t>
            </w:r>
            <w:r w:rsidRPr="009B1650">
              <w:rPr>
                <w:rFonts w:ascii="AngsanaUPC" w:hAnsi="AngsanaUPC" w:cs="AngsanaUPC"/>
              </w:rPr>
              <w:t>,246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bottom w:val="nil"/>
            </w:tcBorders>
            <w:vAlign w:val="bottom"/>
          </w:tcPr>
          <w:p w:rsidR="00681965" w:rsidRPr="00C04077" w:rsidRDefault="00681965" w:rsidP="00772F35">
            <w:pPr>
              <w:ind w:right="-43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 </w:t>
            </w:r>
            <w:r w:rsidRPr="00C04077">
              <w:rPr>
                <w:sz w:val="28"/>
                <w:szCs w:val="28"/>
                <w:cs/>
              </w:rPr>
              <w:t>เงินให้กู้ยืมระยะ</w:t>
            </w:r>
            <w:r w:rsidRPr="0003553D">
              <w:rPr>
                <w:sz w:val="28"/>
                <w:szCs w:val="28"/>
                <w:cs/>
              </w:rPr>
              <w:t xml:space="preserve">สั้น </w:t>
            </w:r>
            <w:r w:rsidRPr="0003553D">
              <w:rPr>
                <w:sz w:val="28"/>
                <w:szCs w:val="28"/>
              </w:rPr>
              <w:t>(</w:t>
            </w:r>
            <w:r w:rsidRPr="0003553D">
              <w:rPr>
                <w:sz w:val="28"/>
                <w:szCs w:val="28"/>
                <w:cs/>
              </w:rPr>
              <w:t>หมายเหตุ</w:t>
            </w:r>
            <w:r>
              <w:rPr>
                <w:sz w:val="28"/>
                <w:szCs w:val="28"/>
              </w:rPr>
              <w:t xml:space="preserve"> 7</w:t>
            </w:r>
            <w:r w:rsidRPr="0003553D"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4,646,835,976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5,600,367,684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</w:tcBorders>
            <w:vAlign w:val="bottom"/>
          </w:tcPr>
          <w:p w:rsidR="00681965" w:rsidRPr="00C04077" w:rsidRDefault="00681965" w:rsidP="00452A44">
            <w:pPr>
              <w:numPr>
                <w:ilvl w:val="0"/>
                <w:numId w:val="11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123293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  <w:r>
              <w:rPr>
                <w:rFonts w:hint="cs"/>
                <w:sz w:val="28"/>
                <w:szCs w:val="28"/>
                <w:cs/>
              </w:rPr>
              <w:t>-สุทธิ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481,4</w:t>
            </w:r>
            <w:r w:rsidRPr="0090725F">
              <w:rPr>
                <w:rFonts w:ascii="AngsanaUPC" w:hAnsi="AngsanaUPC" w:cs="AngsanaUPC" w:hint="cs"/>
                <w:cs/>
              </w:rPr>
              <w:t>16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630652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065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481,416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4,646,835,976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5,600,367,684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C040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ค่าผลิตละครจ่ายล่วงหน้า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ED3F6C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D3F6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24,000,000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24,000,000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Pr="00C040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ซื้อละคร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5317FE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55,732,500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ED3F6C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D3F6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ED3F6C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D3F6C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ED3F6C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D3F6C"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 w:rsidRPr="0035619C">
              <w:rPr>
                <w:sz w:val="28"/>
                <w:szCs w:val="28"/>
                <w:cs/>
              </w:rPr>
              <w:t>ละคร</w:t>
            </w:r>
            <w:r w:rsidRPr="0035619C">
              <w:rPr>
                <w:sz w:val="28"/>
                <w:szCs w:val="28"/>
              </w:rPr>
              <w:t xml:space="preserve"> </w:t>
            </w:r>
            <w:r w:rsidRPr="0035619C">
              <w:rPr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hint="cs"/>
                <w:sz w:val="28"/>
                <w:szCs w:val="28"/>
                <w:cs/>
              </w:rPr>
              <w:t>20</w:t>
            </w:r>
            <w:r w:rsidRPr="0035619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  <w:r w:rsidRPr="00B2187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1,155</w:t>
            </w:r>
            <w:r w:rsidRPr="0090725F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213</w:t>
            </w:r>
            <w:r w:rsidRPr="0090725F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372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168</w:t>
            </w:r>
            <w:r w:rsidRPr="0090725F">
              <w:rPr>
                <w:rFonts w:ascii="AngsanaUPC" w:hAnsi="AngsanaUPC" w:cs="AngsanaUPC"/>
                <w:cs/>
              </w:rPr>
              <w:t>,000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เงินมัดจำอสังหาริมทรัพย์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E34D6B" w:rsidRDefault="00681965" w:rsidP="00772F35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E34D6B" w:rsidRDefault="00681965" w:rsidP="00772F35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6C49A8" w:rsidRDefault="00681965" w:rsidP="00772F35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6C49A8" w:rsidRDefault="00681965" w:rsidP="00772F35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B95CD0" w:rsidRDefault="00681965" w:rsidP="00452A44">
            <w:pPr>
              <w:numPr>
                <w:ilvl w:val="0"/>
                <w:numId w:val="11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FA4B0D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4B0D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FA4B0D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4B0D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FA4B0D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4,250,000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4B0D"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เงินประกันอาคารเช่า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E34D6B" w:rsidRDefault="00681965" w:rsidP="00772F35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E34D6B" w:rsidRDefault="00681965" w:rsidP="00772F35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6C49A8" w:rsidRDefault="00681965" w:rsidP="00772F35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681965" w:rsidRPr="00C04077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bottom"/>
          </w:tcPr>
          <w:p w:rsidR="00681965" w:rsidRPr="00B95CD0" w:rsidRDefault="00681965" w:rsidP="00452A44">
            <w:pPr>
              <w:numPr>
                <w:ilvl w:val="0"/>
                <w:numId w:val="11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7299B">
              <w:rPr>
                <w:rFonts w:ascii="AngsanaUPC" w:hAnsi="AngsanaUPC" w:cs="AngsanaUPC"/>
              </w:rPr>
              <w:t>37,029,785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46,346,173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FA4B0D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11,974,122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11,704,122</w:t>
            </w:r>
          </w:p>
        </w:tc>
      </w:tr>
    </w:tbl>
    <w:p w:rsidR="00681965" w:rsidRPr="00B95CD0" w:rsidRDefault="00681965" w:rsidP="00FB3786">
      <w:pPr>
        <w:spacing w:line="192" w:lineRule="auto"/>
        <w:ind w:right="88"/>
        <w:jc w:val="right"/>
        <w:rPr>
          <w:sz w:val="28"/>
          <w:szCs w:val="28"/>
        </w:rPr>
      </w:pPr>
      <w:r w:rsidRPr="00B95CD0">
        <w:rPr>
          <w:sz w:val="28"/>
          <w:szCs w:val="28"/>
          <w:cs/>
        </w:rPr>
        <w:lastRenderedPageBreak/>
        <w:t xml:space="preserve">หน่วย </w:t>
      </w:r>
      <w:r w:rsidRPr="00B95CD0">
        <w:rPr>
          <w:sz w:val="28"/>
          <w:szCs w:val="28"/>
        </w:rPr>
        <w:t xml:space="preserve">: </w:t>
      </w:r>
      <w:r w:rsidRPr="00B95CD0">
        <w:rPr>
          <w:sz w:val="28"/>
          <w:szCs w:val="28"/>
          <w:cs/>
        </w:rPr>
        <w:t xml:space="preserve">บาท </w:t>
      </w:r>
    </w:p>
    <w:tbl>
      <w:tblPr>
        <w:tblW w:w="11127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1417"/>
        <w:gridCol w:w="1417"/>
        <w:gridCol w:w="1417"/>
        <w:gridCol w:w="1418"/>
        <w:gridCol w:w="994"/>
        <w:gridCol w:w="236"/>
      </w:tblGrid>
      <w:tr w:rsidR="00681965" w:rsidRPr="00B95CD0" w:rsidTr="00FB3786">
        <w:trPr>
          <w:gridAfter w:val="2"/>
          <w:wAfter w:w="1230" w:type="dxa"/>
          <w:cantSplit/>
          <w:trHeight w:val="444"/>
        </w:trPr>
        <w:tc>
          <w:tcPr>
            <w:tcW w:w="4228" w:type="dxa"/>
            <w:vMerge w:val="restart"/>
            <w:tcBorders>
              <w:top w:val="single" w:sz="4" w:space="0" w:color="auto"/>
            </w:tcBorders>
            <w:vAlign w:val="center"/>
          </w:tcPr>
          <w:p w:rsidR="00681965" w:rsidRPr="00B95CD0" w:rsidRDefault="00681965" w:rsidP="00772F35">
            <w:pPr>
              <w:pStyle w:val="Heading4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188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  <w:tab w:val="left" w:pos="2254"/>
              </w:tabs>
              <w:ind w:right="-122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val="341"/>
        </w:trPr>
        <w:tc>
          <w:tcPr>
            <w:tcW w:w="4228" w:type="dxa"/>
            <w:vMerge/>
            <w:tcBorders>
              <w:bottom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870A7D" w:rsidRDefault="00681965" w:rsidP="00772F35">
            <w:pPr>
              <w:ind w:left="-122" w:right="-87"/>
              <w:jc w:val="center"/>
              <w:rPr>
                <w:sz w:val="28"/>
                <w:szCs w:val="28"/>
              </w:rPr>
            </w:pPr>
            <w:r w:rsidRPr="00870A7D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870A7D" w:rsidRDefault="00681965" w:rsidP="00772F35">
            <w:pPr>
              <w:ind w:left="-122" w:right="-87"/>
              <w:jc w:val="center"/>
              <w:rPr>
                <w:sz w:val="28"/>
                <w:szCs w:val="28"/>
              </w:rPr>
            </w:pPr>
            <w:r w:rsidRPr="00870A7D">
              <w:rPr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6C49A8" w:rsidRDefault="00681965" w:rsidP="00772F35">
            <w:pPr>
              <w:ind w:left="-122" w:right="-87"/>
              <w:jc w:val="center"/>
              <w:rPr>
                <w:sz w:val="28"/>
                <w:szCs w:val="28"/>
              </w:rPr>
            </w:pPr>
            <w:r w:rsidRPr="006C49A8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6C49A8" w:rsidRDefault="00681965" w:rsidP="00772F35">
            <w:pPr>
              <w:ind w:left="-122" w:right="-87"/>
              <w:jc w:val="center"/>
              <w:rPr>
                <w:sz w:val="28"/>
                <w:szCs w:val="28"/>
              </w:rPr>
            </w:pPr>
            <w:r w:rsidRPr="006C49A8">
              <w:rPr>
                <w:sz w:val="28"/>
                <w:szCs w:val="28"/>
              </w:rPr>
              <w:t>2562</w:t>
            </w:r>
          </w:p>
        </w:tc>
      </w:tr>
      <w:tr w:rsidR="00681965" w:rsidRPr="00C04077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C27156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8. สินทรัพย์สิทธิการใช้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C04077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C27156" w:rsidRDefault="00681965" w:rsidP="00452A44">
            <w:pPr>
              <w:numPr>
                <w:ilvl w:val="0"/>
                <w:numId w:val="11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28"/>
                <w:szCs w:val="28"/>
                <w:cs/>
              </w:rPr>
            </w:pPr>
            <w:r w:rsidRPr="00C2715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97854">
              <w:rPr>
                <w:rFonts w:ascii="AngsanaUPC" w:hAnsi="AngsanaUPC" w:cs="AngsanaUPC"/>
              </w:rPr>
              <w:t>94,822,321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:rsidR="00681965" w:rsidRPr="0090725F" w:rsidRDefault="00681965" w:rsidP="00772F35">
            <w:pPr>
              <w:ind w:left="-108" w:right="-107"/>
              <w:jc w:val="center"/>
              <w:rPr>
                <w:sz w:val="28"/>
                <w:szCs w:val="28"/>
              </w:rPr>
            </w:pPr>
            <w:r w:rsidRPr="009072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F64BCE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F64BCE">
              <w:rPr>
                <w:rFonts w:ascii="AngsanaUPC" w:hAnsi="AngsanaUPC" w:cs="AngsanaUPC"/>
              </w:rPr>
              <w:t>42,687,921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ind w:left="-108" w:right="-107"/>
              <w:jc w:val="center"/>
              <w:rPr>
                <w:sz w:val="28"/>
                <w:szCs w:val="28"/>
              </w:rPr>
            </w:pPr>
            <w:r w:rsidRPr="0090725F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95CD0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ED4115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2729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81965" w:rsidRPr="00BD483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11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818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607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508,</w:t>
            </w:r>
            <w:r w:rsidRPr="0090725F">
              <w:rPr>
                <w:rFonts w:ascii="AngsanaUPC" w:hAnsi="AngsanaUPC" w:cs="AngsanaUPC" w:hint="cs"/>
                <w:cs/>
              </w:rPr>
              <w:t>886</w:t>
            </w:r>
            <w:r w:rsidRPr="0090725F">
              <w:rPr>
                <w:rFonts w:ascii="AngsanaUPC" w:hAnsi="AngsanaUPC" w:cs="AngsanaUPC"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690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ED4115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2729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2,157,909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81965" w:rsidRPr="00BD4834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BD483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  <w:cs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27299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7299B">
              <w:rPr>
                <w:rFonts w:ascii="AngsanaUPC" w:hAnsi="AngsanaUPC" w:cs="AngsanaUPC"/>
              </w:rPr>
              <w:t>10,911,237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5,346,593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81965" w:rsidRPr="00BD483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721,553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232,971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27299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7299B">
              <w:rPr>
                <w:rFonts w:ascii="AngsanaUPC" w:hAnsi="AngsanaUPC" w:cs="AngsanaUPC"/>
              </w:rPr>
              <w:t>10,911,237</w:t>
            </w: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7,504,502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681965" w:rsidRPr="00BD483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540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509,</w:t>
            </w:r>
            <w:r w:rsidRPr="0090725F">
              <w:rPr>
                <w:rFonts w:ascii="AngsanaUPC" w:hAnsi="AngsanaUPC" w:cs="AngsanaUPC" w:hint="cs"/>
                <w:cs/>
              </w:rPr>
              <w:t>119</w:t>
            </w:r>
            <w:r w:rsidRPr="0090725F">
              <w:rPr>
                <w:rFonts w:ascii="AngsanaUPC" w:hAnsi="AngsanaUPC" w:cs="AngsanaUPC"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661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</w:t>
            </w:r>
            <w:r w:rsidRPr="00B95CD0">
              <w:rPr>
                <w:sz w:val="28"/>
                <w:szCs w:val="28"/>
                <w:cs/>
              </w:rPr>
              <w:t>. เงินกู้ยืมระยะ</w:t>
            </w:r>
            <w:r w:rsidRPr="00B32C4E">
              <w:rPr>
                <w:sz w:val="28"/>
                <w:szCs w:val="28"/>
                <w:cs/>
              </w:rPr>
              <w:t>สั้น (หมายเหตุ 2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  <w:r w:rsidRPr="00B32C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7D079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BD4834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BD483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202</w:t>
            </w:r>
            <w:r w:rsidRPr="0090725F">
              <w:rPr>
                <w:rFonts w:ascii="AngsanaUPC" w:hAnsi="AngsanaUPC" w:cs="AngsanaUPC"/>
              </w:rPr>
              <w:t>,000,000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  <w:r w:rsidRPr="00B95CD0">
              <w:rPr>
                <w:sz w:val="28"/>
                <w:szCs w:val="28"/>
                <w:cs/>
              </w:rPr>
              <w:t>. ดอกเบี้ยค้างจ่าย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7D079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81965" w:rsidRPr="00EA01C1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EA01C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3,736,110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เงินรับแทนค่าขายบัตร-บริษัทคู่สัญญา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7D079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21,387,593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D630A9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D630A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F5D5C">
              <w:rPr>
                <w:rFonts w:ascii="AngsanaUPC" w:hAnsi="AngsanaUPC" w:cs="AngsanaUPC"/>
              </w:rPr>
              <w:t>98,000,185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7D079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D483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44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735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431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pStyle w:val="Heading4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681965" w:rsidRPr="0090725F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2562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</w:tr>
      <w:tr w:rsidR="00681965" w:rsidRPr="0095337D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930A7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1045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544</w:t>
            </w:r>
            <w:r w:rsidRPr="00B1045B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860</w:t>
            </w:r>
            <w:r w:rsidRPr="00B1045B">
              <w:rPr>
                <w:rFonts w:ascii="AngsanaUPC" w:hAnsi="AngsanaUPC" w:cs="AngsanaUPC"/>
              </w:rPr>
              <w:t>,</w:t>
            </w:r>
            <w:r w:rsidRPr="00B1045B">
              <w:rPr>
                <w:rFonts w:ascii="AngsanaUPC" w:hAnsi="AngsanaUPC" w:cs="AngsanaUPC"/>
                <w:cs/>
              </w:rPr>
              <w:t>00</w:t>
            </w:r>
            <w:r w:rsidRPr="00B1045B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1</w:t>
            </w:r>
            <w:r w:rsidRPr="0090725F">
              <w:rPr>
                <w:rFonts w:ascii="AngsanaUPC" w:hAnsi="AngsanaUPC" w:cs="AngsanaUPC"/>
              </w:rPr>
              <w:t>,531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974</w:t>
            </w:r>
            <w:r w:rsidRPr="0090725F">
              <w:rPr>
                <w:rFonts w:ascii="AngsanaUPC" w:hAnsi="AngsanaUPC" w:cs="AngsanaUPC"/>
              </w:rPr>
              <w:t>,</w:t>
            </w:r>
            <w:r w:rsidRPr="0090725F">
              <w:rPr>
                <w:rFonts w:ascii="AngsanaUPC" w:hAnsi="AngsanaUPC" w:cs="AngsanaUPC"/>
                <w:cs/>
              </w:rPr>
              <w:t>00</w:t>
            </w:r>
            <w:r w:rsidRPr="0090725F">
              <w:rPr>
                <w:rFonts w:ascii="AngsanaUPC" w:hAnsi="AngsanaUPC" w:cs="AngsanaUPC"/>
              </w:rPr>
              <w:t>0</w:t>
            </w:r>
          </w:p>
        </w:tc>
      </w:tr>
      <w:tr w:rsidR="00681965" w:rsidRPr="00B95CD0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C944F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244,200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C944F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9,221,000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1045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1045B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95CD0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681965" w:rsidRPr="00B95CD0" w:rsidTr="00FB3786">
        <w:trPr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C944F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28,525,047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C944FB" w:rsidRDefault="00681965" w:rsidP="00772F35">
            <w:pPr>
              <w:ind w:right="-126"/>
              <w:jc w:val="center"/>
            </w:pPr>
            <w:r w:rsidRPr="00C944FB">
              <w:t>-</w:t>
            </w:r>
          </w:p>
          <w:p w:rsidR="00681965" w:rsidRPr="00C944F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1045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1045B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1045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1045B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95CD0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28,769,247</w:t>
            </w: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9,221,000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B1045B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544</w:t>
            </w:r>
            <w:r w:rsidRPr="00B1045B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860</w:t>
            </w:r>
            <w:r w:rsidRPr="00B1045B">
              <w:rPr>
                <w:rFonts w:ascii="AngsanaUPC" w:hAnsi="AngsanaUPC" w:cs="AngsanaUPC"/>
              </w:rPr>
              <w:t>,</w:t>
            </w:r>
            <w:r w:rsidRPr="00B1045B">
              <w:rPr>
                <w:rFonts w:ascii="AngsanaUPC" w:hAnsi="AngsanaUPC" w:cs="AngsanaUPC"/>
                <w:cs/>
              </w:rPr>
              <w:t>00</w:t>
            </w:r>
            <w:r w:rsidRPr="00B1045B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1</w:t>
            </w:r>
            <w:r w:rsidRPr="0090725F">
              <w:rPr>
                <w:rFonts w:ascii="AngsanaUPC" w:hAnsi="AngsanaUPC" w:cs="AngsanaUPC"/>
              </w:rPr>
              <w:t>,531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974</w:t>
            </w:r>
            <w:r w:rsidRPr="0090725F">
              <w:rPr>
                <w:rFonts w:ascii="AngsanaUPC" w:hAnsi="AngsanaUPC" w:cs="AngsanaUPC"/>
              </w:rPr>
              <w:t>,</w:t>
            </w:r>
            <w:r w:rsidRPr="0090725F">
              <w:rPr>
                <w:rFonts w:ascii="AngsanaUPC" w:hAnsi="AngsanaUPC" w:cs="AngsanaUPC"/>
                <w:cs/>
              </w:rPr>
              <w:t>00</w:t>
            </w:r>
            <w:r w:rsidRPr="0090725F">
              <w:rPr>
                <w:rFonts w:ascii="AngsanaUPC" w:hAnsi="AngsanaUPC" w:cs="AngsanaUPC"/>
              </w:rPr>
              <w:t>0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  <w:highlight w:val="yellow"/>
                <w:cs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330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30A70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930A7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30A70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930A7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7A0B28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A0B28">
              <w:rPr>
                <w:rFonts w:ascii="AngsanaUPC" w:hAnsi="AngsanaUPC" w:cs="AngsanaUPC"/>
              </w:rPr>
              <w:t>466,824,727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1,510,857,941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30A70">
              <w:rPr>
                <w:rFonts w:ascii="AngsanaUPC" w:hAnsi="AngsanaUPC" w:cs="AngsanaUPC"/>
              </w:rPr>
              <w:t>3,087,471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30A70">
              <w:rPr>
                <w:rFonts w:ascii="AngsanaUPC" w:hAnsi="AngsanaUPC" w:cs="AngsanaUPC"/>
              </w:rPr>
              <w:t>39,057,335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BD483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339,640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22"/>
              </w:tabs>
              <w:ind w:right="-108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6,9</w:t>
            </w:r>
            <w:r>
              <w:rPr>
                <w:rFonts w:ascii="AngsanaUPC" w:hAnsi="AngsanaUPC" w:cs="AngsanaUPC" w:hint="cs"/>
                <w:cs/>
              </w:rPr>
              <w:t>69</w:t>
            </w:r>
            <w:r>
              <w:rPr>
                <w:rFonts w:ascii="AngsanaUPC" w:hAnsi="AngsanaUPC" w:cs="AngsanaUPC"/>
              </w:rPr>
              <w:t>,687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30A70">
              <w:rPr>
                <w:rFonts w:ascii="AngsanaUPC" w:hAnsi="AngsanaUPC" w:cs="AngsanaUPC"/>
              </w:rPr>
              <w:t>4,400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E74E5D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90,958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B95CD0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10,057,158</w:t>
            </w: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39,061,735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7A0B28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A0B28">
              <w:rPr>
                <w:rFonts w:ascii="AngsanaUPC" w:hAnsi="AngsanaUPC" w:cs="AngsanaUPC" w:hint="cs"/>
                <w:cs/>
              </w:rPr>
              <w:t>467,2</w:t>
            </w:r>
            <w:r>
              <w:rPr>
                <w:rFonts w:ascii="AngsanaUPC" w:hAnsi="AngsanaUPC" w:cs="AngsanaUPC"/>
              </w:rPr>
              <w:t>55</w:t>
            </w:r>
            <w:r w:rsidRPr="007A0B28">
              <w:rPr>
                <w:rFonts w:ascii="AngsanaUPC" w:hAnsi="AngsanaUPC" w:cs="AngsanaUPC" w:hint="cs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/>
              </w:rPr>
              <w:t>1,510,857,941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725719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725719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46184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46184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146,096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27,784,895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30A70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930A70" w:rsidRDefault="00681965" w:rsidP="00772F35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930A7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3,000,000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30A70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  <w:tr w:rsidR="00681965" w:rsidRPr="00B95CD0" w:rsidTr="00FB3786">
        <w:trPr>
          <w:gridAfter w:val="2"/>
          <w:wAfter w:w="1230" w:type="dxa"/>
          <w:cantSplit/>
          <w:trHeight w:hRule="exact" w:val="425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146,096</w:t>
            </w: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30,784,895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30A70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30A70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</w:tbl>
    <w:p w:rsidR="00681965" w:rsidRDefault="00681965" w:rsidP="00681965">
      <w:pPr>
        <w:pStyle w:val="BodyText2"/>
        <w:ind w:right="-439"/>
        <w:rPr>
          <w:b/>
          <w:bCs/>
          <w:sz w:val="10"/>
          <w:szCs w:val="10"/>
        </w:rPr>
      </w:pPr>
    </w:p>
    <w:p w:rsidR="00681965" w:rsidRDefault="00681965" w:rsidP="00681965">
      <w:pPr>
        <w:pStyle w:val="BodyText2"/>
        <w:ind w:right="-439"/>
        <w:rPr>
          <w:b/>
          <w:bCs/>
          <w:sz w:val="10"/>
          <w:szCs w:val="10"/>
        </w:rPr>
      </w:pPr>
    </w:p>
    <w:p w:rsidR="00681965" w:rsidRDefault="00681965" w:rsidP="00681965">
      <w:pPr>
        <w:pStyle w:val="BodyText2"/>
        <w:ind w:right="-439"/>
        <w:rPr>
          <w:b/>
          <w:bCs/>
          <w:sz w:val="10"/>
          <w:szCs w:val="10"/>
        </w:rPr>
      </w:pPr>
    </w:p>
    <w:p w:rsidR="00681965" w:rsidRDefault="00681965" w:rsidP="00681965">
      <w:pPr>
        <w:pStyle w:val="BodyText2"/>
        <w:ind w:right="-439"/>
        <w:rPr>
          <w:b/>
          <w:bCs/>
          <w:sz w:val="10"/>
          <w:szCs w:val="10"/>
        </w:rPr>
      </w:pPr>
    </w:p>
    <w:p w:rsidR="00681965" w:rsidRDefault="00681965" w:rsidP="00681965">
      <w:pPr>
        <w:pStyle w:val="BodyText2"/>
        <w:ind w:right="-439"/>
        <w:rPr>
          <w:b/>
          <w:bCs/>
          <w:sz w:val="10"/>
          <w:szCs w:val="10"/>
        </w:rPr>
      </w:pPr>
    </w:p>
    <w:p w:rsidR="00681965" w:rsidRPr="007627F4" w:rsidRDefault="00681965" w:rsidP="00FB3786">
      <w:pPr>
        <w:spacing w:line="192" w:lineRule="auto"/>
        <w:ind w:right="88"/>
        <w:jc w:val="right"/>
        <w:rPr>
          <w:sz w:val="28"/>
          <w:szCs w:val="28"/>
        </w:rPr>
      </w:pPr>
      <w:r w:rsidRPr="007627F4">
        <w:rPr>
          <w:sz w:val="28"/>
          <w:szCs w:val="28"/>
          <w:cs/>
        </w:rPr>
        <w:lastRenderedPageBreak/>
        <w:t xml:space="preserve">  หน่วย </w:t>
      </w:r>
      <w:r w:rsidRPr="007627F4">
        <w:rPr>
          <w:sz w:val="28"/>
          <w:szCs w:val="28"/>
        </w:rPr>
        <w:t xml:space="preserve">: </w:t>
      </w:r>
      <w:r w:rsidRPr="007627F4">
        <w:rPr>
          <w:sz w:val="28"/>
          <w:szCs w:val="28"/>
          <w:cs/>
        </w:rPr>
        <w:t xml:space="preserve">บาท </w:t>
      </w:r>
    </w:p>
    <w:tbl>
      <w:tblPr>
        <w:tblW w:w="9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2"/>
        <w:gridCol w:w="1417"/>
        <w:gridCol w:w="1417"/>
        <w:gridCol w:w="1417"/>
        <w:gridCol w:w="1418"/>
      </w:tblGrid>
      <w:tr w:rsidR="00681965" w:rsidRPr="007627F4" w:rsidTr="00FB3786">
        <w:trPr>
          <w:cantSplit/>
          <w:trHeight w:val="444"/>
        </w:trPr>
        <w:tc>
          <w:tcPr>
            <w:tcW w:w="4222" w:type="dxa"/>
            <w:vMerge w:val="restart"/>
            <w:tcBorders>
              <w:top w:val="single" w:sz="4" w:space="0" w:color="auto"/>
            </w:tcBorders>
            <w:vAlign w:val="center"/>
          </w:tcPr>
          <w:p w:rsidR="00681965" w:rsidRPr="007627F4" w:rsidRDefault="00681965" w:rsidP="00772F35">
            <w:pPr>
              <w:pStyle w:val="Heading4"/>
              <w:rPr>
                <w:sz w:val="28"/>
                <w:szCs w:val="28"/>
              </w:rPr>
            </w:pPr>
            <w:bookmarkStart w:id="5" w:name="OLE_LINK1"/>
            <w:r w:rsidRPr="007627F4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681965" w:rsidRPr="007627F4" w:rsidRDefault="00681965" w:rsidP="00772F35">
            <w:pPr>
              <w:jc w:val="center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965" w:rsidRPr="007627F4" w:rsidTr="00FB3786">
        <w:trPr>
          <w:cantSplit/>
          <w:trHeight w:val="341"/>
        </w:trPr>
        <w:tc>
          <w:tcPr>
            <w:tcW w:w="4222" w:type="dxa"/>
            <w:vMerge/>
            <w:tcBorders>
              <w:bottom w:val="single" w:sz="4" w:space="0" w:color="auto"/>
            </w:tcBorders>
            <w:vAlign w:val="bottom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72571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72571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461840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46184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461840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461840">
              <w:rPr>
                <w:sz w:val="28"/>
                <w:szCs w:val="28"/>
              </w:rPr>
              <w:t>2562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930A70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A0B28">
              <w:rPr>
                <w:rFonts w:ascii="AngsanaUPC" w:hAnsi="AngsanaUPC" w:cs="AngsanaUPC"/>
              </w:rPr>
              <w:t>424,456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1,094,94</w:t>
            </w:r>
            <w:r w:rsidRPr="0090725F">
              <w:rPr>
                <w:rFonts w:ascii="AngsanaUPC" w:hAnsi="AngsanaUPC" w:cs="AngsanaUPC" w:hint="cs"/>
                <w:cs/>
              </w:rPr>
              <w:t>8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27,500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8,450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9860FA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860FA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127,000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122,813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9860FA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860FA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154,500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131,263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A0B28">
              <w:rPr>
                <w:rFonts w:ascii="AngsanaUPC" w:hAnsi="AngsanaUPC" w:cs="AngsanaUPC"/>
              </w:rPr>
              <w:t>424,456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1,094,94</w:t>
            </w:r>
            <w:r w:rsidRPr="0090725F">
              <w:rPr>
                <w:rFonts w:ascii="AngsanaUPC" w:hAnsi="AngsanaUPC" w:cs="AngsanaUPC" w:hint="cs"/>
                <w:cs/>
              </w:rPr>
              <w:t>8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2536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81965" w:rsidRPr="007A0B28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51,782,463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681965" w:rsidRPr="0013095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DE352A">
              <w:rPr>
                <w:rFonts w:ascii="AngsanaUPC" w:hAnsi="AngsanaUPC" w:cs="AngsanaUPC"/>
              </w:rPr>
              <w:t>28</w:t>
            </w:r>
            <w:r>
              <w:rPr>
                <w:rFonts w:ascii="AngsanaUPC" w:hAnsi="AngsanaUPC" w:cs="AngsanaUPC"/>
              </w:rPr>
              <w:t>,</w:t>
            </w:r>
            <w:r w:rsidRPr="00DE352A">
              <w:rPr>
                <w:rFonts w:ascii="AngsanaUPC" w:hAnsi="AngsanaUPC" w:cs="AngsanaUPC"/>
              </w:rPr>
              <w:t>592</w:t>
            </w:r>
            <w:r>
              <w:rPr>
                <w:rFonts w:ascii="AngsanaUPC" w:hAnsi="AngsanaUPC" w:cs="AngsanaUPC"/>
              </w:rPr>
              <w:t>,</w:t>
            </w:r>
            <w:r w:rsidRPr="00DE352A">
              <w:rPr>
                <w:rFonts w:ascii="AngsanaUPC" w:hAnsi="AngsanaUPC" w:cs="AngsanaUPC"/>
              </w:rPr>
              <w:t>02</w:t>
            </w:r>
            <w:r>
              <w:rPr>
                <w:rFonts w:ascii="AngsanaUPC" w:hAnsi="AngsanaUPC" w:cs="AngsanaUPC"/>
              </w:rPr>
              <w:t>5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1,690,454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1,802,400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C46E10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C46E1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1,690,454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1,802,400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1965" w:rsidRPr="007A0B28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51,782,463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13095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DE352A">
              <w:rPr>
                <w:rFonts w:ascii="AngsanaUPC" w:hAnsi="AngsanaUPC" w:cs="AngsanaUPC"/>
              </w:rPr>
              <w:t>28</w:t>
            </w:r>
            <w:r>
              <w:rPr>
                <w:rFonts w:ascii="AngsanaUPC" w:hAnsi="AngsanaUPC" w:cs="AngsanaUPC"/>
              </w:rPr>
              <w:t>,</w:t>
            </w:r>
            <w:r w:rsidRPr="00DE352A">
              <w:rPr>
                <w:rFonts w:ascii="AngsanaUPC" w:hAnsi="AngsanaUPC" w:cs="AngsanaUPC"/>
              </w:rPr>
              <w:t>592</w:t>
            </w:r>
            <w:r>
              <w:rPr>
                <w:rFonts w:ascii="AngsanaUPC" w:hAnsi="AngsanaUPC" w:cs="AngsanaUPC"/>
              </w:rPr>
              <w:t>,</w:t>
            </w:r>
            <w:r w:rsidRPr="00DE352A">
              <w:rPr>
                <w:rFonts w:ascii="AngsanaUPC" w:hAnsi="AngsanaUPC" w:cs="AngsanaUPC"/>
              </w:rPr>
              <w:t>02</w:t>
            </w:r>
            <w:r>
              <w:rPr>
                <w:rFonts w:ascii="AngsanaUPC" w:hAnsi="AngsanaUPC" w:cs="AngsanaUPC"/>
              </w:rPr>
              <w:t>5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 xml:space="preserve">รายได้เงินปันผล </w:t>
            </w:r>
            <w:r w:rsidRPr="0010045E">
              <w:rPr>
                <w:sz w:val="28"/>
                <w:szCs w:val="28"/>
                <w:cs/>
              </w:rPr>
              <w:t>(หมายเหตุ 1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Pr="0010045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4B6CDB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860FA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812,371,711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579,981,867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2536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297854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22</w:t>
            </w:r>
            <w:r w:rsidRPr="006615B7">
              <w:rPr>
                <w:rFonts w:ascii="AngsanaUPC" w:hAnsi="AngsanaUPC" w:cs="AngsanaUPC"/>
              </w:rPr>
              <w:t>8,544,362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619,092,645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524,016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D915E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11,113,572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6615B7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6615B7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116,712,499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D915E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126,728,930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6615B7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615B7">
              <w:rPr>
                <w:rFonts w:ascii="AngsanaUPC" w:hAnsi="AngsanaUPC" w:cs="AngsanaUPC"/>
              </w:rPr>
              <w:t>871,990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242,653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9F5D5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F5D5C">
              <w:rPr>
                <w:rFonts w:ascii="AngsanaUPC" w:hAnsi="AngsanaUPC" w:cs="AngsanaUPC"/>
              </w:rPr>
              <w:t>117,236,515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D915E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D915E3">
              <w:rPr>
                <w:rFonts w:ascii="AngsanaUPC" w:hAnsi="AngsanaUPC" w:cs="AngsanaUPC"/>
              </w:rPr>
              <w:t>137,842,502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6615B7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615B7">
              <w:rPr>
                <w:rFonts w:ascii="AngsanaUPC" w:hAnsi="AngsanaUPC" w:cs="AngsanaUPC"/>
              </w:rPr>
              <w:t>229,416,352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619,335,298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ต้นทุนการจัดคอนเสิร์ตและแสดงโชว์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2536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D915E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13,245,000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44430C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4430C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2536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D915E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85,335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44430C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4430C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2536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D915E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13,330,335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44430C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4430C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22</w:t>
            </w:r>
            <w:r w:rsidRPr="007627F4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4B6CDB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B6CD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C555B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44430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131,607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4B6CDB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B6CD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162,492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44430C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4430C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135,641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D915E3" w:rsidRDefault="00681965" w:rsidP="00772F35">
            <w:pPr>
              <w:ind w:right="-126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1965" w:rsidRPr="006615B7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6615B7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423A1B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7627F4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135,641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162,492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1965" w:rsidRPr="0044430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131,607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ind w:right="-126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2D4E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2D4E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0122D3" w:rsidRDefault="00681965" w:rsidP="00772F35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0122D3" w:rsidRDefault="00681965" w:rsidP="00772F35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jc w:val="center"/>
              <w:rPr>
                <w:sz w:val="28"/>
                <w:szCs w:val="28"/>
              </w:rPr>
            </w:pPr>
            <w:r w:rsidRPr="0034304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19556C" w:rsidRDefault="00681965" w:rsidP="00772F35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16605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3847">
              <w:rPr>
                <w:rFonts w:ascii="AngsanaUPC" w:hAnsi="AngsanaUPC" w:cs="AngsanaUPC"/>
              </w:rPr>
              <w:t>39,178,060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19556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25,</w:t>
            </w:r>
            <w:r>
              <w:rPr>
                <w:rFonts w:ascii="AngsanaUPC" w:hAnsi="AngsanaUPC" w:cs="AngsanaUPC" w:hint="cs"/>
                <w:cs/>
              </w:rPr>
              <w:t>196</w:t>
            </w:r>
            <w:r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168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jc w:val="center"/>
              <w:rPr>
                <w:sz w:val="28"/>
                <w:szCs w:val="28"/>
              </w:rPr>
            </w:pPr>
            <w:r w:rsidRPr="0034304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19556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82,308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81965" w:rsidRPr="00253672" w:rsidRDefault="00681965" w:rsidP="00772F35">
            <w:pPr>
              <w:jc w:val="center"/>
              <w:rPr>
                <w:sz w:val="28"/>
                <w:szCs w:val="28"/>
                <w:highlight w:val="yellow"/>
              </w:rPr>
            </w:pPr>
            <w:r w:rsidRPr="00BD3847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19556C" w:rsidRDefault="00681965" w:rsidP="00772F35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ab/>
              <w:t xml:space="preserve">- 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34304C">
              <w:rPr>
                <w:rFonts w:ascii="AngsanaUPC" w:hAnsi="AngsanaUPC" w:cs="AngsanaUPC"/>
              </w:rPr>
              <w:t>118,827,563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19556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144,491,595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1965" w:rsidRPr="0016605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3847">
              <w:rPr>
                <w:rFonts w:ascii="AngsanaUPC" w:hAnsi="AngsanaUPC" w:cs="AngsanaUPC"/>
              </w:rPr>
              <w:t>50,231,950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19556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51,268,186</w:t>
            </w:r>
          </w:p>
        </w:tc>
      </w:tr>
      <w:tr w:rsidR="00681965" w:rsidRPr="007627F4" w:rsidTr="00FB3786">
        <w:trPr>
          <w:cantSplit/>
          <w:trHeight w:val="444"/>
        </w:trPr>
        <w:tc>
          <w:tcPr>
            <w:tcW w:w="4222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34304C">
              <w:rPr>
                <w:rFonts w:ascii="AngsanaUPC" w:hAnsi="AngsanaUPC" w:cs="AngsanaUPC"/>
              </w:rPr>
              <w:t>118,827,563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19556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144,573,903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1965" w:rsidRPr="0016605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3847">
              <w:rPr>
                <w:rFonts w:ascii="AngsanaUPC" w:hAnsi="AngsanaUPC" w:cs="AngsanaUPC"/>
              </w:rPr>
              <w:t>89,410,010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19556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76,464,354</w:t>
            </w:r>
          </w:p>
        </w:tc>
      </w:tr>
      <w:bookmarkEnd w:id="5"/>
    </w:tbl>
    <w:p w:rsidR="00681965" w:rsidRDefault="00681965" w:rsidP="00681965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681965" w:rsidRPr="00C04077" w:rsidRDefault="00681965" w:rsidP="00FB3786">
      <w:pPr>
        <w:spacing w:line="192" w:lineRule="auto"/>
        <w:ind w:right="88"/>
        <w:jc w:val="right"/>
        <w:rPr>
          <w:sz w:val="28"/>
          <w:szCs w:val="28"/>
        </w:rPr>
      </w:pPr>
      <w:r>
        <w:rPr>
          <w:sz w:val="28"/>
          <w:szCs w:val="28"/>
          <w:cs/>
        </w:rPr>
        <w:lastRenderedPageBreak/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897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1417"/>
        <w:gridCol w:w="1417"/>
        <w:gridCol w:w="1417"/>
        <w:gridCol w:w="1418"/>
      </w:tblGrid>
      <w:tr w:rsidR="00681965" w:rsidRPr="00C04077" w:rsidTr="00FB3786">
        <w:trPr>
          <w:cantSplit/>
          <w:trHeight w:val="444"/>
        </w:trPr>
        <w:tc>
          <w:tcPr>
            <w:tcW w:w="4228" w:type="dxa"/>
            <w:vMerge w:val="restart"/>
            <w:tcBorders>
              <w:top w:val="single" w:sz="4" w:space="0" w:color="auto"/>
            </w:tcBorders>
            <w:vAlign w:val="center"/>
          </w:tcPr>
          <w:p w:rsidR="00681965" w:rsidRPr="00C04077" w:rsidRDefault="00681965" w:rsidP="00772F35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681965" w:rsidRPr="00C04077" w:rsidRDefault="00681965" w:rsidP="00772F35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965" w:rsidRPr="00C04077" w:rsidTr="00FB3786">
        <w:trPr>
          <w:cantSplit/>
          <w:trHeight w:val="341"/>
        </w:trPr>
        <w:tc>
          <w:tcPr>
            <w:tcW w:w="4228" w:type="dxa"/>
            <w:vMerge/>
            <w:tcBorders>
              <w:bottom w:val="single" w:sz="4" w:space="0" w:color="auto"/>
            </w:tcBorders>
            <w:vAlign w:val="bottom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F22B0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F22B0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681965" w:rsidRPr="00F22B0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681965" w:rsidRPr="00F22B09" w:rsidRDefault="00681965" w:rsidP="00772F35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2562</w:t>
            </w: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C04077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E33303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2D4E72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0122D3" w:rsidRDefault="00681965" w:rsidP="00772F35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81965" w:rsidRPr="000122D3" w:rsidRDefault="00681965" w:rsidP="00772F35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E33303" w:rsidRDefault="00681965" w:rsidP="00772F35">
            <w:pPr>
              <w:jc w:val="center"/>
              <w:rPr>
                <w:sz w:val="28"/>
                <w:szCs w:val="28"/>
              </w:rPr>
            </w:pPr>
            <w:r w:rsidRPr="00E3330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584A2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584A29">
              <w:rPr>
                <w:rFonts w:ascii="AngsanaUPC" w:hAnsi="AngsanaUPC" w:cs="AngsanaUPC"/>
              </w:rPr>
              <w:t>180,265,234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584A2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185,758,004</w:t>
            </w: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  <w:highlight w:val="yellow"/>
              </w:rPr>
            </w:pPr>
            <w:r w:rsidRPr="00E3330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16605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5375C">
              <w:rPr>
                <w:rFonts w:ascii="AngsanaUPC" w:hAnsi="AngsanaUPC" w:cs="AngsanaUPC"/>
              </w:rPr>
              <w:t>3,248,264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13,402,274</w:t>
            </w: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5,418,171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81965" w:rsidRPr="00B179D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1,694,526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681965" w:rsidRPr="00C04077" w:rsidRDefault="00681965" w:rsidP="00772F35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D5375C">
              <w:rPr>
                <w:sz w:val="28"/>
                <w:szCs w:val="28"/>
                <w:cs/>
              </w:rPr>
              <w:t>บุคคลที่เกี่ยวข้องกันของบริษัทย่อย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405,025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253672" w:rsidRDefault="00681965" w:rsidP="00772F35">
            <w:pPr>
              <w:jc w:val="center"/>
              <w:rPr>
                <w:sz w:val="28"/>
                <w:szCs w:val="28"/>
                <w:highlight w:val="yellow"/>
                <w:cs/>
              </w:rPr>
            </w:pPr>
            <w:r w:rsidRPr="00B179DC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1965" w:rsidRPr="00C04077" w:rsidTr="00FB3786">
        <w:trPr>
          <w:cantSplit/>
          <w:trHeight w:val="444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34304C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5,823,196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1965" w:rsidRPr="00166059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179DC">
              <w:rPr>
                <w:rFonts w:ascii="AngsanaUPC" w:hAnsi="AngsanaUPC" w:cs="AngsanaUPC"/>
              </w:rPr>
              <w:t>4,942,790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965" w:rsidRPr="0090725F" w:rsidRDefault="00681965" w:rsidP="00772F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/>
              </w:rPr>
              <w:t>13,402,274</w:t>
            </w:r>
          </w:p>
        </w:tc>
      </w:tr>
    </w:tbl>
    <w:p w:rsidR="00681965" w:rsidRPr="00FA6D62" w:rsidRDefault="00681965" w:rsidP="00681965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8"/>
          <w:szCs w:val="18"/>
        </w:rPr>
      </w:pPr>
    </w:p>
    <w:p w:rsidR="00681965" w:rsidRPr="00C04077" w:rsidRDefault="00681965" w:rsidP="00452A44">
      <w:pPr>
        <w:numPr>
          <w:ilvl w:val="0"/>
          <w:numId w:val="13"/>
        </w:numPr>
        <w:ind w:left="420" w:right="-862" w:hanging="412"/>
        <w:jc w:val="both"/>
      </w:pPr>
      <w:r w:rsidRPr="00C04077">
        <w:rPr>
          <w:b/>
          <w:bCs/>
          <w:cs/>
        </w:rPr>
        <w:t>การเสนอข้อมูลทางการเงินจำแนกตามส่วนงาน</w:t>
      </w:r>
      <w:r w:rsidRPr="00C04077">
        <w:t xml:space="preserve"> </w:t>
      </w:r>
    </w:p>
    <w:p w:rsidR="00681965" w:rsidRPr="009954D5" w:rsidRDefault="00681965" w:rsidP="00681965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  <w:rPr>
          <w:sz w:val="12"/>
          <w:szCs w:val="12"/>
        </w:rPr>
      </w:pPr>
    </w:p>
    <w:p w:rsidR="00681965" w:rsidRPr="00C04077" w:rsidRDefault="00681965" w:rsidP="00772F35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420" w:right="88" w:firstLine="602"/>
        <w:jc w:val="thaiDistribute"/>
      </w:pPr>
      <w:r w:rsidRPr="009954D5">
        <w:rPr>
          <w:cs/>
        </w:rPr>
        <w:t>บริษัทและบริษัทย่อยดำเนินกิจการในส่วนงานทาง</w:t>
      </w:r>
      <w:r w:rsidRPr="00C04077">
        <w:rPr>
          <w:spacing w:val="-8"/>
          <w:cs/>
        </w:rPr>
        <w:t>ธุรกิจเดียว คือธุรกิจด้านบันเทิงและสันทนาการ และดำเนิน</w:t>
      </w:r>
      <w:r w:rsidRPr="00C04077">
        <w:rPr>
          <w:spacing w:val="-6"/>
          <w:cs/>
        </w:rPr>
        <w:t>ธุรกิจในส่วนงานทางภูมิศาสตร์คือในประเทศไทย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และ</w:t>
      </w:r>
      <w:r w:rsidRPr="00C04077">
        <w:rPr>
          <w:color w:val="000000"/>
          <w:cs/>
        </w:rPr>
        <w:t xml:space="preserve">สาธารณรัฐแห่งสหภาพเมียนมาร์ </w:t>
      </w:r>
      <w:r w:rsidRPr="00C04077">
        <w:rPr>
          <w:spacing w:val="-6"/>
          <w:cs/>
        </w:rPr>
        <w:t>ดังนั้นรายได้ กำไร และสินทรัพย์ ทั้งหมดที่แสดงในงบกา</w:t>
      </w:r>
      <w:r>
        <w:rPr>
          <w:spacing w:val="-6"/>
          <w:cs/>
        </w:rPr>
        <w:t>รเงินรวมและงบการเงินเฉพาะกิจการ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>ส่วนงานทางภูมิศาสตร์ตามที่กล่าวไว้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2"/>
          <w:cs/>
        </w:rPr>
        <w:t>โดยส่วนงานที่อยู่ในสาธารณรัฐแห่งสหภาพเมียนมาร์ มีจำนวนเงินไม่เป็นสาระสำคัญ</w:t>
      </w:r>
    </w:p>
    <w:p w:rsidR="00681965" w:rsidRPr="008024E8" w:rsidRDefault="00681965" w:rsidP="00681965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681965" w:rsidRPr="00C04077" w:rsidRDefault="00681965" w:rsidP="00452A44">
      <w:pPr>
        <w:numPr>
          <w:ilvl w:val="0"/>
          <w:numId w:val="13"/>
        </w:numPr>
        <w:ind w:left="420" w:right="-862" w:hanging="412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:rsidR="00681965" w:rsidRPr="009954D5" w:rsidRDefault="00681965" w:rsidP="00681965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  <w:sz w:val="12"/>
          <w:szCs w:val="12"/>
        </w:rPr>
      </w:pPr>
    </w:p>
    <w:p w:rsidR="00681965" w:rsidRPr="003B379D" w:rsidRDefault="00681965" w:rsidP="00772F35">
      <w:pPr>
        <w:tabs>
          <w:tab w:val="left" w:pos="1036"/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420" w:right="74" w:firstLine="602"/>
        <w:jc w:val="thaiDistribute"/>
        <w:rPr>
          <w:spacing w:val="-4"/>
          <w:cs/>
        </w:rPr>
      </w:pPr>
      <w:r w:rsidRPr="00772F35">
        <w:rPr>
          <w:cs/>
        </w:rPr>
        <w:t>บริษัท</w:t>
      </w:r>
      <w:r w:rsidRPr="003B379D">
        <w:rPr>
          <w:spacing w:val="-4"/>
          <w:cs/>
        </w:rPr>
        <w:t>และบริษัทย่อยได้จัดตั้งกองทุนสำรองเลี้ยงชีพ ตามพระราชบัญญัติกองทุนสำรองเลี้ยงชีพ พ.ศ. 2530</w:t>
      </w:r>
      <w:r>
        <w:rPr>
          <w:rFonts w:hint="cs"/>
          <w:spacing w:val="-4"/>
          <w:cs/>
        </w:rPr>
        <w:t xml:space="preserve">  </w:t>
      </w:r>
      <w:r w:rsidR="00772F35">
        <w:rPr>
          <w:rFonts w:hint="cs"/>
          <w:spacing w:val="-4"/>
          <w:cs/>
        </w:rPr>
        <w:t xml:space="preserve">    </w:t>
      </w:r>
      <w:r w:rsidRPr="003B379D">
        <w:rPr>
          <w:spacing w:val="-4"/>
          <w:cs/>
        </w:rPr>
        <w:t xml:space="preserve">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 xml:space="preserve">เมื่อลาออกจากงานหรือครบอายุการทำงาน(เกษียณ) </w:t>
      </w:r>
      <w:r>
        <w:rPr>
          <w:rFonts w:hint="cs"/>
          <w:cs/>
        </w:rPr>
        <w:t xml:space="preserve">         </w:t>
      </w:r>
      <w:r w:rsidRPr="003B379D">
        <w:rPr>
          <w:cs/>
        </w:rPr>
        <w:t>ตาม</w:t>
      </w:r>
      <w:r w:rsidRPr="003B379D">
        <w:rPr>
          <w:spacing w:val="-4"/>
          <w:cs/>
        </w:rPr>
        <w:t>ระเบียบของบริษัท โดยพนักงานจ่ายสะสมส่วนหนึ่ง และบริษัทจ่ายสมทบอีกส่วนหนึ่งในอัตรา 3-5%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</w:t>
      </w:r>
      <w:r w:rsidR="00772F35">
        <w:rPr>
          <w:rFonts w:hint="cs"/>
          <w:spacing w:val="-4"/>
          <w:cs/>
        </w:rPr>
        <w:t>ว</w:t>
      </w:r>
      <w:r w:rsidR="00772F35">
        <w:rPr>
          <w:spacing w:val="-4"/>
          <w:cs/>
        </w:rPr>
        <w:br/>
      </w:r>
      <w:r w:rsidR="00772F35" w:rsidRPr="003B379D">
        <w:rPr>
          <w:cs/>
        </w:rPr>
        <w:tab/>
      </w:r>
      <w:r w:rsidRPr="003B379D">
        <w:rPr>
          <w:cs/>
        </w:rPr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>เป็นค่าใช้จ่ายในงบกำไรขาดทุนสำหรับปีสิ้นสุดวันที่ 31 ธันวาคม 25</w:t>
      </w:r>
      <w:r>
        <w:rPr>
          <w:rFonts w:hint="cs"/>
          <w:spacing w:val="-4"/>
          <w:cs/>
        </w:rPr>
        <w:t>6</w:t>
      </w:r>
      <w:r>
        <w:rPr>
          <w:spacing w:val="-4"/>
        </w:rPr>
        <w:t>3</w:t>
      </w:r>
      <w:r>
        <w:rPr>
          <w:spacing w:val="-4"/>
          <w:cs/>
        </w:rPr>
        <w:t xml:space="preserve"> </w:t>
      </w:r>
      <w:r w:rsidRPr="00600FC2">
        <w:rPr>
          <w:spacing w:val="-4"/>
          <w:cs/>
        </w:rPr>
        <w:t>และ 25</w:t>
      </w:r>
      <w:r>
        <w:rPr>
          <w:rFonts w:hint="cs"/>
          <w:spacing w:val="-4"/>
          <w:cs/>
        </w:rPr>
        <w:t>6</w:t>
      </w:r>
      <w:r>
        <w:rPr>
          <w:spacing w:val="-4"/>
        </w:rPr>
        <w:t>2</w:t>
      </w:r>
      <w:r w:rsidRPr="00600FC2">
        <w:rPr>
          <w:spacing w:val="-4"/>
          <w:cs/>
        </w:rPr>
        <w:t xml:space="preserve"> เป็นจำนวนเงิน </w:t>
      </w:r>
      <w:r>
        <w:rPr>
          <w:spacing w:val="-4"/>
        </w:rPr>
        <w:t>15.48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>ล้านบาท</w:t>
      </w:r>
      <w:r>
        <w:rPr>
          <w:rFonts w:hint="cs"/>
          <w:spacing w:val="-4"/>
          <w:cs/>
        </w:rPr>
        <w:br/>
      </w:r>
      <w:r w:rsidRPr="00600FC2">
        <w:rPr>
          <w:spacing w:val="-4"/>
          <w:cs/>
        </w:rPr>
        <w:t xml:space="preserve">(เฉพาะกิจการ </w:t>
      </w:r>
      <w:r>
        <w:rPr>
          <w:rFonts w:hint="cs"/>
          <w:spacing w:val="-4"/>
          <w:cs/>
        </w:rPr>
        <w:t>4.67</w:t>
      </w:r>
      <w:r w:rsidRPr="00600FC2">
        <w:rPr>
          <w:spacing w:val="-4"/>
          <w:cs/>
        </w:rPr>
        <w:t xml:space="preserve"> ล้านบาท) และ </w:t>
      </w:r>
      <w:r>
        <w:rPr>
          <w:spacing w:val="-4"/>
        </w:rPr>
        <w:t>33.48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>ล้านบาท (เฉพาะกิจการ</w:t>
      </w:r>
      <w:r>
        <w:rPr>
          <w:spacing w:val="-4"/>
          <w:cs/>
        </w:rPr>
        <w:t xml:space="preserve"> </w:t>
      </w:r>
      <w:r>
        <w:rPr>
          <w:spacing w:val="-4"/>
        </w:rPr>
        <w:t>3.49</w:t>
      </w:r>
      <w:r w:rsidRPr="00600FC2">
        <w:rPr>
          <w:spacing w:val="-4"/>
          <w:cs/>
        </w:rPr>
        <w:t xml:space="preserve"> ล้าน</w:t>
      </w:r>
      <w:r w:rsidRPr="003B379D">
        <w:rPr>
          <w:spacing w:val="-4"/>
          <w:cs/>
        </w:rPr>
        <w:t>บาท) ตามลำดับ</w:t>
      </w: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Default="00681965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FB3786" w:rsidRDefault="00FB3786" w:rsidP="00681965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681965" w:rsidRPr="006456E4" w:rsidRDefault="00681965" w:rsidP="00681965">
      <w:pPr>
        <w:tabs>
          <w:tab w:val="left" w:pos="360"/>
          <w:tab w:val="left" w:pos="900"/>
        </w:tabs>
        <w:ind w:right="142"/>
        <w:jc w:val="thaiDistribute"/>
        <w:rPr>
          <w:spacing w:val="-4"/>
          <w:sz w:val="10"/>
          <w:szCs w:val="10"/>
        </w:rPr>
      </w:pPr>
    </w:p>
    <w:p w:rsidR="00681965" w:rsidRPr="003B379D" w:rsidRDefault="00681965" w:rsidP="00452A44">
      <w:pPr>
        <w:numPr>
          <w:ilvl w:val="0"/>
          <w:numId w:val="13"/>
        </w:numPr>
        <w:ind w:left="448" w:right="-862" w:hanging="420"/>
        <w:jc w:val="thaiDistribute"/>
        <w:rPr>
          <w:b/>
          <w:bCs/>
        </w:rPr>
      </w:pPr>
      <w:r w:rsidRPr="003B379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681965" w:rsidRPr="00C04077" w:rsidRDefault="00681965" w:rsidP="00681965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:rsidR="00681965" w:rsidRDefault="00681965" w:rsidP="00452A44">
      <w:pPr>
        <w:numPr>
          <w:ilvl w:val="1"/>
          <w:numId w:val="13"/>
        </w:numPr>
        <w:tabs>
          <w:tab w:val="left" w:pos="360"/>
          <w:tab w:val="left" w:pos="910"/>
          <w:tab w:val="left" w:pos="1440"/>
        </w:tabs>
        <w:ind w:right="-331" w:hanging="568"/>
        <w:jc w:val="both"/>
      </w:pPr>
      <w:r w:rsidRPr="00C04077">
        <w:rPr>
          <w:cs/>
        </w:rPr>
        <w:t>ภาระผูกพัน</w:t>
      </w:r>
    </w:p>
    <w:p w:rsidR="00681965" w:rsidRPr="00C04077" w:rsidRDefault="00681965" w:rsidP="00681965">
      <w:pPr>
        <w:tabs>
          <w:tab w:val="left" w:pos="360"/>
          <w:tab w:val="left" w:pos="900"/>
          <w:tab w:val="left" w:pos="1440"/>
        </w:tabs>
        <w:ind w:left="360" w:right="-338" w:firstLine="916"/>
        <w:jc w:val="both"/>
        <w:rPr>
          <w:b/>
          <w:bCs/>
          <w:cs/>
        </w:rPr>
      </w:pPr>
      <w:r>
        <w:rPr>
          <w:cs/>
        </w:rPr>
        <w:t>ณ วันที่ 31 ธันวาคม 25</w:t>
      </w:r>
      <w:r>
        <w:t>63</w:t>
      </w:r>
      <w:r w:rsidRPr="00C04077">
        <w:rPr>
          <w:cs/>
        </w:rPr>
        <w:t xml:space="preserve"> บริษัทย่อยมีภาระผูกพัน ดังนี้</w:t>
      </w:r>
    </w:p>
    <w:p w:rsidR="00681965" w:rsidRPr="00C04077" w:rsidRDefault="00681965" w:rsidP="00772F35">
      <w:pPr>
        <w:tabs>
          <w:tab w:val="left" w:pos="1440"/>
        </w:tabs>
        <w:ind w:left="8222" w:right="256"/>
        <w:jc w:val="right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>
        <w:rPr>
          <w:cs/>
        </w:rPr>
        <w:t>ล้านบา</w:t>
      </w:r>
      <w:r>
        <w:rPr>
          <w:rFonts w:hint="cs"/>
          <w:cs/>
        </w:rPr>
        <w:t>ท</w:t>
      </w:r>
    </w:p>
    <w:tbl>
      <w:tblPr>
        <w:tblW w:w="9211" w:type="dxa"/>
        <w:tblInd w:w="99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22"/>
        <w:gridCol w:w="2389"/>
      </w:tblGrid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BD1A8B" w:rsidRDefault="00681965" w:rsidP="00772F35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BD1A8B" w:rsidRDefault="00681965" w:rsidP="00772F35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52</w:t>
            </w:r>
            <w:r w:rsidRPr="00537B1C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13</w:t>
            </w: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BD1A8B" w:rsidRDefault="00681965" w:rsidP="00772F35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457D79" w:rsidRDefault="00681965" w:rsidP="00772F35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457D79">
              <w:rPr>
                <w:rFonts w:hint="cs"/>
                <w:color w:val="000000"/>
                <w:sz w:val="30"/>
                <w:szCs w:val="30"/>
                <w:cs/>
              </w:rPr>
              <w:t>30.21</w:t>
            </w:r>
          </w:p>
          <w:p w:rsidR="00681965" w:rsidRPr="00BD1A8B" w:rsidRDefault="00681965" w:rsidP="00772F35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:rsidR="00681965" w:rsidRPr="00BD1A8B" w:rsidRDefault="00681965" w:rsidP="00772F35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  <w:r w:rsidRPr="00537B1C">
              <w:rPr>
                <w:color w:val="000000"/>
                <w:sz w:val="30"/>
                <w:szCs w:val="30"/>
              </w:rPr>
              <w:t>10.00</w:t>
            </w:r>
          </w:p>
        </w:tc>
      </w:tr>
      <w:tr w:rsidR="00681965" w:rsidRPr="00C04077" w:rsidTr="00772F35">
        <w:trPr>
          <w:trHeight w:hRule="exact" w:val="397"/>
        </w:trPr>
        <w:tc>
          <w:tcPr>
            <w:tcW w:w="6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5" w:rsidRPr="00BD1A8B" w:rsidRDefault="00681965" w:rsidP="00772F35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9.77</w:t>
            </w:r>
          </w:p>
        </w:tc>
      </w:tr>
    </w:tbl>
    <w:p w:rsidR="00681965" w:rsidRPr="00E810C3" w:rsidRDefault="00681965" w:rsidP="00681965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681965" w:rsidRPr="00E810C3" w:rsidRDefault="00681965" w:rsidP="00681965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:rsidR="00681965" w:rsidRPr="00C04077" w:rsidRDefault="00681965" w:rsidP="00681965">
      <w:pPr>
        <w:tabs>
          <w:tab w:val="left" w:pos="851"/>
        </w:tabs>
        <w:ind w:left="284" w:right="-533" w:firstLine="66"/>
        <w:jc w:val="both"/>
        <w:rPr>
          <w:b/>
          <w:bCs/>
          <w:cs/>
        </w:rPr>
      </w:pPr>
      <w:r w:rsidRPr="00C04077">
        <w:t>3</w:t>
      </w:r>
      <w:r>
        <w:rPr>
          <w:rFonts w:hint="cs"/>
          <w:cs/>
        </w:rPr>
        <w:t>7</w:t>
      </w:r>
      <w:r w:rsidRPr="00C04077">
        <w:rPr>
          <w:cs/>
        </w:rPr>
        <w:t xml:space="preserve">.2  </w:t>
      </w:r>
      <w:r w:rsidRPr="00C04077">
        <w:rPr>
          <w:cs/>
        </w:rPr>
        <w:tab/>
      </w:r>
      <w:r>
        <w:rPr>
          <w:rFonts w:hint="cs"/>
          <w:cs/>
        </w:rPr>
        <w:t xml:space="preserve"> </w:t>
      </w:r>
      <w:r w:rsidRPr="00C04077">
        <w:rPr>
          <w:cs/>
        </w:rPr>
        <w:t>ภาระผูกพันตามสัญญา</w:t>
      </w:r>
      <w:r>
        <w:rPr>
          <w:rFonts w:hint="cs"/>
          <w:cs/>
        </w:rPr>
        <w:t>บริการ</w:t>
      </w:r>
    </w:p>
    <w:p w:rsidR="00681965" w:rsidRPr="00C65CA2" w:rsidRDefault="00681965" w:rsidP="00772F35">
      <w:pPr>
        <w:ind w:left="900" w:right="256" w:firstLine="360"/>
        <w:jc w:val="both"/>
        <w:rPr>
          <w:rFonts w:ascii="Angsana New" w:hAnsi="Angsana New"/>
          <w:spacing w:val="-2"/>
          <w:cs/>
        </w:rPr>
      </w:pPr>
      <w:r w:rsidRPr="00E91C85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 w:hint="cs"/>
          <w:cs/>
        </w:rPr>
        <w:t>31 ธันวาคม 2563</w:t>
      </w:r>
      <w:r w:rsidRPr="00E91C85">
        <w:rPr>
          <w:rFonts w:ascii="Angsana New" w:hAnsi="Angsana New" w:hint="cs"/>
          <w:cs/>
        </w:rPr>
        <w:t xml:space="preserve"> 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  <w:r w:rsidR="00772F35">
        <w:rPr>
          <w:rFonts w:ascii="Angsana New" w:hAnsi="Angsana New"/>
          <w:spacing w:val="-4"/>
        </w:rPr>
        <w:br/>
      </w:r>
      <w:r w:rsidR="00772F35">
        <w:rPr>
          <w:rFonts w:ascii="Angsana New" w:hAnsi="Angsana New" w:hint="cs"/>
          <w:spacing w:val="-4"/>
          <w:cs/>
        </w:rPr>
        <w:t xml:space="preserve">       </w:t>
      </w:r>
      <w:r>
        <w:rPr>
          <w:rFonts w:ascii="Angsana New" w:hAnsi="Angsana New" w:hint="cs"/>
          <w:spacing w:val="-4"/>
          <w:cs/>
        </w:rPr>
        <w:tab/>
      </w:r>
      <w:r w:rsidRPr="000A4B8D">
        <w:rPr>
          <w:rFonts w:ascii="Angsana New" w:hAnsi="Angsana New"/>
          <w:spacing w:val="-4"/>
        </w:rPr>
        <w:t xml:space="preserve">- </w:t>
      </w:r>
      <w:r w:rsidRPr="000A4B8D">
        <w:rPr>
          <w:rFonts w:ascii="Angsana New" w:hAnsi="Angsana New" w:hint="cs"/>
          <w:spacing w:val="-4"/>
          <w:cs/>
        </w:rPr>
        <w:t xml:space="preserve">บริษัทและบริษัทย่อยได้ทำสัญญาบริการพื้นที่สำนักงานอาคารมาลีนนท์ ทาวเวอร์ ชั้น </w:t>
      </w:r>
      <w:r w:rsidRPr="000A4B8D">
        <w:rPr>
          <w:rFonts w:ascii="Angsana New" w:hAnsi="Angsana New"/>
          <w:spacing w:val="-4"/>
        </w:rPr>
        <w:t xml:space="preserve">B1, G, </w:t>
      </w:r>
      <w:r w:rsidRPr="000A4B8D">
        <w:rPr>
          <w:rFonts w:ascii="Angsana New" w:hAnsi="Angsana New" w:hint="cs"/>
          <w:spacing w:val="-4"/>
        </w:rPr>
        <w:t>2</w:t>
      </w:r>
      <w:r w:rsidRPr="000A4B8D">
        <w:rPr>
          <w:rFonts w:ascii="Angsana New" w:hAnsi="Angsana New"/>
          <w:spacing w:val="-4"/>
        </w:rPr>
        <w:t>-5</w:t>
      </w:r>
      <w:r w:rsidRPr="000A4B8D">
        <w:rPr>
          <w:rFonts w:ascii="Angsana New" w:hAnsi="Angsana New" w:hint="cs"/>
          <w:spacing w:val="-4"/>
        </w:rPr>
        <w:t>,</w:t>
      </w:r>
      <w:r w:rsidRPr="000A4B8D">
        <w:rPr>
          <w:rFonts w:ascii="Angsana New" w:hAnsi="Angsana New"/>
          <w:spacing w:val="-4"/>
        </w:rPr>
        <w:t xml:space="preserve"> 8-10</w:t>
      </w:r>
      <w:r w:rsidR="000A4B8D" w:rsidRPr="000A4B8D">
        <w:rPr>
          <w:rFonts w:ascii="Angsana New" w:hAnsi="Angsana New"/>
          <w:spacing w:val="-4"/>
        </w:rPr>
        <w:t xml:space="preserve">   </w:t>
      </w:r>
      <w:r w:rsidRPr="000A4B8D">
        <w:rPr>
          <w:rFonts w:ascii="Angsana New" w:hAnsi="Angsana New" w:hint="cs"/>
          <w:spacing w:val="-4"/>
          <w:cs/>
        </w:rPr>
        <w:t xml:space="preserve">และ </w:t>
      </w:r>
      <w:r w:rsidRPr="000A4B8D">
        <w:rPr>
          <w:rFonts w:ascii="Angsana New" w:hAnsi="Angsana New" w:hint="cs"/>
          <w:spacing w:val="-4"/>
        </w:rPr>
        <w:t>30-34</w:t>
      </w:r>
      <w:r w:rsidRPr="000A4B8D">
        <w:rPr>
          <w:rFonts w:ascii="Angsana New" w:hAnsi="Angsana New"/>
          <w:spacing w:val="-4"/>
        </w:rPr>
        <w:t xml:space="preserve"> </w:t>
      </w:r>
      <w:r w:rsidRPr="000A4B8D">
        <w:rPr>
          <w:rFonts w:ascii="Angsana New" w:hAnsi="Angsana New" w:hint="cs"/>
          <w:spacing w:val="-4"/>
          <w:cs/>
        </w:rPr>
        <w:t xml:space="preserve">เลขที่ </w:t>
      </w:r>
      <w:r w:rsidRPr="000A4B8D">
        <w:rPr>
          <w:rFonts w:ascii="Angsana New" w:hAnsi="Angsana New" w:hint="cs"/>
          <w:spacing w:val="-4"/>
        </w:rPr>
        <w:t>3199</w:t>
      </w:r>
      <w:r w:rsidRPr="000A4B8D">
        <w:rPr>
          <w:rFonts w:ascii="Angsana New" w:hAnsi="Angsana New"/>
          <w:spacing w:val="-4"/>
        </w:rPr>
        <w:t xml:space="preserve"> </w:t>
      </w:r>
      <w:r w:rsidRPr="000A4B8D">
        <w:rPr>
          <w:rFonts w:ascii="Angsana New" w:hAnsi="Angsana New" w:hint="cs"/>
          <w:spacing w:val="-4"/>
          <w:cs/>
        </w:rPr>
        <w:t xml:space="preserve">ถนนพระราม </w:t>
      </w:r>
      <w:r w:rsidRPr="000A4B8D">
        <w:rPr>
          <w:rFonts w:ascii="Angsana New" w:hAnsi="Angsana New" w:hint="cs"/>
          <w:spacing w:val="-4"/>
        </w:rPr>
        <w:t>4</w:t>
      </w:r>
      <w:r w:rsidRPr="000A4B8D">
        <w:rPr>
          <w:rFonts w:ascii="Angsana New" w:hAnsi="Angsana New"/>
          <w:spacing w:val="-4"/>
        </w:rPr>
        <w:t xml:space="preserve"> </w:t>
      </w:r>
      <w:r w:rsidRPr="000A4B8D">
        <w:rPr>
          <w:rFonts w:ascii="Angsana New" w:hAnsi="Angsana New" w:hint="cs"/>
          <w:spacing w:val="-4"/>
          <w:cs/>
        </w:rPr>
        <w:t xml:space="preserve">แขวงคลองตัน เขตคลองเตย กรุงเทพมหานคร กับ กองทุนรวมอสังหาริมทรัพย์มิลเลียนแนร์ มีระยะเวลา </w:t>
      </w:r>
      <w:r w:rsidRPr="000A4B8D">
        <w:rPr>
          <w:rFonts w:ascii="Angsana New" w:hAnsi="Angsana New" w:hint="cs"/>
          <w:spacing w:val="-4"/>
          <w:sz w:val="16"/>
          <w:szCs w:val="16"/>
          <w:cs/>
        </w:rPr>
        <w:t xml:space="preserve"> </w:t>
      </w:r>
      <w:r w:rsidRPr="000A4B8D">
        <w:rPr>
          <w:rFonts w:ascii="Angsana New" w:hAnsi="Angsana New" w:hint="cs"/>
          <w:spacing w:val="-4"/>
        </w:rPr>
        <w:t>3</w:t>
      </w:r>
      <w:r w:rsidRPr="000A4B8D">
        <w:rPr>
          <w:rFonts w:ascii="Angsana New" w:hAnsi="Angsana New"/>
          <w:spacing w:val="-4"/>
        </w:rPr>
        <w:t xml:space="preserve"> </w:t>
      </w:r>
      <w:r w:rsidRPr="000A4B8D">
        <w:rPr>
          <w:rFonts w:ascii="Angsana New" w:hAnsi="Angsana New" w:hint="cs"/>
          <w:spacing w:val="-4"/>
          <w:sz w:val="12"/>
          <w:szCs w:val="12"/>
        </w:rPr>
        <w:t xml:space="preserve"> </w:t>
      </w:r>
      <w:r w:rsidRPr="000A4B8D">
        <w:rPr>
          <w:rFonts w:ascii="Angsana New" w:hAnsi="Angsana New" w:hint="cs"/>
          <w:spacing w:val="-4"/>
          <w:cs/>
        </w:rPr>
        <w:t>ปี</w:t>
      </w:r>
      <w:r w:rsidRPr="000A4B8D">
        <w:rPr>
          <w:rFonts w:ascii="Angsana New" w:hAnsi="Angsana New" w:hint="cs"/>
          <w:spacing w:val="-4"/>
          <w:sz w:val="16"/>
          <w:szCs w:val="16"/>
          <w:cs/>
        </w:rPr>
        <w:t xml:space="preserve"> </w:t>
      </w:r>
    </w:p>
    <w:p w:rsidR="00681965" w:rsidRPr="00BD1A8B" w:rsidRDefault="00681965" w:rsidP="00772F35">
      <w:pPr>
        <w:tabs>
          <w:tab w:val="left" w:pos="1276"/>
          <w:tab w:val="left" w:pos="1620"/>
        </w:tabs>
        <w:ind w:left="900" w:right="25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 w:rsidRPr="00F40F35">
        <w:rPr>
          <w:rFonts w:ascii="Angsana New" w:hAnsi="Angsana New"/>
          <w:spacing w:val="-4"/>
        </w:rPr>
        <w:t xml:space="preserve">- </w:t>
      </w:r>
      <w:r w:rsidRPr="00F40F35">
        <w:rPr>
          <w:rFonts w:ascii="Angsana New" w:hAnsi="Angsana New" w:hint="cs"/>
          <w:spacing w:val="-4"/>
          <w:cs/>
        </w:rPr>
        <w:t>บริษัทย่อยได้ทำสัญญาบริการพื้นที่ของอาคารมาลีนนท์ ทาวเวอร์ (</w:t>
      </w:r>
      <w:r w:rsidRPr="00F40F35">
        <w:rPr>
          <w:rFonts w:ascii="Angsana New" w:hAnsi="Angsana New"/>
          <w:spacing w:val="-4"/>
        </w:rPr>
        <w:t>M II)</w:t>
      </w:r>
      <w:r w:rsidRPr="00F40F35">
        <w:rPr>
          <w:rFonts w:ascii="Angsana New" w:hAnsi="Angsana New" w:hint="cs"/>
          <w:spacing w:val="-4"/>
          <w:cs/>
        </w:rPr>
        <w:t xml:space="preserve"> ชั้น </w:t>
      </w:r>
      <w:r w:rsidRPr="00F40F35">
        <w:rPr>
          <w:rFonts w:ascii="Angsana New" w:hAnsi="Angsana New"/>
          <w:spacing w:val="-4"/>
        </w:rPr>
        <w:t>B2</w:t>
      </w:r>
      <w:r>
        <w:rPr>
          <w:rFonts w:ascii="Angsana New" w:hAnsi="Angsana New"/>
          <w:spacing w:val="-4"/>
        </w:rPr>
        <w:t>, 2-7</w:t>
      </w:r>
      <w:r w:rsidRPr="00662D20">
        <w:rPr>
          <w:rFonts w:ascii="Angsana New" w:hAnsi="Angsana New"/>
          <w:spacing w:val="-4"/>
          <w:sz w:val="14"/>
          <w:szCs w:val="1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และ</w:t>
      </w:r>
      <w:r w:rsidRPr="00662D20">
        <w:rPr>
          <w:rFonts w:ascii="Angsana New" w:hAnsi="Angsana New"/>
          <w:spacing w:val="-4"/>
          <w:sz w:val="20"/>
          <w:szCs w:val="20"/>
        </w:rPr>
        <w:t xml:space="preserve"> </w:t>
      </w:r>
      <w:r>
        <w:rPr>
          <w:rFonts w:ascii="Angsana New" w:hAnsi="Angsana New"/>
          <w:spacing w:val="-4"/>
        </w:rPr>
        <w:t>9-12</w:t>
      </w:r>
      <w:r w:rsidRPr="00662D20">
        <w:rPr>
          <w:rFonts w:ascii="Angsana New" w:hAnsi="Angsana New"/>
          <w:spacing w:val="-4"/>
          <w:sz w:val="24"/>
          <w:szCs w:val="2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มี</w:t>
      </w:r>
      <w:r w:rsidR="000A4B8D">
        <w:rPr>
          <w:rFonts w:ascii="Angsana New" w:hAnsi="Angsana New" w:hint="cs"/>
          <w:spacing w:val="-4"/>
          <w:cs/>
        </w:rPr>
        <w:t xml:space="preserve">     </w:t>
      </w:r>
      <w:r w:rsidRPr="00F40F35">
        <w:rPr>
          <w:rFonts w:ascii="Angsana New" w:hAnsi="Angsana New" w:hint="cs"/>
          <w:spacing w:val="-4"/>
          <w:cs/>
        </w:rPr>
        <w:t xml:space="preserve">ระยะเวลา  </w:t>
      </w:r>
      <w:r>
        <w:rPr>
          <w:rFonts w:ascii="Angsana New" w:hAnsi="Angsana New" w:hint="cs"/>
          <w:spacing w:val="-4"/>
          <w:cs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3 ปี นับตั้งแต่วันที่ 9 เมษายน 2562 ถึงวันที่ 8 เมษายน 2565</w:t>
      </w:r>
    </w:p>
    <w:p w:rsidR="00681965" w:rsidRPr="00E810C3" w:rsidRDefault="00681965" w:rsidP="00681965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681965" w:rsidRPr="009B6CEA" w:rsidRDefault="00681965" w:rsidP="00772F35">
      <w:pPr>
        <w:pStyle w:val="Caption"/>
        <w:keepNext/>
        <w:tabs>
          <w:tab w:val="left" w:pos="7740"/>
        </w:tabs>
        <w:spacing w:before="0" w:after="0" w:line="180" w:lineRule="auto"/>
        <w:ind w:left="357" w:right="256" w:firstLine="544"/>
        <w:jc w:val="right"/>
        <w:rPr>
          <w:color w:val="FFFFFF"/>
        </w:rPr>
      </w:pPr>
      <w:r w:rsidRPr="00C04077"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9239" w:type="dxa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29"/>
        <w:gridCol w:w="1855"/>
        <w:gridCol w:w="1855"/>
      </w:tblGrid>
      <w:tr w:rsidR="00681965" w:rsidRPr="00C04077" w:rsidTr="00772F35">
        <w:trPr>
          <w:cantSplit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 xml:space="preserve">งบการเงิน   </w:t>
            </w:r>
            <w:r w:rsidR="00627FF2">
              <w:rPr>
                <w:rFonts w:hint="cs"/>
                <w:cs/>
              </w:rPr>
              <w:t xml:space="preserve">  </w:t>
            </w:r>
            <w:r w:rsidRPr="00C04077">
              <w:rPr>
                <w:cs/>
              </w:rPr>
              <w:t>เฉพาะกิจการ</w:t>
            </w:r>
          </w:p>
        </w:tc>
      </w:tr>
      <w:tr w:rsidR="00681965" w:rsidRPr="00C04077" w:rsidTr="00772F35">
        <w:trPr>
          <w:cantSplit/>
          <w:trHeight w:hRule="exact" w:val="397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BB3373" w:rsidRDefault="00681965" w:rsidP="00772F35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224F6A" w:rsidRDefault="00681965" w:rsidP="00772F35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</w:tr>
      <w:tr w:rsidR="00681965" w:rsidRPr="00C04077" w:rsidTr="00772F35">
        <w:trPr>
          <w:cantSplit/>
          <w:trHeight w:hRule="exact" w:val="397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43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อาคารมาลีนนท์ทาวเวอร์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190FE3" w:rsidRDefault="00681965" w:rsidP="00772F35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190FE3">
              <w:t>2.</w:t>
            </w:r>
            <w:r>
              <w:t>38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3F3852" w:rsidRDefault="00681965" w:rsidP="00772F35">
            <w:pPr>
              <w:tabs>
                <w:tab w:val="decimal" w:pos="882"/>
              </w:tabs>
              <w:ind w:right="-108"/>
              <w:rPr>
                <w:cs/>
              </w:rPr>
            </w:pPr>
            <w:r>
              <w:t>2</w:t>
            </w:r>
            <w:r w:rsidRPr="003F3852">
              <w:t>.</w:t>
            </w:r>
            <w:r>
              <w:t>00</w:t>
            </w:r>
          </w:p>
        </w:tc>
      </w:tr>
      <w:tr w:rsidR="00681965" w:rsidRPr="00C04077" w:rsidTr="00772F35">
        <w:trPr>
          <w:cantSplit/>
          <w:trHeight w:hRule="exact" w:val="397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965" w:rsidRPr="00C04077" w:rsidRDefault="00681965" w:rsidP="00772F35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อาคารมาลีนนท์ทาวเวอร์ (</w:t>
            </w:r>
            <w:r w:rsidRPr="00C04077">
              <w:t>M II)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190FE3" w:rsidRDefault="00681965" w:rsidP="00772F35">
            <w:pPr>
              <w:tabs>
                <w:tab w:val="decimal" w:pos="882"/>
              </w:tabs>
              <w:ind w:right="-108"/>
              <w:rPr>
                <w:cs/>
              </w:rPr>
            </w:pPr>
            <w:r>
              <w:t>1.99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965" w:rsidRPr="003F3852" w:rsidRDefault="00681965" w:rsidP="00772F35">
            <w:pPr>
              <w:tabs>
                <w:tab w:val="decimal" w:pos="972"/>
              </w:tabs>
              <w:ind w:right="-108"/>
            </w:pPr>
            <w:r w:rsidRPr="003F3852">
              <w:t>-</w:t>
            </w:r>
          </w:p>
        </w:tc>
      </w:tr>
      <w:tr w:rsidR="00681965" w:rsidRPr="00C04077" w:rsidTr="00772F35">
        <w:trPr>
          <w:cantSplit/>
          <w:trHeight w:hRule="exact"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5" w:rsidRPr="00C04077" w:rsidRDefault="00681965" w:rsidP="00772F35">
            <w:pPr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5" w:rsidRPr="00BD1A8B" w:rsidRDefault="00681965" w:rsidP="00772F35">
            <w:pPr>
              <w:tabs>
                <w:tab w:val="decimal" w:pos="882"/>
              </w:tabs>
              <w:ind w:right="-108"/>
              <w:rPr>
                <w:highlight w:val="yellow"/>
                <w:cs/>
              </w:rPr>
            </w:pPr>
            <w:r w:rsidRPr="000A39FA">
              <w:t>4</w:t>
            </w:r>
            <w:r>
              <w:t>.37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5" w:rsidRPr="003F3852" w:rsidRDefault="00681965" w:rsidP="00772F35">
            <w:pPr>
              <w:tabs>
                <w:tab w:val="decimal" w:pos="882"/>
              </w:tabs>
              <w:ind w:right="-108"/>
            </w:pPr>
            <w:r>
              <w:t>2</w:t>
            </w:r>
            <w:r w:rsidRPr="003F3852">
              <w:t>.</w:t>
            </w:r>
            <w:r>
              <w:t>00</w:t>
            </w:r>
          </w:p>
        </w:tc>
      </w:tr>
    </w:tbl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  <w:r w:rsidRPr="00C04077">
        <w:rPr>
          <w:cs/>
        </w:rPr>
        <w:tab/>
      </w: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Default="00681965" w:rsidP="00681965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681965" w:rsidRPr="0064161D" w:rsidRDefault="00681965" w:rsidP="00C9117A">
      <w:pPr>
        <w:tabs>
          <w:tab w:val="left" w:pos="910"/>
        </w:tabs>
        <w:ind w:left="364" w:right="-533"/>
        <w:jc w:val="both"/>
      </w:pPr>
      <w:r>
        <w:rPr>
          <w:rFonts w:hint="cs"/>
          <w:cs/>
        </w:rPr>
        <w:lastRenderedPageBreak/>
        <w:t xml:space="preserve">37.3   </w:t>
      </w:r>
      <w:r w:rsidRPr="0064161D">
        <w:rPr>
          <w:cs/>
        </w:rPr>
        <w:t>ภาระผูกพันจากสัญญาใช้บริการช่องสัญญาณดาวเทียมและสัญญาใช้บริการรวมสัญญาณ</w:t>
      </w:r>
    </w:p>
    <w:p w:rsidR="00681965" w:rsidRPr="00FB5AC8" w:rsidRDefault="00681965" w:rsidP="00C9117A">
      <w:pPr>
        <w:tabs>
          <w:tab w:val="left" w:pos="1134"/>
        </w:tabs>
        <w:ind w:left="1456" w:right="256" w:hanging="540"/>
        <w:jc w:val="thaiDistribute"/>
        <w:rPr>
          <w:spacing w:val="-8"/>
        </w:rPr>
      </w:pPr>
      <w:r>
        <w:rPr>
          <w:rFonts w:hint="cs"/>
          <w:spacing w:val="-8"/>
          <w:cs/>
        </w:rPr>
        <w:t>37.3</w:t>
      </w:r>
      <w:r w:rsidRPr="00FB5AC8">
        <w:rPr>
          <w:rFonts w:hint="cs"/>
          <w:spacing w:val="-8"/>
          <w:cs/>
        </w:rPr>
        <w:t>.</w:t>
      </w:r>
      <w:r w:rsidRPr="00FB5AC8">
        <w:rPr>
          <w:spacing w:val="-8"/>
        </w:rPr>
        <w:t>1</w:t>
      </w:r>
      <w:r>
        <w:rPr>
          <w:rFonts w:hint="cs"/>
          <w:spacing w:val="-8"/>
          <w:cs/>
        </w:rPr>
        <w:t xml:space="preserve"> </w:t>
      </w:r>
      <w:r w:rsidRPr="00FB5AC8">
        <w:rPr>
          <w:rFonts w:hint="cs"/>
          <w:spacing w:val="-8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ซึ่งเป็นบริษัทย่อยของบริษัทได้ทำสัญญาใช้บริการช่องสัญญาณและ</w:t>
      </w:r>
      <w:r w:rsidRPr="00FB5AC8">
        <w:rPr>
          <w:spacing w:val="-8"/>
          <w:cs/>
        </w:rPr>
        <w:br/>
      </w:r>
      <w:r w:rsidRPr="00FB5AC8">
        <w:rPr>
          <w:rFonts w:hint="cs"/>
          <w:spacing w:val="-8"/>
          <w:cs/>
        </w:rPr>
        <w:t xml:space="preserve">ส่งสัญญาณดาวเทียมกับบริษัท ไทยคม จำกัด (มหาชน) มีระยะเวลา </w:t>
      </w:r>
      <w:r>
        <w:rPr>
          <w:spacing w:val="-8"/>
        </w:rPr>
        <w:t>8</w:t>
      </w:r>
      <w:r w:rsidRPr="009A2D56">
        <w:rPr>
          <w:spacing w:val="-8"/>
          <w:sz w:val="16"/>
          <w:szCs w:val="16"/>
        </w:rPr>
        <w:t xml:space="preserve"> </w:t>
      </w:r>
      <w:r>
        <w:rPr>
          <w:rFonts w:hint="cs"/>
          <w:spacing w:val="-8"/>
          <w:cs/>
        </w:rPr>
        <w:t>เดือน</w:t>
      </w:r>
      <w:r w:rsidRPr="00FB5AC8">
        <w:rPr>
          <w:rFonts w:hint="cs"/>
          <w:spacing w:val="-8"/>
          <w:cs/>
        </w:rPr>
        <w:t xml:space="preserve"> </w:t>
      </w:r>
      <w:r>
        <w:rPr>
          <w:spacing w:val="-8"/>
        </w:rPr>
        <w:t>10</w:t>
      </w:r>
      <w:r w:rsidRPr="00FB5AC8">
        <w:rPr>
          <w:rFonts w:hint="cs"/>
          <w:spacing w:val="-8"/>
          <w:cs/>
        </w:rPr>
        <w:t xml:space="preserve"> วัน นับตั้งแต่วันที่ </w:t>
      </w:r>
      <w:r w:rsidRPr="00FB5AC8">
        <w:rPr>
          <w:spacing w:val="-8"/>
          <w:cs/>
        </w:rPr>
        <w:br/>
      </w:r>
      <w:r>
        <w:rPr>
          <w:spacing w:val="-8"/>
        </w:rPr>
        <w:t>1</w:t>
      </w:r>
      <w:r>
        <w:rPr>
          <w:rFonts w:hint="cs"/>
          <w:spacing w:val="-8"/>
          <w:cs/>
        </w:rPr>
        <w:t xml:space="preserve"> มกราคม</w:t>
      </w:r>
      <w:r w:rsidRPr="00FB5AC8">
        <w:rPr>
          <w:rFonts w:hint="cs"/>
          <w:spacing w:val="-8"/>
          <w:cs/>
        </w:rPr>
        <w:t xml:space="preserve"> 256</w:t>
      </w:r>
      <w:r>
        <w:rPr>
          <w:spacing w:val="-8"/>
        </w:rPr>
        <w:t>4</w:t>
      </w:r>
      <w:r w:rsidRPr="00FB5AC8">
        <w:rPr>
          <w:rFonts w:hint="cs"/>
          <w:spacing w:val="-8"/>
          <w:cs/>
        </w:rPr>
        <w:t xml:space="preserve"> ถึงวันที่ </w:t>
      </w:r>
      <w:r>
        <w:rPr>
          <w:spacing w:val="-8"/>
        </w:rPr>
        <w:t>10</w:t>
      </w:r>
      <w:r>
        <w:rPr>
          <w:rFonts w:hint="cs"/>
          <w:spacing w:val="-8"/>
          <w:cs/>
        </w:rPr>
        <w:t xml:space="preserve"> กันยายน</w:t>
      </w:r>
      <w:r w:rsidRPr="00FB5AC8">
        <w:rPr>
          <w:rFonts w:hint="cs"/>
          <w:spacing w:val="-8"/>
          <w:cs/>
        </w:rPr>
        <w:t xml:space="preserve"> 256</w:t>
      </w:r>
      <w:r>
        <w:rPr>
          <w:spacing w:val="-8"/>
        </w:rPr>
        <w:t>4</w:t>
      </w:r>
      <w:r w:rsidRPr="00FB5AC8">
        <w:rPr>
          <w:spacing w:val="-8"/>
        </w:rPr>
        <w:t xml:space="preserve"> </w:t>
      </w:r>
      <w:r w:rsidRPr="00FB5AC8">
        <w:rPr>
          <w:rFonts w:hint="cs"/>
          <w:spacing w:val="-8"/>
          <w:cs/>
        </w:rPr>
        <w:t xml:space="preserve">โดยต้องจ่ายค่าใช้บริการ ณ วันที่ </w:t>
      </w:r>
      <w:bookmarkStart w:id="6" w:name="_Hlk49515672"/>
      <w:r w:rsidRPr="00FB5AC8">
        <w:rPr>
          <w:rFonts w:hint="cs"/>
          <w:spacing w:val="-8"/>
          <w:cs/>
        </w:rPr>
        <w:t>3</w:t>
      </w:r>
      <w:r>
        <w:rPr>
          <w:rFonts w:hint="cs"/>
          <w:spacing w:val="-8"/>
          <w:cs/>
        </w:rPr>
        <w:t>1</w:t>
      </w:r>
      <w:r w:rsidRPr="00FB5AC8">
        <w:rPr>
          <w:rFonts w:hint="cs"/>
          <w:spacing w:val="-8"/>
          <w:cs/>
        </w:rPr>
        <w:t xml:space="preserve"> </w:t>
      </w:r>
      <w:r>
        <w:rPr>
          <w:rFonts w:hint="cs"/>
          <w:spacing w:val="-8"/>
          <w:cs/>
        </w:rPr>
        <w:t>ธันวาคม</w:t>
      </w:r>
      <w:r w:rsidRPr="00FB5AC8">
        <w:rPr>
          <w:rFonts w:hint="cs"/>
          <w:spacing w:val="-8"/>
          <w:cs/>
        </w:rPr>
        <w:t xml:space="preserve"> 2563 </w:t>
      </w:r>
      <w:bookmarkEnd w:id="6"/>
      <w:r w:rsidRPr="00FB5AC8">
        <w:rPr>
          <w:rFonts w:hint="cs"/>
          <w:spacing w:val="-8"/>
          <w:cs/>
        </w:rPr>
        <w:t>ดังนี้</w:t>
      </w:r>
    </w:p>
    <w:p w:rsidR="00681965" w:rsidRPr="007F009B" w:rsidRDefault="00681965" w:rsidP="00C9117A">
      <w:pPr>
        <w:ind w:left="360" w:right="256"/>
        <w:jc w:val="right"/>
        <w:rPr>
          <w:rFonts w:ascii="Angsana New" w:hAnsi="Angsana New"/>
          <w:spacing w:val="-8"/>
        </w:rPr>
      </w:pPr>
      <w:r w:rsidRPr="005437FF">
        <w:rPr>
          <w:rFonts w:ascii="Angsana New" w:hAnsi="Angsana New" w:hint="cs"/>
          <w:spacing w:val="-8"/>
          <w:cs/>
        </w:rPr>
        <w:t xml:space="preserve">หน่วย </w:t>
      </w:r>
      <w:r w:rsidRPr="005437FF">
        <w:rPr>
          <w:rFonts w:ascii="Angsana New" w:hAnsi="Angsana New"/>
          <w:spacing w:val="-8"/>
        </w:rPr>
        <w:t xml:space="preserve">: </w:t>
      </w:r>
      <w:r w:rsidRPr="005437FF">
        <w:rPr>
          <w:rFonts w:ascii="Angsana New" w:hAnsi="Angsana New" w:hint="cs"/>
          <w:spacing w:val="-8"/>
          <w:cs/>
        </w:rPr>
        <w:t>ล้านบาท</w:t>
      </w:r>
    </w:p>
    <w:tbl>
      <w:tblPr>
        <w:tblW w:w="8709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0"/>
        <w:gridCol w:w="3309"/>
      </w:tblGrid>
      <w:tr w:rsidR="00681965" w:rsidRPr="005437FF" w:rsidTr="00C9117A">
        <w:tc>
          <w:tcPr>
            <w:tcW w:w="5400" w:type="dxa"/>
            <w:tcBorders>
              <w:bottom w:val="single" w:sz="4" w:space="0" w:color="auto"/>
            </w:tcBorders>
          </w:tcPr>
          <w:p w:rsidR="00681965" w:rsidRPr="005437FF" w:rsidRDefault="00681965" w:rsidP="00772F35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5437FF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:rsidR="00681965" w:rsidRPr="005437FF" w:rsidRDefault="00681965" w:rsidP="00772F35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5437FF">
              <w:rPr>
                <w:rFonts w:ascii="Angsana New" w:hAnsi="Angsana New" w:hint="cs"/>
                <w:spacing w:val="-8"/>
                <w:cs/>
              </w:rPr>
              <w:t>จำนวนเงินขั้นต่ำ</w:t>
            </w:r>
          </w:p>
        </w:tc>
      </w:tr>
      <w:tr w:rsidR="00681965" w:rsidRPr="005437FF" w:rsidTr="00C9117A">
        <w:tc>
          <w:tcPr>
            <w:tcW w:w="5400" w:type="dxa"/>
            <w:tcBorders>
              <w:bottom w:val="nil"/>
            </w:tcBorders>
          </w:tcPr>
          <w:p w:rsidR="00681965" w:rsidRPr="00853127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highlight w:val="yellow"/>
              </w:rPr>
            </w:pPr>
            <w:r w:rsidRPr="00D055F2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309" w:type="dxa"/>
            <w:tcBorders>
              <w:bottom w:val="nil"/>
            </w:tcBorders>
          </w:tcPr>
          <w:p w:rsidR="00681965" w:rsidRPr="00A9041A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A9041A">
              <w:rPr>
                <w:rFonts w:ascii="Angsana New" w:hAnsi="Angsana New"/>
                <w:spacing w:val="-8"/>
              </w:rPr>
              <w:t>22.30</w:t>
            </w:r>
          </w:p>
        </w:tc>
      </w:tr>
      <w:tr w:rsidR="00681965" w:rsidRPr="005437FF" w:rsidTr="00C9117A">
        <w:trPr>
          <w:trHeight w:val="183"/>
        </w:trPr>
        <w:tc>
          <w:tcPr>
            <w:tcW w:w="5400" w:type="dxa"/>
            <w:tcBorders>
              <w:top w:val="nil"/>
              <w:bottom w:val="single" w:sz="4" w:space="0" w:color="auto"/>
            </w:tcBorders>
          </w:tcPr>
          <w:p w:rsidR="00681965" w:rsidRPr="00410023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309" w:type="dxa"/>
            <w:tcBorders>
              <w:top w:val="nil"/>
              <w:bottom w:val="single" w:sz="4" w:space="0" w:color="auto"/>
            </w:tcBorders>
          </w:tcPr>
          <w:p w:rsidR="00681965" w:rsidRPr="00A9041A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9041A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USD 738,333.34</w:t>
            </w:r>
            <w:r w:rsidRPr="00A9041A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681965" w:rsidRPr="00240B2D" w:rsidRDefault="00681965" w:rsidP="00681965">
      <w:pPr>
        <w:tabs>
          <w:tab w:val="left" w:pos="1134"/>
        </w:tabs>
        <w:ind w:left="360" w:right="-19"/>
        <w:jc w:val="thaiDistribute"/>
        <w:rPr>
          <w:rFonts w:ascii="Angsana New" w:hAnsi="Angsana New"/>
          <w:sz w:val="20"/>
          <w:szCs w:val="20"/>
        </w:rPr>
      </w:pPr>
    </w:p>
    <w:p w:rsidR="00681965" w:rsidRPr="00FB5AC8" w:rsidRDefault="00681965" w:rsidP="00C9117A">
      <w:pPr>
        <w:tabs>
          <w:tab w:val="left" w:pos="1134"/>
        </w:tabs>
        <w:ind w:left="1456" w:right="270" w:hanging="540"/>
        <w:jc w:val="thaiDistribute"/>
        <w:rPr>
          <w:spacing w:val="-8"/>
        </w:rPr>
      </w:pPr>
      <w:r>
        <w:rPr>
          <w:rFonts w:hint="cs"/>
          <w:spacing w:val="-8"/>
          <w:cs/>
        </w:rPr>
        <w:t>37</w:t>
      </w:r>
      <w:r w:rsidRPr="00FB5AC8">
        <w:rPr>
          <w:spacing w:val="-8"/>
        </w:rPr>
        <w:t>.</w:t>
      </w:r>
      <w:r>
        <w:rPr>
          <w:rFonts w:hint="cs"/>
          <w:spacing w:val="-8"/>
          <w:cs/>
        </w:rPr>
        <w:t>3</w:t>
      </w:r>
      <w:r>
        <w:rPr>
          <w:spacing w:val="-8"/>
        </w:rPr>
        <w:t xml:space="preserve">.2 </w:t>
      </w:r>
      <w:r w:rsidRPr="00FB5AC8">
        <w:rPr>
          <w:rFonts w:hint="cs"/>
          <w:spacing w:val="-8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ซึ่งเป็นบริษัทย่อยของบริษัทได้ทำสัญญาใช้บริการรวมสัญญาณกับ</w:t>
      </w:r>
      <w:r>
        <w:rPr>
          <w:rFonts w:hint="cs"/>
          <w:spacing w:val="-8"/>
          <w:cs/>
        </w:rPr>
        <w:t xml:space="preserve">     </w:t>
      </w:r>
      <w:r w:rsidR="00C9117A">
        <w:rPr>
          <w:rFonts w:hint="cs"/>
          <w:spacing w:val="-8"/>
          <w:cs/>
        </w:rPr>
        <w:t xml:space="preserve">       </w:t>
      </w:r>
      <w:r w:rsidRPr="00FB5AC8">
        <w:rPr>
          <w:rFonts w:hint="cs"/>
          <w:spacing w:val="-8"/>
          <w:cs/>
        </w:rPr>
        <w:t>บริษัท</w:t>
      </w:r>
      <w:r>
        <w:rPr>
          <w:rFonts w:hint="cs"/>
          <w:spacing w:val="-8"/>
          <w:cs/>
        </w:rPr>
        <w:t xml:space="preserve"> </w:t>
      </w:r>
      <w:r w:rsidRPr="00FB5AC8">
        <w:rPr>
          <w:rFonts w:hint="cs"/>
          <w:spacing w:val="-8"/>
          <w:cs/>
        </w:rPr>
        <w:t xml:space="preserve">ทีซี บรอดคาสติ้ง จำกัด มีระยะเวลา </w:t>
      </w:r>
      <w:r>
        <w:rPr>
          <w:spacing w:val="-8"/>
        </w:rPr>
        <w:t>8</w:t>
      </w:r>
      <w:r w:rsidRPr="009A2D56">
        <w:rPr>
          <w:spacing w:val="-8"/>
          <w:sz w:val="16"/>
          <w:szCs w:val="16"/>
        </w:rPr>
        <w:t xml:space="preserve"> </w:t>
      </w:r>
      <w:r>
        <w:rPr>
          <w:rFonts w:hint="cs"/>
          <w:spacing w:val="-8"/>
          <w:cs/>
        </w:rPr>
        <w:t>เดือน</w:t>
      </w:r>
      <w:r w:rsidRPr="00FB5AC8">
        <w:rPr>
          <w:rFonts w:hint="cs"/>
          <w:spacing w:val="-8"/>
          <w:cs/>
        </w:rPr>
        <w:t xml:space="preserve"> </w:t>
      </w:r>
      <w:r>
        <w:rPr>
          <w:spacing w:val="-8"/>
        </w:rPr>
        <w:t>10</w:t>
      </w:r>
      <w:r w:rsidRPr="00FB5AC8">
        <w:rPr>
          <w:rFonts w:hint="cs"/>
          <w:spacing w:val="-8"/>
          <w:cs/>
        </w:rPr>
        <w:t xml:space="preserve"> วัน นับตั้งแต่วันที่ </w:t>
      </w:r>
      <w:r>
        <w:rPr>
          <w:spacing w:val="-8"/>
        </w:rPr>
        <w:t>1</w:t>
      </w:r>
      <w:r>
        <w:rPr>
          <w:rFonts w:hint="cs"/>
          <w:spacing w:val="-8"/>
          <w:cs/>
        </w:rPr>
        <w:t xml:space="preserve"> มกราคม</w:t>
      </w:r>
      <w:r w:rsidRPr="00FB5AC8">
        <w:rPr>
          <w:rFonts w:hint="cs"/>
          <w:spacing w:val="-8"/>
          <w:cs/>
        </w:rPr>
        <w:t xml:space="preserve"> 256</w:t>
      </w:r>
      <w:r>
        <w:rPr>
          <w:spacing w:val="-8"/>
        </w:rPr>
        <w:t>4</w:t>
      </w:r>
      <w:r w:rsidRPr="009A2D56">
        <w:rPr>
          <w:spacing w:val="-8"/>
          <w:sz w:val="16"/>
          <w:szCs w:val="16"/>
        </w:rPr>
        <w:t xml:space="preserve"> </w:t>
      </w:r>
      <w:r w:rsidRPr="00FB5AC8">
        <w:rPr>
          <w:rFonts w:hint="cs"/>
          <w:spacing w:val="-8"/>
          <w:cs/>
        </w:rPr>
        <w:t xml:space="preserve">ถึงวันที่ </w:t>
      </w:r>
      <w:r>
        <w:rPr>
          <w:spacing w:val="-8"/>
        </w:rPr>
        <w:br/>
        <w:t>10</w:t>
      </w:r>
      <w:r>
        <w:rPr>
          <w:rFonts w:hint="cs"/>
          <w:spacing w:val="-8"/>
          <w:cs/>
        </w:rPr>
        <w:t xml:space="preserve"> กันยายน 2564</w:t>
      </w:r>
      <w:r w:rsidRPr="00FB5AC8">
        <w:rPr>
          <w:rFonts w:hint="cs"/>
          <w:spacing w:val="-8"/>
          <w:cs/>
        </w:rPr>
        <w:t xml:space="preserve"> โดยต้องจ่ายค่าใช้บริการ ณ วันที่ 3</w:t>
      </w:r>
      <w:r>
        <w:rPr>
          <w:rFonts w:hint="cs"/>
          <w:spacing w:val="-8"/>
          <w:cs/>
        </w:rPr>
        <w:t>1</w:t>
      </w:r>
      <w:r w:rsidRPr="00FB5AC8">
        <w:rPr>
          <w:rFonts w:hint="cs"/>
          <w:spacing w:val="-8"/>
          <w:cs/>
        </w:rPr>
        <w:t xml:space="preserve"> </w:t>
      </w:r>
      <w:r>
        <w:rPr>
          <w:rFonts w:hint="cs"/>
          <w:spacing w:val="-8"/>
          <w:cs/>
        </w:rPr>
        <w:t>ธันวาคม</w:t>
      </w:r>
      <w:r w:rsidRPr="00FB5AC8">
        <w:rPr>
          <w:rFonts w:hint="cs"/>
          <w:spacing w:val="-8"/>
          <w:cs/>
        </w:rPr>
        <w:t xml:space="preserve"> 2563 ดังนี้</w:t>
      </w:r>
    </w:p>
    <w:p w:rsidR="00681965" w:rsidRDefault="00681965" w:rsidP="00C9117A">
      <w:pPr>
        <w:ind w:left="360" w:right="270"/>
        <w:jc w:val="right"/>
        <w:rPr>
          <w:rFonts w:ascii="Angsana New" w:hAnsi="Angsana New"/>
        </w:rPr>
      </w:pPr>
      <w:r w:rsidRPr="005437FF">
        <w:rPr>
          <w:rFonts w:ascii="Angsana New" w:hAnsi="Angsana New" w:hint="cs"/>
          <w:spacing w:val="-8"/>
          <w:cs/>
        </w:rPr>
        <w:t xml:space="preserve">หน่วย </w:t>
      </w:r>
      <w:r w:rsidRPr="005437FF">
        <w:rPr>
          <w:rFonts w:ascii="Angsana New" w:hAnsi="Angsana New"/>
          <w:spacing w:val="-8"/>
        </w:rPr>
        <w:t xml:space="preserve">: </w:t>
      </w:r>
      <w:r w:rsidRPr="005437FF">
        <w:rPr>
          <w:rFonts w:ascii="Angsana New" w:hAnsi="Angsana New" w:hint="cs"/>
          <w:spacing w:val="-8"/>
          <w:cs/>
        </w:rPr>
        <w:t>ล้านบาท</w:t>
      </w:r>
    </w:p>
    <w:tbl>
      <w:tblPr>
        <w:tblW w:w="8709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0"/>
        <w:gridCol w:w="3309"/>
      </w:tblGrid>
      <w:tr w:rsidR="00681965" w:rsidRPr="00CD157D" w:rsidTr="00C9117A">
        <w:trPr>
          <w:trHeight w:hRule="exact" w:val="397"/>
        </w:trPr>
        <w:tc>
          <w:tcPr>
            <w:tcW w:w="5400" w:type="dxa"/>
            <w:tcBorders>
              <w:bottom w:val="single" w:sz="4" w:space="0" w:color="auto"/>
            </w:tcBorders>
          </w:tcPr>
          <w:p w:rsidR="00681965" w:rsidRPr="00CD157D" w:rsidRDefault="00681965" w:rsidP="00772F35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:rsidR="00681965" w:rsidRPr="009806D9" w:rsidRDefault="00681965" w:rsidP="00772F3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681965" w:rsidRPr="00CD157D" w:rsidTr="00C9117A">
        <w:trPr>
          <w:trHeight w:hRule="exact" w:val="397"/>
        </w:trPr>
        <w:tc>
          <w:tcPr>
            <w:tcW w:w="5400" w:type="dxa"/>
            <w:tcBorders>
              <w:bottom w:val="nil"/>
            </w:tcBorders>
          </w:tcPr>
          <w:p w:rsidR="00681965" w:rsidRPr="005E7394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5E739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309" w:type="dxa"/>
            <w:tcBorders>
              <w:bottom w:val="nil"/>
            </w:tcBorders>
          </w:tcPr>
          <w:p w:rsidR="00681965" w:rsidRPr="00A35F63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A35F63">
              <w:rPr>
                <w:rFonts w:ascii="Angsana New" w:hAnsi="Angsana New"/>
              </w:rPr>
              <w:t>0.73</w:t>
            </w:r>
          </w:p>
        </w:tc>
      </w:tr>
      <w:tr w:rsidR="00681965" w:rsidRPr="00CD157D" w:rsidTr="00C9117A">
        <w:trPr>
          <w:trHeight w:hRule="exact" w:val="397"/>
        </w:trPr>
        <w:tc>
          <w:tcPr>
            <w:tcW w:w="5400" w:type="dxa"/>
            <w:tcBorders>
              <w:top w:val="nil"/>
              <w:bottom w:val="single" w:sz="4" w:space="0" w:color="auto"/>
            </w:tcBorders>
          </w:tcPr>
          <w:p w:rsidR="00681965" w:rsidRPr="005E7394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309" w:type="dxa"/>
            <w:tcBorders>
              <w:top w:val="nil"/>
              <w:bottom w:val="single" w:sz="4" w:space="0" w:color="auto"/>
            </w:tcBorders>
          </w:tcPr>
          <w:p w:rsidR="00681965" w:rsidRPr="00A35F63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35F63">
              <w:rPr>
                <w:rFonts w:ascii="Angsana New" w:hAnsi="Angsana New" w:hint="cs"/>
                <w:cs/>
              </w:rPr>
              <w:t>(</w:t>
            </w:r>
            <w:r w:rsidRPr="00A35F63">
              <w:rPr>
                <w:rFonts w:ascii="Angsana New" w:hAnsi="Angsana New"/>
              </w:rPr>
              <w:t>USD 24,166.66</w:t>
            </w:r>
            <w:r w:rsidRPr="00A35F63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681965" w:rsidRPr="00A35F63" w:rsidRDefault="00681965" w:rsidP="00681965">
      <w:pPr>
        <w:ind w:left="630" w:right="-871"/>
        <w:rPr>
          <w:spacing w:val="-8"/>
          <w:sz w:val="16"/>
          <w:szCs w:val="16"/>
          <w:cs/>
        </w:rPr>
      </w:pPr>
    </w:p>
    <w:p w:rsidR="00681965" w:rsidRPr="00C04077" w:rsidRDefault="00681965" w:rsidP="00C9117A">
      <w:pPr>
        <w:tabs>
          <w:tab w:val="left" w:pos="1134"/>
        </w:tabs>
        <w:ind w:left="1456" w:right="270" w:hanging="540"/>
        <w:jc w:val="thaiDistribute"/>
        <w:rPr>
          <w:spacing w:val="-8"/>
          <w:cs/>
        </w:rPr>
      </w:pPr>
      <w:r w:rsidRPr="00FD7062">
        <w:rPr>
          <w:spacing w:val="-8"/>
        </w:rPr>
        <w:t>3</w:t>
      </w:r>
      <w:r>
        <w:rPr>
          <w:rFonts w:hint="cs"/>
          <w:spacing w:val="-8"/>
          <w:cs/>
        </w:rPr>
        <w:t>7</w:t>
      </w:r>
      <w:r w:rsidRPr="00FD7062">
        <w:rPr>
          <w:spacing w:val="-8"/>
          <w:cs/>
        </w:rPr>
        <w:t>.</w:t>
      </w:r>
      <w:r>
        <w:rPr>
          <w:rFonts w:hint="cs"/>
          <w:spacing w:val="-8"/>
          <w:cs/>
        </w:rPr>
        <w:t>3</w:t>
      </w:r>
      <w:r w:rsidRPr="00FD7062">
        <w:rPr>
          <w:spacing w:val="-8"/>
          <w:cs/>
        </w:rPr>
        <w:t>.</w:t>
      </w:r>
      <w:r>
        <w:rPr>
          <w:rFonts w:hint="cs"/>
          <w:spacing w:val="-8"/>
          <w:cs/>
        </w:rPr>
        <w:t>3</w:t>
      </w:r>
      <w:r w:rsidRPr="00FD7062">
        <w:rPr>
          <w:spacing w:val="-8"/>
          <w:cs/>
        </w:rPr>
        <w:t xml:space="preserve"> บริษัท บีอีซี มัลติมีเดีย จำกัด ซึ่งเป็นบริษัทย่อยของบริษัทได้ทำสัญญาใช้บริการวงจรสื่อสารความเร็วสูง</w:t>
      </w:r>
      <w:r w:rsidR="00C9117A">
        <w:rPr>
          <w:rFonts w:hint="cs"/>
          <w:spacing w:val="-8"/>
          <w:cs/>
        </w:rPr>
        <w:t xml:space="preserve">    </w:t>
      </w:r>
      <w:r w:rsidRPr="00FD7062">
        <w:rPr>
          <w:spacing w:val="-8"/>
          <w:cs/>
        </w:rPr>
        <w:t>กับบริษัท อินเตอร์ลิ้งค์ เทเลคอม จำกัด  มีระยะเวลา  3 ปี นับตั้งแต่วันที่ 1 พฤษภาคม 25</w:t>
      </w:r>
      <w:r w:rsidRPr="00FD7062">
        <w:rPr>
          <w:spacing w:val="-8"/>
        </w:rPr>
        <w:t>6</w:t>
      </w:r>
      <w:r>
        <w:rPr>
          <w:rFonts w:hint="cs"/>
          <w:spacing w:val="-8"/>
          <w:cs/>
        </w:rPr>
        <w:t>3</w:t>
      </w:r>
      <w:r w:rsidRPr="00FD7062">
        <w:rPr>
          <w:spacing w:val="-8"/>
          <w:cs/>
        </w:rPr>
        <w:t xml:space="preserve"> ถึงวันที่        </w:t>
      </w:r>
      <w:r w:rsidRPr="00FD7062">
        <w:rPr>
          <w:rFonts w:hint="cs"/>
          <w:spacing w:val="-8"/>
          <w:cs/>
        </w:rPr>
        <w:t xml:space="preserve">  </w:t>
      </w:r>
      <w:r w:rsidRPr="00FD7062">
        <w:rPr>
          <w:spacing w:val="-8"/>
          <w:cs/>
        </w:rPr>
        <w:t xml:space="preserve"> </w:t>
      </w:r>
      <w:r w:rsidR="00C9117A">
        <w:rPr>
          <w:rFonts w:hint="cs"/>
          <w:cs/>
        </w:rPr>
        <w:t xml:space="preserve">     </w:t>
      </w:r>
      <w:r w:rsidRPr="009A2D56">
        <w:rPr>
          <w:cs/>
        </w:rPr>
        <w:t>30 เมษายน 256</w:t>
      </w:r>
      <w:r w:rsidRPr="009A2D56">
        <w:rPr>
          <w:rFonts w:hint="cs"/>
          <w:cs/>
        </w:rPr>
        <w:t>6</w:t>
      </w:r>
      <w:r w:rsidRPr="009A2D56">
        <w:rPr>
          <w:cs/>
        </w:rPr>
        <w:t xml:space="preserve"> โดยต้องจ่ายค่าใช้บริการ</w:t>
      </w:r>
      <w:r w:rsidRPr="00FD7062">
        <w:rPr>
          <w:spacing w:val="-8"/>
          <w:cs/>
        </w:rPr>
        <w:t xml:space="preserve"> </w:t>
      </w:r>
      <w:r w:rsidRPr="00FD7062">
        <w:rPr>
          <w:cs/>
        </w:rPr>
        <w:t>ณ วันที่ 31 ธันวาคม 25</w:t>
      </w:r>
      <w:r w:rsidRPr="00FD7062">
        <w:rPr>
          <w:rFonts w:hint="cs"/>
          <w:cs/>
        </w:rPr>
        <w:t>6</w:t>
      </w:r>
      <w:r>
        <w:rPr>
          <w:rFonts w:hint="cs"/>
          <w:cs/>
        </w:rPr>
        <w:t>3</w:t>
      </w:r>
      <w:r w:rsidRPr="00FD7062">
        <w:rPr>
          <w:cs/>
        </w:rPr>
        <w:t xml:space="preserve"> </w:t>
      </w:r>
      <w:r w:rsidRPr="00FD7062">
        <w:rPr>
          <w:spacing w:val="-8"/>
          <w:cs/>
        </w:rPr>
        <w:t>ดังนี้</w:t>
      </w:r>
    </w:p>
    <w:p w:rsidR="00681965" w:rsidRPr="00C04077" w:rsidRDefault="00681965" w:rsidP="00C9117A">
      <w:pPr>
        <w:ind w:left="1064" w:right="270" w:hanging="434"/>
        <w:jc w:val="right"/>
        <w:rPr>
          <w:spacing w:val="-8"/>
          <w:cs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693" w:type="dxa"/>
        <w:tblInd w:w="1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4"/>
        <w:gridCol w:w="3309"/>
      </w:tblGrid>
      <w:tr w:rsidR="00681965" w:rsidRPr="00C04077" w:rsidTr="00C9117A">
        <w:trPr>
          <w:trHeight w:hRule="exact" w:val="397"/>
        </w:trPr>
        <w:tc>
          <w:tcPr>
            <w:tcW w:w="5384" w:type="dxa"/>
            <w:tcBorders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681965" w:rsidRPr="00C04077" w:rsidTr="00C9117A">
        <w:trPr>
          <w:trHeight w:hRule="exact" w:val="397"/>
        </w:trPr>
        <w:tc>
          <w:tcPr>
            <w:tcW w:w="5384" w:type="dxa"/>
            <w:tcBorders>
              <w:bottom w:val="nil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spacing w:val="-8"/>
              </w:rPr>
            </w:pPr>
            <w:r w:rsidRPr="00C04077">
              <w:rPr>
                <w:spacing w:val="-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309" w:type="dxa"/>
            <w:tcBorders>
              <w:bottom w:val="nil"/>
            </w:tcBorders>
          </w:tcPr>
          <w:p w:rsidR="00681965" w:rsidRPr="002D4E72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  <w:highlight w:val="yellow"/>
              </w:rPr>
            </w:pPr>
            <w:r w:rsidRPr="00A35F63">
              <w:rPr>
                <w:rFonts w:hint="cs"/>
                <w:spacing w:val="-8"/>
                <w:cs/>
              </w:rPr>
              <w:t>1.26</w:t>
            </w:r>
          </w:p>
        </w:tc>
      </w:tr>
      <w:tr w:rsidR="00681965" w:rsidRPr="00C04077" w:rsidTr="00C9117A">
        <w:trPr>
          <w:trHeight w:hRule="exact" w:val="397"/>
        </w:trPr>
        <w:tc>
          <w:tcPr>
            <w:tcW w:w="5384" w:type="dxa"/>
            <w:tcBorders>
              <w:top w:val="nil"/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spacing w:val="-8"/>
                <w:cs/>
              </w:rPr>
            </w:pPr>
            <w:r w:rsidRPr="00C04077">
              <w:rPr>
                <w:cs/>
              </w:rPr>
              <w:t>ส่วนที่ถึงกำหนด</w:t>
            </w:r>
            <w:r>
              <w:rPr>
                <w:cs/>
              </w:rPr>
              <w:t>ชำระเกินกว่าหนึ่งปีแต่ไม่เกิน</w:t>
            </w:r>
            <w:r>
              <w:rPr>
                <w:rFonts w:hint="cs"/>
                <w:cs/>
              </w:rPr>
              <w:t>สาม</w:t>
            </w:r>
            <w:r w:rsidRPr="00C04077">
              <w:rPr>
                <w:cs/>
              </w:rPr>
              <w:t>ปี</w:t>
            </w:r>
          </w:p>
        </w:tc>
        <w:tc>
          <w:tcPr>
            <w:tcW w:w="3309" w:type="dxa"/>
            <w:tcBorders>
              <w:top w:val="nil"/>
              <w:bottom w:val="single" w:sz="4" w:space="0" w:color="auto"/>
            </w:tcBorders>
          </w:tcPr>
          <w:p w:rsidR="00681965" w:rsidRPr="00FB5AC8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  <w:highlight w:val="yellow"/>
              </w:rPr>
            </w:pPr>
            <w:r w:rsidRPr="00A35F63">
              <w:rPr>
                <w:rFonts w:hint="cs"/>
                <w:spacing w:val="-8"/>
                <w:cs/>
              </w:rPr>
              <w:t>1.68</w:t>
            </w:r>
          </w:p>
        </w:tc>
      </w:tr>
      <w:tr w:rsidR="00681965" w:rsidRPr="00C04077" w:rsidTr="00C9117A">
        <w:trPr>
          <w:trHeight w:hRule="exact" w:val="397"/>
        </w:trPr>
        <w:tc>
          <w:tcPr>
            <w:tcW w:w="5384" w:type="dxa"/>
            <w:tcBorders>
              <w:top w:val="single" w:sz="4" w:space="0" w:color="auto"/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ind w:right="116"/>
              <w:jc w:val="center"/>
              <w:rPr>
                <w:spacing w:val="-8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</w:tcPr>
          <w:p w:rsidR="00681965" w:rsidRPr="00FB5AC8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  <w:highlight w:val="yellow"/>
              </w:rPr>
            </w:pPr>
            <w:r w:rsidRPr="00A35F63">
              <w:rPr>
                <w:rFonts w:hint="cs"/>
                <w:spacing w:val="-8"/>
                <w:cs/>
              </w:rPr>
              <w:t>2.94</w:t>
            </w:r>
          </w:p>
        </w:tc>
      </w:tr>
    </w:tbl>
    <w:p w:rsidR="00681965" w:rsidRPr="00A35F63" w:rsidRDefault="00681965" w:rsidP="00681965">
      <w:pPr>
        <w:tabs>
          <w:tab w:val="left" w:pos="1134"/>
        </w:tabs>
        <w:ind w:right="116"/>
        <w:jc w:val="thaiDistribute"/>
        <w:rPr>
          <w:spacing w:val="-8"/>
          <w:sz w:val="16"/>
          <w:szCs w:val="16"/>
        </w:rPr>
      </w:pPr>
    </w:p>
    <w:p w:rsidR="00681965" w:rsidRPr="00970E9E" w:rsidRDefault="00681965" w:rsidP="00681965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:rsidR="00681965" w:rsidRPr="000F4EB7" w:rsidRDefault="00681965" w:rsidP="00C9117A">
      <w:pPr>
        <w:tabs>
          <w:tab w:val="left" w:pos="1134"/>
          <w:tab w:val="left" w:pos="1350"/>
        </w:tabs>
        <w:ind w:left="1440" w:right="270" w:hanging="530"/>
        <w:jc w:val="thaiDistribute"/>
        <w:rPr>
          <w:spacing w:val="-8"/>
          <w:cs/>
        </w:rPr>
      </w:pPr>
      <w:r>
        <w:rPr>
          <w:spacing w:val="-8"/>
        </w:rPr>
        <w:t>3</w:t>
      </w:r>
      <w:r>
        <w:rPr>
          <w:rFonts w:hint="cs"/>
          <w:spacing w:val="-8"/>
          <w:cs/>
        </w:rPr>
        <w:t>7</w:t>
      </w:r>
      <w:r w:rsidRPr="00C04077">
        <w:rPr>
          <w:spacing w:val="-8"/>
        </w:rPr>
        <w:t>.</w:t>
      </w:r>
      <w:r>
        <w:rPr>
          <w:rFonts w:hint="cs"/>
          <w:spacing w:val="-8"/>
          <w:cs/>
        </w:rPr>
        <w:t>3</w:t>
      </w:r>
      <w:r w:rsidRPr="00C04077">
        <w:rPr>
          <w:spacing w:val="-8"/>
        </w:rPr>
        <w:t>.</w:t>
      </w:r>
      <w:r>
        <w:rPr>
          <w:rFonts w:hint="cs"/>
          <w:spacing w:val="-8"/>
          <w:cs/>
        </w:rPr>
        <w:t>4</w:t>
      </w:r>
      <w:r>
        <w:rPr>
          <w:spacing w:val="-8"/>
        </w:rPr>
        <w:t xml:space="preserve"> </w:t>
      </w:r>
      <w:r w:rsidRPr="000F4EB7">
        <w:rPr>
          <w:spacing w:val="-8"/>
          <w:cs/>
        </w:rPr>
        <w:tab/>
      </w:r>
      <w:r w:rsidRPr="00A317B5">
        <w:rPr>
          <w:cs/>
        </w:rPr>
        <w:t>บริษัท บีอีซี มัลติมีเดีย จำกัด ซึ่งเป็นบริษัทย่อยของบริษัทได้ทำสัญญาใช้บริการช่องสัญญาณ</w:t>
      </w:r>
      <w:r>
        <w:rPr>
          <w:rFonts w:hint="cs"/>
          <w:cs/>
        </w:rPr>
        <w:t xml:space="preserve">  </w:t>
      </w:r>
      <w:r w:rsidR="00C9117A">
        <w:rPr>
          <w:rFonts w:hint="cs"/>
          <w:cs/>
        </w:rPr>
        <w:t xml:space="preserve">      </w:t>
      </w:r>
      <w:r w:rsidRPr="00A317B5">
        <w:rPr>
          <w:cs/>
        </w:rPr>
        <w:t xml:space="preserve">สื่อสารดาวเทียมทรานส์พอนเดอร์กับบริษัท ไทยคม จำกัด (มหาชน) มีระยะเวลา </w:t>
      </w:r>
      <w:r w:rsidRPr="00A317B5">
        <w:rPr>
          <w:rFonts w:hint="cs"/>
          <w:cs/>
        </w:rPr>
        <w:t xml:space="preserve"> 1</w:t>
      </w:r>
      <w:r w:rsidRPr="00A317B5">
        <w:rPr>
          <w:cs/>
        </w:rPr>
        <w:t xml:space="preserve"> ปี </w:t>
      </w:r>
      <w:r w:rsidRPr="00A317B5">
        <w:rPr>
          <w:rFonts w:hint="cs"/>
          <w:cs/>
        </w:rPr>
        <w:t>7</w:t>
      </w:r>
      <w:r w:rsidRPr="00A317B5">
        <w:rPr>
          <w:cs/>
        </w:rPr>
        <w:t xml:space="preserve"> เดือน </w:t>
      </w:r>
      <w:r w:rsidRPr="00A317B5">
        <w:rPr>
          <w:rFonts w:hint="cs"/>
          <w:cs/>
        </w:rPr>
        <w:t>3</w:t>
      </w:r>
      <w:r w:rsidRPr="00A317B5">
        <w:rPr>
          <w:cs/>
        </w:rPr>
        <w:t xml:space="preserve"> วัน นับตั้งแต่วันที่ </w:t>
      </w:r>
      <w:r w:rsidRPr="00A317B5">
        <w:rPr>
          <w:rFonts w:hint="cs"/>
          <w:cs/>
        </w:rPr>
        <w:t>8</w:t>
      </w:r>
      <w:r w:rsidRPr="00A317B5">
        <w:rPr>
          <w:cs/>
        </w:rPr>
        <w:t xml:space="preserve"> </w:t>
      </w:r>
      <w:r w:rsidRPr="00A317B5">
        <w:rPr>
          <w:rFonts w:hint="cs"/>
          <w:cs/>
        </w:rPr>
        <w:t>กุมภาพันธ์</w:t>
      </w:r>
      <w:r w:rsidRPr="00A317B5">
        <w:rPr>
          <w:cs/>
        </w:rPr>
        <w:t xml:space="preserve"> 25</w:t>
      </w:r>
      <w:r w:rsidRPr="00A317B5">
        <w:rPr>
          <w:rFonts w:hint="cs"/>
          <w:cs/>
        </w:rPr>
        <w:t>63</w:t>
      </w:r>
      <w:r w:rsidRPr="00A317B5">
        <w:rPr>
          <w:cs/>
        </w:rPr>
        <w:t xml:space="preserve"> ถึงวันที่ </w:t>
      </w:r>
      <w:r w:rsidRPr="00A317B5">
        <w:rPr>
          <w:rFonts w:hint="cs"/>
          <w:cs/>
        </w:rPr>
        <w:t xml:space="preserve">10 </w:t>
      </w:r>
      <w:r w:rsidRPr="00A317B5">
        <w:rPr>
          <w:cs/>
        </w:rPr>
        <w:t xml:space="preserve"> </w:t>
      </w:r>
      <w:r w:rsidRPr="00A317B5">
        <w:rPr>
          <w:rFonts w:hint="cs"/>
          <w:cs/>
        </w:rPr>
        <w:t>กันยายน</w:t>
      </w:r>
      <w:r w:rsidRPr="00A317B5">
        <w:rPr>
          <w:cs/>
        </w:rPr>
        <w:t xml:space="preserve"> 256</w:t>
      </w:r>
      <w:r w:rsidRPr="00A317B5">
        <w:rPr>
          <w:rFonts w:hint="cs"/>
          <w:cs/>
        </w:rPr>
        <w:t>4</w:t>
      </w:r>
      <w:r w:rsidRPr="00A317B5">
        <w:rPr>
          <w:cs/>
        </w:rPr>
        <w:t xml:space="preserve"> โดยต้องจ่ายค่าใช้บริการ ณ วันที่ </w:t>
      </w:r>
      <w:r>
        <w:rPr>
          <w:rFonts w:hint="cs"/>
          <w:cs/>
        </w:rPr>
        <w:t xml:space="preserve">       </w:t>
      </w:r>
      <w:r w:rsidR="00C9117A">
        <w:rPr>
          <w:rFonts w:hint="cs"/>
          <w:cs/>
        </w:rPr>
        <w:t xml:space="preserve">    </w:t>
      </w:r>
      <w:r>
        <w:rPr>
          <w:rFonts w:hint="cs"/>
          <w:cs/>
        </w:rPr>
        <w:t xml:space="preserve"> </w:t>
      </w:r>
      <w:r w:rsidRPr="00A317B5">
        <w:rPr>
          <w:cs/>
        </w:rPr>
        <w:t>31  ธันวาคม</w:t>
      </w:r>
      <w:r w:rsidRPr="00A317B5">
        <w:rPr>
          <w:rFonts w:hint="cs"/>
          <w:cs/>
        </w:rPr>
        <w:t xml:space="preserve"> </w:t>
      </w:r>
      <w:r w:rsidRPr="00A317B5">
        <w:rPr>
          <w:cs/>
        </w:rPr>
        <w:t xml:space="preserve"> 25</w:t>
      </w:r>
      <w:r w:rsidRPr="00A317B5">
        <w:rPr>
          <w:rFonts w:hint="cs"/>
          <w:cs/>
        </w:rPr>
        <w:t xml:space="preserve">63 </w:t>
      </w:r>
      <w:r w:rsidRPr="00A317B5">
        <w:rPr>
          <w:cs/>
        </w:rPr>
        <w:t>ดังนี้</w:t>
      </w:r>
    </w:p>
    <w:p w:rsidR="00681965" w:rsidRPr="00A317B5" w:rsidRDefault="00681965" w:rsidP="00C9117A">
      <w:pPr>
        <w:ind w:left="1064" w:right="270" w:hanging="434"/>
        <w:jc w:val="right"/>
        <w:rPr>
          <w:spacing w:val="-8"/>
          <w:cs/>
        </w:rPr>
      </w:pPr>
      <w:r w:rsidRPr="00A317B5">
        <w:rPr>
          <w:spacing w:val="-8"/>
          <w:cs/>
        </w:rPr>
        <w:t xml:space="preserve">หน่วย </w:t>
      </w:r>
      <w:r w:rsidRPr="00A317B5">
        <w:rPr>
          <w:spacing w:val="-8"/>
        </w:rPr>
        <w:t xml:space="preserve">: </w:t>
      </w:r>
      <w:r w:rsidRPr="00A317B5">
        <w:rPr>
          <w:spacing w:val="-8"/>
          <w:cs/>
        </w:rPr>
        <w:t>ล้านบาท</w:t>
      </w:r>
    </w:p>
    <w:tbl>
      <w:tblPr>
        <w:tblW w:w="8749" w:type="dxa"/>
        <w:tblInd w:w="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5"/>
        <w:gridCol w:w="3304"/>
      </w:tblGrid>
      <w:tr w:rsidR="00681965" w:rsidRPr="00C04077" w:rsidTr="00C9117A">
        <w:trPr>
          <w:trHeight w:hRule="exact" w:val="397"/>
        </w:trPr>
        <w:tc>
          <w:tcPr>
            <w:tcW w:w="5445" w:type="dxa"/>
            <w:tcBorders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304" w:type="dxa"/>
            <w:tcBorders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681965" w:rsidRPr="00C04077" w:rsidTr="00C9117A">
        <w:trPr>
          <w:trHeight w:hRule="exact" w:val="397"/>
        </w:trPr>
        <w:tc>
          <w:tcPr>
            <w:tcW w:w="5445" w:type="dxa"/>
            <w:tcBorders>
              <w:bottom w:val="nil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3304" w:type="dxa"/>
            <w:tcBorders>
              <w:bottom w:val="nil"/>
            </w:tcBorders>
          </w:tcPr>
          <w:p w:rsidR="00681965" w:rsidRPr="00BA313E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BA313E">
              <w:rPr>
                <w:spacing w:val="-8"/>
              </w:rPr>
              <w:t>14.46</w:t>
            </w:r>
          </w:p>
        </w:tc>
      </w:tr>
      <w:tr w:rsidR="00681965" w:rsidRPr="00C04077" w:rsidTr="00C9117A">
        <w:trPr>
          <w:trHeight w:hRule="exact" w:val="397"/>
        </w:trPr>
        <w:tc>
          <w:tcPr>
            <w:tcW w:w="5445" w:type="dxa"/>
            <w:tcBorders>
              <w:top w:val="nil"/>
              <w:bottom w:val="single" w:sz="4" w:space="0" w:color="auto"/>
            </w:tcBorders>
          </w:tcPr>
          <w:p w:rsidR="00681965" w:rsidRPr="00C04077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304" w:type="dxa"/>
            <w:tcBorders>
              <w:top w:val="nil"/>
              <w:bottom w:val="single" w:sz="4" w:space="0" w:color="auto"/>
            </w:tcBorders>
          </w:tcPr>
          <w:p w:rsidR="00681965" w:rsidRPr="00BA313E" w:rsidRDefault="00681965" w:rsidP="00772F35">
            <w:pPr>
              <w:ind w:left="-108" w:right="-100"/>
              <w:jc w:val="center"/>
              <w:rPr>
                <w:spacing w:val="-8"/>
              </w:rPr>
            </w:pPr>
            <w:r w:rsidRPr="00BA313E">
              <w:rPr>
                <w:spacing w:val="-8"/>
              </w:rPr>
              <w:t xml:space="preserve">(USD </w:t>
            </w:r>
            <w:r w:rsidRPr="00BA313E">
              <w:rPr>
                <w:rFonts w:hint="cs"/>
                <w:spacing w:val="-8"/>
                <w:cs/>
              </w:rPr>
              <w:t>478,812.50</w:t>
            </w:r>
            <w:r w:rsidRPr="00BA313E">
              <w:rPr>
                <w:spacing w:val="-8"/>
              </w:rPr>
              <w:t>)</w:t>
            </w:r>
          </w:p>
        </w:tc>
      </w:tr>
    </w:tbl>
    <w:p w:rsidR="00681965" w:rsidRDefault="00681965" w:rsidP="00681965">
      <w:pPr>
        <w:ind w:left="630" w:right="-871"/>
        <w:rPr>
          <w:spacing w:val="-8"/>
          <w:sz w:val="14"/>
          <w:szCs w:val="14"/>
        </w:rPr>
      </w:pPr>
    </w:p>
    <w:p w:rsidR="00681965" w:rsidRDefault="00681965" w:rsidP="00681965">
      <w:pPr>
        <w:ind w:right="-871"/>
        <w:rPr>
          <w:spacing w:val="-8"/>
          <w:sz w:val="14"/>
          <w:szCs w:val="14"/>
        </w:rPr>
      </w:pPr>
    </w:p>
    <w:p w:rsidR="00681965" w:rsidRDefault="00681965" w:rsidP="00681965">
      <w:pPr>
        <w:ind w:right="-871"/>
        <w:rPr>
          <w:spacing w:val="-8"/>
          <w:sz w:val="14"/>
          <w:szCs w:val="14"/>
        </w:rPr>
      </w:pPr>
    </w:p>
    <w:p w:rsidR="00681965" w:rsidRDefault="00681965" w:rsidP="00681965">
      <w:pPr>
        <w:ind w:right="-871"/>
        <w:rPr>
          <w:spacing w:val="-8"/>
          <w:sz w:val="14"/>
          <w:szCs w:val="14"/>
        </w:rPr>
      </w:pPr>
    </w:p>
    <w:p w:rsidR="00681965" w:rsidRDefault="00681965" w:rsidP="00681965">
      <w:pPr>
        <w:ind w:right="-871"/>
        <w:rPr>
          <w:spacing w:val="-8"/>
          <w:sz w:val="14"/>
          <w:szCs w:val="14"/>
        </w:rPr>
      </w:pPr>
    </w:p>
    <w:p w:rsidR="00681965" w:rsidRDefault="00681965" w:rsidP="00681965">
      <w:pPr>
        <w:ind w:right="-871"/>
        <w:rPr>
          <w:spacing w:val="-8"/>
          <w:sz w:val="14"/>
          <w:szCs w:val="14"/>
        </w:rPr>
      </w:pPr>
    </w:p>
    <w:p w:rsidR="00681965" w:rsidRDefault="00681965" w:rsidP="00C9117A">
      <w:pPr>
        <w:ind w:left="896" w:right="-871" w:hanging="518"/>
        <w:rPr>
          <w:spacing w:val="-8"/>
          <w:cs/>
        </w:rPr>
      </w:pPr>
      <w:r w:rsidRPr="00C04077">
        <w:rPr>
          <w:spacing w:val="-8"/>
        </w:rPr>
        <w:lastRenderedPageBreak/>
        <w:t>3</w:t>
      </w:r>
      <w:r>
        <w:rPr>
          <w:rFonts w:hint="cs"/>
          <w:spacing w:val="-8"/>
          <w:cs/>
        </w:rPr>
        <w:t>7</w:t>
      </w:r>
      <w:r>
        <w:rPr>
          <w:spacing w:val="-8"/>
          <w:cs/>
        </w:rPr>
        <w:t>.</w:t>
      </w:r>
      <w:r>
        <w:rPr>
          <w:rFonts w:hint="cs"/>
          <w:spacing w:val="-8"/>
          <w:cs/>
        </w:rPr>
        <w:t>4</w:t>
      </w:r>
      <w:r w:rsidRPr="00C04077">
        <w:rPr>
          <w:spacing w:val="-8"/>
          <w:cs/>
        </w:rPr>
        <w:t xml:space="preserve">  </w:t>
      </w:r>
      <w:r>
        <w:rPr>
          <w:rFonts w:hint="cs"/>
          <w:cs/>
        </w:rPr>
        <w:t xml:space="preserve">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:rsidR="00681965" w:rsidRPr="005C18D8" w:rsidRDefault="00681965" w:rsidP="00681965">
      <w:pPr>
        <w:ind w:left="851" w:right="-871" w:hanging="425"/>
        <w:rPr>
          <w:spacing w:val="-8"/>
          <w:sz w:val="6"/>
          <w:szCs w:val="6"/>
        </w:rPr>
      </w:pPr>
    </w:p>
    <w:p w:rsidR="00681965" w:rsidRPr="00C04077" w:rsidRDefault="00681965" w:rsidP="00C9117A">
      <w:pPr>
        <w:ind w:left="1400" w:right="-18" w:firstLine="56"/>
        <w:rPr>
          <w:spacing w:val="-8"/>
        </w:rPr>
      </w:pPr>
      <w:r w:rsidRPr="00C04077">
        <w:rPr>
          <w:spacing w:val="-8"/>
          <w:cs/>
        </w:rPr>
        <w:t xml:space="preserve">บริษัทมีภาระค่าสิทธิตามสัญญาซื้อล่วงหน้า </w:t>
      </w:r>
      <w:r>
        <w:rPr>
          <w:spacing w:val="-8"/>
          <w:cs/>
        </w:rPr>
        <w:t>ณ วันที่ 31 ธันวาคม 25</w:t>
      </w:r>
      <w:r>
        <w:rPr>
          <w:rFonts w:hint="cs"/>
          <w:spacing w:val="-8"/>
          <w:cs/>
        </w:rPr>
        <w:t>63</w:t>
      </w:r>
      <w:r w:rsidRPr="00C04077">
        <w:rPr>
          <w:spacing w:val="-8"/>
          <w:cs/>
        </w:rPr>
        <w:t xml:space="preserve"> ดังนี้</w:t>
      </w:r>
    </w:p>
    <w:p w:rsidR="00681965" w:rsidRDefault="00681965" w:rsidP="00C9117A">
      <w:pPr>
        <w:ind w:left="1064" w:right="270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267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2"/>
        <w:gridCol w:w="3345"/>
      </w:tblGrid>
      <w:tr w:rsidR="00681965" w:rsidRPr="00456329" w:rsidTr="00C9117A">
        <w:trPr>
          <w:trHeight w:val="446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965" w:rsidRPr="00327590" w:rsidRDefault="00681965" w:rsidP="00772F35">
            <w:pPr>
              <w:tabs>
                <w:tab w:val="left" w:pos="1134"/>
              </w:tabs>
              <w:jc w:val="center"/>
              <w:rPr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5" w:rsidRPr="00327590" w:rsidRDefault="00681965" w:rsidP="00772F35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681965" w:rsidRPr="00456329" w:rsidTr="00C9117A">
        <w:tc>
          <w:tcPr>
            <w:tcW w:w="5922" w:type="dxa"/>
            <w:tcBorders>
              <w:bottom w:val="nil"/>
            </w:tcBorders>
          </w:tcPr>
          <w:p w:rsidR="00681965" w:rsidRPr="00456329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:rsidR="00681965" w:rsidRPr="00456329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3345" w:type="dxa"/>
            <w:tcBorders>
              <w:bottom w:val="nil"/>
            </w:tcBorders>
          </w:tcPr>
          <w:p w:rsidR="00681965" w:rsidRPr="003F3852" w:rsidRDefault="00681965" w:rsidP="00772F35">
            <w:pPr>
              <w:ind w:left="-108" w:right="-100"/>
              <w:jc w:val="center"/>
              <w:rPr>
                <w:rFonts w:ascii="Angsana New" w:hAnsi="Angsana New"/>
              </w:rPr>
            </w:pPr>
          </w:p>
          <w:p w:rsidR="00681965" w:rsidRPr="003F3852" w:rsidRDefault="00681965" w:rsidP="00772F35">
            <w:pPr>
              <w:ind w:left="-108" w:right="-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Pr="003F3852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14</w:t>
            </w:r>
          </w:p>
        </w:tc>
      </w:tr>
      <w:tr w:rsidR="00681965" w:rsidRPr="00456329" w:rsidTr="00C9117A">
        <w:tc>
          <w:tcPr>
            <w:tcW w:w="5922" w:type="dxa"/>
            <w:tcBorders>
              <w:top w:val="nil"/>
              <w:bottom w:val="nil"/>
            </w:tcBorders>
          </w:tcPr>
          <w:p w:rsidR="00681965" w:rsidRPr="00456329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681965" w:rsidRPr="003F3852" w:rsidRDefault="00681965" w:rsidP="00772F35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3F3852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 w:hint="cs"/>
                <w:cs/>
              </w:rPr>
              <w:t>468</w:t>
            </w:r>
            <w:r w:rsidRPr="003F3852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125</w:t>
            </w:r>
            <w:r w:rsidRPr="003F3852">
              <w:rPr>
                <w:rFonts w:ascii="Angsana New" w:hAnsi="Angsana New" w:hint="cs"/>
                <w:cs/>
              </w:rPr>
              <w:t>.00</w:t>
            </w:r>
            <w:r w:rsidRPr="003F3852">
              <w:rPr>
                <w:rFonts w:ascii="Angsana New" w:hAnsi="Angsana New"/>
              </w:rPr>
              <w:t>)</w:t>
            </w:r>
          </w:p>
        </w:tc>
      </w:tr>
      <w:tr w:rsidR="00681965" w:rsidRPr="00456329" w:rsidTr="00C9117A">
        <w:tc>
          <w:tcPr>
            <w:tcW w:w="5922" w:type="dxa"/>
            <w:tcBorders>
              <w:top w:val="nil"/>
              <w:bottom w:val="nil"/>
            </w:tcBorders>
          </w:tcPr>
          <w:p w:rsidR="00681965" w:rsidRPr="00456329" w:rsidRDefault="00681965" w:rsidP="00772F35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681965" w:rsidRPr="003F3852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Pr="003F3852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09</w:t>
            </w:r>
          </w:p>
        </w:tc>
      </w:tr>
      <w:tr w:rsidR="00681965" w:rsidRPr="00456329" w:rsidTr="00C9117A">
        <w:tc>
          <w:tcPr>
            <w:tcW w:w="5922" w:type="dxa"/>
            <w:tcBorders>
              <w:top w:val="nil"/>
              <w:bottom w:val="nil"/>
            </w:tcBorders>
          </w:tcPr>
          <w:p w:rsidR="00681965" w:rsidRPr="00456329" w:rsidRDefault="00681965" w:rsidP="00772F3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681965" w:rsidRPr="003F3852" w:rsidRDefault="00681965" w:rsidP="00772F35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3F3852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 w:hint="cs"/>
                <w:cs/>
              </w:rPr>
              <w:t>1</w:t>
            </w:r>
            <w:r w:rsidRPr="003F3852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062</w:t>
            </w:r>
            <w:r w:rsidRPr="003F3852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</w:t>
            </w:r>
            <w:r w:rsidRPr="003F3852">
              <w:rPr>
                <w:rFonts w:ascii="Angsana New" w:hAnsi="Angsana New" w:hint="cs"/>
                <w:cs/>
              </w:rPr>
              <w:t>00.00</w:t>
            </w:r>
            <w:r w:rsidRPr="003F3852">
              <w:rPr>
                <w:rFonts w:ascii="Angsana New" w:hAnsi="Angsana New"/>
              </w:rPr>
              <w:t>)</w:t>
            </w:r>
          </w:p>
        </w:tc>
      </w:tr>
      <w:tr w:rsidR="00681965" w:rsidRPr="00456329" w:rsidTr="00C9117A">
        <w:tc>
          <w:tcPr>
            <w:tcW w:w="5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965" w:rsidRPr="00456329" w:rsidRDefault="00681965" w:rsidP="00772F35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45632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965" w:rsidRPr="00FB5AC8" w:rsidRDefault="00681965" w:rsidP="00772F3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  <w:cs/>
              </w:rPr>
            </w:pPr>
            <w:r w:rsidRPr="00A62688">
              <w:rPr>
                <w:rFonts w:ascii="Angsana New" w:hAnsi="Angsana New"/>
              </w:rPr>
              <w:t>46.23</w:t>
            </w:r>
          </w:p>
        </w:tc>
      </w:tr>
    </w:tbl>
    <w:p w:rsidR="00681965" w:rsidRPr="009F678F" w:rsidRDefault="00681965" w:rsidP="00681965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:rsidR="00681965" w:rsidRPr="0064161D" w:rsidRDefault="00681965" w:rsidP="00C9117A">
      <w:pPr>
        <w:ind w:left="896" w:right="-871" w:hanging="518"/>
        <w:rPr>
          <w:spacing w:val="-8"/>
          <w:cs/>
        </w:rPr>
      </w:pPr>
      <w:r w:rsidRPr="0064161D">
        <w:rPr>
          <w:spacing w:val="-8"/>
        </w:rPr>
        <w:t>3</w:t>
      </w:r>
      <w:r>
        <w:rPr>
          <w:rFonts w:hint="cs"/>
          <w:spacing w:val="-8"/>
          <w:cs/>
        </w:rPr>
        <w:t>7</w:t>
      </w:r>
      <w:r>
        <w:rPr>
          <w:spacing w:val="-8"/>
          <w:cs/>
        </w:rPr>
        <w:t>.</w:t>
      </w:r>
      <w:r>
        <w:rPr>
          <w:rFonts w:hint="cs"/>
          <w:spacing w:val="-8"/>
          <w:cs/>
        </w:rPr>
        <w:t>5</w:t>
      </w:r>
      <w:r w:rsidRPr="0064161D">
        <w:rPr>
          <w:rFonts w:hint="cs"/>
          <w:spacing w:val="-8"/>
          <w:cs/>
        </w:rPr>
        <w:t xml:space="preserve">  </w:t>
      </w:r>
      <w:r>
        <w:rPr>
          <w:rFonts w:hint="cs"/>
          <w:spacing w:val="-8"/>
          <w:cs/>
        </w:rPr>
        <w:t xml:space="preserve">  </w:t>
      </w:r>
      <w:r w:rsidRPr="0064161D">
        <w:rPr>
          <w:spacing w:val="-8"/>
          <w:cs/>
        </w:rPr>
        <w:t>ภาระผูกพันจากการค้ำประกัน</w:t>
      </w:r>
    </w:p>
    <w:p w:rsidR="00681965" w:rsidRPr="00634F97" w:rsidRDefault="00681965" w:rsidP="00681965">
      <w:pPr>
        <w:ind w:left="630" w:right="-871"/>
        <w:rPr>
          <w:spacing w:val="-8"/>
          <w:sz w:val="10"/>
          <w:szCs w:val="10"/>
        </w:rPr>
      </w:pPr>
    </w:p>
    <w:p w:rsidR="00681965" w:rsidRPr="00A62688" w:rsidRDefault="00681965" w:rsidP="00681965">
      <w:pPr>
        <w:ind w:left="1560" w:right="116" w:hanging="188"/>
        <w:jc w:val="thaiDistribute"/>
        <w:rPr>
          <w:spacing w:val="-4"/>
        </w:rPr>
      </w:pPr>
      <w:r w:rsidRPr="00A62688">
        <w:rPr>
          <w:spacing w:val="-4"/>
          <w:cs/>
        </w:rPr>
        <w:t>บริษัทมีภาระผูกพันจากการค้ำประกัน ดังนี้</w:t>
      </w:r>
    </w:p>
    <w:p w:rsidR="00681965" w:rsidRPr="00A62688" w:rsidRDefault="00681965" w:rsidP="00C9117A">
      <w:pPr>
        <w:ind w:left="882" w:right="270" w:firstLine="490"/>
        <w:jc w:val="thaiDistribute"/>
        <w:rPr>
          <w:spacing w:val="-4"/>
        </w:rPr>
      </w:pPr>
      <w:r w:rsidRPr="00A62688">
        <w:rPr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</w:t>
      </w:r>
      <w:r>
        <w:rPr>
          <w:rFonts w:hint="cs"/>
          <w:spacing w:val="-4"/>
          <w:cs/>
        </w:rPr>
        <w:t xml:space="preserve">  </w:t>
      </w:r>
      <w:r w:rsidR="00C9117A">
        <w:rPr>
          <w:rFonts w:hint="cs"/>
          <w:spacing w:val="-4"/>
          <w:cs/>
        </w:rPr>
        <w:t xml:space="preserve">    </w:t>
      </w:r>
      <w:r w:rsidRPr="00A62688">
        <w:rPr>
          <w:spacing w:val="-4"/>
          <w:cs/>
        </w:rPr>
        <w:t>ในระบบดิจิตอลให้กับบริษัท บีอีซี มัลติมีเดีย จำกัด ซึ่งเป็นบริษัทย่อยของบริษัทกับสถาบันการเงินแห</w:t>
      </w:r>
      <w:r w:rsidRPr="00A62688">
        <w:rPr>
          <w:rFonts w:hint="cs"/>
          <w:spacing w:val="-4"/>
          <w:cs/>
        </w:rPr>
        <w:t>่ง</w:t>
      </w:r>
      <w:r w:rsidRPr="00A62688">
        <w:rPr>
          <w:spacing w:val="-4"/>
          <w:cs/>
        </w:rPr>
        <w:t xml:space="preserve">หนึ่ง </w:t>
      </w:r>
      <w:r w:rsidR="00C9117A">
        <w:rPr>
          <w:rFonts w:hint="cs"/>
          <w:spacing w:val="-4"/>
          <w:cs/>
        </w:rPr>
        <w:t xml:space="preserve"> </w:t>
      </w:r>
      <w:r w:rsidRPr="00A62688">
        <w:rPr>
          <w:spacing w:val="-4"/>
          <w:cs/>
        </w:rPr>
        <w:t xml:space="preserve">เป็นจำนวนเงิน </w:t>
      </w:r>
      <w:r>
        <w:rPr>
          <w:spacing w:val="-4"/>
        </w:rPr>
        <w:t>52.13</w:t>
      </w:r>
      <w:r w:rsidRPr="00A62688">
        <w:rPr>
          <w:spacing w:val="-4"/>
        </w:rPr>
        <w:t xml:space="preserve"> </w:t>
      </w:r>
      <w:r w:rsidRPr="00A62688">
        <w:rPr>
          <w:spacing w:val="-4"/>
          <w:cs/>
        </w:rPr>
        <w:t>ล้านบาท</w:t>
      </w:r>
    </w:p>
    <w:p w:rsidR="00681965" w:rsidRPr="00FE0BCE" w:rsidRDefault="00681965" w:rsidP="00C9117A">
      <w:pPr>
        <w:ind w:left="882" w:right="270" w:firstLine="490"/>
        <w:jc w:val="thaiDistribute"/>
        <w:rPr>
          <w:spacing w:val="-4"/>
          <w:cs/>
        </w:rPr>
      </w:pPr>
      <w:r w:rsidRPr="00457D79">
        <w:rPr>
          <w:spacing w:val="-4"/>
          <w:cs/>
        </w:rPr>
        <w:t xml:space="preserve">- </w:t>
      </w:r>
      <w:r w:rsidRPr="00457D79">
        <w:rPr>
          <w:rFonts w:hint="cs"/>
          <w:spacing w:val="-4"/>
          <w:cs/>
        </w:rPr>
        <w:t xml:space="preserve"> </w:t>
      </w:r>
      <w:r w:rsidRPr="00457D79">
        <w:rPr>
          <w:spacing w:val="-4"/>
          <w:cs/>
        </w:rPr>
        <w:t>ค้ำประกันการปฏิบัติตามเงื่อนไขการชำระเงินค่าถ่ายทอดสดสัญญาณการแข่งขัน เทปบันทึกภาพ</w:t>
      </w:r>
      <w:r>
        <w:rPr>
          <w:rFonts w:hint="cs"/>
          <w:spacing w:val="-4"/>
          <w:cs/>
        </w:rPr>
        <w:t xml:space="preserve">     </w:t>
      </w:r>
      <w:r w:rsidR="00C9117A">
        <w:rPr>
          <w:rFonts w:hint="cs"/>
          <w:spacing w:val="-4"/>
          <w:cs/>
        </w:rPr>
        <w:t xml:space="preserve">     </w:t>
      </w:r>
      <w:r w:rsidRPr="00457D79">
        <w:rPr>
          <w:spacing w:val="-4"/>
          <w:cs/>
        </w:rPr>
        <w:t>กา</w:t>
      </w:r>
      <w:r w:rsidRPr="00457D79">
        <w:rPr>
          <w:rFonts w:hint="cs"/>
          <w:spacing w:val="-4"/>
          <w:cs/>
        </w:rPr>
        <w:t>ร</w:t>
      </w:r>
      <w:r w:rsidRPr="00A317B5">
        <w:rPr>
          <w:spacing w:val="-4"/>
          <w:cs/>
        </w:rPr>
        <w:t xml:space="preserve">แข่งขัน และรายการต่างๆของรายการฟุตบอลต่างประเทศให้กับบริษัท บางกอกเอ็นเตอร์เทนเม้นต์ จำกัด </w:t>
      </w:r>
      <w:r w:rsidR="00C9117A">
        <w:rPr>
          <w:rFonts w:hint="cs"/>
          <w:spacing w:val="-4"/>
          <w:cs/>
        </w:rPr>
        <w:t xml:space="preserve">     </w:t>
      </w:r>
      <w:r w:rsidRPr="00457D79">
        <w:rPr>
          <w:spacing w:val="-4"/>
          <w:cs/>
        </w:rPr>
        <w:t xml:space="preserve">ซึ่งเป็นบริษัทย่อยของบริษัทกับสถาบันการเงินแห่งหนึ่ง เป็นจำนวนเงิน </w:t>
      </w:r>
      <w:r w:rsidRPr="00457D79">
        <w:rPr>
          <w:spacing w:val="-4"/>
        </w:rPr>
        <w:t>30.21</w:t>
      </w:r>
      <w:r w:rsidRPr="00457D79">
        <w:rPr>
          <w:spacing w:val="-4"/>
          <w:cs/>
        </w:rPr>
        <w:t xml:space="preserve"> ล้านบาท</w:t>
      </w:r>
      <w:r w:rsidRPr="00FE0BCE">
        <w:rPr>
          <w:spacing w:val="-4"/>
          <w:cs/>
        </w:rPr>
        <w:t xml:space="preserve"> </w:t>
      </w:r>
    </w:p>
    <w:p w:rsidR="00681965" w:rsidRPr="005129E9" w:rsidRDefault="00681965" w:rsidP="00681965">
      <w:pPr>
        <w:ind w:right="116"/>
        <w:jc w:val="thaiDistribute"/>
        <w:rPr>
          <w:sz w:val="10"/>
          <w:szCs w:val="10"/>
        </w:rPr>
      </w:pPr>
    </w:p>
    <w:p w:rsidR="00681965" w:rsidRPr="00C04077" w:rsidRDefault="00681965" w:rsidP="00452A44">
      <w:pPr>
        <w:numPr>
          <w:ilvl w:val="0"/>
          <w:numId w:val="13"/>
        </w:numPr>
        <w:tabs>
          <w:tab w:val="left" w:pos="90"/>
          <w:tab w:val="left" w:pos="1440"/>
          <w:tab w:val="left" w:pos="1560"/>
        </w:tabs>
        <w:ind w:left="392" w:right="-862" w:hanging="364"/>
        <w:jc w:val="both"/>
        <w:rPr>
          <w:b/>
          <w:bCs/>
        </w:rPr>
      </w:pPr>
      <w:r w:rsidRPr="00C04077">
        <w:rPr>
          <w:b/>
          <w:bCs/>
          <w:cs/>
        </w:rPr>
        <w:t>คดีฟ้องร้อง</w:t>
      </w:r>
    </w:p>
    <w:p w:rsidR="00681965" w:rsidRPr="00634F97" w:rsidRDefault="00681965" w:rsidP="00681965">
      <w:pPr>
        <w:ind w:right="-871"/>
        <w:rPr>
          <w:b/>
          <w:bCs/>
          <w:sz w:val="10"/>
          <w:szCs w:val="10"/>
        </w:rPr>
      </w:pPr>
    </w:p>
    <w:p w:rsidR="00681965" w:rsidRDefault="00681965" w:rsidP="00732B4F">
      <w:pPr>
        <w:ind w:left="882" w:right="270" w:hanging="490"/>
        <w:jc w:val="thaiDistribute"/>
        <w:rPr>
          <w:spacing w:val="-2"/>
        </w:rPr>
      </w:pPr>
      <w:r w:rsidRPr="00461FED">
        <w:rPr>
          <w:rFonts w:hint="cs"/>
          <w:spacing w:val="-2"/>
          <w:cs/>
        </w:rPr>
        <w:t>3</w:t>
      </w:r>
      <w:r>
        <w:rPr>
          <w:rFonts w:hint="cs"/>
          <w:spacing w:val="-2"/>
          <w:cs/>
        </w:rPr>
        <w:t xml:space="preserve">8.1  ในปี 2560 </w:t>
      </w:r>
      <w:r w:rsidRPr="000D6DA3">
        <w:rPr>
          <w:spacing w:val="-2"/>
          <w:cs/>
        </w:rPr>
        <w:t>บริษัทย่อยของบริษัท 2 แห่ง ถูกฟ้องเป็นจำเลยร่วม ในฐานผิดสัญญาการถ่ายทอดสดการแข่งขันฟุตบอลจากยุโรป จำนวนทุน</w:t>
      </w:r>
      <w:r w:rsidRPr="00931C17">
        <w:rPr>
          <w:spacing w:val="-2"/>
          <w:cs/>
        </w:rPr>
        <w:t xml:space="preserve">ทรัพย์ 260.22 </w:t>
      </w:r>
      <w:r w:rsidRPr="00C36230">
        <w:rPr>
          <w:spacing w:val="-2"/>
          <w:cs/>
        </w:rPr>
        <w:t>ล้านบาท</w:t>
      </w:r>
      <w:r w:rsidRPr="00C36230">
        <w:rPr>
          <w:rFonts w:hint="cs"/>
          <w:spacing w:val="-2"/>
          <w:cs/>
        </w:rPr>
        <w:t xml:space="preserve"> เมื่อวันที่ </w:t>
      </w:r>
      <w:r w:rsidRPr="00C36230">
        <w:rPr>
          <w:spacing w:val="-2"/>
        </w:rPr>
        <w:t xml:space="preserve">3 </w:t>
      </w:r>
      <w:r w:rsidRPr="00C36230">
        <w:rPr>
          <w:rFonts w:hint="cs"/>
          <w:spacing w:val="-2"/>
          <w:cs/>
        </w:rPr>
        <w:t xml:space="preserve">มีนาคม </w:t>
      </w:r>
      <w:r w:rsidRPr="00C36230">
        <w:rPr>
          <w:spacing w:val="-2"/>
        </w:rPr>
        <w:t xml:space="preserve">2563 </w:t>
      </w:r>
      <w:r w:rsidRPr="00C36230">
        <w:rPr>
          <w:rFonts w:hint="cs"/>
          <w:spacing w:val="-2"/>
          <w:cs/>
        </w:rPr>
        <w:t>ศาลชั้นต้น</w:t>
      </w:r>
      <w:r>
        <w:rPr>
          <w:rFonts w:hint="cs"/>
          <w:spacing w:val="-2"/>
          <w:cs/>
        </w:rPr>
        <w:t xml:space="preserve">อ่านคำพิพากษา     </w:t>
      </w:r>
      <w:r w:rsidR="00732B4F">
        <w:rPr>
          <w:rFonts w:hint="cs"/>
          <w:spacing w:val="-2"/>
          <w:cs/>
        </w:rPr>
        <w:t xml:space="preserve">   </w:t>
      </w:r>
      <w:r>
        <w:rPr>
          <w:rFonts w:hint="cs"/>
          <w:spacing w:val="-2"/>
          <w:cs/>
        </w:rPr>
        <w:t xml:space="preserve">ให้บริษัทย่อยของบริษัทชนะคดี </w:t>
      </w:r>
      <w:r w:rsidRPr="0032123C">
        <w:rPr>
          <w:rFonts w:hint="cs"/>
          <w:spacing w:val="-2"/>
          <w:cs/>
        </w:rPr>
        <w:t>ซึ่ง</w:t>
      </w:r>
      <w:r>
        <w:rPr>
          <w:rFonts w:hint="cs"/>
          <w:spacing w:val="-2"/>
          <w:cs/>
        </w:rPr>
        <w:t xml:space="preserve"> ณ วันที่ </w:t>
      </w:r>
      <w:r>
        <w:rPr>
          <w:spacing w:val="-2"/>
        </w:rPr>
        <w:t xml:space="preserve">31 </w:t>
      </w:r>
      <w:r>
        <w:rPr>
          <w:rFonts w:hint="cs"/>
          <w:spacing w:val="-2"/>
          <w:cs/>
        </w:rPr>
        <w:t xml:space="preserve">ธันวาคม </w:t>
      </w:r>
      <w:r>
        <w:rPr>
          <w:spacing w:val="-2"/>
        </w:rPr>
        <w:t>2563</w:t>
      </w:r>
      <w:r>
        <w:rPr>
          <w:rFonts w:hint="cs"/>
          <w:spacing w:val="-2"/>
          <w:cs/>
        </w:rPr>
        <w:t xml:space="preserve"> </w:t>
      </w:r>
      <w:r>
        <w:rPr>
          <w:rFonts w:hint="cs"/>
          <w:spacing w:val="-4"/>
          <w:cs/>
        </w:rPr>
        <w:t xml:space="preserve">คดีอยู่ระหว่างการพิจารณาของศาลอุทธรณ์  </w:t>
      </w:r>
      <w:r>
        <w:rPr>
          <w:rFonts w:hint="cs"/>
          <w:spacing w:val="-2"/>
          <w:cs/>
        </w:rPr>
        <w:t xml:space="preserve"> </w:t>
      </w:r>
      <w:r w:rsidR="00732B4F">
        <w:rPr>
          <w:rFonts w:hint="cs"/>
          <w:spacing w:val="-2"/>
          <w:cs/>
        </w:rPr>
        <w:t xml:space="preserve">    </w:t>
      </w:r>
      <w:r>
        <w:rPr>
          <w:rFonts w:hint="cs"/>
          <w:spacing w:val="-2"/>
          <w:cs/>
        </w:rPr>
        <w:t xml:space="preserve"> </w:t>
      </w:r>
      <w:r w:rsidRPr="000D6DA3">
        <w:rPr>
          <w:spacing w:val="-2"/>
          <w:cs/>
        </w:rPr>
        <w:t>แต่บริษัทย่อยของบริษัทคาดว่าจะไม่ได้รับความเสียหาย จากการถูกฟ้องร้อง</w:t>
      </w:r>
      <w:r>
        <w:rPr>
          <w:rFonts w:hint="cs"/>
          <w:spacing w:val="-2"/>
          <w:cs/>
        </w:rPr>
        <w:t xml:space="preserve"> </w:t>
      </w:r>
      <w:r w:rsidRPr="000D6DA3">
        <w:rPr>
          <w:rFonts w:hint="cs"/>
          <w:spacing w:val="-2"/>
          <w:cs/>
        </w:rPr>
        <w:t>ดังนั้นจึงไม่ได้บันทึกเป็นค่าใช้จ่ายและหนี้สินที่อาจเกิดขึ้น</w:t>
      </w:r>
    </w:p>
    <w:p w:rsidR="00681965" w:rsidRPr="0081130F" w:rsidRDefault="00681965" w:rsidP="00681965">
      <w:pPr>
        <w:ind w:left="882" w:right="-56" w:hanging="504"/>
        <w:jc w:val="thaiDistribute"/>
        <w:rPr>
          <w:spacing w:val="-2"/>
          <w:sz w:val="8"/>
          <w:szCs w:val="8"/>
        </w:rPr>
      </w:pPr>
    </w:p>
    <w:p w:rsidR="00681965" w:rsidRPr="0081130F" w:rsidRDefault="00681965" w:rsidP="00C9117A">
      <w:pPr>
        <w:ind w:left="882" w:right="270" w:hanging="504"/>
        <w:jc w:val="thaiDistribute"/>
        <w:rPr>
          <w:spacing w:val="-2"/>
        </w:rPr>
      </w:pPr>
      <w:r w:rsidRPr="0081130F">
        <w:rPr>
          <w:rFonts w:hint="cs"/>
          <w:spacing w:val="-2"/>
          <w:cs/>
        </w:rPr>
        <w:t>38.2</w:t>
      </w:r>
      <w:r>
        <w:rPr>
          <w:rFonts w:hint="cs"/>
          <w:spacing w:val="-2"/>
          <w:cs/>
        </w:rPr>
        <w:t xml:space="preserve">  </w:t>
      </w:r>
      <w:r w:rsidRPr="0081130F">
        <w:rPr>
          <w:spacing w:val="-2"/>
          <w:cs/>
        </w:rPr>
        <w:t xml:space="preserve">บริษัทและบริษัทย่อยของบริษัท 3 แห่ง ถูกฟ้องเป็นจำเลย รวม 3 คดี ในคดีแรงงาน โดย 2 คดีแรกจำนวน         ทุนทรัพย์รวม 35.20 ล้านบาท ศาลชั้นต้นมีคำพิพากษายกฟ้องของโจทก์ต่อมาวันที่ 8 กุมภาพันธ์ 2564 </w:t>
      </w:r>
      <w:r>
        <w:rPr>
          <w:rFonts w:hint="cs"/>
          <w:spacing w:val="-2"/>
          <w:cs/>
        </w:rPr>
        <w:t xml:space="preserve">     </w:t>
      </w:r>
      <w:r w:rsidR="00732B4F">
        <w:rPr>
          <w:rFonts w:hint="cs"/>
          <w:spacing w:val="-2"/>
          <w:cs/>
        </w:rPr>
        <w:t xml:space="preserve">     </w:t>
      </w:r>
      <w:r>
        <w:rPr>
          <w:rFonts w:hint="cs"/>
          <w:spacing w:val="-2"/>
          <w:cs/>
        </w:rPr>
        <w:t xml:space="preserve"> </w:t>
      </w:r>
      <w:r w:rsidRPr="0081130F">
        <w:rPr>
          <w:spacing w:val="-2"/>
          <w:cs/>
        </w:rPr>
        <w:t xml:space="preserve">ศาลอุทธรณ์พิพากษายืนตามศาลชั้นต้น และอีก 1 คดี จำนวนทุนทรัพย์รวม 135.14 ล้านบาท ณ วันที่ </w:t>
      </w:r>
      <w:r>
        <w:rPr>
          <w:rFonts w:hint="cs"/>
          <w:spacing w:val="-2"/>
          <w:cs/>
        </w:rPr>
        <w:t xml:space="preserve">           </w:t>
      </w:r>
      <w:r w:rsidR="00732B4F">
        <w:rPr>
          <w:rFonts w:hint="cs"/>
          <w:spacing w:val="-2"/>
          <w:cs/>
        </w:rPr>
        <w:t xml:space="preserve">    </w:t>
      </w:r>
      <w:r>
        <w:rPr>
          <w:rFonts w:hint="cs"/>
          <w:spacing w:val="-2"/>
          <w:cs/>
        </w:rPr>
        <w:t xml:space="preserve"> </w:t>
      </w:r>
      <w:r w:rsidRPr="0081130F">
        <w:rPr>
          <w:spacing w:val="-2"/>
          <w:cs/>
        </w:rPr>
        <w:t>31 ธันวาคม 2563 อยู่ระหว่างการพิจารณาของศาลชั้นต้นแต่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:rsidR="00681965" w:rsidRDefault="00681965" w:rsidP="00681965">
      <w:pPr>
        <w:ind w:left="896" w:right="-54" w:hanging="504"/>
        <w:jc w:val="thaiDistribute"/>
        <w:rPr>
          <w:spacing w:val="-2"/>
        </w:rPr>
      </w:pPr>
    </w:p>
    <w:p w:rsidR="00681965" w:rsidRDefault="00681965" w:rsidP="00681965">
      <w:pPr>
        <w:ind w:left="910" w:right="-54" w:hanging="504"/>
        <w:jc w:val="thaiDistribute"/>
        <w:rPr>
          <w:spacing w:val="-2"/>
        </w:rPr>
      </w:pPr>
    </w:p>
    <w:p w:rsidR="00681965" w:rsidRDefault="00681965" w:rsidP="00681965">
      <w:pPr>
        <w:ind w:right="-54"/>
        <w:jc w:val="thaiDistribute"/>
        <w:rPr>
          <w:spacing w:val="-2"/>
        </w:rPr>
      </w:pPr>
    </w:p>
    <w:p w:rsidR="00681965" w:rsidRPr="003F4607" w:rsidRDefault="00681965" w:rsidP="00452A44">
      <w:pPr>
        <w:numPr>
          <w:ilvl w:val="0"/>
          <w:numId w:val="13"/>
        </w:numPr>
        <w:ind w:left="392" w:right="-862" w:hanging="364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:rsidR="00681965" w:rsidRPr="003F4607" w:rsidRDefault="00681965" w:rsidP="00681965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:rsidR="00681965" w:rsidRPr="003F4607" w:rsidRDefault="00681965" w:rsidP="00732B4F">
      <w:pPr>
        <w:ind w:left="426" w:right="270" w:firstLine="425"/>
        <w:jc w:val="thaiDistribute"/>
      </w:pPr>
      <w:r w:rsidRPr="003F4607">
        <w:rPr>
          <w:cs/>
        </w:rPr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</w:t>
      </w:r>
      <w:r w:rsidR="00732B4F">
        <w:rPr>
          <w:rFonts w:hint="cs"/>
          <w:cs/>
        </w:rPr>
        <w:t xml:space="preserve">   </w:t>
      </w:r>
      <w:r w:rsidRPr="003F4607">
        <w:rPr>
          <w:cs/>
        </w:rPr>
        <w:t>ฐานะการเงินดังนี้</w:t>
      </w:r>
    </w:p>
    <w:p w:rsidR="00681965" w:rsidRPr="003F4607" w:rsidRDefault="00681965" w:rsidP="00681965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:rsidR="00681965" w:rsidRPr="003F4607" w:rsidRDefault="00681965" w:rsidP="00732B4F">
      <w:pPr>
        <w:ind w:left="392" w:right="-17" w:firstLine="28"/>
        <w:jc w:val="both"/>
      </w:pPr>
      <w:r>
        <w:rPr>
          <w:rFonts w:hint="cs"/>
          <w:cs/>
        </w:rPr>
        <w:t>39</w:t>
      </w:r>
      <w:r>
        <w:t xml:space="preserve">.1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</w:p>
    <w:p w:rsidR="00681965" w:rsidRPr="003F4607" w:rsidRDefault="00681965" w:rsidP="00681965">
      <w:pPr>
        <w:ind w:left="851" w:right="-17" w:firstLine="59"/>
        <w:jc w:val="thaiDistribute"/>
      </w:pPr>
      <w:r w:rsidRPr="00631C48">
        <w:rPr>
          <w:cs/>
        </w:rPr>
        <w:t xml:space="preserve">ดูหมายเหตุ </w:t>
      </w:r>
      <w:r w:rsidRPr="006F03E7">
        <w:t>4</w:t>
      </w:r>
    </w:p>
    <w:p w:rsidR="00681965" w:rsidRPr="003F4607" w:rsidRDefault="00681965" w:rsidP="00681965">
      <w:pPr>
        <w:ind w:left="900" w:right="-17" w:firstLine="540"/>
        <w:jc w:val="thaiDistribute"/>
        <w:rPr>
          <w:sz w:val="6"/>
          <w:szCs w:val="6"/>
        </w:rPr>
      </w:pPr>
    </w:p>
    <w:p w:rsidR="00681965" w:rsidRPr="003F4607" w:rsidRDefault="00681965" w:rsidP="00732B4F">
      <w:pPr>
        <w:ind w:left="392" w:right="-17" w:firstLine="28"/>
        <w:jc w:val="both"/>
      </w:pPr>
      <w:r w:rsidRPr="003F4607">
        <w:rPr>
          <w:cs/>
        </w:rPr>
        <w:t>3</w:t>
      </w:r>
      <w:r>
        <w:rPr>
          <w:rFonts w:hint="cs"/>
          <w:cs/>
        </w:rPr>
        <w:t>9</w:t>
      </w:r>
      <w:r>
        <w:t xml:space="preserve">.2   </w:t>
      </w:r>
      <w:r w:rsidRPr="003F4607">
        <w:rPr>
          <w:cs/>
        </w:rPr>
        <w:t>ความเสี่ยงจากการไม่ปฏิบัติตามสัญญา</w:t>
      </w:r>
    </w:p>
    <w:p w:rsidR="00681965" w:rsidRDefault="00681965" w:rsidP="00732B4F">
      <w:pPr>
        <w:ind w:left="1710" w:right="270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 xml:space="preserve">ความเสี่ยงจากการไม่ปฏิบัติตามสัญญา เกิดจากการที่คู่สัญญาไม่ปฏิบัติตามข้อกำหนดในสัญญา </w:t>
      </w:r>
      <w:r w:rsidR="00732B4F">
        <w:rPr>
          <w:rFonts w:hint="cs"/>
          <w:cs/>
        </w:rPr>
        <w:t xml:space="preserve">    </w:t>
      </w:r>
      <w:r w:rsidRPr="003F4607">
        <w:rPr>
          <w:cs/>
        </w:rPr>
        <w:t>ซึ่งก่อให้เกิดความเสียหายแก่บริษัทและบริษัทย่อย</w:t>
      </w:r>
    </w:p>
    <w:p w:rsidR="00681965" w:rsidRPr="007E3A0D" w:rsidRDefault="00681965" w:rsidP="00452A44">
      <w:pPr>
        <w:numPr>
          <w:ilvl w:val="0"/>
          <w:numId w:val="11"/>
        </w:numPr>
        <w:ind w:left="1701" w:right="270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</w:t>
      </w:r>
      <w:r w:rsidR="00732B4F">
        <w:rPr>
          <w:rFonts w:hint="cs"/>
          <w:cs/>
        </w:rPr>
        <w:t xml:space="preserve"> </w:t>
      </w:r>
      <w:r w:rsidRPr="003F4607">
        <w:rPr>
          <w:cs/>
        </w:rPr>
        <w:t>ใหญ่จะเป็นบริษัทตัวแทนโฆษณาเป็นหลัก เนื่องจากธุรกรรมของกลุ่มกระจายไม่ได้กระจุกตัวอยู่</w:t>
      </w:r>
      <w:r w:rsidR="00732B4F">
        <w:rPr>
          <w:rFonts w:hint="cs"/>
          <w:cs/>
        </w:rPr>
        <w:t xml:space="preserve">  </w:t>
      </w:r>
      <w:r w:rsidRPr="003F4607">
        <w:rPr>
          <w:cs/>
        </w:rPr>
        <w:t>กับลูกค้ารายใดหรือกลุ่มใดเป็นการเฉพาะ และได้มีการติดตามพฤติกรรมและการชำระหนี้ของ</w:t>
      </w:r>
      <w:r>
        <w:rPr>
          <w:rFonts w:hint="cs"/>
          <w:cs/>
        </w:rPr>
        <w:br/>
      </w:r>
      <w:r w:rsidRPr="003F4607">
        <w:rPr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:rsidR="00681965" w:rsidRPr="003F4607" w:rsidRDefault="00681965" w:rsidP="00732B4F">
      <w:pPr>
        <w:ind w:left="1710" w:right="270" w:hanging="270"/>
        <w:jc w:val="thaiDistribute"/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681965" w:rsidRPr="006D7872" w:rsidRDefault="00681965" w:rsidP="00681965">
      <w:pPr>
        <w:tabs>
          <w:tab w:val="left" w:pos="993"/>
        </w:tabs>
        <w:ind w:right="-613"/>
        <w:jc w:val="both"/>
        <w:rPr>
          <w:sz w:val="6"/>
          <w:szCs w:val="6"/>
        </w:rPr>
      </w:pPr>
    </w:p>
    <w:p w:rsidR="00681965" w:rsidRPr="003F4607" w:rsidRDefault="00681965" w:rsidP="00732B4F">
      <w:pPr>
        <w:ind w:left="392" w:right="-17" w:firstLine="28"/>
        <w:jc w:val="both"/>
      </w:pPr>
      <w:r w:rsidRPr="003F4607">
        <w:rPr>
          <w:cs/>
        </w:rPr>
        <w:t>3</w:t>
      </w:r>
      <w:r>
        <w:rPr>
          <w:rFonts w:hint="cs"/>
          <w:cs/>
        </w:rPr>
        <w:t>9</w:t>
      </w:r>
      <w:r>
        <w:rPr>
          <w:cs/>
        </w:rPr>
        <w:t>.3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ความเสี่ยงจากอัตราดอกเบี้ย</w:t>
      </w:r>
    </w:p>
    <w:p w:rsidR="00681965" w:rsidRPr="003F4607" w:rsidRDefault="00681965" w:rsidP="00732B4F">
      <w:pPr>
        <w:ind w:left="952" w:right="270" w:firstLine="749"/>
        <w:jc w:val="thaiDistribute"/>
        <w:rPr>
          <w:spacing w:val="4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</w:t>
      </w:r>
      <w:r w:rsidR="00732B4F">
        <w:rPr>
          <w:rFonts w:hint="cs"/>
          <w:spacing w:val="4"/>
          <w:cs/>
        </w:rPr>
        <w:t xml:space="preserve">     </w:t>
      </w:r>
      <w:r w:rsidRPr="00732B4F">
        <w:rPr>
          <w:spacing w:val="-4"/>
          <w:cs/>
        </w:rPr>
        <w:t>บริษัทและบริษัทย่อยในงวดปัจจุบันและงวดต่อๆไป บริษัทและบริษัทย่อยคาดว่าจะสามารถบริหารความเสี่ยง</w:t>
      </w:r>
      <w:r w:rsidR="00732B4F">
        <w:rPr>
          <w:rFonts w:hint="cs"/>
          <w:spacing w:val="6"/>
          <w:cs/>
        </w:rPr>
        <w:t xml:space="preserve">  </w:t>
      </w:r>
      <w:r w:rsidRPr="003F4607">
        <w:rPr>
          <w:spacing w:val="6"/>
          <w:cs/>
        </w:rPr>
        <w:t>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681965" w:rsidRPr="00461FED" w:rsidRDefault="00681965" w:rsidP="00681965">
      <w:pPr>
        <w:tabs>
          <w:tab w:val="left" w:pos="360"/>
          <w:tab w:val="left" w:pos="810"/>
          <w:tab w:val="left" w:pos="1440"/>
        </w:tabs>
        <w:jc w:val="thaiDistribute"/>
        <w:rPr>
          <w:sz w:val="8"/>
          <w:szCs w:val="8"/>
        </w:rPr>
      </w:pPr>
    </w:p>
    <w:p w:rsidR="00681965" w:rsidRPr="003F4607" w:rsidRDefault="00681965" w:rsidP="00732B4F">
      <w:pPr>
        <w:ind w:left="392" w:right="-17" w:firstLine="28"/>
        <w:jc w:val="both"/>
      </w:pPr>
      <w:r w:rsidRPr="003F4607">
        <w:rPr>
          <w:cs/>
        </w:rPr>
        <w:t>3</w:t>
      </w:r>
      <w:r>
        <w:rPr>
          <w:rFonts w:hint="cs"/>
          <w:cs/>
        </w:rPr>
        <w:t>9</w:t>
      </w:r>
      <w:r w:rsidRPr="003F4607">
        <w:t>.</w:t>
      </w:r>
      <w:r w:rsidRPr="003F4607">
        <w:rPr>
          <w:cs/>
        </w:rPr>
        <w:t>4</w:t>
      </w:r>
      <w:r>
        <w:t xml:space="preserve"> </w:t>
      </w:r>
      <w:r>
        <w:rPr>
          <w:rFonts w:hint="cs"/>
          <w:cs/>
        </w:rPr>
        <w:t xml:space="preserve"> </w:t>
      </w:r>
      <w:r w:rsidRPr="003F4607">
        <w:rPr>
          <w:cs/>
        </w:rPr>
        <w:t>ความเสี่ยงจากอัตราแลกเปลี่ยน</w:t>
      </w:r>
    </w:p>
    <w:p w:rsidR="00681965" w:rsidRDefault="00681965" w:rsidP="00732B4F">
      <w:pPr>
        <w:ind w:left="938" w:right="270" w:firstLine="770"/>
        <w:jc w:val="thaiDistribute"/>
        <w:rPr>
          <w:spacing w:val="2"/>
          <w:cs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681965" w:rsidRPr="00461FED" w:rsidRDefault="00681965" w:rsidP="00681965">
      <w:pPr>
        <w:ind w:left="882" w:right="-54" w:firstLine="826"/>
        <w:jc w:val="thaiDistribute"/>
        <w:rPr>
          <w:spacing w:val="2"/>
          <w:sz w:val="8"/>
          <w:szCs w:val="8"/>
        </w:rPr>
      </w:pPr>
    </w:p>
    <w:p w:rsidR="00681965" w:rsidRDefault="00681965" w:rsidP="00732B4F">
      <w:pPr>
        <w:ind w:left="392" w:right="-17" w:firstLine="28"/>
        <w:jc w:val="both"/>
      </w:pPr>
      <w:r w:rsidRPr="00C971CC">
        <w:rPr>
          <w:cs/>
        </w:rPr>
        <w:t>3</w:t>
      </w:r>
      <w:r w:rsidRPr="00C971CC">
        <w:rPr>
          <w:rFonts w:hint="cs"/>
          <w:cs/>
        </w:rPr>
        <w:t>9</w:t>
      </w:r>
      <w:r w:rsidRPr="00C971CC">
        <w:t>.</w:t>
      </w:r>
      <w:r w:rsidRPr="00C971CC">
        <w:rPr>
          <w:cs/>
        </w:rPr>
        <w:t>5</w:t>
      </w:r>
      <w:r w:rsidRPr="00C971CC">
        <w:t xml:space="preserve"> </w:t>
      </w:r>
      <w:r w:rsidRPr="00C971CC">
        <w:rPr>
          <w:cs/>
        </w:rPr>
        <w:t>ราคายุติธรรมของเครื่องมือทางการเงิน</w:t>
      </w:r>
    </w:p>
    <w:p w:rsidR="00681965" w:rsidRPr="004C54CD" w:rsidRDefault="00681965" w:rsidP="00732B4F">
      <w:pPr>
        <w:ind w:left="952" w:right="270" w:firstLine="749"/>
        <w:jc w:val="thaiDistribute"/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732B4F">
        <w:rPr>
          <w:rFonts w:hint="cs"/>
          <w:cs/>
        </w:rPr>
        <w:t xml:space="preserve">  </w:t>
      </w:r>
      <w:r w:rsidRPr="004C54CD">
        <w:rPr>
          <w:rFonts w:hint="cs"/>
          <w:cs/>
        </w:rPr>
        <w:t>ตามบัญชี</w:t>
      </w:r>
      <w:r>
        <w:rPr>
          <w:rFonts w:hint="cs"/>
          <w:cs/>
        </w:rPr>
        <w:t xml:space="preserve"> </w:t>
      </w:r>
      <w:r w:rsidRPr="004C54CD">
        <w:rPr>
          <w:rFonts w:hint="cs"/>
          <w:cs/>
        </w:rPr>
        <w:t>เนื่องจากเครื่องมือทางการเงินดังกล่าวจะครบกำหนดในระยะเวลาอันสั้น</w:t>
      </w:r>
    </w:p>
    <w:p w:rsidR="00681965" w:rsidRPr="004C54CD" w:rsidRDefault="00681965" w:rsidP="00732B4F">
      <w:pPr>
        <w:ind w:left="952" w:right="270" w:firstLine="749"/>
        <w:jc w:val="thaiDistribute"/>
        <w:rPr>
          <w:cs/>
        </w:rPr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ราคายุติธรรมของสินทรัพย์และหนี้สินทางการเงินส่วนที่ไม่หมุนเวียนเป็นมูลค่าที่ใกล้เคียงกับ</w:t>
      </w:r>
      <w:r w:rsidR="00732B4F">
        <w:rPr>
          <w:rFonts w:hint="cs"/>
          <w:cs/>
        </w:rPr>
        <w:t xml:space="preserve">   </w:t>
      </w:r>
      <w:r w:rsidRPr="004C54CD">
        <w:rPr>
          <w:rFonts w:hint="cs"/>
          <w:cs/>
        </w:rPr>
        <w:t>มูลค่าตามบัญชี เนื่องจากเครื่องมือทางการเงินดังกล่าวมีอัตราดอกเบี้ยใกล้เคียงกับอัตราดอกเบี้ยในตลาด</w:t>
      </w: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Default="00681965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FB3786" w:rsidRDefault="00FB3786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FB3786" w:rsidRDefault="00FB3786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FB3786" w:rsidRPr="00931C17" w:rsidRDefault="00FB3786" w:rsidP="00681965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681965" w:rsidRPr="0043028E" w:rsidRDefault="00681965" w:rsidP="00452A44">
      <w:pPr>
        <w:numPr>
          <w:ilvl w:val="0"/>
          <w:numId w:val="13"/>
        </w:numPr>
        <w:ind w:left="420" w:right="-862" w:hanging="378"/>
        <w:jc w:val="both"/>
      </w:pPr>
      <w:r w:rsidRPr="0043028E">
        <w:rPr>
          <w:rFonts w:hint="cs"/>
          <w:b/>
          <w:bCs/>
          <w:cs/>
        </w:rPr>
        <w:t>การ</w:t>
      </w:r>
      <w:r w:rsidRPr="00D93746">
        <w:rPr>
          <w:rFonts w:ascii="Angsana New" w:eastAsia="SimSun" w:hAnsi="Angsana New" w:cs="Angsana New"/>
          <w:b/>
          <w:bCs/>
          <w:cs/>
        </w:rPr>
        <w:t>แพร่ระบาดของโรคติดเชื้อไวรัสโค</w:t>
      </w:r>
      <w:r>
        <w:rPr>
          <w:rFonts w:ascii="Angsana New" w:eastAsia="SimSun" w:hAnsi="Angsana New" w:cs="Angsana New" w:hint="cs"/>
          <w:b/>
          <w:bCs/>
          <w:cs/>
        </w:rPr>
        <w:t>วิด-19</w:t>
      </w:r>
    </w:p>
    <w:p w:rsidR="00681965" w:rsidRDefault="00681965" w:rsidP="002975BA">
      <w:pPr>
        <w:ind w:left="406" w:right="298" w:firstLine="462"/>
        <w:jc w:val="thaiDistribute"/>
        <w:rPr>
          <w:spacing w:val="-2"/>
        </w:rPr>
      </w:pPr>
      <w:r w:rsidRPr="0043028E">
        <w:rPr>
          <w:spacing w:val="-2"/>
          <w:cs/>
        </w:rPr>
        <w:t>การแพร่ระบาดของโรคติดเชื้อไวรัสโค</w:t>
      </w:r>
      <w:r w:rsidRPr="0043028E">
        <w:rPr>
          <w:rFonts w:hint="cs"/>
          <w:spacing w:val="-2"/>
          <w:cs/>
        </w:rPr>
        <w:t>วิด-19</w:t>
      </w:r>
      <w:r w:rsidRPr="0043028E">
        <w:rPr>
          <w:spacing w:val="-2"/>
        </w:rPr>
        <w:t xml:space="preserve"> </w:t>
      </w:r>
      <w:r w:rsidRPr="0043028E">
        <w:rPr>
          <w:spacing w:val="-2"/>
          <w:cs/>
        </w:rPr>
        <w:t>ทำให้เกิดการชะลอตัวของเศรษฐกิจ มีผลกระทบต่อธุรกิจและอุตสาหกรรมส่วนใหญ่ ฝ่ายบริหารของกลุ่มบริษัท</w:t>
      </w:r>
      <w:r w:rsidRPr="0043028E">
        <w:rPr>
          <w:rFonts w:hint="cs"/>
          <w:spacing w:val="-2"/>
          <w:cs/>
        </w:rPr>
        <w:t>ได้</w:t>
      </w:r>
      <w:r w:rsidRPr="00C2769E">
        <w:rPr>
          <w:spacing w:val="-2"/>
          <w:cs/>
        </w:rPr>
        <w:t>ติดตาม</w:t>
      </w:r>
      <w:r w:rsidRPr="0043028E">
        <w:rPr>
          <w:spacing w:val="-2"/>
          <w:cs/>
        </w:rPr>
        <w:t>สถานการณ์ดังกล่าวอย่างต่อเนื่อง</w:t>
      </w:r>
      <w:r w:rsidRPr="0043028E">
        <w:rPr>
          <w:rFonts w:hint="cs"/>
          <w:spacing w:val="-2"/>
          <w:cs/>
        </w:rPr>
        <w:t xml:space="preserve"> </w:t>
      </w:r>
      <w:r w:rsidRPr="0043028E">
        <w:rPr>
          <w:spacing w:val="-2"/>
          <w:cs/>
        </w:rPr>
        <w:t>และ</w:t>
      </w:r>
      <w:r w:rsidRPr="0043028E">
        <w:rPr>
          <w:rFonts w:hint="cs"/>
          <w:spacing w:val="-2"/>
          <w:cs/>
        </w:rPr>
        <w:t>ประเมินผล</w:t>
      </w:r>
      <w:r w:rsidR="00206133">
        <w:rPr>
          <w:rFonts w:hint="cs"/>
          <w:spacing w:val="-2"/>
          <w:cs/>
        </w:rPr>
        <w:t xml:space="preserve">     </w:t>
      </w:r>
      <w:r w:rsidRPr="0043028E">
        <w:rPr>
          <w:rFonts w:hint="cs"/>
          <w:spacing w:val="-2"/>
          <w:cs/>
        </w:rPr>
        <w:t>กระทบทางการเงินเกี่ยวกับมูลค่าของสินทรัพย์ และประมาณการหนี้สินที่อาจจะเกิดขึ้นอย่างสม่ำเสมอ</w:t>
      </w:r>
    </w:p>
    <w:p w:rsidR="00681965" w:rsidRPr="00C2769E" w:rsidRDefault="00681965" w:rsidP="00681965">
      <w:pPr>
        <w:ind w:left="142" w:right="14" w:firstLine="501"/>
        <w:jc w:val="thaiDistribute"/>
        <w:rPr>
          <w:spacing w:val="-2"/>
          <w:sz w:val="10"/>
          <w:szCs w:val="10"/>
        </w:rPr>
      </w:pPr>
    </w:p>
    <w:p w:rsidR="00681965" w:rsidRPr="00F22959" w:rsidRDefault="00681965" w:rsidP="00452A44">
      <w:pPr>
        <w:numPr>
          <w:ilvl w:val="0"/>
          <w:numId w:val="13"/>
        </w:numPr>
        <w:ind w:left="420" w:right="-862" w:hanging="378"/>
        <w:jc w:val="both"/>
      </w:pPr>
      <w:r w:rsidRPr="00732B4F">
        <w:rPr>
          <w:rFonts w:ascii="Angsana New" w:eastAsia="SimSun" w:hAnsi="Angsana New" w:cs="Angsana New" w:hint="cs"/>
          <w:b/>
          <w:bCs/>
          <w:cs/>
        </w:rPr>
        <w:t>การ</w:t>
      </w:r>
      <w:r w:rsidRPr="00F22959">
        <w:rPr>
          <w:rFonts w:hint="cs"/>
          <w:b/>
          <w:bCs/>
          <w:cs/>
        </w:rPr>
        <w:t xml:space="preserve">จัดประเภทบัญชีใหม่   </w:t>
      </w:r>
    </w:p>
    <w:p w:rsidR="00681965" w:rsidRDefault="00681965" w:rsidP="002975BA">
      <w:pPr>
        <w:ind w:left="406" w:right="298" w:firstLine="462"/>
        <w:jc w:val="thaiDistribute"/>
        <w:rPr>
          <w:spacing w:val="-4"/>
        </w:rPr>
      </w:pPr>
      <w:r w:rsidRPr="008907D6">
        <w:rPr>
          <w:spacing w:val="-6"/>
          <w:cs/>
        </w:rPr>
        <w:t>บริษัท</w:t>
      </w:r>
      <w:r w:rsidRPr="002975BA">
        <w:rPr>
          <w:rFonts w:hint="cs"/>
          <w:spacing w:val="-2"/>
          <w:cs/>
        </w:rPr>
        <w:t>และ</w:t>
      </w:r>
      <w:r w:rsidRPr="008907D6">
        <w:rPr>
          <w:rFonts w:hint="cs"/>
          <w:spacing w:val="-6"/>
          <w:cs/>
        </w:rPr>
        <w:t>บริษัทย่อย</w:t>
      </w:r>
      <w:r w:rsidRPr="008907D6">
        <w:rPr>
          <w:spacing w:val="-6"/>
          <w:cs/>
        </w:rPr>
        <w:t>ได้มีการจัดประเภทบัญชีใหม่ในงบการเงิน</w:t>
      </w:r>
      <w:r w:rsidRPr="008907D6">
        <w:rPr>
          <w:rFonts w:hint="cs"/>
          <w:spacing w:val="-6"/>
          <w:cs/>
        </w:rPr>
        <w:t>รวมและงบการเงินเฉพาะกิจการ</w:t>
      </w:r>
      <w:r w:rsidRPr="008907D6">
        <w:rPr>
          <w:spacing w:val="-6"/>
          <w:cs/>
        </w:rPr>
        <w:t>สำหรับปีสิ้นสุด</w:t>
      </w:r>
      <w:r w:rsidR="00206133">
        <w:rPr>
          <w:rFonts w:hint="cs"/>
          <w:spacing w:val="-6"/>
          <w:cs/>
        </w:rPr>
        <w:t xml:space="preserve"> </w:t>
      </w:r>
      <w:r w:rsidRPr="008907D6">
        <w:rPr>
          <w:spacing w:val="-6"/>
          <w:cs/>
        </w:rPr>
        <w:t>วันที่ 31 ธันวาคม 25</w:t>
      </w:r>
      <w:r w:rsidRPr="008907D6">
        <w:rPr>
          <w:spacing w:val="-6"/>
        </w:rPr>
        <w:t>6</w:t>
      </w:r>
      <w:r w:rsidRPr="008907D6">
        <w:rPr>
          <w:rFonts w:hint="cs"/>
          <w:spacing w:val="-6"/>
          <w:cs/>
        </w:rPr>
        <w:t>2</w:t>
      </w:r>
      <w:r w:rsidRPr="008907D6">
        <w:rPr>
          <w:spacing w:val="-6"/>
          <w:cs/>
        </w:rPr>
        <w:t xml:space="preserve"> เพื่อให้มีความสอดคล้องกับการแสดงงบการเงินสำหรับ</w:t>
      </w:r>
      <w:r w:rsidRPr="008907D6">
        <w:rPr>
          <w:rFonts w:hint="cs"/>
          <w:spacing w:val="-6"/>
          <w:cs/>
        </w:rPr>
        <w:t>ปี</w:t>
      </w:r>
      <w:r w:rsidRPr="008907D6">
        <w:rPr>
          <w:spacing w:val="-6"/>
          <w:cs/>
        </w:rPr>
        <w:t>สิ้นสุดวันที่ 3</w:t>
      </w:r>
      <w:r w:rsidRPr="008907D6">
        <w:rPr>
          <w:rFonts w:hint="cs"/>
          <w:spacing w:val="-6"/>
          <w:cs/>
        </w:rPr>
        <w:t>1</w:t>
      </w:r>
      <w:r w:rsidRPr="008907D6">
        <w:rPr>
          <w:spacing w:val="-6"/>
          <w:cs/>
        </w:rPr>
        <w:t xml:space="preserve"> </w:t>
      </w:r>
      <w:r w:rsidRPr="008907D6">
        <w:rPr>
          <w:rFonts w:hint="cs"/>
          <w:spacing w:val="-6"/>
          <w:cs/>
        </w:rPr>
        <w:t>ธันวาคม</w:t>
      </w:r>
      <w:r w:rsidRPr="008907D6">
        <w:rPr>
          <w:spacing w:val="-6"/>
          <w:cs/>
        </w:rPr>
        <w:t xml:space="preserve"> 25</w:t>
      </w:r>
      <w:r w:rsidRPr="008907D6">
        <w:rPr>
          <w:rFonts w:hint="cs"/>
          <w:spacing w:val="-6"/>
          <w:cs/>
        </w:rPr>
        <w:t>63</w:t>
      </w:r>
      <w:r>
        <w:rPr>
          <w:rFonts w:hint="cs"/>
          <w:spacing w:val="-6"/>
          <w:cs/>
        </w:rPr>
        <w:t xml:space="preserve">            </w:t>
      </w:r>
      <w:r w:rsidRPr="00AB3CE5">
        <w:rPr>
          <w:cs/>
        </w:rPr>
        <w:t xml:space="preserve"> </w:t>
      </w:r>
      <w:r w:rsidR="00206133">
        <w:rPr>
          <w:rFonts w:hint="cs"/>
          <w:cs/>
        </w:rPr>
        <w:t xml:space="preserve">     </w:t>
      </w:r>
      <w:r>
        <w:rPr>
          <w:spacing w:val="-4"/>
          <w:cs/>
        </w:rPr>
        <w:t>ซึ่งไม่มีผลกระทบต่อกำไร</w:t>
      </w:r>
      <w:r>
        <w:rPr>
          <w:rFonts w:hint="cs"/>
          <w:spacing w:val="-4"/>
          <w:cs/>
        </w:rPr>
        <w:t>(ขาดทุน)</w:t>
      </w:r>
      <w:r>
        <w:rPr>
          <w:spacing w:val="-4"/>
          <w:cs/>
        </w:rPr>
        <w:t>สำหรับ</w:t>
      </w:r>
      <w:r>
        <w:rPr>
          <w:rFonts w:hint="cs"/>
          <w:spacing w:val="-4"/>
          <w:cs/>
        </w:rPr>
        <w:t>ปี</w:t>
      </w:r>
      <w:r w:rsidRPr="00AB3CE5">
        <w:rPr>
          <w:spacing w:val="-4"/>
          <w:cs/>
        </w:rPr>
        <w:t>หรือส่วนของผู้ถือหุ้นตามที่เคยรายงานไว้</w:t>
      </w:r>
    </w:p>
    <w:p w:rsidR="00681965" w:rsidRPr="00123497" w:rsidRDefault="00681965" w:rsidP="00681965">
      <w:pPr>
        <w:ind w:left="142" w:right="14" w:firstLine="501"/>
        <w:jc w:val="thaiDistribute"/>
        <w:rPr>
          <w:spacing w:val="-4"/>
          <w:sz w:val="2"/>
          <w:szCs w:val="2"/>
        </w:rPr>
      </w:pPr>
    </w:p>
    <w:p w:rsidR="00681965" w:rsidRDefault="00681965" w:rsidP="00452A44">
      <w:pPr>
        <w:numPr>
          <w:ilvl w:val="0"/>
          <w:numId w:val="13"/>
        </w:numPr>
        <w:ind w:left="420" w:right="-862" w:hanging="378"/>
        <w:jc w:val="both"/>
        <w:rPr>
          <w:b/>
          <w:bCs/>
        </w:rPr>
      </w:pPr>
      <w:r w:rsidRPr="00732B4F">
        <w:rPr>
          <w:rFonts w:ascii="Angsana New" w:eastAsia="SimSun" w:hAnsi="Angsana New" w:cs="Angsana New" w:hint="cs"/>
          <w:b/>
          <w:bCs/>
          <w:cs/>
        </w:rPr>
        <w:t>เหตุการณ์</w:t>
      </w:r>
      <w:r>
        <w:rPr>
          <w:rFonts w:hint="cs"/>
          <w:b/>
          <w:bCs/>
          <w:cs/>
        </w:rPr>
        <w:t>ภายหลังรอบระยะเวลารายงาน</w:t>
      </w:r>
    </w:p>
    <w:p w:rsidR="00681965" w:rsidRPr="00123497" w:rsidRDefault="00681965" w:rsidP="002975BA">
      <w:pPr>
        <w:ind w:left="406" w:right="298" w:firstLine="462"/>
        <w:jc w:val="thaiDistribute"/>
        <w:rPr>
          <w:spacing w:val="-6"/>
        </w:rPr>
      </w:pPr>
      <w:r w:rsidRPr="00123497">
        <w:rPr>
          <w:spacing w:val="-6"/>
          <w:cs/>
        </w:rPr>
        <w:t>เมื่อวันที่ 7 มกราคม 2564 บริษัทถูกฟ้องเป็นจำเลยในคดีแรงงาน จำนวนทุนทรัพย์ รวม 3.68 ล้านบาท</w:t>
      </w:r>
      <w:r>
        <w:rPr>
          <w:rFonts w:hint="cs"/>
          <w:spacing w:val="-6"/>
          <w:cs/>
        </w:rPr>
        <w:t xml:space="preserve"> </w:t>
      </w:r>
      <w:r w:rsidRPr="00123497">
        <w:rPr>
          <w:spacing w:val="-6"/>
          <w:cs/>
        </w:rPr>
        <w:t>คดีอยู่</w:t>
      </w:r>
      <w:r w:rsidR="00206133">
        <w:rPr>
          <w:rFonts w:hint="cs"/>
          <w:spacing w:val="-6"/>
          <w:cs/>
        </w:rPr>
        <w:t xml:space="preserve">     </w:t>
      </w:r>
      <w:r w:rsidRPr="00123497">
        <w:rPr>
          <w:spacing w:val="-6"/>
          <w:cs/>
        </w:rPr>
        <w:t>ระหว่างการพิจารณาของศาลชั้นต้น</w:t>
      </w:r>
    </w:p>
    <w:p w:rsidR="00681965" w:rsidRPr="00C2769E" w:rsidRDefault="00681965" w:rsidP="00681965">
      <w:pPr>
        <w:ind w:left="851" w:right="1" w:firstLine="577"/>
        <w:jc w:val="thaiDistribute"/>
        <w:rPr>
          <w:sz w:val="10"/>
          <w:szCs w:val="10"/>
          <w:cs/>
        </w:rPr>
      </w:pPr>
    </w:p>
    <w:p w:rsidR="00681965" w:rsidRPr="00C04077" w:rsidRDefault="00681965" w:rsidP="00452A44">
      <w:pPr>
        <w:numPr>
          <w:ilvl w:val="0"/>
          <w:numId w:val="13"/>
        </w:numPr>
        <w:ind w:left="420" w:right="-862" w:hanging="378"/>
        <w:jc w:val="both"/>
        <w:rPr>
          <w:b/>
          <w:bCs/>
        </w:rPr>
      </w:pPr>
      <w:r w:rsidRPr="00C04077">
        <w:rPr>
          <w:b/>
          <w:bCs/>
          <w:cs/>
        </w:rPr>
        <w:t>การอนุมัติงบการเงิน</w:t>
      </w:r>
    </w:p>
    <w:p w:rsidR="00681965" w:rsidRPr="00C04077" w:rsidRDefault="00681965" w:rsidP="00681965">
      <w:pPr>
        <w:tabs>
          <w:tab w:val="left" w:pos="810"/>
        </w:tabs>
        <w:spacing w:line="72" w:lineRule="auto"/>
        <w:ind w:right="-527"/>
        <w:jc w:val="both"/>
      </w:pPr>
    </w:p>
    <w:p w:rsidR="00681965" w:rsidRPr="00C04077" w:rsidRDefault="00681965" w:rsidP="002975BA">
      <w:pPr>
        <w:ind w:left="406" w:right="298" w:firstLine="462"/>
        <w:jc w:val="thaiDistribute"/>
      </w:pPr>
      <w:r w:rsidRPr="00C04077">
        <w:rPr>
          <w:cs/>
        </w:rPr>
        <w:t>งบการเงินนี้ได้รับอนุมัติจาก</w:t>
      </w:r>
      <w:r w:rsidRPr="00206133">
        <w:rPr>
          <w:spacing w:val="-6"/>
          <w:cs/>
        </w:rPr>
        <w:t>กรรมการ</w:t>
      </w:r>
      <w:r w:rsidRPr="00C04077">
        <w:rPr>
          <w:cs/>
        </w:rPr>
        <w:t>ของบริษัทแล้ว</w:t>
      </w:r>
      <w:r w:rsidRPr="00C04077">
        <w:t xml:space="preserve"> </w:t>
      </w:r>
      <w:r w:rsidRPr="00C04077">
        <w:rPr>
          <w:cs/>
        </w:rPr>
        <w:t>เมื่อ</w:t>
      </w:r>
      <w:r w:rsidRPr="00CF64BA">
        <w:rPr>
          <w:cs/>
        </w:rPr>
        <w:t xml:space="preserve">วันที่ </w:t>
      </w:r>
      <w:r w:rsidRPr="00CF64BA">
        <w:rPr>
          <w:rFonts w:hint="cs"/>
          <w:cs/>
        </w:rPr>
        <w:t>24</w:t>
      </w:r>
      <w:r w:rsidRPr="00CF64BA">
        <w:rPr>
          <w:cs/>
        </w:rPr>
        <w:t xml:space="preserve"> กุมภาพันธ์ 256</w:t>
      </w:r>
      <w:r w:rsidRPr="00CF64BA">
        <w:rPr>
          <w:rFonts w:hint="cs"/>
          <w:cs/>
        </w:rPr>
        <w:t>4</w:t>
      </w:r>
    </w:p>
    <w:p w:rsidR="00F25880" w:rsidRDefault="00F25880" w:rsidP="00F25880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22"/>
          <w:szCs w:val="22"/>
        </w:rPr>
      </w:pPr>
    </w:p>
    <w:sectPr w:rsidR="00F25880" w:rsidSect="00C9117A">
      <w:pgSz w:w="11909" w:h="16834" w:code="9"/>
      <w:pgMar w:top="1021" w:right="427" w:bottom="448" w:left="1077" w:header="720" w:footer="284" w:gutter="0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6BD" w:rsidRDefault="00C936BD" w:rsidP="003A646B">
      <w:r>
        <w:separator/>
      </w:r>
    </w:p>
  </w:endnote>
  <w:endnote w:type="continuationSeparator" w:id="1">
    <w:p w:rsidR="00C936BD" w:rsidRDefault="00C936BD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35" w:rsidRPr="00CE1FD5" w:rsidRDefault="007C7772" w:rsidP="00CE1FD5">
    <w:pPr>
      <w:pStyle w:val="Footer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416725219"/>
        <w:docPartObj>
          <w:docPartGallery w:val="Page Numbers (Bottom of Page)"/>
          <w:docPartUnique/>
        </w:docPartObj>
      </w:sdtPr>
      <w:sdtContent>
        <w:r w:rsidR="00772F35" w:rsidRPr="00C81DBD">
          <w:rPr>
            <w:rFonts w:cs="AngsanaUPC"/>
            <w:szCs w:val="32"/>
            <w:cs/>
          </w:rPr>
          <w:t xml:space="preserve">หน้า </w:t>
        </w:r>
        <w:r w:rsidRPr="00C81DBD">
          <w:rPr>
            <w:rFonts w:cs="AngsanaUPC"/>
            <w:szCs w:val="32"/>
          </w:rPr>
          <w:fldChar w:fldCharType="begin"/>
        </w:r>
        <w:r w:rsidR="00772F35" w:rsidRPr="00C81DBD">
          <w:rPr>
            <w:rFonts w:cs="AngsanaUPC"/>
            <w:szCs w:val="32"/>
          </w:rPr>
          <w:instrText xml:space="preserve"> PAGE   \* MERGEFORMAT </w:instrText>
        </w:r>
        <w:r w:rsidRPr="00C81DBD">
          <w:rPr>
            <w:rFonts w:cs="AngsanaUPC"/>
            <w:szCs w:val="32"/>
          </w:rPr>
          <w:fldChar w:fldCharType="separate"/>
        </w:r>
        <w:r w:rsidR="002A3947" w:rsidRPr="002A3947">
          <w:rPr>
            <w:rFonts w:cs="AngsanaUPC"/>
            <w:noProof/>
            <w:szCs w:val="32"/>
            <w:lang w:val="th-TH"/>
          </w:rPr>
          <w:t>14</w:t>
        </w:r>
        <w:r w:rsidRPr="00C81DBD">
          <w:rPr>
            <w:rFonts w:cs="AngsanaUPC"/>
            <w:szCs w:val="32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6BD" w:rsidRDefault="00C936BD" w:rsidP="003A646B">
      <w:r>
        <w:separator/>
      </w:r>
    </w:p>
  </w:footnote>
  <w:footnote w:type="continuationSeparator" w:id="1">
    <w:p w:rsidR="00C936BD" w:rsidRDefault="00C936BD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072C4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275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>
    <w:nsid w:val="30752F9A"/>
    <w:multiLevelType w:val="multilevel"/>
    <w:tmpl w:val="336ADB3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7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62040036"/>
    <w:multiLevelType w:val="multilevel"/>
    <w:tmpl w:val="44F4BA0C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30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8" w:hanging="1440"/>
      </w:pPr>
      <w:rPr>
        <w:rFonts w:hint="default"/>
      </w:rPr>
    </w:lvl>
  </w:abstractNum>
  <w:abstractNum w:abstractNumId="11">
    <w:nsid w:val="693D0B1D"/>
    <w:multiLevelType w:val="multilevel"/>
    <w:tmpl w:val="219E0BE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8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2">
    <w:nsid w:val="720D249B"/>
    <w:multiLevelType w:val="hybridMultilevel"/>
    <w:tmpl w:val="3FAE5126"/>
    <w:lvl w:ilvl="0" w:tplc="91722C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F1C80"/>
    <w:multiLevelType w:val="hybridMultilevel"/>
    <w:tmpl w:val="43C8E36E"/>
    <w:lvl w:ilvl="0" w:tplc="7646D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11"/>
  </w:num>
  <w:num w:numId="11">
    <w:abstractNumId w:val="1"/>
  </w:num>
  <w:num w:numId="12">
    <w:abstractNumId w:val="12"/>
  </w:num>
  <w:num w:numId="13">
    <w:abstractNumId w:val="10"/>
  </w:num>
  <w:num w:numId="14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ttachedTemplate r:id="rId1"/>
  <w:stylePaneFormatFilter w:val="3F01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38297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73B33"/>
    <w:rsid w:val="00001C46"/>
    <w:rsid w:val="00002201"/>
    <w:rsid w:val="00002456"/>
    <w:rsid w:val="000038B0"/>
    <w:rsid w:val="00003A6F"/>
    <w:rsid w:val="00003AC6"/>
    <w:rsid w:val="00004224"/>
    <w:rsid w:val="000047C1"/>
    <w:rsid w:val="00005135"/>
    <w:rsid w:val="000054A1"/>
    <w:rsid w:val="00005A94"/>
    <w:rsid w:val="00005E28"/>
    <w:rsid w:val="0000657D"/>
    <w:rsid w:val="00006636"/>
    <w:rsid w:val="00006838"/>
    <w:rsid w:val="00006A62"/>
    <w:rsid w:val="00007A1B"/>
    <w:rsid w:val="00007B7B"/>
    <w:rsid w:val="0001087E"/>
    <w:rsid w:val="00010CE9"/>
    <w:rsid w:val="000110FE"/>
    <w:rsid w:val="000114E8"/>
    <w:rsid w:val="000116C0"/>
    <w:rsid w:val="00011E49"/>
    <w:rsid w:val="0001237D"/>
    <w:rsid w:val="00012E31"/>
    <w:rsid w:val="00012EEE"/>
    <w:rsid w:val="000132AB"/>
    <w:rsid w:val="000135E3"/>
    <w:rsid w:val="00013EAD"/>
    <w:rsid w:val="000144AE"/>
    <w:rsid w:val="0001498C"/>
    <w:rsid w:val="00014B01"/>
    <w:rsid w:val="00014FE7"/>
    <w:rsid w:val="0001512E"/>
    <w:rsid w:val="000151CE"/>
    <w:rsid w:val="00015570"/>
    <w:rsid w:val="00015FDB"/>
    <w:rsid w:val="00016EEB"/>
    <w:rsid w:val="0001749E"/>
    <w:rsid w:val="00017741"/>
    <w:rsid w:val="0002052B"/>
    <w:rsid w:val="000206E2"/>
    <w:rsid w:val="00020E1C"/>
    <w:rsid w:val="00020E9B"/>
    <w:rsid w:val="00021381"/>
    <w:rsid w:val="00021526"/>
    <w:rsid w:val="000219C6"/>
    <w:rsid w:val="00021CD0"/>
    <w:rsid w:val="0002254F"/>
    <w:rsid w:val="000229E7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4AA"/>
    <w:rsid w:val="00026F23"/>
    <w:rsid w:val="00027A50"/>
    <w:rsid w:val="00030600"/>
    <w:rsid w:val="00030900"/>
    <w:rsid w:val="00031CA9"/>
    <w:rsid w:val="000322C1"/>
    <w:rsid w:val="00032B2D"/>
    <w:rsid w:val="00032D0B"/>
    <w:rsid w:val="00032F6A"/>
    <w:rsid w:val="00033634"/>
    <w:rsid w:val="0003372D"/>
    <w:rsid w:val="0003442E"/>
    <w:rsid w:val="00034A7C"/>
    <w:rsid w:val="00034C73"/>
    <w:rsid w:val="000358E6"/>
    <w:rsid w:val="00035D2B"/>
    <w:rsid w:val="00036123"/>
    <w:rsid w:val="0003645B"/>
    <w:rsid w:val="000364CB"/>
    <w:rsid w:val="00036776"/>
    <w:rsid w:val="00036883"/>
    <w:rsid w:val="00036A19"/>
    <w:rsid w:val="00036CAC"/>
    <w:rsid w:val="00036DF7"/>
    <w:rsid w:val="000371B3"/>
    <w:rsid w:val="0003746A"/>
    <w:rsid w:val="00037CDF"/>
    <w:rsid w:val="00040772"/>
    <w:rsid w:val="00041717"/>
    <w:rsid w:val="00041755"/>
    <w:rsid w:val="000417F6"/>
    <w:rsid w:val="0004205D"/>
    <w:rsid w:val="00042156"/>
    <w:rsid w:val="000421E7"/>
    <w:rsid w:val="0004272C"/>
    <w:rsid w:val="00042A69"/>
    <w:rsid w:val="000430BD"/>
    <w:rsid w:val="00043339"/>
    <w:rsid w:val="000434FC"/>
    <w:rsid w:val="000437AD"/>
    <w:rsid w:val="00043F67"/>
    <w:rsid w:val="0004411A"/>
    <w:rsid w:val="00044343"/>
    <w:rsid w:val="00044DB6"/>
    <w:rsid w:val="00044EC2"/>
    <w:rsid w:val="0004518C"/>
    <w:rsid w:val="000453C6"/>
    <w:rsid w:val="00045DD8"/>
    <w:rsid w:val="00045FD7"/>
    <w:rsid w:val="00045FF3"/>
    <w:rsid w:val="00046624"/>
    <w:rsid w:val="0004686C"/>
    <w:rsid w:val="00046A79"/>
    <w:rsid w:val="00046B89"/>
    <w:rsid w:val="00046F6F"/>
    <w:rsid w:val="000503CA"/>
    <w:rsid w:val="0005051A"/>
    <w:rsid w:val="000506E3"/>
    <w:rsid w:val="00050A20"/>
    <w:rsid w:val="000510E8"/>
    <w:rsid w:val="00052E8C"/>
    <w:rsid w:val="000536E5"/>
    <w:rsid w:val="00053C6A"/>
    <w:rsid w:val="00053DBA"/>
    <w:rsid w:val="00054128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57BFD"/>
    <w:rsid w:val="00057D57"/>
    <w:rsid w:val="000606B1"/>
    <w:rsid w:val="00060803"/>
    <w:rsid w:val="00060BFA"/>
    <w:rsid w:val="00060ECA"/>
    <w:rsid w:val="00062186"/>
    <w:rsid w:val="00062F62"/>
    <w:rsid w:val="00063376"/>
    <w:rsid w:val="000639FF"/>
    <w:rsid w:val="0006415F"/>
    <w:rsid w:val="000647E9"/>
    <w:rsid w:val="0006555B"/>
    <w:rsid w:val="0006589C"/>
    <w:rsid w:val="00065B95"/>
    <w:rsid w:val="00065EAC"/>
    <w:rsid w:val="000669D6"/>
    <w:rsid w:val="00066B08"/>
    <w:rsid w:val="00067417"/>
    <w:rsid w:val="00067E26"/>
    <w:rsid w:val="0007014D"/>
    <w:rsid w:val="00070883"/>
    <w:rsid w:val="00070B02"/>
    <w:rsid w:val="00070E5E"/>
    <w:rsid w:val="00070FBB"/>
    <w:rsid w:val="0007101F"/>
    <w:rsid w:val="000719D1"/>
    <w:rsid w:val="00071C8C"/>
    <w:rsid w:val="000726F0"/>
    <w:rsid w:val="00073874"/>
    <w:rsid w:val="000741CA"/>
    <w:rsid w:val="00074B1E"/>
    <w:rsid w:val="00075560"/>
    <w:rsid w:val="00076055"/>
    <w:rsid w:val="00076B5D"/>
    <w:rsid w:val="00076CC8"/>
    <w:rsid w:val="00076F90"/>
    <w:rsid w:val="00077865"/>
    <w:rsid w:val="000803E5"/>
    <w:rsid w:val="00081595"/>
    <w:rsid w:val="0008165F"/>
    <w:rsid w:val="00081B1E"/>
    <w:rsid w:val="00081CA2"/>
    <w:rsid w:val="00082123"/>
    <w:rsid w:val="0008221F"/>
    <w:rsid w:val="00082D6A"/>
    <w:rsid w:val="000831DF"/>
    <w:rsid w:val="000832E5"/>
    <w:rsid w:val="00083CB7"/>
    <w:rsid w:val="00083EF6"/>
    <w:rsid w:val="00084881"/>
    <w:rsid w:val="00085604"/>
    <w:rsid w:val="00086AEF"/>
    <w:rsid w:val="00087B87"/>
    <w:rsid w:val="00090EDF"/>
    <w:rsid w:val="00092515"/>
    <w:rsid w:val="00092D32"/>
    <w:rsid w:val="00092D8C"/>
    <w:rsid w:val="00093AAD"/>
    <w:rsid w:val="00093FD2"/>
    <w:rsid w:val="00094345"/>
    <w:rsid w:val="00095573"/>
    <w:rsid w:val="0009581D"/>
    <w:rsid w:val="00097EFF"/>
    <w:rsid w:val="000A128B"/>
    <w:rsid w:val="000A2F20"/>
    <w:rsid w:val="000A31A3"/>
    <w:rsid w:val="000A3C27"/>
    <w:rsid w:val="000A3FA4"/>
    <w:rsid w:val="000A4B8D"/>
    <w:rsid w:val="000A5307"/>
    <w:rsid w:val="000A59A8"/>
    <w:rsid w:val="000A60AB"/>
    <w:rsid w:val="000A6C12"/>
    <w:rsid w:val="000A6E10"/>
    <w:rsid w:val="000A6EDA"/>
    <w:rsid w:val="000A7029"/>
    <w:rsid w:val="000A723E"/>
    <w:rsid w:val="000B0010"/>
    <w:rsid w:val="000B0019"/>
    <w:rsid w:val="000B0B1B"/>
    <w:rsid w:val="000B0D66"/>
    <w:rsid w:val="000B13C6"/>
    <w:rsid w:val="000B14D7"/>
    <w:rsid w:val="000B16A5"/>
    <w:rsid w:val="000B205A"/>
    <w:rsid w:val="000B2157"/>
    <w:rsid w:val="000B22E0"/>
    <w:rsid w:val="000B3422"/>
    <w:rsid w:val="000B35AF"/>
    <w:rsid w:val="000B3FC1"/>
    <w:rsid w:val="000B4185"/>
    <w:rsid w:val="000B4D1A"/>
    <w:rsid w:val="000B5727"/>
    <w:rsid w:val="000B5F67"/>
    <w:rsid w:val="000B6166"/>
    <w:rsid w:val="000B6E5B"/>
    <w:rsid w:val="000B6EF7"/>
    <w:rsid w:val="000B7075"/>
    <w:rsid w:val="000B772D"/>
    <w:rsid w:val="000C06BE"/>
    <w:rsid w:val="000C14CD"/>
    <w:rsid w:val="000C1CF7"/>
    <w:rsid w:val="000C2530"/>
    <w:rsid w:val="000C2D0C"/>
    <w:rsid w:val="000C306A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F92"/>
    <w:rsid w:val="000C64DC"/>
    <w:rsid w:val="000D13FD"/>
    <w:rsid w:val="000D18BD"/>
    <w:rsid w:val="000D1C84"/>
    <w:rsid w:val="000D295E"/>
    <w:rsid w:val="000D2F77"/>
    <w:rsid w:val="000D35E2"/>
    <w:rsid w:val="000D3CF5"/>
    <w:rsid w:val="000D3F03"/>
    <w:rsid w:val="000D4FF6"/>
    <w:rsid w:val="000D50CC"/>
    <w:rsid w:val="000D5BE8"/>
    <w:rsid w:val="000D63E4"/>
    <w:rsid w:val="000D7074"/>
    <w:rsid w:val="000D742C"/>
    <w:rsid w:val="000D7970"/>
    <w:rsid w:val="000D7DAA"/>
    <w:rsid w:val="000D7F22"/>
    <w:rsid w:val="000E00F7"/>
    <w:rsid w:val="000E0D14"/>
    <w:rsid w:val="000E0FD1"/>
    <w:rsid w:val="000E1613"/>
    <w:rsid w:val="000E1832"/>
    <w:rsid w:val="000E2681"/>
    <w:rsid w:val="000E27E3"/>
    <w:rsid w:val="000E2F62"/>
    <w:rsid w:val="000E30CC"/>
    <w:rsid w:val="000E3C80"/>
    <w:rsid w:val="000E4777"/>
    <w:rsid w:val="000E4CDA"/>
    <w:rsid w:val="000E4DFA"/>
    <w:rsid w:val="000E53E2"/>
    <w:rsid w:val="000E5DF0"/>
    <w:rsid w:val="000E5E93"/>
    <w:rsid w:val="000E6E9A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497B"/>
    <w:rsid w:val="000F54E0"/>
    <w:rsid w:val="000F5DF3"/>
    <w:rsid w:val="000F61A3"/>
    <w:rsid w:val="000F621F"/>
    <w:rsid w:val="000F65F0"/>
    <w:rsid w:val="000F6D44"/>
    <w:rsid w:val="000F7616"/>
    <w:rsid w:val="000F789C"/>
    <w:rsid w:val="000F7B88"/>
    <w:rsid w:val="00100DEB"/>
    <w:rsid w:val="00101067"/>
    <w:rsid w:val="00101750"/>
    <w:rsid w:val="001019FC"/>
    <w:rsid w:val="00101A07"/>
    <w:rsid w:val="0010203C"/>
    <w:rsid w:val="00102194"/>
    <w:rsid w:val="001022BB"/>
    <w:rsid w:val="0010255D"/>
    <w:rsid w:val="00102B30"/>
    <w:rsid w:val="00102F9C"/>
    <w:rsid w:val="00103011"/>
    <w:rsid w:val="00103C29"/>
    <w:rsid w:val="00105414"/>
    <w:rsid w:val="00106B16"/>
    <w:rsid w:val="00110256"/>
    <w:rsid w:val="0011029E"/>
    <w:rsid w:val="001107CC"/>
    <w:rsid w:val="00110D42"/>
    <w:rsid w:val="001111D8"/>
    <w:rsid w:val="00111351"/>
    <w:rsid w:val="00111486"/>
    <w:rsid w:val="001124FB"/>
    <w:rsid w:val="001128D4"/>
    <w:rsid w:val="00113008"/>
    <w:rsid w:val="001144F6"/>
    <w:rsid w:val="00114AB2"/>
    <w:rsid w:val="00114DA6"/>
    <w:rsid w:val="00114E4B"/>
    <w:rsid w:val="0011584D"/>
    <w:rsid w:val="00115CFB"/>
    <w:rsid w:val="00116158"/>
    <w:rsid w:val="001178F5"/>
    <w:rsid w:val="00117C6D"/>
    <w:rsid w:val="00121650"/>
    <w:rsid w:val="00121B7A"/>
    <w:rsid w:val="00122DA0"/>
    <w:rsid w:val="00122FDD"/>
    <w:rsid w:val="001238C1"/>
    <w:rsid w:val="00124346"/>
    <w:rsid w:val="00124364"/>
    <w:rsid w:val="00125BA1"/>
    <w:rsid w:val="001269CD"/>
    <w:rsid w:val="00126E0D"/>
    <w:rsid w:val="00127C17"/>
    <w:rsid w:val="001301B5"/>
    <w:rsid w:val="00130D47"/>
    <w:rsid w:val="00132453"/>
    <w:rsid w:val="001325B2"/>
    <w:rsid w:val="001325ED"/>
    <w:rsid w:val="00132AAF"/>
    <w:rsid w:val="00132F6C"/>
    <w:rsid w:val="00133637"/>
    <w:rsid w:val="00133F66"/>
    <w:rsid w:val="001340F1"/>
    <w:rsid w:val="001343EA"/>
    <w:rsid w:val="00134BB7"/>
    <w:rsid w:val="00135355"/>
    <w:rsid w:val="001356BC"/>
    <w:rsid w:val="00136A4D"/>
    <w:rsid w:val="00137AA7"/>
    <w:rsid w:val="00137D22"/>
    <w:rsid w:val="00137F50"/>
    <w:rsid w:val="00140A48"/>
    <w:rsid w:val="001418C2"/>
    <w:rsid w:val="0014296B"/>
    <w:rsid w:val="00143E38"/>
    <w:rsid w:val="00145190"/>
    <w:rsid w:val="00145444"/>
    <w:rsid w:val="00145690"/>
    <w:rsid w:val="00145859"/>
    <w:rsid w:val="001458B9"/>
    <w:rsid w:val="0014624B"/>
    <w:rsid w:val="00146960"/>
    <w:rsid w:val="001477FE"/>
    <w:rsid w:val="00150262"/>
    <w:rsid w:val="00150451"/>
    <w:rsid w:val="00150570"/>
    <w:rsid w:val="0015063C"/>
    <w:rsid w:val="001506E4"/>
    <w:rsid w:val="00150AD5"/>
    <w:rsid w:val="001516FD"/>
    <w:rsid w:val="001521D0"/>
    <w:rsid w:val="00154BE4"/>
    <w:rsid w:val="001550DA"/>
    <w:rsid w:val="001558A6"/>
    <w:rsid w:val="00155925"/>
    <w:rsid w:val="00155B23"/>
    <w:rsid w:val="001566B0"/>
    <w:rsid w:val="001569FA"/>
    <w:rsid w:val="0015715E"/>
    <w:rsid w:val="00157370"/>
    <w:rsid w:val="00157C7B"/>
    <w:rsid w:val="00157D17"/>
    <w:rsid w:val="001601F4"/>
    <w:rsid w:val="00160AA5"/>
    <w:rsid w:val="00160AB5"/>
    <w:rsid w:val="00160FBB"/>
    <w:rsid w:val="00161220"/>
    <w:rsid w:val="00161B32"/>
    <w:rsid w:val="00161BFB"/>
    <w:rsid w:val="00162219"/>
    <w:rsid w:val="0016228B"/>
    <w:rsid w:val="001623AB"/>
    <w:rsid w:val="001627F5"/>
    <w:rsid w:val="00163610"/>
    <w:rsid w:val="00164602"/>
    <w:rsid w:val="00164804"/>
    <w:rsid w:val="00164CC7"/>
    <w:rsid w:val="0016666B"/>
    <w:rsid w:val="001668BA"/>
    <w:rsid w:val="00166A67"/>
    <w:rsid w:val="00167040"/>
    <w:rsid w:val="00167176"/>
    <w:rsid w:val="001678DF"/>
    <w:rsid w:val="00167BE6"/>
    <w:rsid w:val="00171A08"/>
    <w:rsid w:val="00171CFA"/>
    <w:rsid w:val="00171D3E"/>
    <w:rsid w:val="00171F50"/>
    <w:rsid w:val="0017204F"/>
    <w:rsid w:val="001728C6"/>
    <w:rsid w:val="00172B36"/>
    <w:rsid w:val="00173C74"/>
    <w:rsid w:val="00174532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77837"/>
    <w:rsid w:val="00180C8E"/>
    <w:rsid w:val="00180DFA"/>
    <w:rsid w:val="00180E03"/>
    <w:rsid w:val="0018142A"/>
    <w:rsid w:val="001815A8"/>
    <w:rsid w:val="00181966"/>
    <w:rsid w:val="00181C68"/>
    <w:rsid w:val="00182BB6"/>
    <w:rsid w:val="00182BCD"/>
    <w:rsid w:val="00183767"/>
    <w:rsid w:val="00183D69"/>
    <w:rsid w:val="0018432F"/>
    <w:rsid w:val="001850F9"/>
    <w:rsid w:val="001852D8"/>
    <w:rsid w:val="0018540C"/>
    <w:rsid w:val="00185BB1"/>
    <w:rsid w:val="00185EBF"/>
    <w:rsid w:val="0018666F"/>
    <w:rsid w:val="00187BAE"/>
    <w:rsid w:val="00187C91"/>
    <w:rsid w:val="00192042"/>
    <w:rsid w:val="00192335"/>
    <w:rsid w:val="0019275D"/>
    <w:rsid w:val="0019318E"/>
    <w:rsid w:val="001936FB"/>
    <w:rsid w:val="001959BB"/>
    <w:rsid w:val="001961FB"/>
    <w:rsid w:val="001966C8"/>
    <w:rsid w:val="00196DB6"/>
    <w:rsid w:val="00196E35"/>
    <w:rsid w:val="00197163"/>
    <w:rsid w:val="00197797"/>
    <w:rsid w:val="001A00DD"/>
    <w:rsid w:val="001A0105"/>
    <w:rsid w:val="001A1AB7"/>
    <w:rsid w:val="001A1C74"/>
    <w:rsid w:val="001A1E20"/>
    <w:rsid w:val="001A2821"/>
    <w:rsid w:val="001A283A"/>
    <w:rsid w:val="001A2DD8"/>
    <w:rsid w:val="001A3108"/>
    <w:rsid w:val="001A3174"/>
    <w:rsid w:val="001A37CF"/>
    <w:rsid w:val="001A3A52"/>
    <w:rsid w:val="001A46D4"/>
    <w:rsid w:val="001A4720"/>
    <w:rsid w:val="001A483C"/>
    <w:rsid w:val="001A5F0A"/>
    <w:rsid w:val="001A6AD5"/>
    <w:rsid w:val="001A71A2"/>
    <w:rsid w:val="001A71CE"/>
    <w:rsid w:val="001A7D15"/>
    <w:rsid w:val="001B035B"/>
    <w:rsid w:val="001B0866"/>
    <w:rsid w:val="001B0BB1"/>
    <w:rsid w:val="001B1A4F"/>
    <w:rsid w:val="001B2090"/>
    <w:rsid w:val="001B20D1"/>
    <w:rsid w:val="001B3E72"/>
    <w:rsid w:val="001B4828"/>
    <w:rsid w:val="001B4DF8"/>
    <w:rsid w:val="001B4F62"/>
    <w:rsid w:val="001B5BE0"/>
    <w:rsid w:val="001B6405"/>
    <w:rsid w:val="001B6FA8"/>
    <w:rsid w:val="001B74BF"/>
    <w:rsid w:val="001B785E"/>
    <w:rsid w:val="001B7EA1"/>
    <w:rsid w:val="001C0741"/>
    <w:rsid w:val="001C0A9A"/>
    <w:rsid w:val="001C1CEB"/>
    <w:rsid w:val="001C2170"/>
    <w:rsid w:val="001C2D2E"/>
    <w:rsid w:val="001C4520"/>
    <w:rsid w:val="001C4AB5"/>
    <w:rsid w:val="001C4BD5"/>
    <w:rsid w:val="001C4E2B"/>
    <w:rsid w:val="001C50F5"/>
    <w:rsid w:val="001C5968"/>
    <w:rsid w:val="001C5BE4"/>
    <w:rsid w:val="001C622A"/>
    <w:rsid w:val="001C6CDA"/>
    <w:rsid w:val="001C6EC1"/>
    <w:rsid w:val="001C7002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646"/>
    <w:rsid w:val="001D1E03"/>
    <w:rsid w:val="001D2A7F"/>
    <w:rsid w:val="001D3213"/>
    <w:rsid w:val="001D3EA6"/>
    <w:rsid w:val="001D4584"/>
    <w:rsid w:val="001D4A8F"/>
    <w:rsid w:val="001D5582"/>
    <w:rsid w:val="001D5EF5"/>
    <w:rsid w:val="001D6104"/>
    <w:rsid w:val="001D6E0A"/>
    <w:rsid w:val="001D738C"/>
    <w:rsid w:val="001D77F6"/>
    <w:rsid w:val="001D7A31"/>
    <w:rsid w:val="001D7ABA"/>
    <w:rsid w:val="001D7D3B"/>
    <w:rsid w:val="001E014B"/>
    <w:rsid w:val="001E0331"/>
    <w:rsid w:val="001E0D2E"/>
    <w:rsid w:val="001E1327"/>
    <w:rsid w:val="001E1B1D"/>
    <w:rsid w:val="001E1DAE"/>
    <w:rsid w:val="001E2885"/>
    <w:rsid w:val="001E35FE"/>
    <w:rsid w:val="001E3A89"/>
    <w:rsid w:val="001E40CA"/>
    <w:rsid w:val="001E455C"/>
    <w:rsid w:val="001E45BB"/>
    <w:rsid w:val="001E45E2"/>
    <w:rsid w:val="001E56B6"/>
    <w:rsid w:val="001E733D"/>
    <w:rsid w:val="001E7D4D"/>
    <w:rsid w:val="001F0E00"/>
    <w:rsid w:val="001F1559"/>
    <w:rsid w:val="001F269D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5D"/>
    <w:rsid w:val="001F68AA"/>
    <w:rsid w:val="001F69F6"/>
    <w:rsid w:val="001F6A39"/>
    <w:rsid w:val="001F7AA6"/>
    <w:rsid w:val="001F7BA3"/>
    <w:rsid w:val="002002B3"/>
    <w:rsid w:val="00200FA5"/>
    <w:rsid w:val="002017B8"/>
    <w:rsid w:val="002023D1"/>
    <w:rsid w:val="002028C4"/>
    <w:rsid w:val="00202C85"/>
    <w:rsid w:val="00203CE9"/>
    <w:rsid w:val="00204425"/>
    <w:rsid w:val="0020486D"/>
    <w:rsid w:val="00204EA8"/>
    <w:rsid w:val="0020601A"/>
    <w:rsid w:val="00206133"/>
    <w:rsid w:val="0020620D"/>
    <w:rsid w:val="002064BB"/>
    <w:rsid w:val="00207447"/>
    <w:rsid w:val="002076B2"/>
    <w:rsid w:val="00207A4B"/>
    <w:rsid w:val="00207DDD"/>
    <w:rsid w:val="002103DD"/>
    <w:rsid w:val="00211707"/>
    <w:rsid w:val="002133AE"/>
    <w:rsid w:val="00213534"/>
    <w:rsid w:val="0021361C"/>
    <w:rsid w:val="00213B58"/>
    <w:rsid w:val="00213F9D"/>
    <w:rsid w:val="0021439C"/>
    <w:rsid w:val="00214801"/>
    <w:rsid w:val="00214AC8"/>
    <w:rsid w:val="00214CCF"/>
    <w:rsid w:val="00214D49"/>
    <w:rsid w:val="00215223"/>
    <w:rsid w:val="002156F0"/>
    <w:rsid w:val="0021632B"/>
    <w:rsid w:val="00216C5D"/>
    <w:rsid w:val="00217676"/>
    <w:rsid w:val="002179B8"/>
    <w:rsid w:val="00217CC9"/>
    <w:rsid w:val="00217D50"/>
    <w:rsid w:val="002224BD"/>
    <w:rsid w:val="002224E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D41"/>
    <w:rsid w:val="0022770C"/>
    <w:rsid w:val="0022796D"/>
    <w:rsid w:val="00227EBA"/>
    <w:rsid w:val="0023005B"/>
    <w:rsid w:val="00230624"/>
    <w:rsid w:val="00231E36"/>
    <w:rsid w:val="002326B6"/>
    <w:rsid w:val="00232766"/>
    <w:rsid w:val="00232AB6"/>
    <w:rsid w:val="00232C13"/>
    <w:rsid w:val="00233252"/>
    <w:rsid w:val="002340A5"/>
    <w:rsid w:val="00234A34"/>
    <w:rsid w:val="00234F1D"/>
    <w:rsid w:val="00235981"/>
    <w:rsid w:val="00235F45"/>
    <w:rsid w:val="00237974"/>
    <w:rsid w:val="002409BC"/>
    <w:rsid w:val="00240C3F"/>
    <w:rsid w:val="0024100B"/>
    <w:rsid w:val="00241164"/>
    <w:rsid w:val="00242161"/>
    <w:rsid w:val="002427D1"/>
    <w:rsid w:val="00242866"/>
    <w:rsid w:val="00242BE5"/>
    <w:rsid w:val="00243260"/>
    <w:rsid w:val="002439E7"/>
    <w:rsid w:val="00243E5B"/>
    <w:rsid w:val="00244906"/>
    <w:rsid w:val="00244FF1"/>
    <w:rsid w:val="00245058"/>
    <w:rsid w:val="0024525E"/>
    <w:rsid w:val="0024564B"/>
    <w:rsid w:val="00245FBE"/>
    <w:rsid w:val="00246702"/>
    <w:rsid w:val="002501AA"/>
    <w:rsid w:val="00250456"/>
    <w:rsid w:val="00253087"/>
    <w:rsid w:val="00254554"/>
    <w:rsid w:val="00254CF3"/>
    <w:rsid w:val="00255842"/>
    <w:rsid w:val="00255CEE"/>
    <w:rsid w:val="00256A11"/>
    <w:rsid w:val="00256DC1"/>
    <w:rsid w:val="00257BC1"/>
    <w:rsid w:val="00260278"/>
    <w:rsid w:val="00260A08"/>
    <w:rsid w:val="00260A5C"/>
    <w:rsid w:val="00260AAE"/>
    <w:rsid w:val="00260BCC"/>
    <w:rsid w:val="00261FE9"/>
    <w:rsid w:val="00262B7D"/>
    <w:rsid w:val="00264066"/>
    <w:rsid w:val="0026448B"/>
    <w:rsid w:val="00264EA6"/>
    <w:rsid w:val="002651DE"/>
    <w:rsid w:val="0026558C"/>
    <w:rsid w:val="00266120"/>
    <w:rsid w:val="0026654C"/>
    <w:rsid w:val="002671C4"/>
    <w:rsid w:val="00267208"/>
    <w:rsid w:val="00267E9D"/>
    <w:rsid w:val="002706F4"/>
    <w:rsid w:val="002708ED"/>
    <w:rsid w:val="00271323"/>
    <w:rsid w:val="0027136C"/>
    <w:rsid w:val="002716C6"/>
    <w:rsid w:val="00271F5C"/>
    <w:rsid w:val="002729C3"/>
    <w:rsid w:val="00272CC0"/>
    <w:rsid w:val="002735AC"/>
    <w:rsid w:val="002738FA"/>
    <w:rsid w:val="002740BC"/>
    <w:rsid w:val="002741E7"/>
    <w:rsid w:val="002744CB"/>
    <w:rsid w:val="002751F4"/>
    <w:rsid w:val="00275576"/>
    <w:rsid w:val="002756C9"/>
    <w:rsid w:val="00275A01"/>
    <w:rsid w:val="00276824"/>
    <w:rsid w:val="00276BAC"/>
    <w:rsid w:val="00277343"/>
    <w:rsid w:val="00277454"/>
    <w:rsid w:val="0028085F"/>
    <w:rsid w:val="00280ABA"/>
    <w:rsid w:val="00280B6E"/>
    <w:rsid w:val="002810B1"/>
    <w:rsid w:val="0028129D"/>
    <w:rsid w:val="00281391"/>
    <w:rsid w:val="00281402"/>
    <w:rsid w:val="002817A2"/>
    <w:rsid w:val="00282089"/>
    <w:rsid w:val="0028218E"/>
    <w:rsid w:val="002827E8"/>
    <w:rsid w:val="00282E09"/>
    <w:rsid w:val="0028370E"/>
    <w:rsid w:val="002838B1"/>
    <w:rsid w:val="00283D32"/>
    <w:rsid w:val="00284B50"/>
    <w:rsid w:val="00284E67"/>
    <w:rsid w:val="00285862"/>
    <w:rsid w:val="00285CBE"/>
    <w:rsid w:val="0028615C"/>
    <w:rsid w:val="00286655"/>
    <w:rsid w:val="00286728"/>
    <w:rsid w:val="002867CD"/>
    <w:rsid w:val="00287B69"/>
    <w:rsid w:val="00290911"/>
    <w:rsid w:val="00290B10"/>
    <w:rsid w:val="00290C29"/>
    <w:rsid w:val="002918B8"/>
    <w:rsid w:val="00291E78"/>
    <w:rsid w:val="00292E87"/>
    <w:rsid w:val="00292F15"/>
    <w:rsid w:val="0029415F"/>
    <w:rsid w:val="0029685B"/>
    <w:rsid w:val="002975BA"/>
    <w:rsid w:val="002A1BF5"/>
    <w:rsid w:val="002A1EA1"/>
    <w:rsid w:val="002A22CE"/>
    <w:rsid w:val="002A2706"/>
    <w:rsid w:val="002A3947"/>
    <w:rsid w:val="002A4092"/>
    <w:rsid w:val="002A457A"/>
    <w:rsid w:val="002A463F"/>
    <w:rsid w:val="002A49D7"/>
    <w:rsid w:val="002A4EFE"/>
    <w:rsid w:val="002A68DA"/>
    <w:rsid w:val="002A70BE"/>
    <w:rsid w:val="002B045E"/>
    <w:rsid w:val="002B07D9"/>
    <w:rsid w:val="002B13F9"/>
    <w:rsid w:val="002B17B6"/>
    <w:rsid w:val="002B18EA"/>
    <w:rsid w:val="002B1ACE"/>
    <w:rsid w:val="002B2058"/>
    <w:rsid w:val="002B21E6"/>
    <w:rsid w:val="002B2765"/>
    <w:rsid w:val="002B2A25"/>
    <w:rsid w:val="002B316F"/>
    <w:rsid w:val="002B3B87"/>
    <w:rsid w:val="002B4B02"/>
    <w:rsid w:val="002B4B8B"/>
    <w:rsid w:val="002B4BC8"/>
    <w:rsid w:val="002B4BCE"/>
    <w:rsid w:val="002B5D8B"/>
    <w:rsid w:val="002B64CB"/>
    <w:rsid w:val="002B70A9"/>
    <w:rsid w:val="002B7AE1"/>
    <w:rsid w:val="002C07A3"/>
    <w:rsid w:val="002C28FC"/>
    <w:rsid w:val="002C2977"/>
    <w:rsid w:val="002C2D45"/>
    <w:rsid w:val="002C3A4D"/>
    <w:rsid w:val="002C504B"/>
    <w:rsid w:val="002C5673"/>
    <w:rsid w:val="002C56AB"/>
    <w:rsid w:val="002C596E"/>
    <w:rsid w:val="002C69A0"/>
    <w:rsid w:val="002C6CDD"/>
    <w:rsid w:val="002C6F01"/>
    <w:rsid w:val="002C75D4"/>
    <w:rsid w:val="002C7CC9"/>
    <w:rsid w:val="002C7D7C"/>
    <w:rsid w:val="002D000C"/>
    <w:rsid w:val="002D0140"/>
    <w:rsid w:val="002D01F3"/>
    <w:rsid w:val="002D03F8"/>
    <w:rsid w:val="002D04BA"/>
    <w:rsid w:val="002D0706"/>
    <w:rsid w:val="002D0849"/>
    <w:rsid w:val="002D0947"/>
    <w:rsid w:val="002D0F0D"/>
    <w:rsid w:val="002D2298"/>
    <w:rsid w:val="002D2B50"/>
    <w:rsid w:val="002D3DC4"/>
    <w:rsid w:val="002D4045"/>
    <w:rsid w:val="002D42AE"/>
    <w:rsid w:val="002D46F0"/>
    <w:rsid w:val="002D4915"/>
    <w:rsid w:val="002D52B1"/>
    <w:rsid w:val="002D60AD"/>
    <w:rsid w:val="002D687B"/>
    <w:rsid w:val="002D706E"/>
    <w:rsid w:val="002D7111"/>
    <w:rsid w:val="002D7452"/>
    <w:rsid w:val="002D7727"/>
    <w:rsid w:val="002E2166"/>
    <w:rsid w:val="002E4062"/>
    <w:rsid w:val="002E46A3"/>
    <w:rsid w:val="002E4837"/>
    <w:rsid w:val="002E4C47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FE1"/>
    <w:rsid w:val="002F1174"/>
    <w:rsid w:val="002F15F1"/>
    <w:rsid w:val="002F15F4"/>
    <w:rsid w:val="002F2EF4"/>
    <w:rsid w:val="002F2FE8"/>
    <w:rsid w:val="002F3CBD"/>
    <w:rsid w:val="002F4359"/>
    <w:rsid w:val="002F4540"/>
    <w:rsid w:val="002F472E"/>
    <w:rsid w:val="002F5672"/>
    <w:rsid w:val="002F5D73"/>
    <w:rsid w:val="002F694D"/>
    <w:rsid w:val="002F69F6"/>
    <w:rsid w:val="002F69FB"/>
    <w:rsid w:val="002F6B33"/>
    <w:rsid w:val="002F6B97"/>
    <w:rsid w:val="002F7085"/>
    <w:rsid w:val="002F715A"/>
    <w:rsid w:val="00301046"/>
    <w:rsid w:val="00301590"/>
    <w:rsid w:val="00301AB0"/>
    <w:rsid w:val="0030202F"/>
    <w:rsid w:val="00302716"/>
    <w:rsid w:val="00302DB7"/>
    <w:rsid w:val="00303109"/>
    <w:rsid w:val="003037CE"/>
    <w:rsid w:val="00304F1C"/>
    <w:rsid w:val="0030547C"/>
    <w:rsid w:val="00305BB4"/>
    <w:rsid w:val="00305CB6"/>
    <w:rsid w:val="00305F39"/>
    <w:rsid w:val="003069E0"/>
    <w:rsid w:val="00307542"/>
    <w:rsid w:val="003078D8"/>
    <w:rsid w:val="0031002D"/>
    <w:rsid w:val="00310E41"/>
    <w:rsid w:val="003111C2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D10"/>
    <w:rsid w:val="00313F12"/>
    <w:rsid w:val="00314152"/>
    <w:rsid w:val="00314A13"/>
    <w:rsid w:val="00314F3A"/>
    <w:rsid w:val="00314F67"/>
    <w:rsid w:val="00315007"/>
    <w:rsid w:val="00315188"/>
    <w:rsid w:val="0031644E"/>
    <w:rsid w:val="00317D10"/>
    <w:rsid w:val="00320319"/>
    <w:rsid w:val="003204FE"/>
    <w:rsid w:val="0032077A"/>
    <w:rsid w:val="00320E3B"/>
    <w:rsid w:val="00320FC5"/>
    <w:rsid w:val="003211AA"/>
    <w:rsid w:val="0032144E"/>
    <w:rsid w:val="0032223F"/>
    <w:rsid w:val="003225E8"/>
    <w:rsid w:val="00322861"/>
    <w:rsid w:val="00322CDB"/>
    <w:rsid w:val="0032352F"/>
    <w:rsid w:val="00323BC0"/>
    <w:rsid w:val="00323EF2"/>
    <w:rsid w:val="00323FBB"/>
    <w:rsid w:val="00324542"/>
    <w:rsid w:val="00324856"/>
    <w:rsid w:val="00324BB1"/>
    <w:rsid w:val="00324E85"/>
    <w:rsid w:val="003255B8"/>
    <w:rsid w:val="003256A5"/>
    <w:rsid w:val="0032577B"/>
    <w:rsid w:val="00325C6C"/>
    <w:rsid w:val="00325F3F"/>
    <w:rsid w:val="00326C95"/>
    <w:rsid w:val="00326F85"/>
    <w:rsid w:val="003272CB"/>
    <w:rsid w:val="00330BD1"/>
    <w:rsid w:val="0033153C"/>
    <w:rsid w:val="003315FF"/>
    <w:rsid w:val="00331819"/>
    <w:rsid w:val="00332F25"/>
    <w:rsid w:val="00332FD7"/>
    <w:rsid w:val="00333015"/>
    <w:rsid w:val="003338DD"/>
    <w:rsid w:val="00333E9D"/>
    <w:rsid w:val="00334128"/>
    <w:rsid w:val="003353B2"/>
    <w:rsid w:val="00335B32"/>
    <w:rsid w:val="00336819"/>
    <w:rsid w:val="00336F46"/>
    <w:rsid w:val="003370CE"/>
    <w:rsid w:val="00337858"/>
    <w:rsid w:val="00337998"/>
    <w:rsid w:val="00337CE3"/>
    <w:rsid w:val="003407FB"/>
    <w:rsid w:val="003408CE"/>
    <w:rsid w:val="003411A3"/>
    <w:rsid w:val="0034153A"/>
    <w:rsid w:val="003417AC"/>
    <w:rsid w:val="003417F1"/>
    <w:rsid w:val="00341BF4"/>
    <w:rsid w:val="00342D26"/>
    <w:rsid w:val="00342EF2"/>
    <w:rsid w:val="00343A1E"/>
    <w:rsid w:val="003452C8"/>
    <w:rsid w:val="0034556C"/>
    <w:rsid w:val="00345C4B"/>
    <w:rsid w:val="00345D83"/>
    <w:rsid w:val="00347187"/>
    <w:rsid w:val="00347371"/>
    <w:rsid w:val="00347762"/>
    <w:rsid w:val="003478CD"/>
    <w:rsid w:val="00347DE1"/>
    <w:rsid w:val="003504C1"/>
    <w:rsid w:val="0035078D"/>
    <w:rsid w:val="00350BD8"/>
    <w:rsid w:val="003514BA"/>
    <w:rsid w:val="00352264"/>
    <w:rsid w:val="00352CE2"/>
    <w:rsid w:val="00352F0B"/>
    <w:rsid w:val="00352FF8"/>
    <w:rsid w:val="003532DB"/>
    <w:rsid w:val="00353D19"/>
    <w:rsid w:val="00354945"/>
    <w:rsid w:val="0035524A"/>
    <w:rsid w:val="00355571"/>
    <w:rsid w:val="003555DA"/>
    <w:rsid w:val="00355C80"/>
    <w:rsid w:val="003561F4"/>
    <w:rsid w:val="0035695F"/>
    <w:rsid w:val="00356B2B"/>
    <w:rsid w:val="00356D48"/>
    <w:rsid w:val="00356D8E"/>
    <w:rsid w:val="003575C7"/>
    <w:rsid w:val="00357760"/>
    <w:rsid w:val="00360436"/>
    <w:rsid w:val="003607D6"/>
    <w:rsid w:val="0036109B"/>
    <w:rsid w:val="00361283"/>
    <w:rsid w:val="003613BB"/>
    <w:rsid w:val="003613E5"/>
    <w:rsid w:val="003614A1"/>
    <w:rsid w:val="003614A9"/>
    <w:rsid w:val="00361C36"/>
    <w:rsid w:val="00362092"/>
    <w:rsid w:val="003626C5"/>
    <w:rsid w:val="00362FD6"/>
    <w:rsid w:val="0036447D"/>
    <w:rsid w:val="003647A4"/>
    <w:rsid w:val="00364E35"/>
    <w:rsid w:val="00365559"/>
    <w:rsid w:val="003657B0"/>
    <w:rsid w:val="00365BEF"/>
    <w:rsid w:val="0036633F"/>
    <w:rsid w:val="003667EB"/>
    <w:rsid w:val="00366988"/>
    <w:rsid w:val="00366DD1"/>
    <w:rsid w:val="00367848"/>
    <w:rsid w:val="00367B45"/>
    <w:rsid w:val="00367E92"/>
    <w:rsid w:val="00370304"/>
    <w:rsid w:val="00370E35"/>
    <w:rsid w:val="003710A5"/>
    <w:rsid w:val="003720AC"/>
    <w:rsid w:val="003727FB"/>
    <w:rsid w:val="003735FE"/>
    <w:rsid w:val="0037383B"/>
    <w:rsid w:val="00373C91"/>
    <w:rsid w:val="003749FE"/>
    <w:rsid w:val="00374A4F"/>
    <w:rsid w:val="003768E7"/>
    <w:rsid w:val="00376B06"/>
    <w:rsid w:val="00376DAF"/>
    <w:rsid w:val="003770DE"/>
    <w:rsid w:val="003772ED"/>
    <w:rsid w:val="00380407"/>
    <w:rsid w:val="00380951"/>
    <w:rsid w:val="003814AD"/>
    <w:rsid w:val="00381862"/>
    <w:rsid w:val="00382795"/>
    <w:rsid w:val="00382B70"/>
    <w:rsid w:val="0038358C"/>
    <w:rsid w:val="003839F2"/>
    <w:rsid w:val="0038446C"/>
    <w:rsid w:val="00384B9F"/>
    <w:rsid w:val="0038589C"/>
    <w:rsid w:val="003872BA"/>
    <w:rsid w:val="00387711"/>
    <w:rsid w:val="003918A1"/>
    <w:rsid w:val="0039297D"/>
    <w:rsid w:val="003932A3"/>
    <w:rsid w:val="0039350C"/>
    <w:rsid w:val="00393D91"/>
    <w:rsid w:val="003945F8"/>
    <w:rsid w:val="003948DE"/>
    <w:rsid w:val="00394D4D"/>
    <w:rsid w:val="00394E2E"/>
    <w:rsid w:val="00395FCF"/>
    <w:rsid w:val="00396032"/>
    <w:rsid w:val="0039651C"/>
    <w:rsid w:val="00396597"/>
    <w:rsid w:val="00396B70"/>
    <w:rsid w:val="00397429"/>
    <w:rsid w:val="00397BAE"/>
    <w:rsid w:val="003A0BA5"/>
    <w:rsid w:val="003A11E3"/>
    <w:rsid w:val="003A2E8F"/>
    <w:rsid w:val="003A3111"/>
    <w:rsid w:val="003A426D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6FBA"/>
    <w:rsid w:val="003A7838"/>
    <w:rsid w:val="003A7969"/>
    <w:rsid w:val="003A7D20"/>
    <w:rsid w:val="003B0720"/>
    <w:rsid w:val="003B135B"/>
    <w:rsid w:val="003B1844"/>
    <w:rsid w:val="003B3699"/>
    <w:rsid w:val="003B3C7F"/>
    <w:rsid w:val="003B4724"/>
    <w:rsid w:val="003B483F"/>
    <w:rsid w:val="003B4A7E"/>
    <w:rsid w:val="003B4E97"/>
    <w:rsid w:val="003B56BE"/>
    <w:rsid w:val="003B5A4B"/>
    <w:rsid w:val="003B5AC4"/>
    <w:rsid w:val="003B5FE7"/>
    <w:rsid w:val="003B69CD"/>
    <w:rsid w:val="003B73CD"/>
    <w:rsid w:val="003B7999"/>
    <w:rsid w:val="003C0EAD"/>
    <w:rsid w:val="003C1384"/>
    <w:rsid w:val="003C152F"/>
    <w:rsid w:val="003C17F3"/>
    <w:rsid w:val="003C1CB7"/>
    <w:rsid w:val="003C24BE"/>
    <w:rsid w:val="003C29BF"/>
    <w:rsid w:val="003C373E"/>
    <w:rsid w:val="003C3DF1"/>
    <w:rsid w:val="003C40E9"/>
    <w:rsid w:val="003C4596"/>
    <w:rsid w:val="003C5664"/>
    <w:rsid w:val="003C6561"/>
    <w:rsid w:val="003C7912"/>
    <w:rsid w:val="003C7960"/>
    <w:rsid w:val="003C7AF2"/>
    <w:rsid w:val="003C7C65"/>
    <w:rsid w:val="003D11F8"/>
    <w:rsid w:val="003D17FA"/>
    <w:rsid w:val="003D1F6B"/>
    <w:rsid w:val="003D1F93"/>
    <w:rsid w:val="003D2147"/>
    <w:rsid w:val="003D2501"/>
    <w:rsid w:val="003D2DBF"/>
    <w:rsid w:val="003D3706"/>
    <w:rsid w:val="003D42E3"/>
    <w:rsid w:val="003D4AE7"/>
    <w:rsid w:val="003D4EDE"/>
    <w:rsid w:val="003D66A8"/>
    <w:rsid w:val="003D6C26"/>
    <w:rsid w:val="003D70AA"/>
    <w:rsid w:val="003D7BC4"/>
    <w:rsid w:val="003E0655"/>
    <w:rsid w:val="003E1805"/>
    <w:rsid w:val="003E1887"/>
    <w:rsid w:val="003E1FA6"/>
    <w:rsid w:val="003E3869"/>
    <w:rsid w:val="003E3ECB"/>
    <w:rsid w:val="003E4F2C"/>
    <w:rsid w:val="003E5333"/>
    <w:rsid w:val="003E553C"/>
    <w:rsid w:val="003E5793"/>
    <w:rsid w:val="003E5B1C"/>
    <w:rsid w:val="003E5CB7"/>
    <w:rsid w:val="003E6200"/>
    <w:rsid w:val="003E7A89"/>
    <w:rsid w:val="003E7B10"/>
    <w:rsid w:val="003F02B2"/>
    <w:rsid w:val="003F0437"/>
    <w:rsid w:val="003F092E"/>
    <w:rsid w:val="003F2215"/>
    <w:rsid w:val="003F2695"/>
    <w:rsid w:val="003F274B"/>
    <w:rsid w:val="003F29A6"/>
    <w:rsid w:val="003F3AB9"/>
    <w:rsid w:val="003F3DE0"/>
    <w:rsid w:val="003F3F00"/>
    <w:rsid w:val="003F4811"/>
    <w:rsid w:val="003F4D85"/>
    <w:rsid w:val="003F540B"/>
    <w:rsid w:val="003F5936"/>
    <w:rsid w:val="003F664A"/>
    <w:rsid w:val="003F6C58"/>
    <w:rsid w:val="003F759A"/>
    <w:rsid w:val="003F7659"/>
    <w:rsid w:val="00400838"/>
    <w:rsid w:val="004010EC"/>
    <w:rsid w:val="0040166E"/>
    <w:rsid w:val="00401ACD"/>
    <w:rsid w:val="00401D4A"/>
    <w:rsid w:val="0040271A"/>
    <w:rsid w:val="00402D7A"/>
    <w:rsid w:val="00402E7A"/>
    <w:rsid w:val="00402EBE"/>
    <w:rsid w:val="00403E86"/>
    <w:rsid w:val="004044B3"/>
    <w:rsid w:val="00404920"/>
    <w:rsid w:val="004052F4"/>
    <w:rsid w:val="00405A3E"/>
    <w:rsid w:val="00405FEA"/>
    <w:rsid w:val="004062E3"/>
    <w:rsid w:val="00406FAC"/>
    <w:rsid w:val="00407BC1"/>
    <w:rsid w:val="00410C3A"/>
    <w:rsid w:val="00410D2C"/>
    <w:rsid w:val="00413BCE"/>
    <w:rsid w:val="004145C5"/>
    <w:rsid w:val="004159DE"/>
    <w:rsid w:val="004170D6"/>
    <w:rsid w:val="0041739F"/>
    <w:rsid w:val="004173D5"/>
    <w:rsid w:val="00417FB2"/>
    <w:rsid w:val="004205A9"/>
    <w:rsid w:val="00421EE1"/>
    <w:rsid w:val="00422461"/>
    <w:rsid w:val="004231B6"/>
    <w:rsid w:val="0042482F"/>
    <w:rsid w:val="0042546C"/>
    <w:rsid w:val="0042663D"/>
    <w:rsid w:val="00426842"/>
    <w:rsid w:val="0042730E"/>
    <w:rsid w:val="004279A6"/>
    <w:rsid w:val="00427BE6"/>
    <w:rsid w:val="004311EC"/>
    <w:rsid w:val="004314E1"/>
    <w:rsid w:val="004314F3"/>
    <w:rsid w:val="00431685"/>
    <w:rsid w:val="00432B7D"/>
    <w:rsid w:val="00432F7A"/>
    <w:rsid w:val="00433D49"/>
    <w:rsid w:val="0043408F"/>
    <w:rsid w:val="004340CB"/>
    <w:rsid w:val="00434594"/>
    <w:rsid w:val="0043519F"/>
    <w:rsid w:val="0043607A"/>
    <w:rsid w:val="00436509"/>
    <w:rsid w:val="004415A6"/>
    <w:rsid w:val="00441DA9"/>
    <w:rsid w:val="00441DF2"/>
    <w:rsid w:val="004432FB"/>
    <w:rsid w:val="0044355B"/>
    <w:rsid w:val="0044378A"/>
    <w:rsid w:val="00444085"/>
    <w:rsid w:val="00444179"/>
    <w:rsid w:val="00444659"/>
    <w:rsid w:val="00445200"/>
    <w:rsid w:val="00445865"/>
    <w:rsid w:val="00445C2D"/>
    <w:rsid w:val="00445CF5"/>
    <w:rsid w:val="00446915"/>
    <w:rsid w:val="00446F34"/>
    <w:rsid w:val="00450842"/>
    <w:rsid w:val="00450F97"/>
    <w:rsid w:val="00451CBB"/>
    <w:rsid w:val="00452704"/>
    <w:rsid w:val="00452A44"/>
    <w:rsid w:val="00452D79"/>
    <w:rsid w:val="0045302D"/>
    <w:rsid w:val="00453101"/>
    <w:rsid w:val="004539BB"/>
    <w:rsid w:val="004540FE"/>
    <w:rsid w:val="004541F3"/>
    <w:rsid w:val="00454235"/>
    <w:rsid w:val="00454590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1B45"/>
    <w:rsid w:val="00461F92"/>
    <w:rsid w:val="00462929"/>
    <w:rsid w:val="00462A67"/>
    <w:rsid w:val="00462FEF"/>
    <w:rsid w:val="004632D3"/>
    <w:rsid w:val="0046372F"/>
    <w:rsid w:val="0046381B"/>
    <w:rsid w:val="00463C0C"/>
    <w:rsid w:val="0046410E"/>
    <w:rsid w:val="004646C3"/>
    <w:rsid w:val="004646EF"/>
    <w:rsid w:val="00464CB4"/>
    <w:rsid w:val="00466749"/>
    <w:rsid w:val="0046678F"/>
    <w:rsid w:val="0046682F"/>
    <w:rsid w:val="00466940"/>
    <w:rsid w:val="00466BB6"/>
    <w:rsid w:val="00467E5A"/>
    <w:rsid w:val="00470B43"/>
    <w:rsid w:val="00471458"/>
    <w:rsid w:val="00471FF1"/>
    <w:rsid w:val="004721B5"/>
    <w:rsid w:val="004728D2"/>
    <w:rsid w:val="00472FCE"/>
    <w:rsid w:val="00473217"/>
    <w:rsid w:val="0047481B"/>
    <w:rsid w:val="00474990"/>
    <w:rsid w:val="00474DFE"/>
    <w:rsid w:val="0047587E"/>
    <w:rsid w:val="00475CF0"/>
    <w:rsid w:val="00475E0D"/>
    <w:rsid w:val="004765FD"/>
    <w:rsid w:val="0048028B"/>
    <w:rsid w:val="004802DA"/>
    <w:rsid w:val="00480A14"/>
    <w:rsid w:val="00481699"/>
    <w:rsid w:val="0048169F"/>
    <w:rsid w:val="004817B8"/>
    <w:rsid w:val="0048349E"/>
    <w:rsid w:val="00483808"/>
    <w:rsid w:val="00483A0E"/>
    <w:rsid w:val="00483C5C"/>
    <w:rsid w:val="00483D41"/>
    <w:rsid w:val="00483E5C"/>
    <w:rsid w:val="00483FF6"/>
    <w:rsid w:val="00484F1E"/>
    <w:rsid w:val="00484F82"/>
    <w:rsid w:val="0048666F"/>
    <w:rsid w:val="00486906"/>
    <w:rsid w:val="004869A5"/>
    <w:rsid w:val="00490015"/>
    <w:rsid w:val="004908E9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057"/>
    <w:rsid w:val="00494613"/>
    <w:rsid w:val="00494923"/>
    <w:rsid w:val="00494CBE"/>
    <w:rsid w:val="004950B3"/>
    <w:rsid w:val="00495132"/>
    <w:rsid w:val="00496427"/>
    <w:rsid w:val="004978C0"/>
    <w:rsid w:val="00497D1B"/>
    <w:rsid w:val="00497EEB"/>
    <w:rsid w:val="004A0741"/>
    <w:rsid w:val="004A1759"/>
    <w:rsid w:val="004A1862"/>
    <w:rsid w:val="004A197B"/>
    <w:rsid w:val="004A2B35"/>
    <w:rsid w:val="004A2E91"/>
    <w:rsid w:val="004A3E14"/>
    <w:rsid w:val="004A4013"/>
    <w:rsid w:val="004A4EDF"/>
    <w:rsid w:val="004A53DC"/>
    <w:rsid w:val="004A57F5"/>
    <w:rsid w:val="004A5B8A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9E8"/>
    <w:rsid w:val="004B0A20"/>
    <w:rsid w:val="004B0E8F"/>
    <w:rsid w:val="004B1022"/>
    <w:rsid w:val="004B2157"/>
    <w:rsid w:val="004B2852"/>
    <w:rsid w:val="004B2BCD"/>
    <w:rsid w:val="004B2FFF"/>
    <w:rsid w:val="004B4276"/>
    <w:rsid w:val="004B43ED"/>
    <w:rsid w:val="004B446C"/>
    <w:rsid w:val="004B6008"/>
    <w:rsid w:val="004B60A6"/>
    <w:rsid w:val="004B6CC2"/>
    <w:rsid w:val="004B6EEF"/>
    <w:rsid w:val="004B7616"/>
    <w:rsid w:val="004B7A1F"/>
    <w:rsid w:val="004C06A4"/>
    <w:rsid w:val="004C098B"/>
    <w:rsid w:val="004C1042"/>
    <w:rsid w:val="004C1E5A"/>
    <w:rsid w:val="004C3589"/>
    <w:rsid w:val="004C4132"/>
    <w:rsid w:val="004C4A6B"/>
    <w:rsid w:val="004C58BD"/>
    <w:rsid w:val="004C5C66"/>
    <w:rsid w:val="004C6225"/>
    <w:rsid w:val="004C6987"/>
    <w:rsid w:val="004C7726"/>
    <w:rsid w:val="004C7A18"/>
    <w:rsid w:val="004C7BDF"/>
    <w:rsid w:val="004C7BE2"/>
    <w:rsid w:val="004D06E8"/>
    <w:rsid w:val="004D0E8F"/>
    <w:rsid w:val="004D2AAF"/>
    <w:rsid w:val="004D2B23"/>
    <w:rsid w:val="004D2C32"/>
    <w:rsid w:val="004D3653"/>
    <w:rsid w:val="004D426E"/>
    <w:rsid w:val="004D445F"/>
    <w:rsid w:val="004D519F"/>
    <w:rsid w:val="004D54D2"/>
    <w:rsid w:val="004D5CE2"/>
    <w:rsid w:val="004D5E82"/>
    <w:rsid w:val="004D6F1B"/>
    <w:rsid w:val="004D7B49"/>
    <w:rsid w:val="004E02F0"/>
    <w:rsid w:val="004E0603"/>
    <w:rsid w:val="004E071E"/>
    <w:rsid w:val="004E1C3C"/>
    <w:rsid w:val="004E2E15"/>
    <w:rsid w:val="004E312A"/>
    <w:rsid w:val="004E52CE"/>
    <w:rsid w:val="004E596F"/>
    <w:rsid w:val="004E6AA1"/>
    <w:rsid w:val="004E7672"/>
    <w:rsid w:val="004E7D4C"/>
    <w:rsid w:val="004F02FA"/>
    <w:rsid w:val="004F037A"/>
    <w:rsid w:val="004F074A"/>
    <w:rsid w:val="004F0AB1"/>
    <w:rsid w:val="004F1120"/>
    <w:rsid w:val="004F1E8B"/>
    <w:rsid w:val="004F1EC4"/>
    <w:rsid w:val="004F2955"/>
    <w:rsid w:val="004F4905"/>
    <w:rsid w:val="004F56F3"/>
    <w:rsid w:val="004F5D5E"/>
    <w:rsid w:val="004F61E7"/>
    <w:rsid w:val="004F6339"/>
    <w:rsid w:val="004F6A4D"/>
    <w:rsid w:val="004F6C48"/>
    <w:rsid w:val="004F718C"/>
    <w:rsid w:val="004F7363"/>
    <w:rsid w:val="004F7AE4"/>
    <w:rsid w:val="004F7B70"/>
    <w:rsid w:val="00500472"/>
    <w:rsid w:val="005007C2"/>
    <w:rsid w:val="00500871"/>
    <w:rsid w:val="00500B5E"/>
    <w:rsid w:val="00500D5C"/>
    <w:rsid w:val="00500D7D"/>
    <w:rsid w:val="00501292"/>
    <w:rsid w:val="0050129F"/>
    <w:rsid w:val="0050182C"/>
    <w:rsid w:val="00501F87"/>
    <w:rsid w:val="00501FAC"/>
    <w:rsid w:val="00502931"/>
    <w:rsid w:val="0050318D"/>
    <w:rsid w:val="00503373"/>
    <w:rsid w:val="00503890"/>
    <w:rsid w:val="00504AE1"/>
    <w:rsid w:val="0050592D"/>
    <w:rsid w:val="005061C9"/>
    <w:rsid w:val="00506FAF"/>
    <w:rsid w:val="00507509"/>
    <w:rsid w:val="005101CB"/>
    <w:rsid w:val="0051074C"/>
    <w:rsid w:val="00510A53"/>
    <w:rsid w:val="00512F46"/>
    <w:rsid w:val="00513486"/>
    <w:rsid w:val="0051401D"/>
    <w:rsid w:val="00514804"/>
    <w:rsid w:val="00515327"/>
    <w:rsid w:val="005157DE"/>
    <w:rsid w:val="00515C38"/>
    <w:rsid w:val="00516056"/>
    <w:rsid w:val="00516238"/>
    <w:rsid w:val="005168F7"/>
    <w:rsid w:val="005171BE"/>
    <w:rsid w:val="005172A9"/>
    <w:rsid w:val="0051744E"/>
    <w:rsid w:val="00517C1B"/>
    <w:rsid w:val="00517FBC"/>
    <w:rsid w:val="0052021C"/>
    <w:rsid w:val="005205A4"/>
    <w:rsid w:val="005207C1"/>
    <w:rsid w:val="00521DD5"/>
    <w:rsid w:val="0052489A"/>
    <w:rsid w:val="00525044"/>
    <w:rsid w:val="005254A8"/>
    <w:rsid w:val="00525CF7"/>
    <w:rsid w:val="00526382"/>
    <w:rsid w:val="005263B9"/>
    <w:rsid w:val="005263F9"/>
    <w:rsid w:val="005264DD"/>
    <w:rsid w:val="0052682A"/>
    <w:rsid w:val="005269E1"/>
    <w:rsid w:val="00526DEE"/>
    <w:rsid w:val="005275B1"/>
    <w:rsid w:val="005275B4"/>
    <w:rsid w:val="0052770E"/>
    <w:rsid w:val="00527B4B"/>
    <w:rsid w:val="00527F16"/>
    <w:rsid w:val="005303B6"/>
    <w:rsid w:val="0053148D"/>
    <w:rsid w:val="0053168C"/>
    <w:rsid w:val="00532A3F"/>
    <w:rsid w:val="00533293"/>
    <w:rsid w:val="0053406D"/>
    <w:rsid w:val="00534406"/>
    <w:rsid w:val="00534AE3"/>
    <w:rsid w:val="00536CCA"/>
    <w:rsid w:val="00536D88"/>
    <w:rsid w:val="0054067C"/>
    <w:rsid w:val="005408E8"/>
    <w:rsid w:val="00540987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ADD"/>
    <w:rsid w:val="00547C51"/>
    <w:rsid w:val="0055016F"/>
    <w:rsid w:val="00550AFF"/>
    <w:rsid w:val="00550CC2"/>
    <w:rsid w:val="0055342C"/>
    <w:rsid w:val="00553641"/>
    <w:rsid w:val="005548C8"/>
    <w:rsid w:val="00554912"/>
    <w:rsid w:val="00554DBE"/>
    <w:rsid w:val="0055512F"/>
    <w:rsid w:val="00556341"/>
    <w:rsid w:val="00556909"/>
    <w:rsid w:val="0055769A"/>
    <w:rsid w:val="00557B99"/>
    <w:rsid w:val="00557E0B"/>
    <w:rsid w:val="00560010"/>
    <w:rsid w:val="005605F6"/>
    <w:rsid w:val="005606DC"/>
    <w:rsid w:val="005609D7"/>
    <w:rsid w:val="00560F23"/>
    <w:rsid w:val="00560F55"/>
    <w:rsid w:val="00561673"/>
    <w:rsid w:val="00561760"/>
    <w:rsid w:val="00561B1E"/>
    <w:rsid w:val="00561DAF"/>
    <w:rsid w:val="00561FC9"/>
    <w:rsid w:val="00562672"/>
    <w:rsid w:val="00562B40"/>
    <w:rsid w:val="00562BD5"/>
    <w:rsid w:val="0056474C"/>
    <w:rsid w:val="00565FB9"/>
    <w:rsid w:val="00566599"/>
    <w:rsid w:val="00566812"/>
    <w:rsid w:val="00566AC7"/>
    <w:rsid w:val="00566AF3"/>
    <w:rsid w:val="00566B9F"/>
    <w:rsid w:val="00566DBB"/>
    <w:rsid w:val="00566DFE"/>
    <w:rsid w:val="00567950"/>
    <w:rsid w:val="00570E1E"/>
    <w:rsid w:val="00570E64"/>
    <w:rsid w:val="005711BC"/>
    <w:rsid w:val="00571E15"/>
    <w:rsid w:val="00572AB1"/>
    <w:rsid w:val="0057337C"/>
    <w:rsid w:val="005734FD"/>
    <w:rsid w:val="0057368D"/>
    <w:rsid w:val="005738C8"/>
    <w:rsid w:val="00573E5C"/>
    <w:rsid w:val="00575267"/>
    <w:rsid w:val="00575DE9"/>
    <w:rsid w:val="00575F81"/>
    <w:rsid w:val="005763B2"/>
    <w:rsid w:val="00576C8F"/>
    <w:rsid w:val="00577127"/>
    <w:rsid w:val="00580B2B"/>
    <w:rsid w:val="00580BC3"/>
    <w:rsid w:val="00580DAD"/>
    <w:rsid w:val="00581530"/>
    <w:rsid w:val="005829DA"/>
    <w:rsid w:val="00583FB7"/>
    <w:rsid w:val="005841A1"/>
    <w:rsid w:val="0058447B"/>
    <w:rsid w:val="005845E5"/>
    <w:rsid w:val="005859E9"/>
    <w:rsid w:val="00585C28"/>
    <w:rsid w:val="00585D28"/>
    <w:rsid w:val="00585E63"/>
    <w:rsid w:val="0058655F"/>
    <w:rsid w:val="00586A6D"/>
    <w:rsid w:val="00586B68"/>
    <w:rsid w:val="00586BAF"/>
    <w:rsid w:val="00586E67"/>
    <w:rsid w:val="00587323"/>
    <w:rsid w:val="0059036B"/>
    <w:rsid w:val="00590588"/>
    <w:rsid w:val="005910C1"/>
    <w:rsid w:val="005919E7"/>
    <w:rsid w:val="00591B05"/>
    <w:rsid w:val="00592AD0"/>
    <w:rsid w:val="00593447"/>
    <w:rsid w:val="005934B5"/>
    <w:rsid w:val="00594377"/>
    <w:rsid w:val="0059438F"/>
    <w:rsid w:val="005949EE"/>
    <w:rsid w:val="00595CFD"/>
    <w:rsid w:val="0059679B"/>
    <w:rsid w:val="00596FB6"/>
    <w:rsid w:val="005976D3"/>
    <w:rsid w:val="00597E5E"/>
    <w:rsid w:val="005A00E2"/>
    <w:rsid w:val="005A05EE"/>
    <w:rsid w:val="005A170D"/>
    <w:rsid w:val="005A1F67"/>
    <w:rsid w:val="005A3DC1"/>
    <w:rsid w:val="005A4964"/>
    <w:rsid w:val="005A5115"/>
    <w:rsid w:val="005A5238"/>
    <w:rsid w:val="005A59F6"/>
    <w:rsid w:val="005A647F"/>
    <w:rsid w:val="005A688D"/>
    <w:rsid w:val="005A6964"/>
    <w:rsid w:val="005A7DF2"/>
    <w:rsid w:val="005B1311"/>
    <w:rsid w:val="005B15F3"/>
    <w:rsid w:val="005B277A"/>
    <w:rsid w:val="005B2CF3"/>
    <w:rsid w:val="005B3542"/>
    <w:rsid w:val="005B367A"/>
    <w:rsid w:val="005B3FA9"/>
    <w:rsid w:val="005B53A9"/>
    <w:rsid w:val="005B5A00"/>
    <w:rsid w:val="005B66D0"/>
    <w:rsid w:val="005B70D8"/>
    <w:rsid w:val="005B7C6A"/>
    <w:rsid w:val="005C0458"/>
    <w:rsid w:val="005C082C"/>
    <w:rsid w:val="005C1031"/>
    <w:rsid w:val="005C1187"/>
    <w:rsid w:val="005C15F1"/>
    <w:rsid w:val="005C1943"/>
    <w:rsid w:val="005C34C7"/>
    <w:rsid w:val="005C39A7"/>
    <w:rsid w:val="005C3FB1"/>
    <w:rsid w:val="005C437F"/>
    <w:rsid w:val="005C4B57"/>
    <w:rsid w:val="005C4D5E"/>
    <w:rsid w:val="005C5492"/>
    <w:rsid w:val="005C5A05"/>
    <w:rsid w:val="005C5AB3"/>
    <w:rsid w:val="005C635E"/>
    <w:rsid w:val="005C6867"/>
    <w:rsid w:val="005C71D6"/>
    <w:rsid w:val="005C7790"/>
    <w:rsid w:val="005C785B"/>
    <w:rsid w:val="005C7988"/>
    <w:rsid w:val="005C7BC0"/>
    <w:rsid w:val="005C7DB6"/>
    <w:rsid w:val="005D0851"/>
    <w:rsid w:val="005D0D03"/>
    <w:rsid w:val="005D10A3"/>
    <w:rsid w:val="005D133D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4C98"/>
    <w:rsid w:val="005D52F4"/>
    <w:rsid w:val="005D57C6"/>
    <w:rsid w:val="005D5A71"/>
    <w:rsid w:val="005D5B59"/>
    <w:rsid w:val="005D5B66"/>
    <w:rsid w:val="005D5BC0"/>
    <w:rsid w:val="005D6823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EC4"/>
    <w:rsid w:val="005E218C"/>
    <w:rsid w:val="005E2770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F000F"/>
    <w:rsid w:val="005F29A6"/>
    <w:rsid w:val="005F38BA"/>
    <w:rsid w:val="005F3DD7"/>
    <w:rsid w:val="005F3EE1"/>
    <w:rsid w:val="005F3F3D"/>
    <w:rsid w:val="005F4014"/>
    <w:rsid w:val="005F41A2"/>
    <w:rsid w:val="005F4576"/>
    <w:rsid w:val="005F4836"/>
    <w:rsid w:val="005F4E2E"/>
    <w:rsid w:val="005F5038"/>
    <w:rsid w:val="005F520A"/>
    <w:rsid w:val="005F57B9"/>
    <w:rsid w:val="005F78A2"/>
    <w:rsid w:val="005F790C"/>
    <w:rsid w:val="0060072F"/>
    <w:rsid w:val="00600D6C"/>
    <w:rsid w:val="00601046"/>
    <w:rsid w:val="006011C7"/>
    <w:rsid w:val="00601922"/>
    <w:rsid w:val="00601A87"/>
    <w:rsid w:val="00602240"/>
    <w:rsid w:val="006023B5"/>
    <w:rsid w:val="0060259E"/>
    <w:rsid w:val="0060286C"/>
    <w:rsid w:val="006028BF"/>
    <w:rsid w:val="00602AFA"/>
    <w:rsid w:val="00602F45"/>
    <w:rsid w:val="006033AE"/>
    <w:rsid w:val="0060364D"/>
    <w:rsid w:val="00604826"/>
    <w:rsid w:val="00604878"/>
    <w:rsid w:val="00604AA9"/>
    <w:rsid w:val="00604DF8"/>
    <w:rsid w:val="00605A65"/>
    <w:rsid w:val="00606033"/>
    <w:rsid w:val="00606981"/>
    <w:rsid w:val="0060707D"/>
    <w:rsid w:val="0060775C"/>
    <w:rsid w:val="00610A13"/>
    <w:rsid w:val="00610C1B"/>
    <w:rsid w:val="00610E97"/>
    <w:rsid w:val="00611D1C"/>
    <w:rsid w:val="00611D79"/>
    <w:rsid w:val="00612A7B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9A8"/>
    <w:rsid w:val="00615E80"/>
    <w:rsid w:val="006162C0"/>
    <w:rsid w:val="00617A6E"/>
    <w:rsid w:val="00617F92"/>
    <w:rsid w:val="00620965"/>
    <w:rsid w:val="00620DD5"/>
    <w:rsid w:val="00621E3C"/>
    <w:rsid w:val="0062220C"/>
    <w:rsid w:val="006224B4"/>
    <w:rsid w:val="00622A6D"/>
    <w:rsid w:val="00622ACF"/>
    <w:rsid w:val="00622CC8"/>
    <w:rsid w:val="006252BF"/>
    <w:rsid w:val="00625496"/>
    <w:rsid w:val="00625A64"/>
    <w:rsid w:val="00627FF2"/>
    <w:rsid w:val="0063045B"/>
    <w:rsid w:val="006306D4"/>
    <w:rsid w:val="00630CA6"/>
    <w:rsid w:val="00630D19"/>
    <w:rsid w:val="00630FD5"/>
    <w:rsid w:val="0063195E"/>
    <w:rsid w:val="00631E88"/>
    <w:rsid w:val="00631ED9"/>
    <w:rsid w:val="006321FE"/>
    <w:rsid w:val="00632847"/>
    <w:rsid w:val="00632912"/>
    <w:rsid w:val="00632D83"/>
    <w:rsid w:val="006335C8"/>
    <w:rsid w:val="00633E9A"/>
    <w:rsid w:val="00634C7B"/>
    <w:rsid w:val="006350B4"/>
    <w:rsid w:val="00635174"/>
    <w:rsid w:val="0063577F"/>
    <w:rsid w:val="00635AFA"/>
    <w:rsid w:val="00635CA2"/>
    <w:rsid w:val="0063671B"/>
    <w:rsid w:val="00637612"/>
    <w:rsid w:val="00637AAE"/>
    <w:rsid w:val="00637EDE"/>
    <w:rsid w:val="006413DC"/>
    <w:rsid w:val="006416E7"/>
    <w:rsid w:val="0064171A"/>
    <w:rsid w:val="00642675"/>
    <w:rsid w:val="00642989"/>
    <w:rsid w:val="00642AD2"/>
    <w:rsid w:val="00642B80"/>
    <w:rsid w:val="00642EEB"/>
    <w:rsid w:val="00643483"/>
    <w:rsid w:val="00643565"/>
    <w:rsid w:val="00643B68"/>
    <w:rsid w:val="00643E00"/>
    <w:rsid w:val="00643EC8"/>
    <w:rsid w:val="00644672"/>
    <w:rsid w:val="00644F1E"/>
    <w:rsid w:val="0064637E"/>
    <w:rsid w:val="006463BD"/>
    <w:rsid w:val="00646772"/>
    <w:rsid w:val="0064681C"/>
    <w:rsid w:val="006501A9"/>
    <w:rsid w:val="006501C1"/>
    <w:rsid w:val="006511DB"/>
    <w:rsid w:val="00651E16"/>
    <w:rsid w:val="00652071"/>
    <w:rsid w:val="006524C0"/>
    <w:rsid w:val="00652E17"/>
    <w:rsid w:val="00653436"/>
    <w:rsid w:val="0065344A"/>
    <w:rsid w:val="00654B04"/>
    <w:rsid w:val="006562F0"/>
    <w:rsid w:val="00657080"/>
    <w:rsid w:val="0065792A"/>
    <w:rsid w:val="00660895"/>
    <w:rsid w:val="0066158D"/>
    <w:rsid w:val="00661DEA"/>
    <w:rsid w:val="006639D1"/>
    <w:rsid w:val="00663A17"/>
    <w:rsid w:val="00663BB6"/>
    <w:rsid w:val="00663CAD"/>
    <w:rsid w:val="00663FCF"/>
    <w:rsid w:val="00664046"/>
    <w:rsid w:val="00666895"/>
    <w:rsid w:val="006669C1"/>
    <w:rsid w:val="00666C1F"/>
    <w:rsid w:val="00670272"/>
    <w:rsid w:val="0067056F"/>
    <w:rsid w:val="00670726"/>
    <w:rsid w:val="00671179"/>
    <w:rsid w:val="00673734"/>
    <w:rsid w:val="00673C37"/>
    <w:rsid w:val="00674C76"/>
    <w:rsid w:val="006757F9"/>
    <w:rsid w:val="00675E5A"/>
    <w:rsid w:val="00676796"/>
    <w:rsid w:val="00676978"/>
    <w:rsid w:val="006772F1"/>
    <w:rsid w:val="00677D18"/>
    <w:rsid w:val="00677EAA"/>
    <w:rsid w:val="00681154"/>
    <w:rsid w:val="00681965"/>
    <w:rsid w:val="00681F54"/>
    <w:rsid w:val="00682419"/>
    <w:rsid w:val="00682934"/>
    <w:rsid w:val="0068363E"/>
    <w:rsid w:val="00683A19"/>
    <w:rsid w:val="00684089"/>
    <w:rsid w:val="00684361"/>
    <w:rsid w:val="00684522"/>
    <w:rsid w:val="00685246"/>
    <w:rsid w:val="006856EB"/>
    <w:rsid w:val="006864B1"/>
    <w:rsid w:val="00686593"/>
    <w:rsid w:val="0068668F"/>
    <w:rsid w:val="0068719E"/>
    <w:rsid w:val="00690469"/>
    <w:rsid w:val="00690CAE"/>
    <w:rsid w:val="00690D2E"/>
    <w:rsid w:val="00690E00"/>
    <w:rsid w:val="00691058"/>
    <w:rsid w:val="00691718"/>
    <w:rsid w:val="0069238D"/>
    <w:rsid w:val="0069253E"/>
    <w:rsid w:val="006927E9"/>
    <w:rsid w:val="00692A58"/>
    <w:rsid w:val="0069378B"/>
    <w:rsid w:val="00693EED"/>
    <w:rsid w:val="006943E9"/>
    <w:rsid w:val="00694EA7"/>
    <w:rsid w:val="00695608"/>
    <w:rsid w:val="00696CF7"/>
    <w:rsid w:val="006972AF"/>
    <w:rsid w:val="006A078B"/>
    <w:rsid w:val="006A083B"/>
    <w:rsid w:val="006A0847"/>
    <w:rsid w:val="006A1018"/>
    <w:rsid w:val="006A15F5"/>
    <w:rsid w:val="006A18E3"/>
    <w:rsid w:val="006A19A5"/>
    <w:rsid w:val="006A1DFD"/>
    <w:rsid w:val="006A1E04"/>
    <w:rsid w:val="006A2043"/>
    <w:rsid w:val="006A234E"/>
    <w:rsid w:val="006A255B"/>
    <w:rsid w:val="006A2CB7"/>
    <w:rsid w:val="006A30B1"/>
    <w:rsid w:val="006A3351"/>
    <w:rsid w:val="006A3856"/>
    <w:rsid w:val="006A3CDA"/>
    <w:rsid w:val="006A4130"/>
    <w:rsid w:val="006A4532"/>
    <w:rsid w:val="006A45A1"/>
    <w:rsid w:val="006A5FF7"/>
    <w:rsid w:val="006A613F"/>
    <w:rsid w:val="006A6CC4"/>
    <w:rsid w:val="006A73EE"/>
    <w:rsid w:val="006B01A9"/>
    <w:rsid w:val="006B054D"/>
    <w:rsid w:val="006B08AD"/>
    <w:rsid w:val="006B113D"/>
    <w:rsid w:val="006B19F1"/>
    <w:rsid w:val="006B1CAD"/>
    <w:rsid w:val="006B2060"/>
    <w:rsid w:val="006B23BA"/>
    <w:rsid w:val="006B2B55"/>
    <w:rsid w:val="006B3AA6"/>
    <w:rsid w:val="006B3ADA"/>
    <w:rsid w:val="006B40AA"/>
    <w:rsid w:val="006B45F3"/>
    <w:rsid w:val="006B4D08"/>
    <w:rsid w:val="006B519D"/>
    <w:rsid w:val="006B55E6"/>
    <w:rsid w:val="006B58DB"/>
    <w:rsid w:val="006B5A91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CFB"/>
    <w:rsid w:val="006C5F08"/>
    <w:rsid w:val="006C66C3"/>
    <w:rsid w:val="006C6A65"/>
    <w:rsid w:val="006D0EB7"/>
    <w:rsid w:val="006D1DD6"/>
    <w:rsid w:val="006D2426"/>
    <w:rsid w:val="006D32B8"/>
    <w:rsid w:val="006D36AF"/>
    <w:rsid w:val="006D48A5"/>
    <w:rsid w:val="006D4C52"/>
    <w:rsid w:val="006D5C27"/>
    <w:rsid w:val="006D60A9"/>
    <w:rsid w:val="006D6BF0"/>
    <w:rsid w:val="006D6DBD"/>
    <w:rsid w:val="006D70DA"/>
    <w:rsid w:val="006D7D0A"/>
    <w:rsid w:val="006D7D33"/>
    <w:rsid w:val="006D7E9E"/>
    <w:rsid w:val="006D7F08"/>
    <w:rsid w:val="006E11A0"/>
    <w:rsid w:val="006E1710"/>
    <w:rsid w:val="006E1D0B"/>
    <w:rsid w:val="006E254C"/>
    <w:rsid w:val="006E298C"/>
    <w:rsid w:val="006E2C6E"/>
    <w:rsid w:val="006E3C54"/>
    <w:rsid w:val="006E3DA7"/>
    <w:rsid w:val="006E4AD9"/>
    <w:rsid w:val="006E4CC8"/>
    <w:rsid w:val="006E54D9"/>
    <w:rsid w:val="006E592A"/>
    <w:rsid w:val="006E5D87"/>
    <w:rsid w:val="006E6F1F"/>
    <w:rsid w:val="006E722C"/>
    <w:rsid w:val="006E728E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88"/>
    <w:rsid w:val="006F24E4"/>
    <w:rsid w:val="006F25F0"/>
    <w:rsid w:val="006F27EC"/>
    <w:rsid w:val="006F3270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1DB"/>
    <w:rsid w:val="00700368"/>
    <w:rsid w:val="007009DC"/>
    <w:rsid w:val="00702E04"/>
    <w:rsid w:val="00703034"/>
    <w:rsid w:val="00703043"/>
    <w:rsid w:val="0070339E"/>
    <w:rsid w:val="00703AB1"/>
    <w:rsid w:val="00704110"/>
    <w:rsid w:val="00704AB7"/>
    <w:rsid w:val="00704B27"/>
    <w:rsid w:val="00705274"/>
    <w:rsid w:val="007053AD"/>
    <w:rsid w:val="0070594B"/>
    <w:rsid w:val="007075C0"/>
    <w:rsid w:val="00707896"/>
    <w:rsid w:val="0071001C"/>
    <w:rsid w:val="00710C3A"/>
    <w:rsid w:val="00711F28"/>
    <w:rsid w:val="00711FDB"/>
    <w:rsid w:val="0071257A"/>
    <w:rsid w:val="007134A2"/>
    <w:rsid w:val="007134F7"/>
    <w:rsid w:val="00713A3F"/>
    <w:rsid w:val="00713FDA"/>
    <w:rsid w:val="007140ED"/>
    <w:rsid w:val="0071525F"/>
    <w:rsid w:val="007155BD"/>
    <w:rsid w:val="00715981"/>
    <w:rsid w:val="00716619"/>
    <w:rsid w:val="00717249"/>
    <w:rsid w:val="00717250"/>
    <w:rsid w:val="007179E3"/>
    <w:rsid w:val="0072034F"/>
    <w:rsid w:val="00720493"/>
    <w:rsid w:val="0072049E"/>
    <w:rsid w:val="00720F64"/>
    <w:rsid w:val="00721178"/>
    <w:rsid w:val="007219FD"/>
    <w:rsid w:val="00721EE1"/>
    <w:rsid w:val="00723071"/>
    <w:rsid w:val="00723CEA"/>
    <w:rsid w:val="007241A8"/>
    <w:rsid w:val="00724205"/>
    <w:rsid w:val="0072539C"/>
    <w:rsid w:val="007253B6"/>
    <w:rsid w:val="007257B8"/>
    <w:rsid w:val="00727288"/>
    <w:rsid w:val="007276E5"/>
    <w:rsid w:val="00727793"/>
    <w:rsid w:val="00727DB5"/>
    <w:rsid w:val="0073076D"/>
    <w:rsid w:val="007307A8"/>
    <w:rsid w:val="00730F97"/>
    <w:rsid w:val="0073152C"/>
    <w:rsid w:val="00731777"/>
    <w:rsid w:val="00732B4F"/>
    <w:rsid w:val="00732BCC"/>
    <w:rsid w:val="00732C95"/>
    <w:rsid w:val="00732D69"/>
    <w:rsid w:val="00732D7A"/>
    <w:rsid w:val="0073344C"/>
    <w:rsid w:val="007335A8"/>
    <w:rsid w:val="0073476E"/>
    <w:rsid w:val="00736572"/>
    <w:rsid w:val="00736AF9"/>
    <w:rsid w:val="00736B81"/>
    <w:rsid w:val="00736EF3"/>
    <w:rsid w:val="00736F4F"/>
    <w:rsid w:val="0073708C"/>
    <w:rsid w:val="007403D1"/>
    <w:rsid w:val="007405B8"/>
    <w:rsid w:val="007405ED"/>
    <w:rsid w:val="00740942"/>
    <w:rsid w:val="00740E07"/>
    <w:rsid w:val="007418C4"/>
    <w:rsid w:val="007421F1"/>
    <w:rsid w:val="00742B6D"/>
    <w:rsid w:val="00742D11"/>
    <w:rsid w:val="007430F2"/>
    <w:rsid w:val="00743CC5"/>
    <w:rsid w:val="00744118"/>
    <w:rsid w:val="007442ED"/>
    <w:rsid w:val="0074432A"/>
    <w:rsid w:val="007443B3"/>
    <w:rsid w:val="007448CC"/>
    <w:rsid w:val="007448D8"/>
    <w:rsid w:val="00744AA9"/>
    <w:rsid w:val="00745540"/>
    <w:rsid w:val="007456BA"/>
    <w:rsid w:val="00745BA4"/>
    <w:rsid w:val="00746277"/>
    <w:rsid w:val="0074629E"/>
    <w:rsid w:val="007474D4"/>
    <w:rsid w:val="00747FCC"/>
    <w:rsid w:val="00750EC1"/>
    <w:rsid w:val="007516D4"/>
    <w:rsid w:val="007516F6"/>
    <w:rsid w:val="0075183C"/>
    <w:rsid w:val="00751BF1"/>
    <w:rsid w:val="00751F36"/>
    <w:rsid w:val="0075218C"/>
    <w:rsid w:val="0075253B"/>
    <w:rsid w:val="007525BF"/>
    <w:rsid w:val="007537E7"/>
    <w:rsid w:val="00753DFA"/>
    <w:rsid w:val="00754957"/>
    <w:rsid w:val="0075563B"/>
    <w:rsid w:val="00755689"/>
    <w:rsid w:val="007559BB"/>
    <w:rsid w:val="00755F1C"/>
    <w:rsid w:val="00756914"/>
    <w:rsid w:val="00760540"/>
    <w:rsid w:val="0076088A"/>
    <w:rsid w:val="00760893"/>
    <w:rsid w:val="00760AB3"/>
    <w:rsid w:val="00761272"/>
    <w:rsid w:val="007616AB"/>
    <w:rsid w:val="0076176C"/>
    <w:rsid w:val="007628FC"/>
    <w:rsid w:val="007631A6"/>
    <w:rsid w:val="007639D9"/>
    <w:rsid w:val="00763A28"/>
    <w:rsid w:val="00763B95"/>
    <w:rsid w:val="00764A57"/>
    <w:rsid w:val="00764CB4"/>
    <w:rsid w:val="0076527E"/>
    <w:rsid w:val="007658B0"/>
    <w:rsid w:val="00765A2C"/>
    <w:rsid w:val="00766735"/>
    <w:rsid w:val="0076730F"/>
    <w:rsid w:val="00767D2B"/>
    <w:rsid w:val="0077013C"/>
    <w:rsid w:val="00770714"/>
    <w:rsid w:val="007708E2"/>
    <w:rsid w:val="00770F72"/>
    <w:rsid w:val="00771CF2"/>
    <w:rsid w:val="007729ED"/>
    <w:rsid w:val="00772F35"/>
    <w:rsid w:val="00773340"/>
    <w:rsid w:val="007737BA"/>
    <w:rsid w:val="00774288"/>
    <w:rsid w:val="007746E9"/>
    <w:rsid w:val="00775899"/>
    <w:rsid w:val="00775C7F"/>
    <w:rsid w:val="00777985"/>
    <w:rsid w:val="00777F14"/>
    <w:rsid w:val="007806D2"/>
    <w:rsid w:val="00780983"/>
    <w:rsid w:val="00780D8A"/>
    <w:rsid w:val="0078103F"/>
    <w:rsid w:val="00781679"/>
    <w:rsid w:val="0078379A"/>
    <w:rsid w:val="00783930"/>
    <w:rsid w:val="007841DC"/>
    <w:rsid w:val="0078448B"/>
    <w:rsid w:val="00785182"/>
    <w:rsid w:val="007855E3"/>
    <w:rsid w:val="0078589B"/>
    <w:rsid w:val="00785E5B"/>
    <w:rsid w:val="00785FE1"/>
    <w:rsid w:val="0078620B"/>
    <w:rsid w:val="00786A30"/>
    <w:rsid w:val="00786A62"/>
    <w:rsid w:val="007877A3"/>
    <w:rsid w:val="00787A22"/>
    <w:rsid w:val="00787BD3"/>
    <w:rsid w:val="00787C2F"/>
    <w:rsid w:val="007904B7"/>
    <w:rsid w:val="00790A3A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0"/>
    <w:rsid w:val="00794C47"/>
    <w:rsid w:val="00794D3D"/>
    <w:rsid w:val="00794F55"/>
    <w:rsid w:val="00795AF7"/>
    <w:rsid w:val="007961A8"/>
    <w:rsid w:val="007963A6"/>
    <w:rsid w:val="00796567"/>
    <w:rsid w:val="007969B8"/>
    <w:rsid w:val="007971D7"/>
    <w:rsid w:val="0079751A"/>
    <w:rsid w:val="00797C4F"/>
    <w:rsid w:val="007A0DAA"/>
    <w:rsid w:val="007A2005"/>
    <w:rsid w:val="007A2508"/>
    <w:rsid w:val="007A26FF"/>
    <w:rsid w:val="007A3406"/>
    <w:rsid w:val="007A369D"/>
    <w:rsid w:val="007A3EB4"/>
    <w:rsid w:val="007A43A1"/>
    <w:rsid w:val="007A5024"/>
    <w:rsid w:val="007A639F"/>
    <w:rsid w:val="007A6F90"/>
    <w:rsid w:val="007A74B4"/>
    <w:rsid w:val="007A752F"/>
    <w:rsid w:val="007A7881"/>
    <w:rsid w:val="007B0001"/>
    <w:rsid w:val="007B107A"/>
    <w:rsid w:val="007B120D"/>
    <w:rsid w:val="007B15BD"/>
    <w:rsid w:val="007B1826"/>
    <w:rsid w:val="007B2279"/>
    <w:rsid w:val="007B2D6E"/>
    <w:rsid w:val="007B2E6A"/>
    <w:rsid w:val="007B3613"/>
    <w:rsid w:val="007B43E2"/>
    <w:rsid w:val="007B4465"/>
    <w:rsid w:val="007B4828"/>
    <w:rsid w:val="007B5195"/>
    <w:rsid w:val="007B6043"/>
    <w:rsid w:val="007B635F"/>
    <w:rsid w:val="007B6F87"/>
    <w:rsid w:val="007B7474"/>
    <w:rsid w:val="007B7602"/>
    <w:rsid w:val="007C0009"/>
    <w:rsid w:val="007C02F1"/>
    <w:rsid w:val="007C0413"/>
    <w:rsid w:val="007C06DB"/>
    <w:rsid w:val="007C0763"/>
    <w:rsid w:val="007C1278"/>
    <w:rsid w:val="007C1422"/>
    <w:rsid w:val="007C1FCF"/>
    <w:rsid w:val="007C2268"/>
    <w:rsid w:val="007C236D"/>
    <w:rsid w:val="007C2CA2"/>
    <w:rsid w:val="007C30AE"/>
    <w:rsid w:val="007C382B"/>
    <w:rsid w:val="007C3B73"/>
    <w:rsid w:val="007C3E04"/>
    <w:rsid w:val="007C3E40"/>
    <w:rsid w:val="007C3FE5"/>
    <w:rsid w:val="007C44DA"/>
    <w:rsid w:val="007C4ECC"/>
    <w:rsid w:val="007C522B"/>
    <w:rsid w:val="007C5D73"/>
    <w:rsid w:val="007C5D89"/>
    <w:rsid w:val="007C67C6"/>
    <w:rsid w:val="007C68E1"/>
    <w:rsid w:val="007C6989"/>
    <w:rsid w:val="007C7772"/>
    <w:rsid w:val="007D04D0"/>
    <w:rsid w:val="007D06DE"/>
    <w:rsid w:val="007D089A"/>
    <w:rsid w:val="007D0C10"/>
    <w:rsid w:val="007D1EB8"/>
    <w:rsid w:val="007D2B28"/>
    <w:rsid w:val="007D3542"/>
    <w:rsid w:val="007D3A74"/>
    <w:rsid w:val="007D3CBC"/>
    <w:rsid w:val="007D46C9"/>
    <w:rsid w:val="007D594D"/>
    <w:rsid w:val="007D696C"/>
    <w:rsid w:val="007E02AD"/>
    <w:rsid w:val="007E0AE8"/>
    <w:rsid w:val="007E155A"/>
    <w:rsid w:val="007E167C"/>
    <w:rsid w:val="007E16AC"/>
    <w:rsid w:val="007E3B77"/>
    <w:rsid w:val="007E3C3F"/>
    <w:rsid w:val="007E3CD8"/>
    <w:rsid w:val="007E4C35"/>
    <w:rsid w:val="007E51E1"/>
    <w:rsid w:val="007E5881"/>
    <w:rsid w:val="007E5B17"/>
    <w:rsid w:val="007E618E"/>
    <w:rsid w:val="007E62B7"/>
    <w:rsid w:val="007E7AE3"/>
    <w:rsid w:val="007E7D3B"/>
    <w:rsid w:val="007F0442"/>
    <w:rsid w:val="007F1106"/>
    <w:rsid w:val="007F12DF"/>
    <w:rsid w:val="007F1ECA"/>
    <w:rsid w:val="007F1F57"/>
    <w:rsid w:val="007F20AC"/>
    <w:rsid w:val="007F30E7"/>
    <w:rsid w:val="007F31F4"/>
    <w:rsid w:val="007F37D2"/>
    <w:rsid w:val="007F40C4"/>
    <w:rsid w:val="007F40D8"/>
    <w:rsid w:val="007F4382"/>
    <w:rsid w:val="007F4D0B"/>
    <w:rsid w:val="007F5296"/>
    <w:rsid w:val="007F57C7"/>
    <w:rsid w:val="007F5F1F"/>
    <w:rsid w:val="007F6077"/>
    <w:rsid w:val="007F7750"/>
    <w:rsid w:val="007F79FA"/>
    <w:rsid w:val="0080024F"/>
    <w:rsid w:val="00801577"/>
    <w:rsid w:val="00801D52"/>
    <w:rsid w:val="0080234C"/>
    <w:rsid w:val="00802C97"/>
    <w:rsid w:val="0080316B"/>
    <w:rsid w:val="00803FC5"/>
    <w:rsid w:val="00804E08"/>
    <w:rsid w:val="0080563A"/>
    <w:rsid w:val="008063CD"/>
    <w:rsid w:val="008069C3"/>
    <w:rsid w:val="008071DB"/>
    <w:rsid w:val="00807356"/>
    <w:rsid w:val="0080753C"/>
    <w:rsid w:val="00807B94"/>
    <w:rsid w:val="008105A5"/>
    <w:rsid w:val="00810D05"/>
    <w:rsid w:val="00811488"/>
    <w:rsid w:val="00811BB0"/>
    <w:rsid w:val="008127AE"/>
    <w:rsid w:val="00813F54"/>
    <w:rsid w:val="0081429E"/>
    <w:rsid w:val="00815652"/>
    <w:rsid w:val="008159EF"/>
    <w:rsid w:val="008166F8"/>
    <w:rsid w:val="0081757E"/>
    <w:rsid w:val="00817A77"/>
    <w:rsid w:val="00820180"/>
    <w:rsid w:val="0082150F"/>
    <w:rsid w:val="00821A36"/>
    <w:rsid w:val="00821CA7"/>
    <w:rsid w:val="008223F9"/>
    <w:rsid w:val="00822C74"/>
    <w:rsid w:val="008231AF"/>
    <w:rsid w:val="008234A4"/>
    <w:rsid w:val="00823C61"/>
    <w:rsid w:val="00823D76"/>
    <w:rsid w:val="00825189"/>
    <w:rsid w:val="0082575E"/>
    <w:rsid w:val="00825B76"/>
    <w:rsid w:val="00825FDD"/>
    <w:rsid w:val="00825FF7"/>
    <w:rsid w:val="0082630E"/>
    <w:rsid w:val="00826BFE"/>
    <w:rsid w:val="008274FF"/>
    <w:rsid w:val="00827A8C"/>
    <w:rsid w:val="00830959"/>
    <w:rsid w:val="0083108A"/>
    <w:rsid w:val="00831CC9"/>
    <w:rsid w:val="00832076"/>
    <w:rsid w:val="00832F48"/>
    <w:rsid w:val="00833AE8"/>
    <w:rsid w:val="00833DDC"/>
    <w:rsid w:val="00834913"/>
    <w:rsid w:val="00835420"/>
    <w:rsid w:val="00835444"/>
    <w:rsid w:val="008359FD"/>
    <w:rsid w:val="00835E96"/>
    <w:rsid w:val="008361A8"/>
    <w:rsid w:val="008368AA"/>
    <w:rsid w:val="00836B87"/>
    <w:rsid w:val="008372B3"/>
    <w:rsid w:val="008379B1"/>
    <w:rsid w:val="0084034C"/>
    <w:rsid w:val="00840F8A"/>
    <w:rsid w:val="00841544"/>
    <w:rsid w:val="00841ABA"/>
    <w:rsid w:val="008425EE"/>
    <w:rsid w:val="008427D8"/>
    <w:rsid w:val="0084384B"/>
    <w:rsid w:val="00843BEA"/>
    <w:rsid w:val="00843CB1"/>
    <w:rsid w:val="008445B8"/>
    <w:rsid w:val="00844675"/>
    <w:rsid w:val="008467C2"/>
    <w:rsid w:val="00846B57"/>
    <w:rsid w:val="00846C4E"/>
    <w:rsid w:val="00847880"/>
    <w:rsid w:val="00847BCB"/>
    <w:rsid w:val="00847C03"/>
    <w:rsid w:val="008508D1"/>
    <w:rsid w:val="00851600"/>
    <w:rsid w:val="0085182D"/>
    <w:rsid w:val="00851F43"/>
    <w:rsid w:val="00851FA2"/>
    <w:rsid w:val="00852899"/>
    <w:rsid w:val="00852A20"/>
    <w:rsid w:val="00853D7A"/>
    <w:rsid w:val="008552B5"/>
    <w:rsid w:val="00857B51"/>
    <w:rsid w:val="00860C85"/>
    <w:rsid w:val="00860D1B"/>
    <w:rsid w:val="00861197"/>
    <w:rsid w:val="00861C0A"/>
    <w:rsid w:val="00861E75"/>
    <w:rsid w:val="008621B8"/>
    <w:rsid w:val="00862266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CA4"/>
    <w:rsid w:val="0087112D"/>
    <w:rsid w:val="0087156C"/>
    <w:rsid w:val="0087164E"/>
    <w:rsid w:val="00871928"/>
    <w:rsid w:val="00871F4F"/>
    <w:rsid w:val="008736D4"/>
    <w:rsid w:val="00873B33"/>
    <w:rsid w:val="00873DA0"/>
    <w:rsid w:val="00873F68"/>
    <w:rsid w:val="00874060"/>
    <w:rsid w:val="00874076"/>
    <w:rsid w:val="008751F4"/>
    <w:rsid w:val="00875B4E"/>
    <w:rsid w:val="00875E37"/>
    <w:rsid w:val="0087673D"/>
    <w:rsid w:val="00876CB6"/>
    <w:rsid w:val="00876E8A"/>
    <w:rsid w:val="00877846"/>
    <w:rsid w:val="00877F72"/>
    <w:rsid w:val="00880DAE"/>
    <w:rsid w:val="00881183"/>
    <w:rsid w:val="0088158A"/>
    <w:rsid w:val="00881923"/>
    <w:rsid w:val="008826B9"/>
    <w:rsid w:val="00882C71"/>
    <w:rsid w:val="008834D4"/>
    <w:rsid w:val="0088360B"/>
    <w:rsid w:val="008838D8"/>
    <w:rsid w:val="00883969"/>
    <w:rsid w:val="00884872"/>
    <w:rsid w:val="00884B38"/>
    <w:rsid w:val="00885603"/>
    <w:rsid w:val="00885DD6"/>
    <w:rsid w:val="00885DE5"/>
    <w:rsid w:val="008860C0"/>
    <w:rsid w:val="00886585"/>
    <w:rsid w:val="0088698A"/>
    <w:rsid w:val="00886A6D"/>
    <w:rsid w:val="00887447"/>
    <w:rsid w:val="00887D09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31F5"/>
    <w:rsid w:val="008936E9"/>
    <w:rsid w:val="00893C51"/>
    <w:rsid w:val="0089441A"/>
    <w:rsid w:val="00894AEE"/>
    <w:rsid w:val="0089683F"/>
    <w:rsid w:val="008975A4"/>
    <w:rsid w:val="00897687"/>
    <w:rsid w:val="008A094E"/>
    <w:rsid w:val="008A099E"/>
    <w:rsid w:val="008A2EA0"/>
    <w:rsid w:val="008A3275"/>
    <w:rsid w:val="008A3324"/>
    <w:rsid w:val="008A3690"/>
    <w:rsid w:val="008A3DC3"/>
    <w:rsid w:val="008A43D5"/>
    <w:rsid w:val="008A4A10"/>
    <w:rsid w:val="008A63FC"/>
    <w:rsid w:val="008A6829"/>
    <w:rsid w:val="008A7280"/>
    <w:rsid w:val="008B00B6"/>
    <w:rsid w:val="008B08FB"/>
    <w:rsid w:val="008B0C67"/>
    <w:rsid w:val="008B0C9B"/>
    <w:rsid w:val="008B1365"/>
    <w:rsid w:val="008B1D83"/>
    <w:rsid w:val="008B3420"/>
    <w:rsid w:val="008B35AD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30"/>
    <w:rsid w:val="008B748E"/>
    <w:rsid w:val="008B764D"/>
    <w:rsid w:val="008B7B76"/>
    <w:rsid w:val="008C02D6"/>
    <w:rsid w:val="008C062D"/>
    <w:rsid w:val="008C0C0A"/>
    <w:rsid w:val="008C16D1"/>
    <w:rsid w:val="008C1800"/>
    <w:rsid w:val="008C246A"/>
    <w:rsid w:val="008C24A6"/>
    <w:rsid w:val="008C2661"/>
    <w:rsid w:val="008C2CA7"/>
    <w:rsid w:val="008C3384"/>
    <w:rsid w:val="008C3A66"/>
    <w:rsid w:val="008C3BA9"/>
    <w:rsid w:val="008C43AE"/>
    <w:rsid w:val="008C4DD2"/>
    <w:rsid w:val="008C528A"/>
    <w:rsid w:val="008C5648"/>
    <w:rsid w:val="008C5C9A"/>
    <w:rsid w:val="008C5E19"/>
    <w:rsid w:val="008C60EB"/>
    <w:rsid w:val="008C655F"/>
    <w:rsid w:val="008C6599"/>
    <w:rsid w:val="008C7027"/>
    <w:rsid w:val="008C76CC"/>
    <w:rsid w:val="008C77A6"/>
    <w:rsid w:val="008C7F71"/>
    <w:rsid w:val="008D0047"/>
    <w:rsid w:val="008D04E1"/>
    <w:rsid w:val="008D0E33"/>
    <w:rsid w:val="008D165C"/>
    <w:rsid w:val="008D1AA6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043"/>
    <w:rsid w:val="008E1152"/>
    <w:rsid w:val="008E1787"/>
    <w:rsid w:val="008E18E4"/>
    <w:rsid w:val="008E1C56"/>
    <w:rsid w:val="008E32AD"/>
    <w:rsid w:val="008E3D2A"/>
    <w:rsid w:val="008E4044"/>
    <w:rsid w:val="008E45A6"/>
    <w:rsid w:val="008E537B"/>
    <w:rsid w:val="008E65DD"/>
    <w:rsid w:val="008E6F33"/>
    <w:rsid w:val="008E7068"/>
    <w:rsid w:val="008E75E6"/>
    <w:rsid w:val="008E76B5"/>
    <w:rsid w:val="008F059E"/>
    <w:rsid w:val="008F0965"/>
    <w:rsid w:val="008F0A66"/>
    <w:rsid w:val="008F133A"/>
    <w:rsid w:val="008F181C"/>
    <w:rsid w:val="008F1C18"/>
    <w:rsid w:val="008F204B"/>
    <w:rsid w:val="008F249A"/>
    <w:rsid w:val="008F2ECD"/>
    <w:rsid w:val="008F349E"/>
    <w:rsid w:val="008F3B1D"/>
    <w:rsid w:val="008F3D97"/>
    <w:rsid w:val="008F4100"/>
    <w:rsid w:val="008F4A89"/>
    <w:rsid w:val="008F4FC1"/>
    <w:rsid w:val="008F59B7"/>
    <w:rsid w:val="008F5B79"/>
    <w:rsid w:val="008F5FBF"/>
    <w:rsid w:val="008F6ACA"/>
    <w:rsid w:val="008F7420"/>
    <w:rsid w:val="008F7750"/>
    <w:rsid w:val="009000B1"/>
    <w:rsid w:val="009002C6"/>
    <w:rsid w:val="009007ED"/>
    <w:rsid w:val="00900B58"/>
    <w:rsid w:val="009017AF"/>
    <w:rsid w:val="00901918"/>
    <w:rsid w:val="00902128"/>
    <w:rsid w:val="009026DC"/>
    <w:rsid w:val="00903513"/>
    <w:rsid w:val="00903B37"/>
    <w:rsid w:val="00904EC1"/>
    <w:rsid w:val="009052CF"/>
    <w:rsid w:val="00905395"/>
    <w:rsid w:val="00905572"/>
    <w:rsid w:val="009057EB"/>
    <w:rsid w:val="00905E4A"/>
    <w:rsid w:val="009077DC"/>
    <w:rsid w:val="00910240"/>
    <w:rsid w:val="0091050C"/>
    <w:rsid w:val="00910CBD"/>
    <w:rsid w:val="00910CD3"/>
    <w:rsid w:val="00911312"/>
    <w:rsid w:val="00911722"/>
    <w:rsid w:val="00912D0B"/>
    <w:rsid w:val="0091456C"/>
    <w:rsid w:val="009146E5"/>
    <w:rsid w:val="009158E0"/>
    <w:rsid w:val="00915B36"/>
    <w:rsid w:val="00916252"/>
    <w:rsid w:val="00916714"/>
    <w:rsid w:val="00916BBB"/>
    <w:rsid w:val="00917304"/>
    <w:rsid w:val="00917A78"/>
    <w:rsid w:val="009204D3"/>
    <w:rsid w:val="009209A1"/>
    <w:rsid w:val="00921714"/>
    <w:rsid w:val="00922742"/>
    <w:rsid w:val="00922F3C"/>
    <w:rsid w:val="009231DD"/>
    <w:rsid w:val="00923570"/>
    <w:rsid w:val="009235F8"/>
    <w:rsid w:val="0092389B"/>
    <w:rsid w:val="00925B90"/>
    <w:rsid w:val="00927898"/>
    <w:rsid w:val="00927A7A"/>
    <w:rsid w:val="00927AA6"/>
    <w:rsid w:val="00927BE6"/>
    <w:rsid w:val="00927BF4"/>
    <w:rsid w:val="009303D4"/>
    <w:rsid w:val="00930412"/>
    <w:rsid w:val="00930DF5"/>
    <w:rsid w:val="0093120B"/>
    <w:rsid w:val="0093191C"/>
    <w:rsid w:val="00931D7C"/>
    <w:rsid w:val="00933512"/>
    <w:rsid w:val="00933EEB"/>
    <w:rsid w:val="00934116"/>
    <w:rsid w:val="00934A02"/>
    <w:rsid w:val="00935876"/>
    <w:rsid w:val="009358EA"/>
    <w:rsid w:val="00935943"/>
    <w:rsid w:val="00935B60"/>
    <w:rsid w:val="00936A50"/>
    <w:rsid w:val="00936ABE"/>
    <w:rsid w:val="00937EE9"/>
    <w:rsid w:val="0094051D"/>
    <w:rsid w:val="00940A54"/>
    <w:rsid w:val="00940FF8"/>
    <w:rsid w:val="00941654"/>
    <w:rsid w:val="0094166A"/>
    <w:rsid w:val="00942115"/>
    <w:rsid w:val="0094235C"/>
    <w:rsid w:val="00942466"/>
    <w:rsid w:val="00942CAC"/>
    <w:rsid w:val="00942E5D"/>
    <w:rsid w:val="009437E6"/>
    <w:rsid w:val="009438F8"/>
    <w:rsid w:val="00943D54"/>
    <w:rsid w:val="00944A07"/>
    <w:rsid w:val="00944FE6"/>
    <w:rsid w:val="00945838"/>
    <w:rsid w:val="00945E48"/>
    <w:rsid w:val="009469BD"/>
    <w:rsid w:val="00946E2B"/>
    <w:rsid w:val="0094769C"/>
    <w:rsid w:val="009478E6"/>
    <w:rsid w:val="0094790B"/>
    <w:rsid w:val="00947D19"/>
    <w:rsid w:val="009503B4"/>
    <w:rsid w:val="009505B4"/>
    <w:rsid w:val="00951672"/>
    <w:rsid w:val="00951EF9"/>
    <w:rsid w:val="00953076"/>
    <w:rsid w:val="0095342D"/>
    <w:rsid w:val="00953AEA"/>
    <w:rsid w:val="009541CB"/>
    <w:rsid w:val="0095429A"/>
    <w:rsid w:val="00954BB2"/>
    <w:rsid w:val="00955187"/>
    <w:rsid w:val="00955A31"/>
    <w:rsid w:val="00957AD2"/>
    <w:rsid w:val="00957AF8"/>
    <w:rsid w:val="0096036B"/>
    <w:rsid w:val="00960539"/>
    <w:rsid w:val="00960669"/>
    <w:rsid w:val="00962519"/>
    <w:rsid w:val="00962C63"/>
    <w:rsid w:val="009639B5"/>
    <w:rsid w:val="009643C8"/>
    <w:rsid w:val="00964661"/>
    <w:rsid w:val="009646B3"/>
    <w:rsid w:val="00964D49"/>
    <w:rsid w:val="009654C4"/>
    <w:rsid w:val="0096579D"/>
    <w:rsid w:val="00966292"/>
    <w:rsid w:val="009665FA"/>
    <w:rsid w:val="00966763"/>
    <w:rsid w:val="00966A25"/>
    <w:rsid w:val="00966C72"/>
    <w:rsid w:val="00966E6C"/>
    <w:rsid w:val="009673F3"/>
    <w:rsid w:val="0096757E"/>
    <w:rsid w:val="009701B6"/>
    <w:rsid w:val="00970256"/>
    <w:rsid w:val="009708B4"/>
    <w:rsid w:val="009719A9"/>
    <w:rsid w:val="00971D5B"/>
    <w:rsid w:val="009722E5"/>
    <w:rsid w:val="00972BD8"/>
    <w:rsid w:val="00973DDA"/>
    <w:rsid w:val="0097448D"/>
    <w:rsid w:val="0097454A"/>
    <w:rsid w:val="00974A6F"/>
    <w:rsid w:val="00974CCC"/>
    <w:rsid w:val="00975418"/>
    <w:rsid w:val="00975514"/>
    <w:rsid w:val="00975B2C"/>
    <w:rsid w:val="0097667C"/>
    <w:rsid w:val="00976EFB"/>
    <w:rsid w:val="00977058"/>
    <w:rsid w:val="0097720D"/>
    <w:rsid w:val="0097730A"/>
    <w:rsid w:val="00977D89"/>
    <w:rsid w:val="009800FE"/>
    <w:rsid w:val="00980492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5912"/>
    <w:rsid w:val="00986287"/>
    <w:rsid w:val="00986318"/>
    <w:rsid w:val="009865F9"/>
    <w:rsid w:val="00987CF2"/>
    <w:rsid w:val="009903ED"/>
    <w:rsid w:val="00990CAA"/>
    <w:rsid w:val="00990E00"/>
    <w:rsid w:val="00991053"/>
    <w:rsid w:val="009914A9"/>
    <w:rsid w:val="009922D0"/>
    <w:rsid w:val="00992496"/>
    <w:rsid w:val="009924D9"/>
    <w:rsid w:val="009928AC"/>
    <w:rsid w:val="0099425A"/>
    <w:rsid w:val="00994502"/>
    <w:rsid w:val="00994CB3"/>
    <w:rsid w:val="009955EF"/>
    <w:rsid w:val="00995769"/>
    <w:rsid w:val="00995B51"/>
    <w:rsid w:val="00995B8E"/>
    <w:rsid w:val="00995D79"/>
    <w:rsid w:val="00995DA8"/>
    <w:rsid w:val="009964EF"/>
    <w:rsid w:val="0099650C"/>
    <w:rsid w:val="009969E4"/>
    <w:rsid w:val="00996CA4"/>
    <w:rsid w:val="00997038"/>
    <w:rsid w:val="00997558"/>
    <w:rsid w:val="009A04F8"/>
    <w:rsid w:val="009A0B1F"/>
    <w:rsid w:val="009A1977"/>
    <w:rsid w:val="009A2449"/>
    <w:rsid w:val="009A2602"/>
    <w:rsid w:val="009A2AC0"/>
    <w:rsid w:val="009A2BC9"/>
    <w:rsid w:val="009A308B"/>
    <w:rsid w:val="009A3292"/>
    <w:rsid w:val="009A39EF"/>
    <w:rsid w:val="009A3E5C"/>
    <w:rsid w:val="009A4656"/>
    <w:rsid w:val="009A490A"/>
    <w:rsid w:val="009A49BC"/>
    <w:rsid w:val="009A4A86"/>
    <w:rsid w:val="009A4D82"/>
    <w:rsid w:val="009A4E07"/>
    <w:rsid w:val="009A5294"/>
    <w:rsid w:val="009A5E65"/>
    <w:rsid w:val="009A5FB8"/>
    <w:rsid w:val="009A60FB"/>
    <w:rsid w:val="009A7F5E"/>
    <w:rsid w:val="009B04A2"/>
    <w:rsid w:val="009B0AC7"/>
    <w:rsid w:val="009B1156"/>
    <w:rsid w:val="009B1A38"/>
    <w:rsid w:val="009B2262"/>
    <w:rsid w:val="009B2D67"/>
    <w:rsid w:val="009B2DB8"/>
    <w:rsid w:val="009B31AB"/>
    <w:rsid w:val="009B3DC0"/>
    <w:rsid w:val="009B40F5"/>
    <w:rsid w:val="009B45D8"/>
    <w:rsid w:val="009B45D9"/>
    <w:rsid w:val="009B5505"/>
    <w:rsid w:val="009B596C"/>
    <w:rsid w:val="009B5BD1"/>
    <w:rsid w:val="009B5E46"/>
    <w:rsid w:val="009B5F0B"/>
    <w:rsid w:val="009B6D78"/>
    <w:rsid w:val="009B6FB3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3227"/>
    <w:rsid w:val="009C3314"/>
    <w:rsid w:val="009C40FC"/>
    <w:rsid w:val="009C4555"/>
    <w:rsid w:val="009C491B"/>
    <w:rsid w:val="009C4CB5"/>
    <w:rsid w:val="009C4E40"/>
    <w:rsid w:val="009C4F85"/>
    <w:rsid w:val="009C565D"/>
    <w:rsid w:val="009C6381"/>
    <w:rsid w:val="009C6AEA"/>
    <w:rsid w:val="009C6E4D"/>
    <w:rsid w:val="009C6EF8"/>
    <w:rsid w:val="009D0CF6"/>
    <w:rsid w:val="009D10B9"/>
    <w:rsid w:val="009D28E6"/>
    <w:rsid w:val="009D3251"/>
    <w:rsid w:val="009D3357"/>
    <w:rsid w:val="009D3C5F"/>
    <w:rsid w:val="009D40A5"/>
    <w:rsid w:val="009D40BB"/>
    <w:rsid w:val="009D48A0"/>
    <w:rsid w:val="009D5A3A"/>
    <w:rsid w:val="009D5B23"/>
    <w:rsid w:val="009D622C"/>
    <w:rsid w:val="009D6C5C"/>
    <w:rsid w:val="009D7757"/>
    <w:rsid w:val="009E01D7"/>
    <w:rsid w:val="009E11A7"/>
    <w:rsid w:val="009E190A"/>
    <w:rsid w:val="009E1B16"/>
    <w:rsid w:val="009E2300"/>
    <w:rsid w:val="009E27BE"/>
    <w:rsid w:val="009E2A63"/>
    <w:rsid w:val="009E4514"/>
    <w:rsid w:val="009E53B5"/>
    <w:rsid w:val="009E6462"/>
    <w:rsid w:val="009E67BF"/>
    <w:rsid w:val="009E6AFE"/>
    <w:rsid w:val="009E70BB"/>
    <w:rsid w:val="009E7540"/>
    <w:rsid w:val="009F0694"/>
    <w:rsid w:val="009F2651"/>
    <w:rsid w:val="009F28EF"/>
    <w:rsid w:val="009F2DF5"/>
    <w:rsid w:val="009F2E50"/>
    <w:rsid w:val="009F3840"/>
    <w:rsid w:val="009F3ACC"/>
    <w:rsid w:val="009F478E"/>
    <w:rsid w:val="009F48F7"/>
    <w:rsid w:val="009F4984"/>
    <w:rsid w:val="009F4E3B"/>
    <w:rsid w:val="009F5680"/>
    <w:rsid w:val="009F5845"/>
    <w:rsid w:val="009F58B1"/>
    <w:rsid w:val="009F61AC"/>
    <w:rsid w:val="009F66FA"/>
    <w:rsid w:val="009F71F0"/>
    <w:rsid w:val="009F7A34"/>
    <w:rsid w:val="009F7C1A"/>
    <w:rsid w:val="009F7DBE"/>
    <w:rsid w:val="00A00041"/>
    <w:rsid w:val="00A0034F"/>
    <w:rsid w:val="00A00A8E"/>
    <w:rsid w:val="00A01885"/>
    <w:rsid w:val="00A019E0"/>
    <w:rsid w:val="00A01B9E"/>
    <w:rsid w:val="00A02D80"/>
    <w:rsid w:val="00A03678"/>
    <w:rsid w:val="00A03A37"/>
    <w:rsid w:val="00A03D70"/>
    <w:rsid w:val="00A05CF5"/>
    <w:rsid w:val="00A05F52"/>
    <w:rsid w:val="00A060B7"/>
    <w:rsid w:val="00A066A6"/>
    <w:rsid w:val="00A06B0C"/>
    <w:rsid w:val="00A06CDE"/>
    <w:rsid w:val="00A06EC7"/>
    <w:rsid w:val="00A077CF"/>
    <w:rsid w:val="00A106A7"/>
    <w:rsid w:val="00A10850"/>
    <w:rsid w:val="00A10DD0"/>
    <w:rsid w:val="00A11273"/>
    <w:rsid w:val="00A1185E"/>
    <w:rsid w:val="00A118D2"/>
    <w:rsid w:val="00A11B3C"/>
    <w:rsid w:val="00A11F45"/>
    <w:rsid w:val="00A128D6"/>
    <w:rsid w:val="00A12C04"/>
    <w:rsid w:val="00A14594"/>
    <w:rsid w:val="00A14875"/>
    <w:rsid w:val="00A14991"/>
    <w:rsid w:val="00A14D43"/>
    <w:rsid w:val="00A14D52"/>
    <w:rsid w:val="00A15599"/>
    <w:rsid w:val="00A1573D"/>
    <w:rsid w:val="00A15860"/>
    <w:rsid w:val="00A159AA"/>
    <w:rsid w:val="00A160EC"/>
    <w:rsid w:val="00A162BC"/>
    <w:rsid w:val="00A1642C"/>
    <w:rsid w:val="00A17078"/>
    <w:rsid w:val="00A17293"/>
    <w:rsid w:val="00A20528"/>
    <w:rsid w:val="00A2060D"/>
    <w:rsid w:val="00A20A7D"/>
    <w:rsid w:val="00A20E5F"/>
    <w:rsid w:val="00A21090"/>
    <w:rsid w:val="00A215BB"/>
    <w:rsid w:val="00A221EB"/>
    <w:rsid w:val="00A22C75"/>
    <w:rsid w:val="00A237CD"/>
    <w:rsid w:val="00A241DE"/>
    <w:rsid w:val="00A24D27"/>
    <w:rsid w:val="00A24E7A"/>
    <w:rsid w:val="00A25225"/>
    <w:rsid w:val="00A26140"/>
    <w:rsid w:val="00A262FC"/>
    <w:rsid w:val="00A26985"/>
    <w:rsid w:val="00A26EAC"/>
    <w:rsid w:val="00A2796D"/>
    <w:rsid w:val="00A27D30"/>
    <w:rsid w:val="00A27D33"/>
    <w:rsid w:val="00A27E07"/>
    <w:rsid w:val="00A27E0F"/>
    <w:rsid w:val="00A30636"/>
    <w:rsid w:val="00A306A2"/>
    <w:rsid w:val="00A31CEB"/>
    <w:rsid w:val="00A32033"/>
    <w:rsid w:val="00A32367"/>
    <w:rsid w:val="00A32808"/>
    <w:rsid w:val="00A328D8"/>
    <w:rsid w:val="00A32972"/>
    <w:rsid w:val="00A32EE8"/>
    <w:rsid w:val="00A3504C"/>
    <w:rsid w:val="00A353C8"/>
    <w:rsid w:val="00A35791"/>
    <w:rsid w:val="00A35DB3"/>
    <w:rsid w:val="00A36021"/>
    <w:rsid w:val="00A360EA"/>
    <w:rsid w:val="00A3643C"/>
    <w:rsid w:val="00A3650D"/>
    <w:rsid w:val="00A3690A"/>
    <w:rsid w:val="00A371EC"/>
    <w:rsid w:val="00A37220"/>
    <w:rsid w:val="00A37CD5"/>
    <w:rsid w:val="00A4022B"/>
    <w:rsid w:val="00A403D7"/>
    <w:rsid w:val="00A40A07"/>
    <w:rsid w:val="00A41A2A"/>
    <w:rsid w:val="00A41B68"/>
    <w:rsid w:val="00A433D0"/>
    <w:rsid w:val="00A43519"/>
    <w:rsid w:val="00A4377C"/>
    <w:rsid w:val="00A43DFB"/>
    <w:rsid w:val="00A43F33"/>
    <w:rsid w:val="00A44170"/>
    <w:rsid w:val="00A44C19"/>
    <w:rsid w:val="00A44E63"/>
    <w:rsid w:val="00A466CA"/>
    <w:rsid w:val="00A46F50"/>
    <w:rsid w:val="00A47C03"/>
    <w:rsid w:val="00A50948"/>
    <w:rsid w:val="00A509CE"/>
    <w:rsid w:val="00A518E2"/>
    <w:rsid w:val="00A51AF6"/>
    <w:rsid w:val="00A5264A"/>
    <w:rsid w:val="00A52B55"/>
    <w:rsid w:val="00A538C4"/>
    <w:rsid w:val="00A53DD0"/>
    <w:rsid w:val="00A54BD2"/>
    <w:rsid w:val="00A556DD"/>
    <w:rsid w:val="00A565F7"/>
    <w:rsid w:val="00A56D30"/>
    <w:rsid w:val="00A6126A"/>
    <w:rsid w:val="00A61550"/>
    <w:rsid w:val="00A61DAA"/>
    <w:rsid w:val="00A6327B"/>
    <w:rsid w:val="00A63506"/>
    <w:rsid w:val="00A636C5"/>
    <w:rsid w:val="00A637A4"/>
    <w:rsid w:val="00A63C1D"/>
    <w:rsid w:val="00A63E17"/>
    <w:rsid w:val="00A63E58"/>
    <w:rsid w:val="00A645AF"/>
    <w:rsid w:val="00A64E2B"/>
    <w:rsid w:val="00A65128"/>
    <w:rsid w:val="00A665E0"/>
    <w:rsid w:val="00A66B87"/>
    <w:rsid w:val="00A7147F"/>
    <w:rsid w:val="00A72249"/>
    <w:rsid w:val="00A72FF8"/>
    <w:rsid w:val="00A7366E"/>
    <w:rsid w:val="00A7393F"/>
    <w:rsid w:val="00A73F34"/>
    <w:rsid w:val="00A740E4"/>
    <w:rsid w:val="00A75492"/>
    <w:rsid w:val="00A769F9"/>
    <w:rsid w:val="00A76C36"/>
    <w:rsid w:val="00A76D53"/>
    <w:rsid w:val="00A77887"/>
    <w:rsid w:val="00A806B7"/>
    <w:rsid w:val="00A809E4"/>
    <w:rsid w:val="00A80E49"/>
    <w:rsid w:val="00A80EB3"/>
    <w:rsid w:val="00A81099"/>
    <w:rsid w:val="00A81742"/>
    <w:rsid w:val="00A831BE"/>
    <w:rsid w:val="00A835C6"/>
    <w:rsid w:val="00A8360F"/>
    <w:rsid w:val="00A84516"/>
    <w:rsid w:val="00A8481C"/>
    <w:rsid w:val="00A84945"/>
    <w:rsid w:val="00A84AFF"/>
    <w:rsid w:val="00A85994"/>
    <w:rsid w:val="00A8609C"/>
    <w:rsid w:val="00A86B18"/>
    <w:rsid w:val="00A86B93"/>
    <w:rsid w:val="00A87506"/>
    <w:rsid w:val="00A87AE7"/>
    <w:rsid w:val="00A90565"/>
    <w:rsid w:val="00A90D58"/>
    <w:rsid w:val="00A9102E"/>
    <w:rsid w:val="00A91BB7"/>
    <w:rsid w:val="00A91E4C"/>
    <w:rsid w:val="00A9243C"/>
    <w:rsid w:val="00A935A3"/>
    <w:rsid w:val="00A93DC6"/>
    <w:rsid w:val="00A93ECE"/>
    <w:rsid w:val="00A949F3"/>
    <w:rsid w:val="00A94FB7"/>
    <w:rsid w:val="00A95B68"/>
    <w:rsid w:val="00A95FDA"/>
    <w:rsid w:val="00A9605A"/>
    <w:rsid w:val="00A96BAF"/>
    <w:rsid w:val="00A96FC0"/>
    <w:rsid w:val="00A97008"/>
    <w:rsid w:val="00A97BB4"/>
    <w:rsid w:val="00AA0644"/>
    <w:rsid w:val="00AA14CF"/>
    <w:rsid w:val="00AA1D50"/>
    <w:rsid w:val="00AA1F10"/>
    <w:rsid w:val="00AA3061"/>
    <w:rsid w:val="00AA30A4"/>
    <w:rsid w:val="00AA31EE"/>
    <w:rsid w:val="00AA35AE"/>
    <w:rsid w:val="00AA4196"/>
    <w:rsid w:val="00AA476D"/>
    <w:rsid w:val="00AA47A3"/>
    <w:rsid w:val="00AA4B70"/>
    <w:rsid w:val="00AA5540"/>
    <w:rsid w:val="00AA5BE3"/>
    <w:rsid w:val="00AA5F24"/>
    <w:rsid w:val="00AA60B0"/>
    <w:rsid w:val="00AA6922"/>
    <w:rsid w:val="00AA6936"/>
    <w:rsid w:val="00AA7A96"/>
    <w:rsid w:val="00AB0483"/>
    <w:rsid w:val="00AB0AED"/>
    <w:rsid w:val="00AB0F89"/>
    <w:rsid w:val="00AB10BC"/>
    <w:rsid w:val="00AB147E"/>
    <w:rsid w:val="00AB31E7"/>
    <w:rsid w:val="00AB3E41"/>
    <w:rsid w:val="00AB3F28"/>
    <w:rsid w:val="00AB3F79"/>
    <w:rsid w:val="00AB40AE"/>
    <w:rsid w:val="00AB4AEA"/>
    <w:rsid w:val="00AB4F61"/>
    <w:rsid w:val="00AB573E"/>
    <w:rsid w:val="00AB5E13"/>
    <w:rsid w:val="00AB6C04"/>
    <w:rsid w:val="00AB6EE5"/>
    <w:rsid w:val="00AB7DEB"/>
    <w:rsid w:val="00AB7FDB"/>
    <w:rsid w:val="00AC0DC5"/>
    <w:rsid w:val="00AC1A52"/>
    <w:rsid w:val="00AC1B15"/>
    <w:rsid w:val="00AC1EDB"/>
    <w:rsid w:val="00AC2107"/>
    <w:rsid w:val="00AC2148"/>
    <w:rsid w:val="00AC2D97"/>
    <w:rsid w:val="00AC33AF"/>
    <w:rsid w:val="00AC374B"/>
    <w:rsid w:val="00AC3836"/>
    <w:rsid w:val="00AC410E"/>
    <w:rsid w:val="00AC4C48"/>
    <w:rsid w:val="00AC5587"/>
    <w:rsid w:val="00AC5FF4"/>
    <w:rsid w:val="00AC73D7"/>
    <w:rsid w:val="00AC79A5"/>
    <w:rsid w:val="00AC7D48"/>
    <w:rsid w:val="00AC7EB1"/>
    <w:rsid w:val="00AD01B8"/>
    <w:rsid w:val="00AD0E77"/>
    <w:rsid w:val="00AD0F72"/>
    <w:rsid w:val="00AD1AB6"/>
    <w:rsid w:val="00AD1D14"/>
    <w:rsid w:val="00AD20AE"/>
    <w:rsid w:val="00AD2356"/>
    <w:rsid w:val="00AD25A0"/>
    <w:rsid w:val="00AD2958"/>
    <w:rsid w:val="00AD337A"/>
    <w:rsid w:val="00AD3681"/>
    <w:rsid w:val="00AD3AEF"/>
    <w:rsid w:val="00AD52A9"/>
    <w:rsid w:val="00AD533F"/>
    <w:rsid w:val="00AD54E4"/>
    <w:rsid w:val="00AD6C68"/>
    <w:rsid w:val="00AD75AD"/>
    <w:rsid w:val="00AD77D1"/>
    <w:rsid w:val="00AD7FAF"/>
    <w:rsid w:val="00AE00BC"/>
    <w:rsid w:val="00AE1092"/>
    <w:rsid w:val="00AE1735"/>
    <w:rsid w:val="00AE17AA"/>
    <w:rsid w:val="00AE2A4E"/>
    <w:rsid w:val="00AE2D7A"/>
    <w:rsid w:val="00AE2E81"/>
    <w:rsid w:val="00AE3CF0"/>
    <w:rsid w:val="00AE488C"/>
    <w:rsid w:val="00AE4C20"/>
    <w:rsid w:val="00AE5044"/>
    <w:rsid w:val="00AE53A3"/>
    <w:rsid w:val="00AE5CCD"/>
    <w:rsid w:val="00AE5DEF"/>
    <w:rsid w:val="00AE679A"/>
    <w:rsid w:val="00AE6A2D"/>
    <w:rsid w:val="00AE6D36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E63"/>
    <w:rsid w:val="00AF3EBA"/>
    <w:rsid w:val="00AF40FD"/>
    <w:rsid w:val="00AF489F"/>
    <w:rsid w:val="00AF5A8E"/>
    <w:rsid w:val="00AF5D1E"/>
    <w:rsid w:val="00AF5F0C"/>
    <w:rsid w:val="00AF63B2"/>
    <w:rsid w:val="00AF656C"/>
    <w:rsid w:val="00AF665C"/>
    <w:rsid w:val="00AF67CE"/>
    <w:rsid w:val="00AF73E3"/>
    <w:rsid w:val="00AF7CE6"/>
    <w:rsid w:val="00B000CE"/>
    <w:rsid w:val="00B0095C"/>
    <w:rsid w:val="00B00B36"/>
    <w:rsid w:val="00B02992"/>
    <w:rsid w:val="00B048F1"/>
    <w:rsid w:val="00B04D54"/>
    <w:rsid w:val="00B052EF"/>
    <w:rsid w:val="00B05531"/>
    <w:rsid w:val="00B055F4"/>
    <w:rsid w:val="00B05912"/>
    <w:rsid w:val="00B06259"/>
    <w:rsid w:val="00B0655B"/>
    <w:rsid w:val="00B067D6"/>
    <w:rsid w:val="00B06B21"/>
    <w:rsid w:val="00B06CC9"/>
    <w:rsid w:val="00B06DB1"/>
    <w:rsid w:val="00B07D60"/>
    <w:rsid w:val="00B10007"/>
    <w:rsid w:val="00B101C4"/>
    <w:rsid w:val="00B10DC9"/>
    <w:rsid w:val="00B12A43"/>
    <w:rsid w:val="00B12F09"/>
    <w:rsid w:val="00B1304C"/>
    <w:rsid w:val="00B13263"/>
    <w:rsid w:val="00B13332"/>
    <w:rsid w:val="00B136A7"/>
    <w:rsid w:val="00B13823"/>
    <w:rsid w:val="00B13E61"/>
    <w:rsid w:val="00B14454"/>
    <w:rsid w:val="00B15744"/>
    <w:rsid w:val="00B15A72"/>
    <w:rsid w:val="00B167C4"/>
    <w:rsid w:val="00B16A6C"/>
    <w:rsid w:val="00B16FA6"/>
    <w:rsid w:val="00B17611"/>
    <w:rsid w:val="00B17718"/>
    <w:rsid w:val="00B17BBA"/>
    <w:rsid w:val="00B17D97"/>
    <w:rsid w:val="00B17FCE"/>
    <w:rsid w:val="00B202AB"/>
    <w:rsid w:val="00B202C3"/>
    <w:rsid w:val="00B2137E"/>
    <w:rsid w:val="00B2159A"/>
    <w:rsid w:val="00B219EA"/>
    <w:rsid w:val="00B21B77"/>
    <w:rsid w:val="00B220B4"/>
    <w:rsid w:val="00B22925"/>
    <w:rsid w:val="00B22981"/>
    <w:rsid w:val="00B22C8E"/>
    <w:rsid w:val="00B23371"/>
    <w:rsid w:val="00B2379C"/>
    <w:rsid w:val="00B23F85"/>
    <w:rsid w:val="00B24174"/>
    <w:rsid w:val="00B25295"/>
    <w:rsid w:val="00B257F8"/>
    <w:rsid w:val="00B25A28"/>
    <w:rsid w:val="00B26293"/>
    <w:rsid w:val="00B26562"/>
    <w:rsid w:val="00B26C4A"/>
    <w:rsid w:val="00B27DA8"/>
    <w:rsid w:val="00B27EC5"/>
    <w:rsid w:val="00B300D1"/>
    <w:rsid w:val="00B30418"/>
    <w:rsid w:val="00B31655"/>
    <w:rsid w:val="00B323FC"/>
    <w:rsid w:val="00B32E27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0E0C"/>
    <w:rsid w:val="00B41A65"/>
    <w:rsid w:val="00B41F9D"/>
    <w:rsid w:val="00B42A26"/>
    <w:rsid w:val="00B42F9A"/>
    <w:rsid w:val="00B430B5"/>
    <w:rsid w:val="00B44742"/>
    <w:rsid w:val="00B4490E"/>
    <w:rsid w:val="00B44DA6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21C"/>
    <w:rsid w:val="00B52270"/>
    <w:rsid w:val="00B5243D"/>
    <w:rsid w:val="00B5275A"/>
    <w:rsid w:val="00B537CC"/>
    <w:rsid w:val="00B53CBC"/>
    <w:rsid w:val="00B53DDB"/>
    <w:rsid w:val="00B5471F"/>
    <w:rsid w:val="00B55EFA"/>
    <w:rsid w:val="00B5615C"/>
    <w:rsid w:val="00B57D4D"/>
    <w:rsid w:val="00B600C4"/>
    <w:rsid w:val="00B60B1D"/>
    <w:rsid w:val="00B60E77"/>
    <w:rsid w:val="00B60EE8"/>
    <w:rsid w:val="00B6142B"/>
    <w:rsid w:val="00B61E14"/>
    <w:rsid w:val="00B62231"/>
    <w:rsid w:val="00B62632"/>
    <w:rsid w:val="00B633D8"/>
    <w:rsid w:val="00B63695"/>
    <w:rsid w:val="00B6373D"/>
    <w:rsid w:val="00B64498"/>
    <w:rsid w:val="00B64819"/>
    <w:rsid w:val="00B6530A"/>
    <w:rsid w:val="00B66177"/>
    <w:rsid w:val="00B66287"/>
    <w:rsid w:val="00B66930"/>
    <w:rsid w:val="00B66AAA"/>
    <w:rsid w:val="00B67D8E"/>
    <w:rsid w:val="00B70378"/>
    <w:rsid w:val="00B71190"/>
    <w:rsid w:val="00B7189D"/>
    <w:rsid w:val="00B718F8"/>
    <w:rsid w:val="00B71DAB"/>
    <w:rsid w:val="00B720C4"/>
    <w:rsid w:val="00B7239E"/>
    <w:rsid w:val="00B72541"/>
    <w:rsid w:val="00B726DD"/>
    <w:rsid w:val="00B7297A"/>
    <w:rsid w:val="00B72BE4"/>
    <w:rsid w:val="00B72CC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532"/>
    <w:rsid w:val="00B81E68"/>
    <w:rsid w:val="00B820A0"/>
    <w:rsid w:val="00B821A4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858AC"/>
    <w:rsid w:val="00B863D0"/>
    <w:rsid w:val="00B90A8F"/>
    <w:rsid w:val="00B92386"/>
    <w:rsid w:val="00B9262D"/>
    <w:rsid w:val="00B926AC"/>
    <w:rsid w:val="00B93501"/>
    <w:rsid w:val="00B93ECC"/>
    <w:rsid w:val="00B94379"/>
    <w:rsid w:val="00B948A3"/>
    <w:rsid w:val="00B94AC9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2C90"/>
    <w:rsid w:val="00BA34AC"/>
    <w:rsid w:val="00BA35A0"/>
    <w:rsid w:val="00BA3B52"/>
    <w:rsid w:val="00BA41D8"/>
    <w:rsid w:val="00BA42BC"/>
    <w:rsid w:val="00BA4EA2"/>
    <w:rsid w:val="00BA531D"/>
    <w:rsid w:val="00BA6328"/>
    <w:rsid w:val="00BA7088"/>
    <w:rsid w:val="00BA732E"/>
    <w:rsid w:val="00BA75C2"/>
    <w:rsid w:val="00BB002A"/>
    <w:rsid w:val="00BB2162"/>
    <w:rsid w:val="00BB216E"/>
    <w:rsid w:val="00BB2637"/>
    <w:rsid w:val="00BB2A9B"/>
    <w:rsid w:val="00BB2F7C"/>
    <w:rsid w:val="00BB2FE0"/>
    <w:rsid w:val="00BB39F6"/>
    <w:rsid w:val="00BB3A4C"/>
    <w:rsid w:val="00BB3BC3"/>
    <w:rsid w:val="00BB3E6A"/>
    <w:rsid w:val="00BB4AE1"/>
    <w:rsid w:val="00BB4D5B"/>
    <w:rsid w:val="00BB4E4A"/>
    <w:rsid w:val="00BB50B1"/>
    <w:rsid w:val="00BB5881"/>
    <w:rsid w:val="00BB5EC7"/>
    <w:rsid w:val="00BB6952"/>
    <w:rsid w:val="00BB78A4"/>
    <w:rsid w:val="00BB7988"/>
    <w:rsid w:val="00BB7F28"/>
    <w:rsid w:val="00BC078A"/>
    <w:rsid w:val="00BC10DF"/>
    <w:rsid w:val="00BC12DB"/>
    <w:rsid w:val="00BC140F"/>
    <w:rsid w:val="00BC1620"/>
    <w:rsid w:val="00BC1D1A"/>
    <w:rsid w:val="00BC1FB5"/>
    <w:rsid w:val="00BC2182"/>
    <w:rsid w:val="00BC223C"/>
    <w:rsid w:val="00BC2629"/>
    <w:rsid w:val="00BC4D84"/>
    <w:rsid w:val="00BC64A4"/>
    <w:rsid w:val="00BC656F"/>
    <w:rsid w:val="00BC6D13"/>
    <w:rsid w:val="00BC6D61"/>
    <w:rsid w:val="00BC7629"/>
    <w:rsid w:val="00BC7F7D"/>
    <w:rsid w:val="00BD07FC"/>
    <w:rsid w:val="00BD0800"/>
    <w:rsid w:val="00BD0C4F"/>
    <w:rsid w:val="00BD11AC"/>
    <w:rsid w:val="00BD14E5"/>
    <w:rsid w:val="00BD1553"/>
    <w:rsid w:val="00BD219E"/>
    <w:rsid w:val="00BD2261"/>
    <w:rsid w:val="00BD2E25"/>
    <w:rsid w:val="00BD345A"/>
    <w:rsid w:val="00BD3925"/>
    <w:rsid w:val="00BD3ABC"/>
    <w:rsid w:val="00BD3BD4"/>
    <w:rsid w:val="00BD3CB0"/>
    <w:rsid w:val="00BD4703"/>
    <w:rsid w:val="00BD556D"/>
    <w:rsid w:val="00BD5994"/>
    <w:rsid w:val="00BD6823"/>
    <w:rsid w:val="00BD686A"/>
    <w:rsid w:val="00BD6D20"/>
    <w:rsid w:val="00BD7089"/>
    <w:rsid w:val="00BD76EF"/>
    <w:rsid w:val="00BD79D9"/>
    <w:rsid w:val="00BD7CE8"/>
    <w:rsid w:val="00BD7F76"/>
    <w:rsid w:val="00BE0EE7"/>
    <w:rsid w:val="00BE2629"/>
    <w:rsid w:val="00BE3307"/>
    <w:rsid w:val="00BE340F"/>
    <w:rsid w:val="00BE3CD1"/>
    <w:rsid w:val="00BE418F"/>
    <w:rsid w:val="00BE455A"/>
    <w:rsid w:val="00BE4BB7"/>
    <w:rsid w:val="00BE4BFD"/>
    <w:rsid w:val="00BE5423"/>
    <w:rsid w:val="00BE6480"/>
    <w:rsid w:val="00BE66B7"/>
    <w:rsid w:val="00BE7078"/>
    <w:rsid w:val="00BE72B7"/>
    <w:rsid w:val="00BF0B34"/>
    <w:rsid w:val="00BF0DA6"/>
    <w:rsid w:val="00BF0F9B"/>
    <w:rsid w:val="00BF125F"/>
    <w:rsid w:val="00BF2513"/>
    <w:rsid w:val="00BF40E6"/>
    <w:rsid w:val="00BF4770"/>
    <w:rsid w:val="00BF58E7"/>
    <w:rsid w:val="00BF6818"/>
    <w:rsid w:val="00BF69D1"/>
    <w:rsid w:val="00BF7782"/>
    <w:rsid w:val="00BF796A"/>
    <w:rsid w:val="00BF7C13"/>
    <w:rsid w:val="00C004E0"/>
    <w:rsid w:val="00C00925"/>
    <w:rsid w:val="00C00D31"/>
    <w:rsid w:val="00C01AD8"/>
    <w:rsid w:val="00C0232F"/>
    <w:rsid w:val="00C0236E"/>
    <w:rsid w:val="00C03D39"/>
    <w:rsid w:val="00C03F5B"/>
    <w:rsid w:val="00C03FE8"/>
    <w:rsid w:val="00C04A6F"/>
    <w:rsid w:val="00C0502E"/>
    <w:rsid w:val="00C05F63"/>
    <w:rsid w:val="00C06041"/>
    <w:rsid w:val="00C0604C"/>
    <w:rsid w:val="00C07138"/>
    <w:rsid w:val="00C118D8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CC6"/>
    <w:rsid w:val="00C173A4"/>
    <w:rsid w:val="00C17CA6"/>
    <w:rsid w:val="00C17D14"/>
    <w:rsid w:val="00C205D9"/>
    <w:rsid w:val="00C211D8"/>
    <w:rsid w:val="00C21640"/>
    <w:rsid w:val="00C21C94"/>
    <w:rsid w:val="00C21CD6"/>
    <w:rsid w:val="00C21F98"/>
    <w:rsid w:val="00C221AC"/>
    <w:rsid w:val="00C22B4F"/>
    <w:rsid w:val="00C231CB"/>
    <w:rsid w:val="00C23339"/>
    <w:rsid w:val="00C250F5"/>
    <w:rsid w:val="00C25A5D"/>
    <w:rsid w:val="00C25DD3"/>
    <w:rsid w:val="00C26026"/>
    <w:rsid w:val="00C26082"/>
    <w:rsid w:val="00C2638F"/>
    <w:rsid w:val="00C26870"/>
    <w:rsid w:val="00C269BB"/>
    <w:rsid w:val="00C26CBD"/>
    <w:rsid w:val="00C27525"/>
    <w:rsid w:val="00C27B57"/>
    <w:rsid w:val="00C300FC"/>
    <w:rsid w:val="00C303C9"/>
    <w:rsid w:val="00C30FEA"/>
    <w:rsid w:val="00C32446"/>
    <w:rsid w:val="00C33245"/>
    <w:rsid w:val="00C33E65"/>
    <w:rsid w:val="00C348DF"/>
    <w:rsid w:val="00C35AC5"/>
    <w:rsid w:val="00C35E3E"/>
    <w:rsid w:val="00C3650C"/>
    <w:rsid w:val="00C4076E"/>
    <w:rsid w:val="00C4119B"/>
    <w:rsid w:val="00C415D4"/>
    <w:rsid w:val="00C41C9E"/>
    <w:rsid w:val="00C41F07"/>
    <w:rsid w:val="00C41FED"/>
    <w:rsid w:val="00C4237F"/>
    <w:rsid w:val="00C43035"/>
    <w:rsid w:val="00C44B07"/>
    <w:rsid w:val="00C456FF"/>
    <w:rsid w:val="00C45A40"/>
    <w:rsid w:val="00C50752"/>
    <w:rsid w:val="00C50A1C"/>
    <w:rsid w:val="00C50B21"/>
    <w:rsid w:val="00C50F6C"/>
    <w:rsid w:val="00C50FDB"/>
    <w:rsid w:val="00C5175E"/>
    <w:rsid w:val="00C52727"/>
    <w:rsid w:val="00C53767"/>
    <w:rsid w:val="00C53A28"/>
    <w:rsid w:val="00C53EA0"/>
    <w:rsid w:val="00C5400F"/>
    <w:rsid w:val="00C55267"/>
    <w:rsid w:val="00C55DAB"/>
    <w:rsid w:val="00C5770B"/>
    <w:rsid w:val="00C577B1"/>
    <w:rsid w:val="00C603F7"/>
    <w:rsid w:val="00C61241"/>
    <w:rsid w:val="00C61307"/>
    <w:rsid w:val="00C62740"/>
    <w:rsid w:val="00C62C26"/>
    <w:rsid w:val="00C633A6"/>
    <w:rsid w:val="00C63B58"/>
    <w:rsid w:val="00C6474F"/>
    <w:rsid w:val="00C6490E"/>
    <w:rsid w:val="00C64C1C"/>
    <w:rsid w:val="00C64EF8"/>
    <w:rsid w:val="00C65BCE"/>
    <w:rsid w:val="00C66129"/>
    <w:rsid w:val="00C6624F"/>
    <w:rsid w:val="00C6735C"/>
    <w:rsid w:val="00C6739F"/>
    <w:rsid w:val="00C67B57"/>
    <w:rsid w:val="00C70936"/>
    <w:rsid w:val="00C70B36"/>
    <w:rsid w:val="00C71B7A"/>
    <w:rsid w:val="00C7265E"/>
    <w:rsid w:val="00C74055"/>
    <w:rsid w:val="00C74166"/>
    <w:rsid w:val="00C74405"/>
    <w:rsid w:val="00C747B0"/>
    <w:rsid w:val="00C75167"/>
    <w:rsid w:val="00C756E3"/>
    <w:rsid w:val="00C75781"/>
    <w:rsid w:val="00C75CAB"/>
    <w:rsid w:val="00C76070"/>
    <w:rsid w:val="00C766F7"/>
    <w:rsid w:val="00C76737"/>
    <w:rsid w:val="00C77324"/>
    <w:rsid w:val="00C77569"/>
    <w:rsid w:val="00C775EA"/>
    <w:rsid w:val="00C77904"/>
    <w:rsid w:val="00C77D0E"/>
    <w:rsid w:val="00C77EDD"/>
    <w:rsid w:val="00C807DE"/>
    <w:rsid w:val="00C80A80"/>
    <w:rsid w:val="00C80C92"/>
    <w:rsid w:val="00C80DA6"/>
    <w:rsid w:val="00C81DBD"/>
    <w:rsid w:val="00C81E58"/>
    <w:rsid w:val="00C823BB"/>
    <w:rsid w:val="00C8250F"/>
    <w:rsid w:val="00C82A1A"/>
    <w:rsid w:val="00C84FF0"/>
    <w:rsid w:val="00C85D47"/>
    <w:rsid w:val="00C86543"/>
    <w:rsid w:val="00C86F2D"/>
    <w:rsid w:val="00C87774"/>
    <w:rsid w:val="00C87FB5"/>
    <w:rsid w:val="00C9001A"/>
    <w:rsid w:val="00C9117A"/>
    <w:rsid w:val="00C91A28"/>
    <w:rsid w:val="00C91B5B"/>
    <w:rsid w:val="00C91C16"/>
    <w:rsid w:val="00C91DD3"/>
    <w:rsid w:val="00C91E8F"/>
    <w:rsid w:val="00C91EB0"/>
    <w:rsid w:val="00C91FDB"/>
    <w:rsid w:val="00C92245"/>
    <w:rsid w:val="00C9287E"/>
    <w:rsid w:val="00C936BD"/>
    <w:rsid w:val="00C94972"/>
    <w:rsid w:val="00C94B77"/>
    <w:rsid w:val="00C9544B"/>
    <w:rsid w:val="00C963BF"/>
    <w:rsid w:val="00C969D5"/>
    <w:rsid w:val="00C9726C"/>
    <w:rsid w:val="00C97A4E"/>
    <w:rsid w:val="00CA0C9E"/>
    <w:rsid w:val="00CA1343"/>
    <w:rsid w:val="00CA18D8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5F46"/>
    <w:rsid w:val="00CA646E"/>
    <w:rsid w:val="00CA7D6F"/>
    <w:rsid w:val="00CB037B"/>
    <w:rsid w:val="00CB0448"/>
    <w:rsid w:val="00CB155A"/>
    <w:rsid w:val="00CB1657"/>
    <w:rsid w:val="00CB2180"/>
    <w:rsid w:val="00CB22FF"/>
    <w:rsid w:val="00CB2B9A"/>
    <w:rsid w:val="00CB40E3"/>
    <w:rsid w:val="00CB4467"/>
    <w:rsid w:val="00CB44FC"/>
    <w:rsid w:val="00CB5967"/>
    <w:rsid w:val="00CB6551"/>
    <w:rsid w:val="00CB6A7A"/>
    <w:rsid w:val="00CB7B9B"/>
    <w:rsid w:val="00CC0353"/>
    <w:rsid w:val="00CC0964"/>
    <w:rsid w:val="00CC09A2"/>
    <w:rsid w:val="00CC0B4A"/>
    <w:rsid w:val="00CC12BE"/>
    <w:rsid w:val="00CC1334"/>
    <w:rsid w:val="00CC143E"/>
    <w:rsid w:val="00CC1E95"/>
    <w:rsid w:val="00CC2F7A"/>
    <w:rsid w:val="00CC36D4"/>
    <w:rsid w:val="00CC421C"/>
    <w:rsid w:val="00CC472A"/>
    <w:rsid w:val="00CC4812"/>
    <w:rsid w:val="00CC5076"/>
    <w:rsid w:val="00CC5A55"/>
    <w:rsid w:val="00CC6CF9"/>
    <w:rsid w:val="00CC7019"/>
    <w:rsid w:val="00CC7CB3"/>
    <w:rsid w:val="00CD00F4"/>
    <w:rsid w:val="00CD07C2"/>
    <w:rsid w:val="00CD0B59"/>
    <w:rsid w:val="00CD0E5C"/>
    <w:rsid w:val="00CD39A8"/>
    <w:rsid w:val="00CD39B1"/>
    <w:rsid w:val="00CD40AB"/>
    <w:rsid w:val="00CD4432"/>
    <w:rsid w:val="00CD45B1"/>
    <w:rsid w:val="00CD45FF"/>
    <w:rsid w:val="00CD4886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FE"/>
    <w:rsid w:val="00CE5236"/>
    <w:rsid w:val="00CE5AD6"/>
    <w:rsid w:val="00CE5BDF"/>
    <w:rsid w:val="00CE5DBB"/>
    <w:rsid w:val="00CE67FB"/>
    <w:rsid w:val="00CE6D98"/>
    <w:rsid w:val="00CF0623"/>
    <w:rsid w:val="00CF1B8D"/>
    <w:rsid w:val="00CF1C92"/>
    <w:rsid w:val="00CF24E0"/>
    <w:rsid w:val="00CF3042"/>
    <w:rsid w:val="00CF3091"/>
    <w:rsid w:val="00CF30E9"/>
    <w:rsid w:val="00CF356D"/>
    <w:rsid w:val="00CF3979"/>
    <w:rsid w:val="00CF425A"/>
    <w:rsid w:val="00CF43B4"/>
    <w:rsid w:val="00CF4D86"/>
    <w:rsid w:val="00CF4F3D"/>
    <w:rsid w:val="00CF5109"/>
    <w:rsid w:val="00CF5FAA"/>
    <w:rsid w:val="00CF6B2E"/>
    <w:rsid w:val="00CF78F6"/>
    <w:rsid w:val="00D00C36"/>
    <w:rsid w:val="00D00DB4"/>
    <w:rsid w:val="00D0156E"/>
    <w:rsid w:val="00D0282D"/>
    <w:rsid w:val="00D03218"/>
    <w:rsid w:val="00D0423A"/>
    <w:rsid w:val="00D043CA"/>
    <w:rsid w:val="00D04B1A"/>
    <w:rsid w:val="00D057F6"/>
    <w:rsid w:val="00D059CD"/>
    <w:rsid w:val="00D06A60"/>
    <w:rsid w:val="00D07415"/>
    <w:rsid w:val="00D1000A"/>
    <w:rsid w:val="00D11280"/>
    <w:rsid w:val="00D11F1A"/>
    <w:rsid w:val="00D1283B"/>
    <w:rsid w:val="00D129E4"/>
    <w:rsid w:val="00D131FB"/>
    <w:rsid w:val="00D13BE5"/>
    <w:rsid w:val="00D1435E"/>
    <w:rsid w:val="00D149BA"/>
    <w:rsid w:val="00D1502E"/>
    <w:rsid w:val="00D15C56"/>
    <w:rsid w:val="00D16F29"/>
    <w:rsid w:val="00D171FA"/>
    <w:rsid w:val="00D20626"/>
    <w:rsid w:val="00D207C4"/>
    <w:rsid w:val="00D211B3"/>
    <w:rsid w:val="00D211E9"/>
    <w:rsid w:val="00D215E8"/>
    <w:rsid w:val="00D220DA"/>
    <w:rsid w:val="00D22233"/>
    <w:rsid w:val="00D22826"/>
    <w:rsid w:val="00D22D2E"/>
    <w:rsid w:val="00D22E06"/>
    <w:rsid w:val="00D2361D"/>
    <w:rsid w:val="00D237A0"/>
    <w:rsid w:val="00D23EDA"/>
    <w:rsid w:val="00D242ED"/>
    <w:rsid w:val="00D244AF"/>
    <w:rsid w:val="00D24F5B"/>
    <w:rsid w:val="00D25B03"/>
    <w:rsid w:val="00D25D93"/>
    <w:rsid w:val="00D264A7"/>
    <w:rsid w:val="00D2685A"/>
    <w:rsid w:val="00D26CB7"/>
    <w:rsid w:val="00D276B6"/>
    <w:rsid w:val="00D27FB7"/>
    <w:rsid w:val="00D3045A"/>
    <w:rsid w:val="00D30BFB"/>
    <w:rsid w:val="00D311BD"/>
    <w:rsid w:val="00D312F6"/>
    <w:rsid w:val="00D31761"/>
    <w:rsid w:val="00D31C91"/>
    <w:rsid w:val="00D31CE2"/>
    <w:rsid w:val="00D31F01"/>
    <w:rsid w:val="00D32F97"/>
    <w:rsid w:val="00D33522"/>
    <w:rsid w:val="00D34295"/>
    <w:rsid w:val="00D346D0"/>
    <w:rsid w:val="00D34E4D"/>
    <w:rsid w:val="00D356E2"/>
    <w:rsid w:val="00D35F1C"/>
    <w:rsid w:val="00D35F6C"/>
    <w:rsid w:val="00D3662C"/>
    <w:rsid w:val="00D36B50"/>
    <w:rsid w:val="00D37242"/>
    <w:rsid w:val="00D4053D"/>
    <w:rsid w:val="00D40D00"/>
    <w:rsid w:val="00D41394"/>
    <w:rsid w:val="00D41AEC"/>
    <w:rsid w:val="00D420A8"/>
    <w:rsid w:val="00D425F8"/>
    <w:rsid w:val="00D42CCA"/>
    <w:rsid w:val="00D42E05"/>
    <w:rsid w:val="00D4316B"/>
    <w:rsid w:val="00D44A66"/>
    <w:rsid w:val="00D456E6"/>
    <w:rsid w:val="00D47314"/>
    <w:rsid w:val="00D4736F"/>
    <w:rsid w:val="00D477D6"/>
    <w:rsid w:val="00D47A33"/>
    <w:rsid w:val="00D5045A"/>
    <w:rsid w:val="00D50A98"/>
    <w:rsid w:val="00D51520"/>
    <w:rsid w:val="00D51D68"/>
    <w:rsid w:val="00D51EC9"/>
    <w:rsid w:val="00D52012"/>
    <w:rsid w:val="00D5231D"/>
    <w:rsid w:val="00D53272"/>
    <w:rsid w:val="00D53636"/>
    <w:rsid w:val="00D53FE3"/>
    <w:rsid w:val="00D55235"/>
    <w:rsid w:val="00D55500"/>
    <w:rsid w:val="00D55805"/>
    <w:rsid w:val="00D5586E"/>
    <w:rsid w:val="00D55ACF"/>
    <w:rsid w:val="00D55C67"/>
    <w:rsid w:val="00D55E35"/>
    <w:rsid w:val="00D55F5B"/>
    <w:rsid w:val="00D564F5"/>
    <w:rsid w:val="00D56BA4"/>
    <w:rsid w:val="00D5741C"/>
    <w:rsid w:val="00D57AE4"/>
    <w:rsid w:val="00D60086"/>
    <w:rsid w:val="00D6023C"/>
    <w:rsid w:val="00D60390"/>
    <w:rsid w:val="00D605D4"/>
    <w:rsid w:val="00D6072E"/>
    <w:rsid w:val="00D62485"/>
    <w:rsid w:val="00D628DF"/>
    <w:rsid w:val="00D63902"/>
    <w:rsid w:val="00D6433D"/>
    <w:rsid w:val="00D64C42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C4"/>
    <w:rsid w:val="00D719FD"/>
    <w:rsid w:val="00D71C6F"/>
    <w:rsid w:val="00D728AF"/>
    <w:rsid w:val="00D7335D"/>
    <w:rsid w:val="00D73411"/>
    <w:rsid w:val="00D739B4"/>
    <w:rsid w:val="00D739EE"/>
    <w:rsid w:val="00D7451D"/>
    <w:rsid w:val="00D74957"/>
    <w:rsid w:val="00D74F28"/>
    <w:rsid w:val="00D750AA"/>
    <w:rsid w:val="00D7549B"/>
    <w:rsid w:val="00D75560"/>
    <w:rsid w:val="00D76574"/>
    <w:rsid w:val="00D76ACC"/>
    <w:rsid w:val="00D76F6D"/>
    <w:rsid w:val="00D779DD"/>
    <w:rsid w:val="00D779F5"/>
    <w:rsid w:val="00D80EEC"/>
    <w:rsid w:val="00D81213"/>
    <w:rsid w:val="00D81252"/>
    <w:rsid w:val="00D81B1B"/>
    <w:rsid w:val="00D825F4"/>
    <w:rsid w:val="00D8277D"/>
    <w:rsid w:val="00D82A39"/>
    <w:rsid w:val="00D83678"/>
    <w:rsid w:val="00D83932"/>
    <w:rsid w:val="00D84E09"/>
    <w:rsid w:val="00D84FB0"/>
    <w:rsid w:val="00D852BD"/>
    <w:rsid w:val="00D865BE"/>
    <w:rsid w:val="00D86C0F"/>
    <w:rsid w:val="00D870CC"/>
    <w:rsid w:val="00D87311"/>
    <w:rsid w:val="00D87B2D"/>
    <w:rsid w:val="00D87CAC"/>
    <w:rsid w:val="00D87F80"/>
    <w:rsid w:val="00D90A0E"/>
    <w:rsid w:val="00D912D9"/>
    <w:rsid w:val="00D92062"/>
    <w:rsid w:val="00D9247D"/>
    <w:rsid w:val="00D94AD5"/>
    <w:rsid w:val="00D94E2D"/>
    <w:rsid w:val="00D95AC2"/>
    <w:rsid w:val="00D972DD"/>
    <w:rsid w:val="00D97583"/>
    <w:rsid w:val="00D97D3E"/>
    <w:rsid w:val="00DA0566"/>
    <w:rsid w:val="00DA0BF8"/>
    <w:rsid w:val="00DA166C"/>
    <w:rsid w:val="00DA2035"/>
    <w:rsid w:val="00DA2141"/>
    <w:rsid w:val="00DA225D"/>
    <w:rsid w:val="00DA2352"/>
    <w:rsid w:val="00DA27DF"/>
    <w:rsid w:val="00DA3260"/>
    <w:rsid w:val="00DA381A"/>
    <w:rsid w:val="00DA41FD"/>
    <w:rsid w:val="00DA4A0D"/>
    <w:rsid w:val="00DA4A3A"/>
    <w:rsid w:val="00DA4EDD"/>
    <w:rsid w:val="00DA56F9"/>
    <w:rsid w:val="00DA5801"/>
    <w:rsid w:val="00DA5951"/>
    <w:rsid w:val="00DA745C"/>
    <w:rsid w:val="00DA791A"/>
    <w:rsid w:val="00DA7A55"/>
    <w:rsid w:val="00DB01B2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4296"/>
    <w:rsid w:val="00DB4E55"/>
    <w:rsid w:val="00DB4F09"/>
    <w:rsid w:val="00DB4F40"/>
    <w:rsid w:val="00DB4F44"/>
    <w:rsid w:val="00DB5259"/>
    <w:rsid w:val="00DB527B"/>
    <w:rsid w:val="00DB534A"/>
    <w:rsid w:val="00DB5437"/>
    <w:rsid w:val="00DB5520"/>
    <w:rsid w:val="00DB5CF0"/>
    <w:rsid w:val="00DB61C8"/>
    <w:rsid w:val="00DB6C79"/>
    <w:rsid w:val="00DB78E3"/>
    <w:rsid w:val="00DB7986"/>
    <w:rsid w:val="00DB7E9F"/>
    <w:rsid w:val="00DC1393"/>
    <w:rsid w:val="00DC1A4B"/>
    <w:rsid w:val="00DC2206"/>
    <w:rsid w:val="00DC2679"/>
    <w:rsid w:val="00DC26B5"/>
    <w:rsid w:val="00DC2B38"/>
    <w:rsid w:val="00DC366B"/>
    <w:rsid w:val="00DC6F52"/>
    <w:rsid w:val="00DC715D"/>
    <w:rsid w:val="00DC72D3"/>
    <w:rsid w:val="00DC7EAF"/>
    <w:rsid w:val="00DD03D1"/>
    <w:rsid w:val="00DD0836"/>
    <w:rsid w:val="00DD1813"/>
    <w:rsid w:val="00DD1D17"/>
    <w:rsid w:val="00DD2083"/>
    <w:rsid w:val="00DD2FAC"/>
    <w:rsid w:val="00DD2FCC"/>
    <w:rsid w:val="00DD31EC"/>
    <w:rsid w:val="00DD3361"/>
    <w:rsid w:val="00DD3CD3"/>
    <w:rsid w:val="00DD436D"/>
    <w:rsid w:val="00DD480F"/>
    <w:rsid w:val="00DD484E"/>
    <w:rsid w:val="00DD6C04"/>
    <w:rsid w:val="00DD6D91"/>
    <w:rsid w:val="00DD7186"/>
    <w:rsid w:val="00DD7758"/>
    <w:rsid w:val="00DD7F19"/>
    <w:rsid w:val="00DE0B34"/>
    <w:rsid w:val="00DE115E"/>
    <w:rsid w:val="00DE11E1"/>
    <w:rsid w:val="00DE17F0"/>
    <w:rsid w:val="00DE183B"/>
    <w:rsid w:val="00DE1E61"/>
    <w:rsid w:val="00DE2CD1"/>
    <w:rsid w:val="00DE36F4"/>
    <w:rsid w:val="00DE3766"/>
    <w:rsid w:val="00DE3A08"/>
    <w:rsid w:val="00DE409B"/>
    <w:rsid w:val="00DE4125"/>
    <w:rsid w:val="00DE46F6"/>
    <w:rsid w:val="00DE471E"/>
    <w:rsid w:val="00DE511D"/>
    <w:rsid w:val="00DE565C"/>
    <w:rsid w:val="00DE58FC"/>
    <w:rsid w:val="00DE632D"/>
    <w:rsid w:val="00DE695E"/>
    <w:rsid w:val="00DE6966"/>
    <w:rsid w:val="00DE71CD"/>
    <w:rsid w:val="00DE7E8E"/>
    <w:rsid w:val="00DF0CA5"/>
    <w:rsid w:val="00DF1500"/>
    <w:rsid w:val="00DF2504"/>
    <w:rsid w:val="00DF30A5"/>
    <w:rsid w:val="00DF30BA"/>
    <w:rsid w:val="00DF33E0"/>
    <w:rsid w:val="00DF4AF7"/>
    <w:rsid w:val="00DF4BC8"/>
    <w:rsid w:val="00DF5327"/>
    <w:rsid w:val="00DF5D69"/>
    <w:rsid w:val="00DF5F80"/>
    <w:rsid w:val="00DF6342"/>
    <w:rsid w:val="00DF65EA"/>
    <w:rsid w:val="00DF75EA"/>
    <w:rsid w:val="00DF7747"/>
    <w:rsid w:val="00DF7D5E"/>
    <w:rsid w:val="00E0020B"/>
    <w:rsid w:val="00E004B3"/>
    <w:rsid w:val="00E007D8"/>
    <w:rsid w:val="00E0166B"/>
    <w:rsid w:val="00E022FD"/>
    <w:rsid w:val="00E025AC"/>
    <w:rsid w:val="00E02FC6"/>
    <w:rsid w:val="00E030EA"/>
    <w:rsid w:val="00E03259"/>
    <w:rsid w:val="00E03648"/>
    <w:rsid w:val="00E045E4"/>
    <w:rsid w:val="00E051AB"/>
    <w:rsid w:val="00E052BF"/>
    <w:rsid w:val="00E05EB0"/>
    <w:rsid w:val="00E06BEA"/>
    <w:rsid w:val="00E071FF"/>
    <w:rsid w:val="00E07AF7"/>
    <w:rsid w:val="00E07FB7"/>
    <w:rsid w:val="00E107B2"/>
    <w:rsid w:val="00E10A1D"/>
    <w:rsid w:val="00E12332"/>
    <w:rsid w:val="00E125CE"/>
    <w:rsid w:val="00E14154"/>
    <w:rsid w:val="00E1440F"/>
    <w:rsid w:val="00E14E16"/>
    <w:rsid w:val="00E1563E"/>
    <w:rsid w:val="00E159B7"/>
    <w:rsid w:val="00E15FFC"/>
    <w:rsid w:val="00E174EF"/>
    <w:rsid w:val="00E20EDC"/>
    <w:rsid w:val="00E21EC2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147"/>
    <w:rsid w:val="00E25D11"/>
    <w:rsid w:val="00E2668D"/>
    <w:rsid w:val="00E2670A"/>
    <w:rsid w:val="00E273CC"/>
    <w:rsid w:val="00E2748D"/>
    <w:rsid w:val="00E27AE6"/>
    <w:rsid w:val="00E27D5E"/>
    <w:rsid w:val="00E31099"/>
    <w:rsid w:val="00E3109D"/>
    <w:rsid w:val="00E31BBF"/>
    <w:rsid w:val="00E31EE4"/>
    <w:rsid w:val="00E3204E"/>
    <w:rsid w:val="00E32188"/>
    <w:rsid w:val="00E32F8C"/>
    <w:rsid w:val="00E32FAF"/>
    <w:rsid w:val="00E33F74"/>
    <w:rsid w:val="00E341AE"/>
    <w:rsid w:val="00E349A5"/>
    <w:rsid w:val="00E3514D"/>
    <w:rsid w:val="00E355F4"/>
    <w:rsid w:val="00E35734"/>
    <w:rsid w:val="00E35C8D"/>
    <w:rsid w:val="00E35EE3"/>
    <w:rsid w:val="00E36E07"/>
    <w:rsid w:val="00E37D01"/>
    <w:rsid w:val="00E404B9"/>
    <w:rsid w:val="00E419C5"/>
    <w:rsid w:val="00E42745"/>
    <w:rsid w:val="00E42EB9"/>
    <w:rsid w:val="00E43310"/>
    <w:rsid w:val="00E436DB"/>
    <w:rsid w:val="00E439B8"/>
    <w:rsid w:val="00E43E17"/>
    <w:rsid w:val="00E44138"/>
    <w:rsid w:val="00E44C27"/>
    <w:rsid w:val="00E44FCF"/>
    <w:rsid w:val="00E450BF"/>
    <w:rsid w:val="00E4539F"/>
    <w:rsid w:val="00E45DB5"/>
    <w:rsid w:val="00E46368"/>
    <w:rsid w:val="00E46766"/>
    <w:rsid w:val="00E47319"/>
    <w:rsid w:val="00E5006D"/>
    <w:rsid w:val="00E502E1"/>
    <w:rsid w:val="00E50769"/>
    <w:rsid w:val="00E50DF4"/>
    <w:rsid w:val="00E52313"/>
    <w:rsid w:val="00E5270C"/>
    <w:rsid w:val="00E52CC8"/>
    <w:rsid w:val="00E52E20"/>
    <w:rsid w:val="00E52ED8"/>
    <w:rsid w:val="00E52F70"/>
    <w:rsid w:val="00E52FA9"/>
    <w:rsid w:val="00E53A35"/>
    <w:rsid w:val="00E53D7D"/>
    <w:rsid w:val="00E53FBB"/>
    <w:rsid w:val="00E5451A"/>
    <w:rsid w:val="00E54A04"/>
    <w:rsid w:val="00E55368"/>
    <w:rsid w:val="00E557B6"/>
    <w:rsid w:val="00E565D1"/>
    <w:rsid w:val="00E56B51"/>
    <w:rsid w:val="00E56EEA"/>
    <w:rsid w:val="00E5792C"/>
    <w:rsid w:val="00E57A3A"/>
    <w:rsid w:val="00E57A9E"/>
    <w:rsid w:val="00E57CF0"/>
    <w:rsid w:val="00E6013D"/>
    <w:rsid w:val="00E601DE"/>
    <w:rsid w:val="00E60B1F"/>
    <w:rsid w:val="00E60E83"/>
    <w:rsid w:val="00E61006"/>
    <w:rsid w:val="00E615C2"/>
    <w:rsid w:val="00E616DB"/>
    <w:rsid w:val="00E61735"/>
    <w:rsid w:val="00E619EF"/>
    <w:rsid w:val="00E61EA4"/>
    <w:rsid w:val="00E628A2"/>
    <w:rsid w:val="00E628AE"/>
    <w:rsid w:val="00E62D49"/>
    <w:rsid w:val="00E63AB6"/>
    <w:rsid w:val="00E63E2F"/>
    <w:rsid w:val="00E6475D"/>
    <w:rsid w:val="00E64BCC"/>
    <w:rsid w:val="00E64F84"/>
    <w:rsid w:val="00E663FA"/>
    <w:rsid w:val="00E66EB4"/>
    <w:rsid w:val="00E66FE0"/>
    <w:rsid w:val="00E6705F"/>
    <w:rsid w:val="00E67A7C"/>
    <w:rsid w:val="00E67DD5"/>
    <w:rsid w:val="00E704CD"/>
    <w:rsid w:val="00E712D9"/>
    <w:rsid w:val="00E71758"/>
    <w:rsid w:val="00E71898"/>
    <w:rsid w:val="00E71D00"/>
    <w:rsid w:val="00E72B37"/>
    <w:rsid w:val="00E73316"/>
    <w:rsid w:val="00E73F9C"/>
    <w:rsid w:val="00E7431E"/>
    <w:rsid w:val="00E74BFB"/>
    <w:rsid w:val="00E74F51"/>
    <w:rsid w:val="00E75045"/>
    <w:rsid w:val="00E75BD9"/>
    <w:rsid w:val="00E75C9B"/>
    <w:rsid w:val="00E7618A"/>
    <w:rsid w:val="00E76339"/>
    <w:rsid w:val="00E768C5"/>
    <w:rsid w:val="00E7703A"/>
    <w:rsid w:val="00E77242"/>
    <w:rsid w:val="00E77537"/>
    <w:rsid w:val="00E7797B"/>
    <w:rsid w:val="00E808C2"/>
    <w:rsid w:val="00E8126F"/>
    <w:rsid w:val="00E81745"/>
    <w:rsid w:val="00E81D5C"/>
    <w:rsid w:val="00E81E8B"/>
    <w:rsid w:val="00E82348"/>
    <w:rsid w:val="00E8260F"/>
    <w:rsid w:val="00E82A7E"/>
    <w:rsid w:val="00E837D0"/>
    <w:rsid w:val="00E842ED"/>
    <w:rsid w:val="00E8480D"/>
    <w:rsid w:val="00E8550B"/>
    <w:rsid w:val="00E8552F"/>
    <w:rsid w:val="00E859EC"/>
    <w:rsid w:val="00E867AD"/>
    <w:rsid w:val="00E87285"/>
    <w:rsid w:val="00E9142C"/>
    <w:rsid w:val="00E91E20"/>
    <w:rsid w:val="00E91F89"/>
    <w:rsid w:val="00E92960"/>
    <w:rsid w:val="00E93656"/>
    <w:rsid w:val="00E939C6"/>
    <w:rsid w:val="00E95C7E"/>
    <w:rsid w:val="00E96C8D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2EE6"/>
    <w:rsid w:val="00EA368A"/>
    <w:rsid w:val="00EA3E94"/>
    <w:rsid w:val="00EA46A3"/>
    <w:rsid w:val="00EA4F42"/>
    <w:rsid w:val="00EA50C9"/>
    <w:rsid w:val="00EA51E4"/>
    <w:rsid w:val="00EA5FAE"/>
    <w:rsid w:val="00EA604A"/>
    <w:rsid w:val="00EA6110"/>
    <w:rsid w:val="00EA6CD3"/>
    <w:rsid w:val="00EA71F4"/>
    <w:rsid w:val="00EA781B"/>
    <w:rsid w:val="00EA78B5"/>
    <w:rsid w:val="00EA7E37"/>
    <w:rsid w:val="00EB13FF"/>
    <w:rsid w:val="00EB150F"/>
    <w:rsid w:val="00EB17FC"/>
    <w:rsid w:val="00EB2A0A"/>
    <w:rsid w:val="00EB2C9C"/>
    <w:rsid w:val="00EB360B"/>
    <w:rsid w:val="00EB395A"/>
    <w:rsid w:val="00EB3A90"/>
    <w:rsid w:val="00EB3FC4"/>
    <w:rsid w:val="00EB4B7D"/>
    <w:rsid w:val="00EB5ECA"/>
    <w:rsid w:val="00EB637A"/>
    <w:rsid w:val="00EB6818"/>
    <w:rsid w:val="00EB70D0"/>
    <w:rsid w:val="00EB778C"/>
    <w:rsid w:val="00EC1847"/>
    <w:rsid w:val="00EC1B64"/>
    <w:rsid w:val="00EC2786"/>
    <w:rsid w:val="00EC2C79"/>
    <w:rsid w:val="00EC2F9B"/>
    <w:rsid w:val="00EC34C4"/>
    <w:rsid w:val="00EC54C4"/>
    <w:rsid w:val="00EC561A"/>
    <w:rsid w:val="00EC579F"/>
    <w:rsid w:val="00EC6032"/>
    <w:rsid w:val="00EC634A"/>
    <w:rsid w:val="00EC6A0F"/>
    <w:rsid w:val="00EC72F5"/>
    <w:rsid w:val="00EC7B0B"/>
    <w:rsid w:val="00EC7C4C"/>
    <w:rsid w:val="00ED0558"/>
    <w:rsid w:val="00ED218A"/>
    <w:rsid w:val="00ED2645"/>
    <w:rsid w:val="00ED2A73"/>
    <w:rsid w:val="00ED2E7C"/>
    <w:rsid w:val="00ED4499"/>
    <w:rsid w:val="00ED4665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09ED"/>
    <w:rsid w:val="00EE13F6"/>
    <w:rsid w:val="00EE2981"/>
    <w:rsid w:val="00EE2AA7"/>
    <w:rsid w:val="00EE328F"/>
    <w:rsid w:val="00EE43B1"/>
    <w:rsid w:val="00EE452F"/>
    <w:rsid w:val="00EE4539"/>
    <w:rsid w:val="00EE4991"/>
    <w:rsid w:val="00EE5918"/>
    <w:rsid w:val="00EE5B10"/>
    <w:rsid w:val="00EE5DDF"/>
    <w:rsid w:val="00EE601D"/>
    <w:rsid w:val="00EE60CC"/>
    <w:rsid w:val="00EE68CB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804"/>
    <w:rsid w:val="00EF3072"/>
    <w:rsid w:val="00EF3981"/>
    <w:rsid w:val="00EF3F86"/>
    <w:rsid w:val="00EF5A61"/>
    <w:rsid w:val="00EF5A73"/>
    <w:rsid w:val="00EF5D4D"/>
    <w:rsid w:val="00EF64DB"/>
    <w:rsid w:val="00EF6854"/>
    <w:rsid w:val="00EF70BB"/>
    <w:rsid w:val="00EF7348"/>
    <w:rsid w:val="00EF78E2"/>
    <w:rsid w:val="00F00C9C"/>
    <w:rsid w:val="00F01D52"/>
    <w:rsid w:val="00F02576"/>
    <w:rsid w:val="00F02AB0"/>
    <w:rsid w:val="00F03B13"/>
    <w:rsid w:val="00F03D23"/>
    <w:rsid w:val="00F05F9D"/>
    <w:rsid w:val="00F1050F"/>
    <w:rsid w:val="00F11C7C"/>
    <w:rsid w:val="00F11D49"/>
    <w:rsid w:val="00F14EA6"/>
    <w:rsid w:val="00F15CDF"/>
    <w:rsid w:val="00F16319"/>
    <w:rsid w:val="00F16439"/>
    <w:rsid w:val="00F16443"/>
    <w:rsid w:val="00F16583"/>
    <w:rsid w:val="00F169A2"/>
    <w:rsid w:val="00F177E4"/>
    <w:rsid w:val="00F178F2"/>
    <w:rsid w:val="00F17DB4"/>
    <w:rsid w:val="00F201F2"/>
    <w:rsid w:val="00F20E4C"/>
    <w:rsid w:val="00F20F3E"/>
    <w:rsid w:val="00F210D1"/>
    <w:rsid w:val="00F21149"/>
    <w:rsid w:val="00F218A5"/>
    <w:rsid w:val="00F22137"/>
    <w:rsid w:val="00F22E63"/>
    <w:rsid w:val="00F2338F"/>
    <w:rsid w:val="00F23DF4"/>
    <w:rsid w:val="00F23E34"/>
    <w:rsid w:val="00F23F13"/>
    <w:rsid w:val="00F24249"/>
    <w:rsid w:val="00F24769"/>
    <w:rsid w:val="00F24D91"/>
    <w:rsid w:val="00F25621"/>
    <w:rsid w:val="00F25880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5AFA"/>
    <w:rsid w:val="00F36187"/>
    <w:rsid w:val="00F37454"/>
    <w:rsid w:val="00F37B8F"/>
    <w:rsid w:val="00F406B8"/>
    <w:rsid w:val="00F41269"/>
    <w:rsid w:val="00F4175F"/>
    <w:rsid w:val="00F41796"/>
    <w:rsid w:val="00F41C15"/>
    <w:rsid w:val="00F42338"/>
    <w:rsid w:val="00F42626"/>
    <w:rsid w:val="00F4298F"/>
    <w:rsid w:val="00F42B4D"/>
    <w:rsid w:val="00F42E50"/>
    <w:rsid w:val="00F435C7"/>
    <w:rsid w:val="00F44637"/>
    <w:rsid w:val="00F45433"/>
    <w:rsid w:val="00F4610B"/>
    <w:rsid w:val="00F468C1"/>
    <w:rsid w:val="00F46EB2"/>
    <w:rsid w:val="00F47800"/>
    <w:rsid w:val="00F50B7F"/>
    <w:rsid w:val="00F510C6"/>
    <w:rsid w:val="00F51E74"/>
    <w:rsid w:val="00F522FA"/>
    <w:rsid w:val="00F530AA"/>
    <w:rsid w:val="00F53D68"/>
    <w:rsid w:val="00F53FF4"/>
    <w:rsid w:val="00F5426D"/>
    <w:rsid w:val="00F54327"/>
    <w:rsid w:val="00F54B88"/>
    <w:rsid w:val="00F55E4B"/>
    <w:rsid w:val="00F5799B"/>
    <w:rsid w:val="00F57A57"/>
    <w:rsid w:val="00F57B3A"/>
    <w:rsid w:val="00F57E68"/>
    <w:rsid w:val="00F60213"/>
    <w:rsid w:val="00F60516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026F"/>
    <w:rsid w:val="00F70AD5"/>
    <w:rsid w:val="00F70B48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D16"/>
    <w:rsid w:val="00F773DA"/>
    <w:rsid w:val="00F80311"/>
    <w:rsid w:val="00F80ECA"/>
    <w:rsid w:val="00F8102F"/>
    <w:rsid w:val="00F81B9B"/>
    <w:rsid w:val="00F8225F"/>
    <w:rsid w:val="00F82B6B"/>
    <w:rsid w:val="00F82B72"/>
    <w:rsid w:val="00F82DCA"/>
    <w:rsid w:val="00F83231"/>
    <w:rsid w:val="00F83B14"/>
    <w:rsid w:val="00F83CD2"/>
    <w:rsid w:val="00F841C2"/>
    <w:rsid w:val="00F84452"/>
    <w:rsid w:val="00F850F9"/>
    <w:rsid w:val="00F85C91"/>
    <w:rsid w:val="00F865FE"/>
    <w:rsid w:val="00F87331"/>
    <w:rsid w:val="00F90677"/>
    <w:rsid w:val="00F9110E"/>
    <w:rsid w:val="00F91C20"/>
    <w:rsid w:val="00F91D1B"/>
    <w:rsid w:val="00F91D47"/>
    <w:rsid w:val="00F932EB"/>
    <w:rsid w:val="00F935BA"/>
    <w:rsid w:val="00F93AB7"/>
    <w:rsid w:val="00F93D46"/>
    <w:rsid w:val="00F94102"/>
    <w:rsid w:val="00F94492"/>
    <w:rsid w:val="00F947A9"/>
    <w:rsid w:val="00F94AE5"/>
    <w:rsid w:val="00F94C13"/>
    <w:rsid w:val="00F958AF"/>
    <w:rsid w:val="00F9650F"/>
    <w:rsid w:val="00F96822"/>
    <w:rsid w:val="00F969CA"/>
    <w:rsid w:val="00F96AA1"/>
    <w:rsid w:val="00F96BF1"/>
    <w:rsid w:val="00F96C26"/>
    <w:rsid w:val="00F97734"/>
    <w:rsid w:val="00F97D81"/>
    <w:rsid w:val="00FA0449"/>
    <w:rsid w:val="00FA0651"/>
    <w:rsid w:val="00FA073B"/>
    <w:rsid w:val="00FA0986"/>
    <w:rsid w:val="00FA1B00"/>
    <w:rsid w:val="00FA1E23"/>
    <w:rsid w:val="00FA2D1A"/>
    <w:rsid w:val="00FA316E"/>
    <w:rsid w:val="00FA3D88"/>
    <w:rsid w:val="00FA4778"/>
    <w:rsid w:val="00FA4E6A"/>
    <w:rsid w:val="00FA527F"/>
    <w:rsid w:val="00FA59DE"/>
    <w:rsid w:val="00FA5CEA"/>
    <w:rsid w:val="00FA5D7B"/>
    <w:rsid w:val="00FA5DD7"/>
    <w:rsid w:val="00FA5E4D"/>
    <w:rsid w:val="00FA6470"/>
    <w:rsid w:val="00FA6B3F"/>
    <w:rsid w:val="00FB0AFF"/>
    <w:rsid w:val="00FB0BA2"/>
    <w:rsid w:val="00FB178C"/>
    <w:rsid w:val="00FB1FBD"/>
    <w:rsid w:val="00FB2413"/>
    <w:rsid w:val="00FB30E4"/>
    <w:rsid w:val="00FB3417"/>
    <w:rsid w:val="00FB3786"/>
    <w:rsid w:val="00FB39D8"/>
    <w:rsid w:val="00FB3E98"/>
    <w:rsid w:val="00FB42A6"/>
    <w:rsid w:val="00FB4C5C"/>
    <w:rsid w:val="00FB53DC"/>
    <w:rsid w:val="00FB5589"/>
    <w:rsid w:val="00FB558A"/>
    <w:rsid w:val="00FB5B26"/>
    <w:rsid w:val="00FB6483"/>
    <w:rsid w:val="00FB64D8"/>
    <w:rsid w:val="00FB7012"/>
    <w:rsid w:val="00FB75BA"/>
    <w:rsid w:val="00FB7A26"/>
    <w:rsid w:val="00FB7D86"/>
    <w:rsid w:val="00FC0CC6"/>
    <w:rsid w:val="00FC0CE9"/>
    <w:rsid w:val="00FC0EFC"/>
    <w:rsid w:val="00FC0F35"/>
    <w:rsid w:val="00FC16CA"/>
    <w:rsid w:val="00FC1F5F"/>
    <w:rsid w:val="00FC2412"/>
    <w:rsid w:val="00FC248F"/>
    <w:rsid w:val="00FC2529"/>
    <w:rsid w:val="00FC32D3"/>
    <w:rsid w:val="00FC36DF"/>
    <w:rsid w:val="00FC388A"/>
    <w:rsid w:val="00FC41BF"/>
    <w:rsid w:val="00FC444C"/>
    <w:rsid w:val="00FC4B0F"/>
    <w:rsid w:val="00FC4F76"/>
    <w:rsid w:val="00FC5C0C"/>
    <w:rsid w:val="00FC5D92"/>
    <w:rsid w:val="00FC67AA"/>
    <w:rsid w:val="00FC6AFF"/>
    <w:rsid w:val="00FC6B0E"/>
    <w:rsid w:val="00FC6B8B"/>
    <w:rsid w:val="00FC6EB5"/>
    <w:rsid w:val="00FD1644"/>
    <w:rsid w:val="00FD172C"/>
    <w:rsid w:val="00FD1A49"/>
    <w:rsid w:val="00FD26FB"/>
    <w:rsid w:val="00FD2BC3"/>
    <w:rsid w:val="00FD31CF"/>
    <w:rsid w:val="00FD3368"/>
    <w:rsid w:val="00FD3EE3"/>
    <w:rsid w:val="00FD3FF2"/>
    <w:rsid w:val="00FD445F"/>
    <w:rsid w:val="00FD49F9"/>
    <w:rsid w:val="00FD58ED"/>
    <w:rsid w:val="00FD7AE9"/>
    <w:rsid w:val="00FD7C51"/>
    <w:rsid w:val="00FD7EE3"/>
    <w:rsid w:val="00FE03D0"/>
    <w:rsid w:val="00FE07C6"/>
    <w:rsid w:val="00FE16B1"/>
    <w:rsid w:val="00FE1C69"/>
    <w:rsid w:val="00FE1CA6"/>
    <w:rsid w:val="00FE2490"/>
    <w:rsid w:val="00FE2BFD"/>
    <w:rsid w:val="00FE3A71"/>
    <w:rsid w:val="00FE3C84"/>
    <w:rsid w:val="00FE3FD2"/>
    <w:rsid w:val="00FE4F36"/>
    <w:rsid w:val="00FE4FCE"/>
    <w:rsid w:val="00FE52B1"/>
    <w:rsid w:val="00FE5C0A"/>
    <w:rsid w:val="00FE65BF"/>
    <w:rsid w:val="00FE6AD3"/>
    <w:rsid w:val="00FE7505"/>
    <w:rsid w:val="00FF012E"/>
    <w:rsid w:val="00FF0A33"/>
    <w:rsid w:val="00FF0C1F"/>
    <w:rsid w:val="00FF1B78"/>
    <w:rsid w:val="00FF2B29"/>
    <w:rsid w:val="00FF2C91"/>
    <w:rsid w:val="00FF2EDD"/>
    <w:rsid w:val="00FF3255"/>
    <w:rsid w:val="00FF382D"/>
    <w:rsid w:val="00FF4288"/>
    <w:rsid w:val="00FF4464"/>
    <w:rsid w:val="00FF44BB"/>
    <w:rsid w:val="00FF4F70"/>
    <w:rsid w:val="00FF510B"/>
    <w:rsid w:val="00FF6021"/>
    <w:rsid w:val="00FF612A"/>
    <w:rsid w:val="00FF678C"/>
    <w:rsid w:val="00FF6AEA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2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1A37C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D49F9"/>
    <w:rPr>
      <w:rFonts w:ascii="AngsanaUPC" w:hAnsi="AngsanaUPC"/>
      <w:sz w:val="32"/>
      <w:szCs w:val="40"/>
    </w:rPr>
  </w:style>
  <w:style w:type="paragraph" w:customStyle="1" w:styleId="Char0">
    <w:name w:val="Char"/>
    <w:basedOn w:val="Normal"/>
    <w:rsid w:val="00F25880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F25880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F25880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F25880"/>
    <w:rPr>
      <w:rFonts w:eastAsia="Batang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25880"/>
    <w:rPr>
      <w:rFonts w:ascii="AngsanaUPC" w:eastAsia="Batang" w:hAnsi="AngsanaUPC"/>
      <w:szCs w:val="25"/>
    </w:rPr>
  </w:style>
  <w:style w:type="character" w:styleId="FootnoteReference">
    <w:name w:val="footnote reference"/>
    <w:basedOn w:val="DefaultParagraphFont"/>
    <w:rsid w:val="00F25880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E4BC0-D417-4D5F-A366-90F27C16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62</TotalTime>
  <Pages>59</Pages>
  <Words>18228</Words>
  <Characters>78813</Characters>
  <Application>Microsoft Office Word</Application>
  <DocSecurity>0</DocSecurity>
  <Lines>656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96848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PRAEW</cp:lastModifiedBy>
  <cp:revision>12</cp:revision>
  <cp:lastPrinted>2021-02-22T12:20:00Z</cp:lastPrinted>
  <dcterms:created xsi:type="dcterms:W3CDTF">2021-02-24T10:56:00Z</dcterms:created>
  <dcterms:modified xsi:type="dcterms:W3CDTF">2021-02-26T11:14:00Z</dcterms:modified>
</cp:coreProperties>
</file>